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C89B88" w14:textId="0C30B5F4" w:rsidR="003A417A" w:rsidRPr="009C0FF1" w:rsidRDefault="00FB7CA7" w:rsidP="009C0FF1">
      <w:pPr>
        <w:pStyle w:val="Title"/>
      </w:pPr>
      <w:r w:rsidRPr="009C0FF1">
        <w:t xml:space="preserve">Chapter 4: </w:t>
      </w:r>
      <w:r w:rsidR="003A417A" w:rsidRPr="009C0FF1">
        <w:t>Rome</w:t>
      </w:r>
    </w:p>
    <w:p w14:paraId="43C11AEC" w14:textId="77777777" w:rsidR="00FB7CA7" w:rsidRPr="00FB7CA7" w:rsidRDefault="00FB7CA7" w:rsidP="00FB7CA7">
      <w:pPr>
        <w:rPr>
          <w:lang w:bidi="en-US"/>
        </w:rPr>
      </w:pPr>
    </w:p>
    <w:p w14:paraId="540390B0" w14:textId="7A6437B8" w:rsidR="003A417A" w:rsidRDefault="003A417A" w:rsidP="00FB7CA7">
      <w:pPr>
        <w:pStyle w:val="Body"/>
      </w:pPr>
      <w:r>
        <w:t>When</w:t>
      </w:r>
      <w:r>
        <w:rPr>
          <w:spacing w:val="-7"/>
        </w:rPr>
        <w:t xml:space="preserve"> </w:t>
      </w:r>
      <w:r>
        <w:t>Dante</w:t>
      </w:r>
      <w:r>
        <w:rPr>
          <w:spacing w:val="-7"/>
        </w:rPr>
        <w:t xml:space="preserve"> </w:t>
      </w:r>
      <w:r>
        <w:t>walks</w:t>
      </w:r>
      <w:r>
        <w:rPr>
          <w:spacing w:val="-6"/>
        </w:rPr>
        <w:t xml:space="preserve"> </w:t>
      </w:r>
      <w:r>
        <w:t>through</w:t>
      </w:r>
      <w:r>
        <w:rPr>
          <w:spacing w:val="-7"/>
        </w:rPr>
        <w:t xml:space="preserve"> </w:t>
      </w:r>
      <w:r>
        <w:t>Limbo</w:t>
      </w:r>
      <w:r>
        <w:rPr>
          <w:spacing w:val="-6"/>
        </w:rPr>
        <w:t xml:space="preserve"> </w:t>
      </w:r>
      <w:r>
        <w:t>in</w:t>
      </w:r>
      <w:r>
        <w:rPr>
          <w:spacing w:val="-7"/>
        </w:rPr>
        <w:t xml:space="preserve"> </w:t>
      </w:r>
      <w:r>
        <w:t>the</w:t>
      </w:r>
      <w:r>
        <w:rPr>
          <w:spacing w:val="-6"/>
        </w:rPr>
        <w:t xml:space="preserve"> </w:t>
      </w:r>
      <w:r>
        <w:rPr>
          <w:i/>
        </w:rPr>
        <w:t>Inferno</w:t>
      </w:r>
      <w:r>
        <w:t>,</w:t>
      </w:r>
      <w:r>
        <w:rPr>
          <w:spacing w:val="-7"/>
        </w:rPr>
        <w:t xml:space="preserve"> </w:t>
      </w:r>
      <w:r>
        <w:t>he</w:t>
      </w:r>
      <w:r>
        <w:rPr>
          <w:spacing w:val="-6"/>
        </w:rPr>
        <w:t xml:space="preserve"> </w:t>
      </w:r>
      <w:r>
        <w:t>talks</w:t>
      </w:r>
      <w:r>
        <w:rPr>
          <w:spacing w:val="-7"/>
        </w:rPr>
        <w:t xml:space="preserve"> </w:t>
      </w:r>
      <w:r>
        <w:t>to</w:t>
      </w:r>
      <w:r>
        <w:rPr>
          <w:spacing w:val="-6"/>
        </w:rPr>
        <w:t xml:space="preserve"> </w:t>
      </w:r>
      <w:r>
        <w:t>a</w:t>
      </w:r>
      <w:r>
        <w:rPr>
          <w:spacing w:val="-7"/>
        </w:rPr>
        <w:t xml:space="preserve"> </w:t>
      </w:r>
      <w:r>
        <w:t>group</w:t>
      </w:r>
      <w:r>
        <w:rPr>
          <w:spacing w:val="-6"/>
        </w:rPr>
        <w:t xml:space="preserve"> </w:t>
      </w:r>
      <w:r>
        <w:t>that</w:t>
      </w:r>
      <w:r>
        <w:rPr>
          <w:spacing w:val="-7"/>
        </w:rPr>
        <w:t xml:space="preserve"> </w:t>
      </w:r>
      <w:r>
        <w:t>he</w:t>
      </w:r>
      <w:r>
        <w:rPr>
          <w:spacing w:val="-6"/>
        </w:rPr>
        <w:t xml:space="preserve"> </w:t>
      </w:r>
      <w:r>
        <w:t>identifies</w:t>
      </w:r>
      <w:r>
        <w:rPr>
          <w:spacing w:val="-7"/>
        </w:rPr>
        <w:t xml:space="preserve"> </w:t>
      </w:r>
      <w:r>
        <w:t>as</w:t>
      </w:r>
      <w:r>
        <w:rPr>
          <w:spacing w:val="-6"/>
        </w:rPr>
        <w:t xml:space="preserve"> </w:t>
      </w:r>
      <w:r>
        <w:t>the</w:t>
      </w:r>
      <w:r>
        <w:rPr>
          <w:spacing w:val="-7"/>
        </w:rPr>
        <w:t xml:space="preserve"> </w:t>
      </w:r>
      <w:r>
        <w:t>five</w:t>
      </w:r>
      <w:r>
        <w:rPr>
          <w:spacing w:val="-6"/>
        </w:rPr>
        <w:t xml:space="preserve"> </w:t>
      </w:r>
      <w:r>
        <w:t>greatest</w:t>
      </w:r>
      <w:r>
        <w:rPr>
          <w:spacing w:val="-7"/>
        </w:rPr>
        <w:t xml:space="preserve"> </w:t>
      </w:r>
      <w:r>
        <w:t>poets</w:t>
      </w:r>
      <w:r>
        <w:rPr>
          <w:spacing w:val="-52"/>
        </w:rPr>
        <w:t xml:space="preserve"> </w:t>
      </w:r>
      <w:r>
        <w:t>in history: Homer, Virgil, Ovid, Horace, and Lucan. While Dante, as an Italian, obviously stacks the deck in favor</w:t>
      </w:r>
      <w:r>
        <w:rPr>
          <w:spacing w:val="-52"/>
        </w:rPr>
        <w:t xml:space="preserve"> </w:t>
      </w:r>
      <w:r>
        <w:t>of</w:t>
      </w:r>
      <w:r>
        <w:rPr>
          <w:spacing w:val="-12"/>
        </w:rPr>
        <w:t xml:space="preserve"> </w:t>
      </w:r>
      <w:r>
        <w:t>Roman</w:t>
      </w:r>
      <w:r>
        <w:rPr>
          <w:spacing w:val="-11"/>
        </w:rPr>
        <w:t xml:space="preserve"> </w:t>
      </w:r>
      <w:r>
        <w:t>poets,</w:t>
      </w:r>
      <w:r>
        <w:rPr>
          <w:spacing w:val="-11"/>
        </w:rPr>
        <w:t xml:space="preserve"> </w:t>
      </w:r>
      <w:r>
        <w:t>his</w:t>
      </w:r>
      <w:r>
        <w:rPr>
          <w:spacing w:val="-11"/>
        </w:rPr>
        <w:t xml:space="preserve"> </w:t>
      </w:r>
      <w:r>
        <w:t>list</w:t>
      </w:r>
      <w:r>
        <w:rPr>
          <w:spacing w:val="-11"/>
        </w:rPr>
        <w:t xml:space="preserve"> </w:t>
      </w:r>
      <w:r>
        <w:t>highlights</w:t>
      </w:r>
      <w:r>
        <w:rPr>
          <w:spacing w:val="-11"/>
        </w:rPr>
        <w:t xml:space="preserve"> </w:t>
      </w:r>
      <w:r>
        <w:t>the</w:t>
      </w:r>
      <w:r>
        <w:rPr>
          <w:spacing w:val="-11"/>
        </w:rPr>
        <w:t xml:space="preserve"> </w:t>
      </w:r>
      <w:r>
        <w:t>importance</w:t>
      </w:r>
      <w:r>
        <w:rPr>
          <w:spacing w:val="-11"/>
        </w:rPr>
        <w:t xml:space="preserve"> </w:t>
      </w:r>
      <w:r>
        <w:t>of</w:t>
      </w:r>
      <w:r>
        <w:rPr>
          <w:spacing w:val="-11"/>
        </w:rPr>
        <w:t xml:space="preserve"> </w:t>
      </w:r>
      <w:r>
        <w:t>the</w:t>
      </w:r>
      <w:r>
        <w:rPr>
          <w:spacing w:val="-11"/>
        </w:rPr>
        <w:t xml:space="preserve"> </w:t>
      </w:r>
      <w:r>
        <w:t>two</w:t>
      </w:r>
      <w:r>
        <w:rPr>
          <w:spacing w:val="-12"/>
        </w:rPr>
        <w:t xml:space="preserve"> </w:t>
      </w:r>
      <w:r>
        <w:t>selections</w:t>
      </w:r>
      <w:r>
        <w:rPr>
          <w:spacing w:val="-11"/>
        </w:rPr>
        <w:t xml:space="preserve"> </w:t>
      </w:r>
      <w:r>
        <w:t>in</w:t>
      </w:r>
      <w:r>
        <w:rPr>
          <w:spacing w:val="-11"/>
        </w:rPr>
        <w:t xml:space="preserve"> </w:t>
      </w:r>
      <w:r>
        <w:t>this</w:t>
      </w:r>
      <w:r>
        <w:rPr>
          <w:spacing w:val="-11"/>
        </w:rPr>
        <w:t xml:space="preserve"> </w:t>
      </w:r>
      <w:r>
        <w:t>chapter:</w:t>
      </w:r>
      <w:r>
        <w:rPr>
          <w:spacing w:val="-11"/>
        </w:rPr>
        <w:t xml:space="preserve"> </w:t>
      </w:r>
      <w:r>
        <w:t>Virgil’s</w:t>
      </w:r>
      <w:r>
        <w:rPr>
          <w:spacing w:val="-11"/>
        </w:rPr>
        <w:t xml:space="preserve"> </w:t>
      </w:r>
      <w:r>
        <w:rPr>
          <w:i/>
        </w:rPr>
        <w:t>Aeneid</w:t>
      </w:r>
      <w:r>
        <w:rPr>
          <w:i/>
          <w:spacing w:val="-11"/>
        </w:rPr>
        <w:t xml:space="preserve"> </w:t>
      </w:r>
      <w:r>
        <w:t>and</w:t>
      </w:r>
      <w:r>
        <w:rPr>
          <w:spacing w:val="-11"/>
        </w:rPr>
        <w:t xml:space="preserve"> </w:t>
      </w:r>
      <w:r>
        <w:t>Ovid’s</w:t>
      </w:r>
      <w:r>
        <w:rPr>
          <w:spacing w:val="1"/>
        </w:rPr>
        <w:t xml:space="preserve"> </w:t>
      </w:r>
      <w:r>
        <w:rPr>
          <w:i/>
        </w:rPr>
        <w:t>Metamorphoses</w:t>
      </w:r>
      <w:r>
        <w:t>. While Horace and Lucan are no longer quite as famous as the others, literary critics today recognize</w:t>
      </w:r>
      <w:r>
        <w:rPr>
          <w:spacing w:val="-7"/>
        </w:rPr>
        <w:t xml:space="preserve"> </w:t>
      </w:r>
      <w:r>
        <w:t>the</w:t>
      </w:r>
      <w:r>
        <w:rPr>
          <w:spacing w:val="-7"/>
        </w:rPr>
        <w:t xml:space="preserve"> </w:t>
      </w:r>
      <w:r>
        <w:t>influence</w:t>
      </w:r>
      <w:r>
        <w:rPr>
          <w:spacing w:val="-7"/>
        </w:rPr>
        <w:t xml:space="preserve"> </w:t>
      </w:r>
      <w:r>
        <w:t>and</w:t>
      </w:r>
      <w:r>
        <w:rPr>
          <w:spacing w:val="-6"/>
        </w:rPr>
        <w:t xml:space="preserve"> </w:t>
      </w:r>
      <w:r>
        <w:t>quality</w:t>
      </w:r>
      <w:r>
        <w:rPr>
          <w:spacing w:val="-7"/>
        </w:rPr>
        <w:t xml:space="preserve"> </w:t>
      </w:r>
      <w:r>
        <w:t>of</w:t>
      </w:r>
      <w:r>
        <w:rPr>
          <w:spacing w:val="-7"/>
        </w:rPr>
        <w:t xml:space="preserve"> </w:t>
      </w:r>
      <w:r>
        <w:t>Virgil</w:t>
      </w:r>
      <w:r>
        <w:rPr>
          <w:spacing w:val="-7"/>
        </w:rPr>
        <w:t xml:space="preserve"> </w:t>
      </w:r>
      <w:r>
        <w:t>and</w:t>
      </w:r>
      <w:r>
        <w:rPr>
          <w:spacing w:val="-6"/>
        </w:rPr>
        <w:t xml:space="preserve"> </w:t>
      </w:r>
      <w:r>
        <w:t>Ovid’s</w:t>
      </w:r>
      <w:r>
        <w:rPr>
          <w:spacing w:val="-7"/>
        </w:rPr>
        <w:t xml:space="preserve"> </w:t>
      </w:r>
      <w:r>
        <w:t>works.</w:t>
      </w:r>
    </w:p>
    <w:p w14:paraId="27D29970" w14:textId="71BA97B6" w:rsidR="003A417A" w:rsidRDefault="003A417A" w:rsidP="00FB7CA7">
      <w:pPr>
        <w:pStyle w:val="Body"/>
      </w:pPr>
      <w:r>
        <w:t>Although</w:t>
      </w:r>
      <w:r>
        <w:rPr>
          <w:spacing w:val="-9"/>
        </w:rPr>
        <w:t xml:space="preserve"> </w:t>
      </w:r>
      <w:r>
        <w:t>they</w:t>
      </w:r>
      <w:r>
        <w:rPr>
          <w:spacing w:val="-9"/>
        </w:rPr>
        <w:t xml:space="preserve"> </w:t>
      </w:r>
      <w:r>
        <w:t>were</w:t>
      </w:r>
      <w:r>
        <w:rPr>
          <w:spacing w:val="-9"/>
        </w:rPr>
        <w:t xml:space="preserve"> </w:t>
      </w:r>
      <w:r>
        <w:t>(roughly)</w:t>
      </w:r>
      <w:r>
        <w:rPr>
          <w:spacing w:val="-9"/>
        </w:rPr>
        <w:t xml:space="preserve"> </w:t>
      </w:r>
      <w:r>
        <w:t>contemporaries,</w:t>
      </w:r>
      <w:r>
        <w:rPr>
          <w:spacing w:val="-9"/>
        </w:rPr>
        <w:t xml:space="preserve"> </w:t>
      </w:r>
      <w:r>
        <w:t>the</w:t>
      </w:r>
      <w:r>
        <w:rPr>
          <w:spacing w:val="-9"/>
        </w:rPr>
        <w:t xml:space="preserve"> </w:t>
      </w:r>
      <w:r>
        <w:t>older</w:t>
      </w:r>
      <w:r>
        <w:rPr>
          <w:spacing w:val="-8"/>
        </w:rPr>
        <w:t xml:space="preserve"> </w:t>
      </w:r>
      <w:r>
        <w:t>Virgil</w:t>
      </w:r>
      <w:r>
        <w:rPr>
          <w:spacing w:val="-9"/>
        </w:rPr>
        <w:t xml:space="preserve"> </w:t>
      </w:r>
      <w:r>
        <w:t>had</w:t>
      </w:r>
      <w:r>
        <w:rPr>
          <w:spacing w:val="-9"/>
        </w:rPr>
        <w:t xml:space="preserve"> </w:t>
      </w:r>
      <w:r>
        <w:t>grown</w:t>
      </w:r>
      <w:r>
        <w:rPr>
          <w:spacing w:val="-9"/>
        </w:rPr>
        <w:t xml:space="preserve"> </w:t>
      </w:r>
      <w:r>
        <w:t>up</w:t>
      </w:r>
      <w:r>
        <w:rPr>
          <w:spacing w:val="-9"/>
        </w:rPr>
        <w:t xml:space="preserve"> </w:t>
      </w:r>
      <w:r>
        <w:t>in</w:t>
      </w:r>
      <w:r>
        <w:rPr>
          <w:spacing w:val="-9"/>
        </w:rPr>
        <w:t xml:space="preserve"> </w:t>
      </w:r>
      <w:r>
        <w:t>a</w:t>
      </w:r>
      <w:r>
        <w:rPr>
          <w:spacing w:val="-8"/>
        </w:rPr>
        <w:t xml:space="preserve"> </w:t>
      </w:r>
      <w:r>
        <w:t>world</w:t>
      </w:r>
      <w:r>
        <w:rPr>
          <w:spacing w:val="-9"/>
        </w:rPr>
        <w:t xml:space="preserve"> </w:t>
      </w:r>
      <w:r>
        <w:t>split</w:t>
      </w:r>
      <w:r>
        <w:rPr>
          <w:spacing w:val="-9"/>
        </w:rPr>
        <w:t xml:space="preserve"> </w:t>
      </w:r>
      <w:r>
        <w:t>by</w:t>
      </w:r>
      <w:r>
        <w:rPr>
          <w:spacing w:val="-9"/>
        </w:rPr>
        <w:t xml:space="preserve"> </w:t>
      </w:r>
      <w:r>
        <w:t>civil</w:t>
      </w:r>
      <w:r>
        <w:rPr>
          <w:spacing w:val="-9"/>
        </w:rPr>
        <w:t xml:space="preserve"> </w:t>
      </w:r>
      <w:r>
        <w:t>wars:</w:t>
      </w:r>
      <w:r>
        <w:rPr>
          <w:spacing w:val="-9"/>
        </w:rPr>
        <w:t xml:space="preserve"> </w:t>
      </w:r>
      <w:r>
        <w:t>first</w:t>
      </w:r>
      <w:r>
        <w:rPr>
          <w:spacing w:val="1"/>
        </w:rPr>
        <w:t xml:space="preserve"> </w:t>
      </w:r>
      <w:r>
        <w:t>Julius</w:t>
      </w:r>
      <w:r>
        <w:rPr>
          <w:spacing w:val="-12"/>
        </w:rPr>
        <w:t xml:space="preserve"> </w:t>
      </w:r>
      <w:r>
        <w:t>Caesar</w:t>
      </w:r>
      <w:r>
        <w:rPr>
          <w:spacing w:val="-11"/>
        </w:rPr>
        <w:t xml:space="preserve"> </w:t>
      </w:r>
      <w:r>
        <w:t>against</w:t>
      </w:r>
      <w:r>
        <w:rPr>
          <w:spacing w:val="-11"/>
        </w:rPr>
        <w:t xml:space="preserve"> </w:t>
      </w:r>
      <w:r>
        <w:t>Pompey</w:t>
      </w:r>
      <w:r>
        <w:rPr>
          <w:spacing w:val="-11"/>
        </w:rPr>
        <w:t xml:space="preserve"> </w:t>
      </w:r>
      <w:r>
        <w:t>the</w:t>
      </w:r>
      <w:r>
        <w:rPr>
          <w:spacing w:val="-12"/>
        </w:rPr>
        <w:t xml:space="preserve"> </w:t>
      </w:r>
      <w:r>
        <w:t>Great,</w:t>
      </w:r>
      <w:r>
        <w:rPr>
          <w:spacing w:val="-11"/>
        </w:rPr>
        <w:t xml:space="preserve"> </w:t>
      </w:r>
      <w:r>
        <w:t>and</w:t>
      </w:r>
      <w:r>
        <w:rPr>
          <w:spacing w:val="-11"/>
        </w:rPr>
        <w:t xml:space="preserve"> </w:t>
      </w:r>
      <w:r>
        <w:t>later</w:t>
      </w:r>
      <w:r>
        <w:rPr>
          <w:spacing w:val="-11"/>
        </w:rPr>
        <w:t xml:space="preserve"> </w:t>
      </w:r>
      <w:r>
        <w:t>Mark</w:t>
      </w:r>
      <w:r>
        <w:rPr>
          <w:spacing w:val="-12"/>
        </w:rPr>
        <w:t xml:space="preserve"> </w:t>
      </w:r>
      <w:r>
        <w:t>Antony</w:t>
      </w:r>
      <w:r>
        <w:rPr>
          <w:spacing w:val="-11"/>
        </w:rPr>
        <w:t xml:space="preserve"> </w:t>
      </w:r>
      <w:r>
        <w:t>(and</w:t>
      </w:r>
      <w:r>
        <w:rPr>
          <w:spacing w:val="-11"/>
        </w:rPr>
        <w:t xml:space="preserve"> </w:t>
      </w:r>
      <w:r>
        <w:t>Cleopatra)</w:t>
      </w:r>
      <w:r>
        <w:rPr>
          <w:spacing w:val="-11"/>
        </w:rPr>
        <w:t xml:space="preserve"> </w:t>
      </w:r>
      <w:r>
        <w:t>against</w:t>
      </w:r>
      <w:r>
        <w:rPr>
          <w:spacing w:val="-12"/>
        </w:rPr>
        <w:t xml:space="preserve"> </w:t>
      </w:r>
      <w:r>
        <w:t>Julius</w:t>
      </w:r>
      <w:r>
        <w:rPr>
          <w:spacing w:val="-11"/>
        </w:rPr>
        <w:t xml:space="preserve"> </w:t>
      </w:r>
      <w:r>
        <w:t>Caesar’s</w:t>
      </w:r>
      <w:r>
        <w:rPr>
          <w:spacing w:val="-11"/>
        </w:rPr>
        <w:t xml:space="preserve"> </w:t>
      </w:r>
      <w:r>
        <w:t>nephew</w:t>
      </w:r>
      <w:r>
        <w:rPr>
          <w:spacing w:val="-11"/>
        </w:rPr>
        <w:t xml:space="preserve"> </w:t>
      </w:r>
      <w:r>
        <w:t>Octavian,</w:t>
      </w:r>
      <w:r>
        <w:rPr>
          <w:spacing w:val="-7"/>
        </w:rPr>
        <w:t xml:space="preserve"> </w:t>
      </w:r>
      <w:r>
        <w:t>who</w:t>
      </w:r>
      <w:r>
        <w:rPr>
          <w:spacing w:val="-6"/>
        </w:rPr>
        <w:t xml:space="preserve"> </w:t>
      </w:r>
      <w:r>
        <w:t>would</w:t>
      </w:r>
      <w:r>
        <w:rPr>
          <w:spacing w:val="-6"/>
        </w:rPr>
        <w:t xml:space="preserve"> </w:t>
      </w:r>
      <w:r>
        <w:t>take</w:t>
      </w:r>
      <w:r>
        <w:rPr>
          <w:spacing w:val="-6"/>
        </w:rPr>
        <w:t xml:space="preserve"> </w:t>
      </w:r>
      <w:r>
        <w:t>the</w:t>
      </w:r>
      <w:r>
        <w:rPr>
          <w:spacing w:val="-7"/>
        </w:rPr>
        <w:t xml:space="preserve"> </w:t>
      </w:r>
      <w:r>
        <w:t>name</w:t>
      </w:r>
      <w:r>
        <w:rPr>
          <w:spacing w:val="-6"/>
        </w:rPr>
        <w:t xml:space="preserve"> </w:t>
      </w:r>
      <w:r>
        <w:t>Augustus</w:t>
      </w:r>
      <w:r>
        <w:rPr>
          <w:spacing w:val="-6"/>
        </w:rPr>
        <w:t xml:space="preserve"> </w:t>
      </w:r>
      <w:r>
        <w:t>Caesar</w:t>
      </w:r>
      <w:r>
        <w:rPr>
          <w:spacing w:val="-6"/>
        </w:rPr>
        <w:t xml:space="preserve"> </w:t>
      </w:r>
      <w:r>
        <w:t>when</w:t>
      </w:r>
      <w:r>
        <w:rPr>
          <w:spacing w:val="-6"/>
        </w:rPr>
        <w:t xml:space="preserve"> </w:t>
      </w:r>
      <w:r>
        <w:t>he</w:t>
      </w:r>
      <w:r>
        <w:rPr>
          <w:spacing w:val="-7"/>
        </w:rPr>
        <w:t xml:space="preserve"> </w:t>
      </w:r>
      <w:r>
        <w:t>became</w:t>
      </w:r>
      <w:r>
        <w:rPr>
          <w:spacing w:val="-6"/>
        </w:rPr>
        <w:t xml:space="preserve"> </w:t>
      </w:r>
      <w:r>
        <w:t>the</w:t>
      </w:r>
      <w:r>
        <w:rPr>
          <w:spacing w:val="-6"/>
        </w:rPr>
        <w:t xml:space="preserve"> </w:t>
      </w:r>
      <w:r>
        <w:t>first</w:t>
      </w:r>
      <w:r>
        <w:rPr>
          <w:spacing w:val="-6"/>
        </w:rPr>
        <w:t xml:space="preserve"> </w:t>
      </w:r>
      <w:r>
        <w:t>Roman</w:t>
      </w:r>
      <w:r>
        <w:rPr>
          <w:spacing w:val="-6"/>
        </w:rPr>
        <w:t xml:space="preserve"> </w:t>
      </w:r>
      <w:r>
        <w:t>Emperor.</w:t>
      </w:r>
      <w:r>
        <w:rPr>
          <w:spacing w:val="-7"/>
        </w:rPr>
        <w:t xml:space="preserve"> </w:t>
      </w:r>
      <w:r>
        <w:t>Ovid</w:t>
      </w:r>
      <w:r>
        <w:rPr>
          <w:spacing w:val="-6"/>
        </w:rPr>
        <w:t xml:space="preserve"> </w:t>
      </w:r>
      <w:r>
        <w:t>was</w:t>
      </w:r>
      <w:r>
        <w:rPr>
          <w:spacing w:val="-6"/>
        </w:rPr>
        <w:t xml:space="preserve"> </w:t>
      </w:r>
      <w:r>
        <w:t>born</w:t>
      </w:r>
      <w:r>
        <w:rPr>
          <w:spacing w:val="-6"/>
        </w:rPr>
        <w:t xml:space="preserve"> </w:t>
      </w:r>
      <w:r>
        <w:t>after</w:t>
      </w:r>
      <w:r>
        <w:rPr>
          <w:spacing w:val="1"/>
        </w:rPr>
        <w:t xml:space="preserve"> </w:t>
      </w:r>
      <w:r>
        <w:t>the</w:t>
      </w:r>
      <w:r>
        <w:rPr>
          <w:spacing w:val="-12"/>
        </w:rPr>
        <w:t xml:space="preserve"> </w:t>
      </w:r>
      <w:r>
        <w:t>civil</w:t>
      </w:r>
      <w:r>
        <w:rPr>
          <w:spacing w:val="-12"/>
        </w:rPr>
        <w:t xml:space="preserve"> </w:t>
      </w:r>
      <w:r>
        <w:t>wars</w:t>
      </w:r>
      <w:r>
        <w:rPr>
          <w:spacing w:val="-12"/>
        </w:rPr>
        <w:t xml:space="preserve"> </w:t>
      </w:r>
      <w:r>
        <w:t>were</w:t>
      </w:r>
      <w:r>
        <w:rPr>
          <w:spacing w:val="-11"/>
        </w:rPr>
        <w:t xml:space="preserve"> </w:t>
      </w:r>
      <w:r>
        <w:t>over.</w:t>
      </w:r>
      <w:r>
        <w:rPr>
          <w:spacing w:val="-12"/>
        </w:rPr>
        <w:t xml:space="preserve"> </w:t>
      </w:r>
      <w:r>
        <w:t>As</w:t>
      </w:r>
      <w:r>
        <w:rPr>
          <w:spacing w:val="-12"/>
        </w:rPr>
        <w:t xml:space="preserve"> </w:t>
      </w:r>
      <w:r>
        <w:t>a</w:t>
      </w:r>
      <w:r>
        <w:rPr>
          <w:spacing w:val="-11"/>
        </w:rPr>
        <w:t xml:space="preserve"> </w:t>
      </w:r>
      <w:r>
        <w:t>result,</w:t>
      </w:r>
      <w:r>
        <w:rPr>
          <w:spacing w:val="-12"/>
        </w:rPr>
        <w:t xml:space="preserve"> </w:t>
      </w:r>
      <w:r>
        <w:t>Virgil</w:t>
      </w:r>
      <w:r>
        <w:rPr>
          <w:spacing w:val="-12"/>
        </w:rPr>
        <w:t xml:space="preserve"> </w:t>
      </w:r>
      <w:r>
        <w:t>was</w:t>
      </w:r>
      <w:r>
        <w:rPr>
          <w:spacing w:val="-11"/>
        </w:rPr>
        <w:t xml:space="preserve"> </w:t>
      </w:r>
      <w:r>
        <w:t>an</w:t>
      </w:r>
      <w:r>
        <w:rPr>
          <w:spacing w:val="-12"/>
        </w:rPr>
        <w:t xml:space="preserve"> </w:t>
      </w:r>
      <w:r>
        <w:t>advocate</w:t>
      </w:r>
      <w:r>
        <w:rPr>
          <w:spacing w:val="-12"/>
        </w:rPr>
        <w:t xml:space="preserve"> </w:t>
      </w:r>
      <w:r>
        <w:t>for</w:t>
      </w:r>
      <w:r>
        <w:rPr>
          <w:spacing w:val="-11"/>
        </w:rPr>
        <w:t xml:space="preserve"> </w:t>
      </w:r>
      <w:r>
        <w:t>stability</w:t>
      </w:r>
      <w:r>
        <w:rPr>
          <w:spacing w:val="-12"/>
        </w:rPr>
        <w:t xml:space="preserve"> </w:t>
      </w:r>
      <w:r>
        <w:t>in</w:t>
      </w:r>
      <w:r>
        <w:rPr>
          <w:spacing w:val="-12"/>
        </w:rPr>
        <w:t xml:space="preserve"> </w:t>
      </w:r>
      <w:r>
        <w:t>his</w:t>
      </w:r>
      <w:r>
        <w:rPr>
          <w:spacing w:val="-11"/>
        </w:rPr>
        <w:t xml:space="preserve"> </w:t>
      </w:r>
      <w:r>
        <w:t>poetry,</w:t>
      </w:r>
      <w:r>
        <w:rPr>
          <w:spacing w:val="-12"/>
        </w:rPr>
        <w:t xml:space="preserve"> </w:t>
      </w:r>
      <w:r>
        <w:t>while</w:t>
      </w:r>
      <w:r>
        <w:rPr>
          <w:spacing w:val="-12"/>
        </w:rPr>
        <w:t xml:space="preserve"> </w:t>
      </w:r>
      <w:r>
        <w:t>Ovid</w:t>
      </w:r>
      <w:r>
        <w:rPr>
          <w:spacing w:val="-11"/>
        </w:rPr>
        <w:t xml:space="preserve"> </w:t>
      </w:r>
      <w:r>
        <w:t>took</w:t>
      </w:r>
      <w:r>
        <w:rPr>
          <w:spacing w:val="-12"/>
        </w:rPr>
        <w:t xml:space="preserve"> </w:t>
      </w:r>
      <w:r>
        <w:t>a</w:t>
      </w:r>
      <w:r>
        <w:rPr>
          <w:spacing w:val="-12"/>
        </w:rPr>
        <w:t xml:space="preserve"> </w:t>
      </w:r>
      <w:r>
        <w:t>much</w:t>
      </w:r>
      <w:r>
        <w:rPr>
          <w:spacing w:val="-12"/>
        </w:rPr>
        <w:t xml:space="preserve"> </w:t>
      </w:r>
      <w:r>
        <w:t>freer</w:t>
      </w:r>
      <w:r>
        <w:rPr>
          <w:spacing w:val="1"/>
        </w:rPr>
        <w:t xml:space="preserve"> </w:t>
      </w:r>
      <w:r>
        <w:t>approach</w:t>
      </w:r>
      <w:r>
        <w:rPr>
          <w:spacing w:val="-6"/>
        </w:rPr>
        <w:t xml:space="preserve"> </w:t>
      </w:r>
      <w:r>
        <w:t>in</w:t>
      </w:r>
      <w:r>
        <w:rPr>
          <w:spacing w:val="-6"/>
        </w:rPr>
        <w:t xml:space="preserve"> </w:t>
      </w:r>
      <w:r>
        <w:t>his</w:t>
      </w:r>
      <w:r>
        <w:rPr>
          <w:spacing w:val="-6"/>
        </w:rPr>
        <w:t xml:space="preserve"> </w:t>
      </w:r>
      <w:r>
        <w:t>works.</w:t>
      </w:r>
    </w:p>
    <w:p w14:paraId="2D3FDEDE" w14:textId="258D5E92" w:rsidR="003A417A" w:rsidRDefault="003A417A" w:rsidP="00FB7CA7">
      <w:pPr>
        <w:pStyle w:val="Body"/>
      </w:pPr>
      <w:r>
        <w:t>Virgil</w:t>
      </w:r>
      <w:r>
        <w:rPr>
          <w:spacing w:val="-9"/>
        </w:rPr>
        <w:t xml:space="preserve"> </w:t>
      </w:r>
      <w:r>
        <w:t>reshapes</w:t>
      </w:r>
      <w:r>
        <w:rPr>
          <w:spacing w:val="-8"/>
        </w:rPr>
        <w:t xml:space="preserve"> </w:t>
      </w:r>
      <w:r>
        <w:t>the</w:t>
      </w:r>
      <w:r>
        <w:rPr>
          <w:spacing w:val="-8"/>
        </w:rPr>
        <w:t xml:space="preserve"> </w:t>
      </w:r>
      <w:r>
        <w:t>story</w:t>
      </w:r>
      <w:r>
        <w:rPr>
          <w:spacing w:val="-8"/>
        </w:rPr>
        <w:t xml:space="preserve"> </w:t>
      </w:r>
      <w:r>
        <w:t>of</w:t>
      </w:r>
      <w:r>
        <w:rPr>
          <w:spacing w:val="-9"/>
        </w:rPr>
        <w:t xml:space="preserve"> </w:t>
      </w:r>
      <w:r>
        <w:t>Aeneas</w:t>
      </w:r>
      <w:r>
        <w:rPr>
          <w:spacing w:val="-8"/>
        </w:rPr>
        <w:t xml:space="preserve"> </w:t>
      </w:r>
      <w:r>
        <w:t>to</w:t>
      </w:r>
      <w:r>
        <w:rPr>
          <w:spacing w:val="-8"/>
        </w:rPr>
        <w:t xml:space="preserve"> </w:t>
      </w:r>
      <w:r>
        <w:t>demonstrate</w:t>
      </w:r>
      <w:r>
        <w:rPr>
          <w:spacing w:val="-8"/>
        </w:rPr>
        <w:t xml:space="preserve"> </w:t>
      </w:r>
      <w:r>
        <w:t>what</w:t>
      </w:r>
      <w:r>
        <w:rPr>
          <w:spacing w:val="-9"/>
        </w:rPr>
        <w:t xml:space="preserve"> </w:t>
      </w:r>
      <w:r>
        <w:t>he</w:t>
      </w:r>
      <w:r>
        <w:rPr>
          <w:spacing w:val="-8"/>
        </w:rPr>
        <w:t xml:space="preserve"> </w:t>
      </w:r>
      <w:r>
        <w:t>(and</w:t>
      </w:r>
      <w:r>
        <w:rPr>
          <w:spacing w:val="-8"/>
        </w:rPr>
        <w:t xml:space="preserve"> </w:t>
      </w:r>
      <w:r>
        <w:t>Augustus)</w:t>
      </w:r>
      <w:r>
        <w:rPr>
          <w:spacing w:val="-9"/>
        </w:rPr>
        <w:t xml:space="preserve"> </w:t>
      </w:r>
      <w:r>
        <w:t>saw</w:t>
      </w:r>
      <w:r>
        <w:rPr>
          <w:spacing w:val="-8"/>
        </w:rPr>
        <w:t xml:space="preserve"> </w:t>
      </w:r>
      <w:r>
        <w:t>as</w:t>
      </w:r>
      <w:r>
        <w:rPr>
          <w:spacing w:val="-8"/>
        </w:rPr>
        <w:t xml:space="preserve"> </w:t>
      </w:r>
      <w:r>
        <w:t>the</w:t>
      </w:r>
      <w:r>
        <w:rPr>
          <w:spacing w:val="-8"/>
        </w:rPr>
        <w:t xml:space="preserve"> </w:t>
      </w:r>
      <w:r>
        <w:t>perfect</w:t>
      </w:r>
      <w:r>
        <w:rPr>
          <w:spacing w:val="-9"/>
        </w:rPr>
        <w:t xml:space="preserve"> </w:t>
      </w:r>
      <w:r>
        <w:t>Roman</w:t>
      </w:r>
      <w:r>
        <w:rPr>
          <w:spacing w:val="-8"/>
        </w:rPr>
        <w:t xml:space="preserve"> </w:t>
      </w:r>
      <w:r>
        <w:t>values.</w:t>
      </w:r>
      <w:r w:rsidR="00FB7CA7">
        <w:t xml:space="preserve"> </w:t>
      </w:r>
      <w:r>
        <w:t>Aeneas,</w:t>
      </w:r>
      <w:r>
        <w:rPr>
          <w:spacing w:val="-13"/>
        </w:rPr>
        <w:t xml:space="preserve"> </w:t>
      </w:r>
      <w:r>
        <w:t>however,</w:t>
      </w:r>
      <w:r>
        <w:rPr>
          <w:spacing w:val="-13"/>
        </w:rPr>
        <w:t xml:space="preserve"> </w:t>
      </w:r>
      <w:r>
        <w:t>is</w:t>
      </w:r>
      <w:r>
        <w:rPr>
          <w:spacing w:val="-13"/>
        </w:rPr>
        <w:t xml:space="preserve"> </w:t>
      </w:r>
      <w:r>
        <w:t>not</w:t>
      </w:r>
      <w:r>
        <w:rPr>
          <w:spacing w:val="-13"/>
        </w:rPr>
        <w:t xml:space="preserve"> </w:t>
      </w:r>
      <w:r>
        <w:t>simply</w:t>
      </w:r>
      <w:r>
        <w:rPr>
          <w:spacing w:val="-13"/>
        </w:rPr>
        <w:t xml:space="preserve"> </w:t>
      </w:r>
      <w:r>
        <w:t>a</w:t>
      </w:r>
      <w:r>
        <w:rPr>
          <w:spacing w:val="-13"/>
        </w:rPr>
        <w:t xml:space="preserve"> </w:t>
      </w:r>
      <w:r>
        <w:t>reflection</w:t>
      </w:r>
      <w:r>
        <w:rPr>
          <w:spacing w:val="-13"/>
        </w:rPr>
        <w:t xml:space="preserve"> </w:t>
      </w:r>
      <w:r>
        <w:t>of</w:t>
      </w:r>
      <w:r>
        <w:rPr>
          <w:spacing w:val="-13"/>
        </w:rPr>
        <w:t xml:space="preserve"> </w:t>
      </w:r>
      <w:r>
        <w:t>Virgil’s</w:t>
      </w:r>
      <w:r>
        <w:rPr>
          <w:spacing w:val="-13"/>
        </w:rPr>
        <w:t xml:space="preserve"> </w:t>
      </w:r>
      <w:r>
        <w:t>time</w:t>
      </w:r>
      <w:r>
        <w:rPr>
          <w:spacing w:val="-13"/>
        </w:rPr>
        <w:t xml:space="preserve"> </w:t>
      </w:r>
      <w:r>
        <w:t>period;</w:t>
      </w:r>
      <w:r>
        <w:rPr>
          <w:spacing w:val="-13"/>
        </w:rPr>
        <w:t xml:space="preserve"> </w:t>
      </w:r>
      <w:r>
        <w:t>the</w:t>
      </w:r>
      <w:r>
        <w:rPr>
          <w:spacing w:val="-12"/>
        </w:rPr>
        <w:t xml:space="preserve"> </w:t>
      </w:r>
      <w:r>
        <w:rPr>
          <w:i/>
        </w:rPr>
        <w:t>Aeneid</w:t>
      </w:r>
      <w:r>
        <w:rPr>
          <w:i/>
          <w:spacing w:val="-13"/>
        </w:rPr>
        <w:t xml:space="preserve"> </w:t>
      </w:r>
      <w:r>
        <w:t>attempts</w:t>
      </w:r>
      <w:r>
        <w:rPr>
          <w:spacing w:val="-13"/>
        </w:rPr>
        <w:t xml:space="preserve"> </w:t>
      </w:r>
      <w:r>
        <w:t>to</w:t>
      </w:r>
      <w:r>
        <w:rPr>
          <w:spacing w:val="-13"/>
        </w:rPr>
        <w:t xml:space="preserve"> </w:t>
      </w:r>
      <w:r>
        <w:t>use</w:t>
      </w:r>
      <w:r>
        <w:rPr>
          <w:spacing w:val="-13"/>
        </w:rPr>
        <w:t xml:space="preserve"> </w:t>
      </w:r>
      <w:r>
        <w:t>literature</w:t>
      </w:r>
      <w:r>
        <w:rPr>
          <w:spacing w:val="-13"/>
        </w:rPr>
        <w:t xml:space="preserve"> </w:t>
      </w:r>
      <w:r>
        <w:t>to</w:t>
      </w:r>
      <w:r>
        <w:rPr>
          <w:spacing w:val="-13"/>
        </w:rPr>
        <w:t xml:space="preserve"> </w:t>
      </w:r>
      <w:r>
        <w:t>shape</w:t>
      </w:r>
      <w:r>
        <w:rPr>
          <w:spacing w:val="-13"/>
        </w:rPr>
        <w:t xml:space="preserve"> </w:t>
      </w:r>
      <w:r>
        <w:t>real</w:t>
      </w:r>
      <w:r>
        <w:rPr>
          <w:spacing w:val="-52"/>
        </w:rPr>
        <w:t xml:space="preserve"> </w:t>
      </w:r>
      <w:r>
        <w:t>life by showing a model hero worthy of inspiring imitation. To a certain extent, Virgil succeeds, at least in future</w:t>
      </w:r>
      <w:r>
        <w:rPr>
          <w:spacing w:val="1"/>
        </w:rPr>
        <w:t xml:space="preserve"> </w:t>
      </w:r>
      <w:r>
        <w:t>generations. Ovid is more of a reflection of Virgil’s actual time period. Ovid’s witty sophistication and humorous</w:t>
      </w:r>
      <w:r>
        <w:rPr>
          <w:spacing w:val="1"/>
        </w:rPr>
        <w:t xml:space="preserve"> </w:t>
      </w:r>
      <w:r>
        <w:t>excesses</w:t>
      </w:r>
      <w:r>
        <w:rPr>
          <w:spacing w:val="-6"/>
        </w:rPr>
        <w:t xml:space="preserve"> </w:t>
      </w:r>
      <w:r>
        <w:t>in</w:t>
      </w:r>
      <w:r>
        <w:rPr>
          <w:spacing w:val="-6"/>
        </w:rPr>
        <w:t xml:space="preserve"> </w:t>
      </w:r>
      <w:r>
        <w:t>his</w:t>
      </w:r>
      <w:r>
        <w:rPr>
          <w:spacing w:val="-6"/>
        </w:rPr>
        <w:t xml:space="preserve"> </w:t>
      </w:r>
      <w:r>
        <w:t>early</w:t>
      </w:r>
      <w:r>
        <w:rPr>
          <w:spacing w:val="-6"/>
        </w:rPr>
        <w:t xml:space="preserve"> </w:t>
      </w:r>
      <w:r>
        <w:t>love</w:t>
      </w:r>
      <w:r>
        <w:rPr>
          <w:spacing w:val="-6"/>
        </w:rPr>
        <w:t xml:space="preserve"> </w:t>
      </w:r>
      <w:r>
        <w:t>poetry</w:t>
      </w:r>
      <w:r>
        <w:rPr>
          <w:spacing w:val="-6"/>
        </w:rPr>
        <w:t xml:space="preserve"> </w:t>
      </w:r>
      <w:r>
        <w:t>provide</w:t>
      </w:r>
      <w:r>
        <w:rPr>
          <w:spacing w:val="-6"/>
        </w:rPr>
        <w:t xml:space="preserve"> </w:t>
      </w:r>
      <w:r>
        <w:t>us</w:t>
      </w:r>
      <w:r>
        <w:rPr>
          <w:spacing w:val="-6"/>
        </w:rPr>
        <w:t xml:space="preserve"> </w:t>
      </w:r>
      <w:r>
        <w:t>with</w:t>
      </w:r>
      <w:r>
        <w:rPr>
          <w:spacing w:val="-6"/>
        </w:rPr>
        <w:t xml:space="preserve"> </w:t>
      </w:r>
      <w:r>
        <w:t>a</w:t>
      </w:r>
      <w:r>
        <w:rPr>
          <w:spacing w:val="-6"/>
        </w:rPr>
        <w:t xml:space="preserve"> </w:t>
      </w:r>
      <w:r>
        <w:t>more</w:t>
      </w:r>
      <w:r>
        <w:rPr>
          <w:spacing w:val="-6"/>
        </w:rPr>
        <w:t xml:space="preserve"> </w:t>
      </w:r>
      <w:r>
        <w:t>decadent</w:t>
      </w:r>
      <w:r>
        <w:rPr>
          <w:spacing w:val="-6"/>
        </w:rPr>
        <w:t xml:space="preserve"> </w:t>
      </w:r>
      <w:r>
        <w:t>picture</w:t>
      </w:r>
      <w:r>
        <w:rPr>
          <w:spacing w:val="-6"/>
        </w:rPr>
        <w:t xml:space="preserve"> </w:t>
      </w:r>
      <w:r>
        <w:t>of</w:t>
      </w:r>
      <w:r>
        <w:rPr>
          <w:spacing w:val="-6"/>
        </w:rPr>
        <w:t xml:space="preserve"> </w:t>
      </w:r>
      <w:r>
        <w:t>Rome.</w:t>
      </w:r>
      <w:r>
        <w:rPr>
          <w:spacing w:val="-6"/>
        </w:rPr>
        <w:t xml:space="preserve"> </w:t>
      </w:r>
      <w:r>
        <w:t>Both</w:t>
      </w:r>
      <w:r>
        <w:rPr>
          <w:spacing w:val="-6"/>
        </w:rPr>
        <w:t xml:space="preserve"> </w:t>
      </w:r>
      <w:r>
        <w:t>poets</w:t>
      </w:r>
      <w:r>
        <w:rPr>
          <w:spacing w:val="-6"/>
        </w:rPr>
        <w:t xml:space="preserve"> </w:t>
      </w:r>
      <w:r>
        <w:t>turn</w:t>
      </w:r>
      <w:r>
        <w:rPr>
          <w:spacing w:val="-6"/>
        </w:rPr>
        <w:t xml:space="preserve"> </w:t>
      </w:r>
      <w:r>
        <w:t>to</w:t>
      </w:r>
      <w:r>
        <w:rPr>
          <w:spacing w:val="-6"/>
        </w:rPr>
        <w:t xml:space="preserve"> </w:t>
      </w:r>
      <w:r>
        <w:t>epic</w:t>
      </w:r>
      <w:r>
        <w:rPr>
          <w:spacing w:val="-6"/>
        </w:rPr>
        <w:t xml:space="preserve"> </w:t>
      </w:r>
      <w:r>
        <w:t>poetry</w:t>
      </w:r>
      <w:r>
        <w:rPr>
          <w:spacing w:val="-6"/>
        </w:rPr>
        <w:t xml:space="preserve"> </w:t>
      </w:r>
      <w:r>
        <w:t>later</w:t>
      </w:r>
      <w:r>
        <w:rPr>
          <w:spacing w:val="-5"/>
        </w:rPr>
        <w:t xml:space="preserve"> </w:t>
      </w:r>
      <w:r>
        <w:t>in</w:t>
      </w:r>
      <w:r>
        <w:rPr>
          <w:spacing w:val="-6"/>
        </w:rPr>
        <w:t xml:space="preserve"> </w:t>
      </w:r>
      <w:r>
        <w:t>life,</w:t>
      </w:r>
      <w:r>
        <w:rPr>
          <w:spacing w:val="-5"/>
        </w:rPr>
        <w:t xml:space="preserve"> </w:t>
      </w:r>
      <w:r>
        <w:t>but</w:t>
      </w:r>
      <w:r>
        <w:rPr>
          <w:spacing w:val="-6"/>
        </w:rPr>
        <w:t xml:space="preserve"> </w:t>
      </w:r>
      <w:r>
        <w:t>for</w:t>
      </w:r>
      <w:r>
        <w:rPr>
          <w:spacing w:val="-5"/>
        </w:rPr>
        <w:t xml:space="preserve"> </w:t>
      </w:r>
      <w:r>
        <w:t>opposite</w:t>
      </w:r>
      <w:r>
        <w:rPr>
          <w:spacing w:val="-5"/>
        </w:rPr>
        <w:t xml:space="preserve"> </w:t>
      </w:r>
      <w:r>
        <w:t>reasons:</w:t>
      </w:r>
      <w:r>
        <w:rPr>
          <w:spacing w:val="-6"/>
        </w:rPr>
        <w:t xml:space="preserve"> </w:t>
      </w:r>
      <w:r>
        <w:t>one</w:t>
      </w:r>
      <w:r>
        <w:rPr>
          <w:spacing w:val="-5"/>
        </w:rPr>
        <w:t xml:space="preserve"> </w:t>
      </w:r>
      <w:r>
        <w:t>to</w:t>
      </w:r>
      <w:r>
        <w:rPr>
          <w:spacing w:val="-6"/>
        </w:rPr>
        <w:t xml:space="preserve"> </w:t>
      </w:r>
      <w:r>
        <w:t>create</w:t>
      </w:r>
      <w:r>
        <w:rPr>
          <w:spacing w:val="-5"/>
        </w:rPr>
        <w:t xml:space="preserve"> </w:t>
      </w:r>
      <w:r>
        <w:t>order</w:t>
      </w:r>
      <w:r>
        <w:rPr>
          <w:spacing w:val="-6"/>
        </w:rPr>
        <w:t xml:space="preserve"> </w:t>
      </w:r>
      <w:r>
        <w:t>out</w:t>
      </w:r>
      <w:r>
        <w:rPr>
          <w:spacing w:val="-5"/>
        </w:rPr>
        <w:t xml:space="preserve"> </w:t>
      </w:r>
      <w:r>
        <w:t>of</w:t>
      </w:r>
      <w:r>
        <w:rPr>
          <w:spacing w:val="-5"/>
        </w:rPr>
        <w:t xml:space="preserve"> </w:t>
      </w:r>
      <w:r>
        <w:t>chaos,</w:t>
      </w:r>
      <w:r>
        <w:rPr>
          <w:spacing w:val="-6"/>
        </w:rPr>
        <w:t xml:space="preserve"> </w:t>
      </w:r>
      <w:r>
        <w:t>and</w:t>
      </w:r>
      <w:r>
        <w:rPr>
          <w:spacing w:val="-5"/>
        </w:rPr>
        <w:t xml:space="preserve"> </w:t>
      </w:r>
      <w:r>
        <w:t>one</w:t>
      </w:r>
      <w:r>
        <w:rPr>
          <w:spacing w:val="-6"/>
        </w:rPr>
        <w:t xml:space="preserve"> </w:t>
      </w:r>
      <w:r>
        <w:t>to</w:t>
      </w:r>
      <w:r>
        <w:rPr>
          <w:spacing w:val="-5"/>
        </w:rPr>
        <w:t xml:space="preserve"> </w:t>
      </w:r>
      <w:r>
        <w:t>question</w:t>
      </w:r>
      <w:r>
        <w:rPr>
          <w:spacing w:val="-6"/>
        </w:rPr>
        <w:t xml:space="preserve"> </w:t>
      </w:r>
      <w:r>
        <w:t>(in</w:t>
      </w:r>
      <w:r>
        <w:rPr>
          <w:spacing w:val="-5"/>
        </w:rPr>
        <w:t xml:space="preserve"> </w:t>
      </w:r>
      <w:r>
        <w:t>all</w:t>
      </w:r>
      <w:r>
        <w:rPr>
          <w:spacing w:val="-5"/>
        </w:rPr>
        <w:t xml:space="preserve"> </w:t>
      </w:r>
      <w:r>
        <w:t>seriousness)</w:t>
      </w:r>
      <w:r>
        <w:rPr>
          <w:spacing w:val="-52"/>
        </w:rPr>
        <w:t xml:space="preserve"> </w:t>
      </w:r>
      <w:r>
        <w:t>whether</w:t>
      </w:r>
      <w:r>
        <w:rPr>
          <w:spacing w:val="-6"/>
        </w:rPr>
        <w:t xml:space="preserve"> </w:t>
      </w:r>
      <w:r>
        <w:t>that</w:t>
      </w:r>
      <w:r>
        <w:rPr>
          <w:spacing w:val="-6"/>
        </w:rPr>
        <w:t xml:space="preserve"> </w:t>
      </w:r>
      <w:r>
        <w:t>order</w:t>
      </w:r>
      <w:r>
        <w:rPr>
          <w:spacing w:val="-6"/>
        </w:rPr>
        <w:t xml:space="preserve"> </w:t>
      </w:r>
      <w:r>
        <w:t>is</w:t>
      </w:r>
      <w:r>
        <w:rPr>
          <w:spacing w:val="-6"/>
        </w:rPr>
        <w:t xml:space="preserve"> </w:t>
      </w:r>
      <w:r>
        <w:t>artificial.</w:t>
      </w:r>
    </w:p>
    <w:p w14:paraId="0655AF49" w14:textId="359C0AFD" w:rsidR="003A417A" w:rsidRDefault="003A417A" w:rsidP="00FB7CA7">
      <w:pPr>
        <w:pStyle w:val="Body"/>
      </w:pPr>
      <w:r>
        <w:t>Augustus</w:t>
      </w:r>
      <w:r>
        <w:rPr>
          <w:spacing w:val="-13"/>
        </w:rPr>
        <w:t xml:space="preserve"> </w:t>
      </w:r>
      <w:r>
        <w:t>Caesar’s</w:t>
      </w:r>
      <w:r>
        <w:rPr>
          <w:spacing w:val="-12"/>
        </w:rPr>
        <w:t xml:space="preserve"> </w:t>
      </w:r>
      <w:r>
        <w:t>reaction</w:t>
      </w:r>
      <w:r>
        <w:rPr>
          <w:spacing w:val="-13"/>
        </w:rPr>
        <w:t xml:space="preserve"> </w:t>
      </w:r>
      <w:r>
        <w:t>to</w:t>
      </w:r>
      <w:r>
        <w:rPr>
          <w:spacing w:val="-12"/>
        </w:rPr>
        <w:t xml:space="preserve"> </w:t>
      </w:r>
      <w:r>
        <w:t>each</w:t>
      </w:r>
      <w:r>
        <w:rPr>
          <w:spacing w:val="-13"/>
        </w:rPr>
        <w:t xml:space="preserve"> </w:t>
      </w:r>
      <w:r>
        <w:t>poet</w:t>
      </w:r>
      <w:r>
        <w:rPr>
          <w:spacing w:val="-12"/>
        </w:rPr>
        <w:t xml:space="preserve"> </w:t>
      </w:r>
      <w:r>
        <w:t>epitomizes</w:t>
      </w:r>
      <w:r>
        <w:rPr>
          <w:spacing w:val="-12"/>
        </w:rPr>
        <w:t xml:space="preserve"> </w:t>
      </w:r>
      <w:r>
        <w:t>the</w:t>
      </w:r>
      <w:r>
        <w:rPr>
          <w:spacing w:val="-13"/>
        </w:rPr>
        <w:t xml:space="preserve"> </w:t>
      </w:r>
      <w:r>
        <w:t>difference</w:t>
      </w:r>
      <w:r>
        <w:rPr>
          <w:spacing w:val="-12"/>
        </w:rPr>
        <w:t xml:space="preserve"> </w:t>
      </w:r>
      <w:r>
        <w:t>between</w:t>
      </w:r>
      <w:r>
        <w:rPr>
          <w:spacing w:val="-13"/>
        </w:rPr>
        <w:t xml:space="preserve"> </w:t>
      </w:r>
      <w:r>
        <w:t>them.</w:t>
      </w:r>
      <w:r>
        <w:rPr>
          <w:spacing w:val="-12"/>
        </w:rPr>
        <w:t xml:space="preserve"> </w:t>
      </w:r>
      <w:r>
        <w:t>Virgil</w:t>
      </w:r>
      <w:r>
        <w:rPr>
          <w:spacing w:val="-13"/>
        </w:rPr>
        <w:t xml:space="preserve"> </w:t>
      </w:r>
      <w:r>
        <w:t>was</w:t>
      </w:r>
      <w:r>
        <w:rPr>
          <w:spacing w:val="-12"/>
        </w:rPr>
        <w:t xml:space="preserve"> </w:t>
      </w:r>
      <w:r>
        <w:t>directed</w:t>
      </w:r>
      <w:r>
        <w:rPr>
          <w:spacing w:val="-12"/>
        </w:rPr>
        <w:t xml:space="preserve"> </w:t>
      </w:r>
      <w:r>
        <w:t>by</w:t>
      </w:r>
      <w:r>
        <w:rPr>
          <w:spacing w:val="-13"/>
        </w:rPr>
        <w:t xml:space="preserve"> </w:t>
      </w:r>
      <w:r>
        <w:t xml:space="preserve">Augustus to write the </w:t>
      </w:r>
      <w:r>
        <w:rPr>
          <w:i/>
        </w:rPr>
        <w:t>Aeneid</w:t>
      </w:r>
      <w:r>
        <w:t>, which rewrites history to explain how Rome was pre-ordained by the gods to be an empire.</w:t>
      </w:r>
      <w:r>
        <w:rPr>
          <w:spacing w:val="-52"/>
        </w:rPr>
        <w:t xml:space="preserve"> </w:t>
      </w:r>
      <w:r>
        <w:rPr>
          <w:w w:val="95"/>
        </w:rPr>
        <w:t>Virgil’s</w:t>
      </w:r>
      <w:r>
        <w:rPr>
          <w:spacing w:val="7"/>
          <w:w w:val="95"/>
        </w:rPr>
        <w:t xml:space="preserve"> </w:t>
      </w:r>
      <w:r>
        <w:rPr>
          <w:w w:val="95"/>
        </w:rPr>
        <w:t>depiction</w:t>
      </w:r>
      <w:r>
        <w:rPr>
          <w:spacing w:val="8"/>
          <w:w w:val="95"/>
        </w:rPr>
        <w:t xml:space="preserve"> </w:t>
      </w:r>
      <w:r>
        <w:rPr>
          <w:w w:val="95"/>
        </w:rPr>
        <w:t>of</w:t>
      </w:r>
      <w:r>
        <w:rPr>
          <w:spacing w:val="8"/>
          <w:w w:val="95"/>
        </w:rPr>
        <w:t xml:space="preserve"> </w:t>
      </w:r>
      <w:r>
        <w:rPr>
          <w:w w:val="95"/>
        </w:rPr>
        <w:t>the</w:t>
      </w:r>
      <w:r>
        <w:rPr>
          <w:spacing w:val="8"/>
          <w:w w:val="95"/>
        </w:rPr>
        <w:t xml:space="preserve"> </w:t>
      </w:r>
      <w:r>
        <w:rPr>
          <w:w w:val="95"/>
        </w:rPr>
        <w:t>fall</w:t>
      </w:r>
      <w:r>
        <w:rPr>
          <w:spacing w:val="8"/>
          <w:w w:val="95"/>
        </w:rPr>
        <w:t xml:space="preserve"> </w:t>
      </w:r>
      <w:r>
        <w:rPr>
          <w:w w:val="95"/>
        </w:rPr>
        <w:t>of</w:t>
      </w:r>
      <w:r>
        <w:rPr>
          <w:spacing w:val="8"/>
          <w:w w:val="95"/>
        </w:rPr>
        <w:t xml:space="preserve"> </w:t>
      </w:r>
      <w:r>
        <w:rPr>
          <w:w w:val="95"/>
        </w:rPr>
        <w:t>Troy</w:t>
      </w:r>
      <w:r>
        <w:rPr>
          <w:spacing w:val="7"/>
          <w:w w:val="95"/>
        </w:rPr>
        <w:t xml:space="preserve"> </w:t>
      </w:r>
      <w:r>
        <w:rPr>
          <w:w w:val="95"/>
        </w:rPr>
        <w:t>includes</w:t>
      </w:r>
      <w:r>
        <w:rPr>
          <w:spacing w:val="8"/>
          <w:w w:val="95"/>
        </w:rPr>
        <w:t xml:space="preserve"> </w:t>
      </w:r>
      <w:r>
        <w:rPr>
          <w:w w:val="95"/>
        </w:rPr>
        <w:t>Roman</w:t>
      </w:r>
      <w:r>
        <w:rPr>
          <w:spacing w:val="8"/>
          <w:w w:val="95"/>
        </w:rPr>
        <w:t xml:space="preserve"> </w:t>
      </w:r>
      <w:r>
        <w:rPr>
          <w:w w:val="95"/>
        </w:rPr>
        <w:t>fighting</w:t>
      </w:r>
      <w:r>
        <w:rPr>
          <w:spacing w:val="8"/>
          <w:w w:val="95"/>
        </w:rPr>
        <w:t xml:space="preserve"> </w:t>
      </w:r>
      <w:r>
        <w:rPr>
          <w:w w:val="95"/>
        </w:rPr>
        <w:t>techniques</w:t>
      </w:r>
      <w:r>
        <w:rPr>
          <w:spacing w:val="8"/>
          <w:w w:val="95"/>
        </w:rPr>
        <w:t xml:space="preserve"> </w:t>
      </w:r>
      <w:r>
        <w:rPr>
          <w:w w:val="95"/>
        </w:rPr>
        <w:t>and</w:t>
      </w:r>
      <w:r>
        <w:rPr>
          <w:spacing w:val="7"/>
          <w:w w:val="95"/>
        </w:rPr>
        <w:t xml:space="preserve"> </w:t>
      </w:r>
      <w:r>
        <w:rPr>
          <w:w w:val="95"/>
        </w:rPr>
        <w:t>religious</w:t>
      </w:r>
      <w:r>
        <w:rPr>
          <w:spacing w:val="8"/>
          <w:w w:val="95"/>
        </w:rPr>
        <w:t xml:space="preserve"> </w:t>
      </w:r>
      <w:r>
        <w:rPr>
          <w:w w:val="95"/>
        </w:rPr>
        <w:t>beliefs</w:t>
      </w:r>
      <w:r>
        <w:rPr>
          <w:spacing w:val="8"/>
          <w:w w:val="95"/>
        </w:rPr>
        <w:t xml:space="preserve"> </w:t>
      </w:r>
      <w:r>
        <w:rPr>
          <w:w w:val="95"/>
        </w:rPr>
        <w:t>(such</w:t>
      </w:r>
      <w:r>
        <w:rPr>
          <w:spacing w:val="8"/>
          <w:w w:val="95"/>
        </w:rPr>
        <w:t xml:space="preserve"> </w:t>
      </w:r>
      <w:r>
        <w:rPr>
          <w:w w:val="95"/>
        </w:rPr>
        <w:t>as</w:t>
      </w:r>
      <w:r>
        <w:rPr>
          <w:spacing w:val="8"/>
          <w:w w:val="95"/>
        </w:rPr>
        <w:t xml:space="preserve"> </w:t>
      </w:r>
      <w:r>
        <w:rPr>
          <w:w w:val="95"/>
        </w:rPr>
        <w:t>the</w:t>
      </w:r>
      <w:r>
        <w:rPr>
          <w:spacing w:val="8"/>
          <w:w w:val="95"/>
        </w:rPr>
        <w:t xml:space="preserve"> </w:t>
      </w:r>
      <w:r>
        <w:rPr>
          <w:i/>
          <w:w w:val="95"/>
        </w:rPr>
        <w:t>lares</w:t>
      </w:r>
      <w:r>
        <w:rPr>
          <w:w w:val="95"/>
        </w:rPr>
        <w:t>,</w:t>
      </w:r>
      <w:r>
        <w:rPr>
          <w:spacing w:val="7"/>
          <w:w w:val="95"/>
        </w:rPr>
        <w:t xml:space="preserve"> </w:t>
      </w:r>
      <w:r>
        <w:rPr>
          <w:w w:val="95"/>
        </w:rPr>
        <w:t>or</w:t>
      </w:r>
      <w:r>
        <w:rPr>
          <w:spacing w:val="1"/>
          <w:w w:val="95"/>
        </w:rPr>
        <w:t xml:space="preserve"> </w:t>
      </w:r>
      <w:r>
        <w:t xml:space="preserve">household gods) that would have been foreign to Homer’s Greeks and Trojans. Since the </w:t>
      </w:r>
      <w:r>
        <w:rPr>
          <w:i/>
        </w:rPr>
        <w:t xml:space="preserve">Aeneid </w:t>
      </w:r>
      <w:r>
        <w:t xml:space="preserve">includes the deification of Augustus (foretold in </w:t>
      </w:r>
      <w:r>
        <w:rPr>
          <w:i/>
        </w:rPr>
        <w:t xml:space="preserve">Aeneid </w:t>
      </w:r>
      <w:r>
        <w:t>6), it is a splendid piece of propaganda for a man who only called himself</w:t>
      </w:r>
      <w:r>
        <w:rPr>
          <w:spacing w:val="1"/>
        </w:rPr>
        <w:t xml:space="preserve"> </w:t>
      </w:r>
      <w:r>
        <w:t>the son of the deified (Julius Caesar), rather than a god. When Virgil was dying, he asked that the nearly complete</w:t>
      </w:r>
      <w:r>
        <w:rPr>
          <w:spacing w:val="1"/>
        </w:rPr>
        <w:t xml:space="preserve"> </w:t>
      </w:r>
      <w:r>
        <w:t>manuscript be burnt; Augustus ordered the manuscript to be finished and published. Conversely, Ovid’s work</w:t>
      </w:r>
      <w:r>
        <w:rPr>
          <w:spacing w:val="1"/>
        </w:rPr>
        <w:t xml:space="preserve"> </w:t>
      </w:r>
      <w:r>
        <w:t>challenged the very notion that the people around him were anything but human. Ovid’s works included a book of</w:t>
      </w:r>
      <w:r>
        <w:rPr>
          <w:spacing w:val="1"/>
        </w:rPr>
        <w:t xml:space="preserve"> </w:t>
      </w:r>
      <w:r>
        <w:t>letters</w:t>
      </w:r>
      <w:r>
        <w:rPr>
          <w:spacing w:val="-9"/>
        </w:rPr>
        <w:t xml:space="preserve"> </w:t>
      </w:r>
      <w:r>
        <w:t>by</w:t>
      </w:r>
      <w:r>
        <w:rPr>
          <w:spacing w:val="-9"/>
        </w:rPr>
        <w:t xml:space="preserve"> </w:t>
      </w:r>
      <w:r>
        <w:t>the</w:t>
      </w:r>
      <w:r>
        <w:rPr>
          <w:spacing w:val="-9"/>
        </w:rPr>
        <w:t xml:space="preserve"> </w:t>
      </w:r>
      <w:r>
        <w:t>women</w:t>
      </w:r>
      <w:r>
        <w:rPr>
          <w:spacing w:val="-9"/>
        </w:rPr>
        <w:t xml:space="preserve"> </w:t>
      </w:r>
      <w:r>
        <w:t>who</w:t>
      </w:r>
      <w:r>
        <w:rPr>
          <w:spacing w:val="-9"/>
        </w:rPr>
        <w:t xml:space="preserve"> </w:t>
      </w:r>
      <w:r>
        <w:t>are</w:t>
      </w:r>
      <w:r>
        <w:rPr>
          <w:spacing w:val="-9"/>
        </w:rPr>
        <w:t xml:space="preserve"> </w:t>
      </w:r>
      <w:r>
        <w:t>abandoned</w:t>
      </w:r>
      <w:r>
        <w:rPr>
          <w:spacing w:val="-9"/>
        </w:rPr>
        <w:t xml:space="preserve"> </w:t>
      </w:r>
      <w:r>
        <w:t>by</w:t>
      </w:r>
      <w:r>
        <w:rPr>
          <w:spacing w:val="-9"/>
        </w:rPr>
        <w:t xml:space="preserve"> </w:t>
      </w:r>
      <w:r>
        <w:t>the</w:t>
      </w:r>
      <w:r>
        <w:rPr>
          <w:spacing w:val="-9"/>
        </w:rPr>
        <w:t xml:space="preserve"> </w:t>
      </w:r>
      <w:r>
        <w:t>so-called</w:t>
      </w:r>
      <w:r>
        <w:rPr>
          <w:spacing w:val="-9"/>
        </w:rPr>
        <w:t xml:space="preserve"> </w:t>
      </w:r>
      <w:r>
        <w:t>heroes</w:t>
      </w:r>
      <w:r>
        <w:rPr>
          <w:spacing w:val="-9"/>
        </w:rPr>
        <w:t xml:space="preserve"> </w:t>
      </w:r>
      <w:r>
        <w:t>of</w:t>
      </w:r>
      <w:r>
        <w:rPr>
          <w:spacing w:val="-9"/>
        </w:rPr>
        <w:t xml:space="preserve"> </w:t>
      </w:r>
      <w:r>
        <w:t>mythology</w:t>
      </w:r>
      <w:r>
        <w:rPr>
          <w:spacing w:val="-9"/>
        </w:rPr>
        <w:t xml:space="preserve"> </w:t>
      </w:r>
      <w:r>
        <w:t>(the</w:t>
      </w:r>
      <w:r>
        <w:rPr>
          <w:spacing w:val="-9"/>
        </w:rPr>
        <w:t xml:space="preserve"> </w:t>
      </w:r>
      <w:r>
        <w:rPr>
          <w:i/>
        </w:rPr>
        <w:t>Heroides</w:t>
      </w:r>
      <w:r>
        <w:t>),</w:t>
      </w:r>
      <w:r>
        <w:rPr>
          <w:spacing w:val="-9"/>
        </w:rPr>
        <w:t xml:space="preserve"> </w:t>
      </w:r>
      <w:r>
        <w:t>a</w:t>
      </w:r>
      <w:r>
        <w:rPr>
          <w:spacing w:val="-9"/>
        </w:rPr>
        <w:t xml:space="preserve"> </w:t>
      </w:r>
      <w:r>
        <w:t>scandalous</w:t>
      </w:r>
      <w:r>
        <w:rPr>
          <w:spacing w:val="-9"/>
        </w:rPr>
        <w:t xml:space="preserve"> </w:t>
      </w:r>
      <w:r>
        <w:t>book</w:t>
      </w:r>
      <w:r>
        <w:rPr>
          <w:spacing w:val="-9"/>
        </w:rPr>
        <w:t xml:space="preserve"> </w:t>
      </w:r>
      <w:r>
        <w:t>of</w:t>
      </w:r>
      <w:r>
        <w:rPr>
          <w:spacing w:val="1"/>
        </w:rPr>
        <w:t xml:space="preserve"> </w:t>
      </w:r>
      <w:r>
        <w:t>love</w:t>
      </w:r>
      <w:r>
        <w:rPr>
          <w:spacing w:val="-5"/>
        </w:rPr>
        <w:t xml:space="preserve"> </w:t>
      </w:r>
      <w:r>
        <w:t>poetry</w:t>
      </w:r>
      <w:r>
        <w:rPr>
          <w:spacing w:val="-5"/>
        </w:rPr>
        <w:t xml:space="preserve"> </w:t>
      </w:r>
      <w:r>
        <w:t>(the</w:t>
      </w:r>
      <w:r>
        <w:rPr>
          <w:spacing w:val="-4"/>
        </w:rPr>
        <w:t xml:space="preserve"> </w:t>
      </w:r>
      <w:r>
        <w:rPr>
          <w:i/>
        </w:rPr>
        <w:t>Amores</w:t>
      </w:r>
      <w:r>
        <w:t>),</w:t>
      </w:r>
      <w:r>
        <w:rPr>
          <w:spacing w:val="-5"/>
        </w:rPr>
        <w:t xml:space="preserve"> </w:t>
      </w:r>
      <w:r>
        <w:t>and</w:t>
      </w:r>
      <w:r>
        <w:rPr>
          <w:spacing w:val="-5"/>
        </w:rPr>
        <w:t xml:space="preserve"> </w:t>
      </w:r>
      <w:r>
        <w:t>a</w:t>
      </w:r>
      <w:r>
        <w:rPr>
          <w:spacing w:val="-4"/>
        </w:rPr>
        <w:t xml:space="preserve"> </w:t>
      </w:r>
      <w:r>
        <w:t>manual</w:t>
      </w:r>
      <w:r>
        <w:rPr>
          <w:spacing w:val="-5"/>
        </w:rPr>
        <w:t xml:space="preserve"> </w:t>
      </w:r>
      <w:r>
        <w:t>on</w:t>
      </w:r>
      <w:r>
        <w:rPr>
          <w:spacing w:val="-5"/>
        </w:rPr>
        <w:t xml:space="preserve"> </w:t>
      </w:r>
      <w:proofErr w:type="gramStart"/>
      <w:r>
        <w:t>how</w:t>
      </w:r>
      <w:r>
        <w:rPr>
          <w:spacing w:val="-4"/>
        </w:rPr>
        <w:t xml:space="preserve"> </w:t>
      </w:r>
      <w:r>
        <w:t>to</w:t>
      </w:r>
      <w:r>
        <w:rPr>
          <w:spacing w:val="-5"/>
        </w:rPr>
        <w:t xml:space="preserve"> </w:t>
      </w:r>
      <w:r>
        <w:t>pick</w:t>
      </w:r>
      <w:r>
        <w:rPr>
          <w:spacing w:val="-5"/>
        </w:rPr>
        <w:t xml:space="preserve"> </w:t>
      </w:r>
      <w:r>
        <w:t>up</w:t>
      </w:r>
      <w:proofErr w:type="gramEnd"/>
      <w:r>
        <w:rPr>
          <w:spacing w:val="-4"/>
        </w:rPr>
        <w:t xml:space="preserve"> </w:t>
      </w:r>
      <w:r>
        <w:t>women</w:t>
      </w:r>
      <w:r>
        <w:rPr>
          <w:spacing w:val="-5"/>
        </w:rPr>
        <w:t xml:space="preserve"> </w:t>
      </w:r>
      <w:r>
        <w:t>(the</w:t>
      </w:r>
      <w:r>
        <w:rPr>
          <w:spacing w:val="-5"/>
        </w:rPr>
        <w:t xml:space="preserve"> </w:t>
      </w:r>
      <w:r>
        <w:rPr>
          <w:i/>
        </w:rPr>
        <w:t>Ars</w:t>
      </w:r>
      <w:r>
        <w:rPr>
          <w:i/>
          <w:spacing w:val="-3"/>
        </w:rPr>
        <w:t xml:space="preserve"> </w:t>
      </w:r>
      <w:r>
        <w:rPr>
          <w:i/>
        </w:rPr>
        <w:t>Amatoria</w:t>
      </w:r>
      <w:r>
        <w:t>).</w:t>
      </w:r>
      <w:r>
        <w:rPr>
          <w:spacing w:val="-5"/>
        </w:rPr>
        <w:t xml:space="preserve"> </w:t>
      </w:r>
      <w:r>
        <w:t>In</w:t>
      </w:r>
      <w:r>
        <w:rPr>
          <w:spacing w:val="-5"/>
        </w:rPr>
        <w:t xml:space="preserve"> </w:t>
      </w:r>
      <w:r>
        <w:t>particular,</w:t>
      </w:r>
      <w:r>
        <w:rPr>
          <w:spacing w:val="-4"/>
        </w:rPr>
        <w:t xml:space="preserve"> </w:t>
      </w:r>
      <w:r>
        <w:t>the</w:t>
      </w:r>
      <w:r>
        <w:rPr>
          <w:spacing w:val="-5"/>
        </w:rPr>
        <w:t xml:space="preserve"> </w:t>
      </w:r>
      <w:r>
        <w:rPr>
          <w:i/>
        </w:rPr>
        <w:t>Ars</w:t>
      </w:r>
      <w:r>
        <w:rPr>
          <w:i/>
          <w:spacing w:val="-4"/>
        </w:rPr>
        <w:t xml:space="preserve"> </w:t>
      </w:r>
      <w:r>
        <w:rPr>
          <w:i/>
        </w:rPr>
        <w:t>Amatoria</w:t>
      </w:r>
      <w:r>
        <w:rPr>
          <w:i/>
          <w:spacing w:val="-6"/>
        </w:rPr>
        <w:t xml:space="preserve"> </w:t>
      </w:r>
      <w:r>
        <w:t>was</w:t>
      </w:r>
      <w:r>
        <w:rPr>
          <w:spacing w:val="-6"/>
        </w:rPr>
        <w:t xml:space="preserve"> </w:t>
      </w:r>
      <w:r>
        <w:t>so</w:t>
      </w:r>
      <w:r>
        <w:rPr>
          <w:spacing w:val="-6"/>
        </w:rPr>
        <w:t xml:space="preserve"> </w:t>
      </w:r>
      <w:r>
        <w:t>popular</w:t>
      </w:r>
      <w:r>
        <w:rPr>
          <w:spacing w:val="-6"/>
        </w:rPr>
        <w:t xml:space="preserve"> </w:t>
      </w:r>
      <w:r>
        <w:t>that</w:t>
      </w:r>
      <w:r>
        <w:rPr>
          <w:spacing w:val="-6"/>
        </w:rPr>
        <w:t xml:space="preserve"> </w:t>
      </w:r>
      <w:r>
        <w:t>he</w:t>
      </w:r>
      <w:r>
        <w:rPr>
          <w:spacing w:val="-6"/>
        </w:rPr>
        <w:t xml:space="preserve"> </w:t>
      </w:r>
      <w:r>
        <w:t>wrote</w:t>
      </w:r>
      <w:r>
        <w:rPr>
          <w:spacing w:val="-6"/>
        </w:rPr>
        <w:t xml:space="preserve"> </w:t>
      </w:r>
      <w:r>
        <w:t>a</w:t>
      </w:r>
      <w:r>
        <w:rPr>
          <w:spacing w:val="-6"/>
        </w:rPr>
        <w:t xml:space="preserve"> </w:t>
      </w:r>
      <w:r>
        <w:t>section</w:t>
      </w:r>
      <w:r>
        <w:rPr>
          <w:spacing w:val="-6"/>
        </w:rPr>
        <w:t xml:space="preserve"> </w:t>
      </w:r>
      <w:r>
        <w:t>on</w:t>
      </w:r>
      <w:r>
        <w:rPr>
          <w:spacing w:val="-6"/>
        </w:rPr>
        <w:t xml:space="preserve"> </w:t>
      </w:r>
      <w:r>
        <w:t>how</w:t>
      </w:r>
      <w:r>
        <w:rPr>
          <w:spacing w:val="-5"/>
        </w:rPr>
        <w:t xml:space="preserve"> </w:t>
      </w:r>
      <w:r>
        <w:t>women</w:t>
      </w:r>
      <w:r>
        <w:rPr>
          <w:spacing w:val="-6"/>
        </w:rPr>
        <w:t xml:space="preserve"> </w:t>
      </w:r>
      <w:r>
        <w:t>could</w:t>
      </w:r>
      <w:r>
        <w:rPr>
          <w:spacing w:val="-6"/>
        </w:rPr>
        <w:t xml:space="preserve"> </w:t>
      </w:r>
      <w:r>
        <w:t>pick</w:t>
      </w:r>
      <w:r>
        <w:rPr>
          <w:spacing w:val="-6"/>
        </w:rPr>
        <w:t xml:space="preserve"> </w:t>
      </w:r>
      <w:r>
        <w:t>up</w:t>
      </w:r>
      <w:r>
        <w:rPr>
          <w:spacing w:val="-6"/>
        </w:rPr>
        <w:t xml:space="preserve"> </w:t>
      </w:r>
      <w:r>
        <w:t>men</w:t>
      </w:r>
      <w:r>
        <w:rPr>
          <w:spacing w:val="-6"/>
        </w:rPr>
        <w:t xml:space="preserve"> </w:t>
      </w:r>
      <w:r>
        <w:t>(hardly</w:t>
      </w:r>
      <w:r>
        <w:rPr>
          <w:spacing w:val="-6"/>
        </w:rPr>
        <w:t xml:space="preserve"> </w:t>
      </w:r>
      <w:r>
        <w:t>an</w:t>
      </w:r>
      <w:r>
        <w:rPr>
          <w:spacing w:val="-6"/>
        </w:rPr>
        <w:t xml:space="preserve"> </w:t>
      </w:r>
      <w:r>
        <w:t>example</w:t>
      </w:r>
      <w:r>
        <w:rPr>
          <w:spacing w:val="-6"/>
        </w:rPr>
        <w:t xml:space="preserve"> </w:t>
      </w:r>
      <w:r>
        <w:t>of</w:t>
      </w:r>
      <w:r>
        <w:rPr>
          <w:spacing w:val="-6"/>
        </w:rPr>
        <w:t xml:space="preserve"> </w:t>
      </w:r>
      <w:r>
        <w:t>early</w:t>
      </w:r>
      <w:r>
        <w:rPr>
          <w:spacing w:val="-6"/>
        </w:rPr>
        <w:t xml:space="preserve"> </w:t>
      </w:r>
      <w:r>
        <w:t>feminism,</w:t>
      </w:r>
      <w:r>
        <w:rPr>
          <w:spacing w:val="1"/>
        </w:rPr>
        <w:t xml:space="preserve"> </w:t>
      </w:r>
      <w:r>
        <w:t>but</w:t>
      </w:r>
      <w:r>
        <w:rPr>
          <w:spacing w:val="-13"/>
        </w:rPr>
        <w:t xml:space="preserve"> </w:t>
      </w:r>
      <w:r>
        <w:lastRenderedPageBreak/>
        <w:t>unusual</w:t>
      </w:r>
      <w:r>
        <w:rPr>
          <w:spacing w:val="-13"/>
        </w:rPr>
        <w:t xml:space="preserve"> </w:t>
      </w:r>
      <w:r>
        <w:t>for</w:t>
      </w:r>
      <w:r>
        <w:rPr>
          <w:spacing w:val="-12"/>
        </w:rPr>
        <w:t xml:space="preserve"> </w:t>
      </w:r>
      <w:r>
        <w:t>the</w:t>
      </w:r>
      <w:r>
        <w:rPr>
          <w:spacing w:val="-13"/>
        </w:rPr>
        <w:t xml:space="preserve"> </w:t>
      </w:r>
      <w:r>
        <w:t>time).</w:t>
      </w:r>
      <w:r>
        <w:rPr>
          <w:spacing w:val="-12"/>
        </w:rPr>
        <w:t xml:space="preserve"> </w:t>
      </w:r>
      <w:r>
        <w:t>Ovid’s</w:t>
      </w:r>
      <w:r>
        <w:rPr>
          <w:spacing w:val="-13"/>
        </w:rPr>
        <w:t xml:space="preserve"> </w:t>
      </w:r>
      <w:r>
        <w:t>view</w:t>
      </w:r>
      <w:r>
        <w:rPr>
          <w:spacing w:val="-13"/>
        </w:rPr>
        <w:t xml:space="preserve"> </w:t>
      </w:r>
      <w:r>
        <w:t>of</w:t>
      </w:r>
      <w:r>
        <w:rPr>
          <w:spacing w:val="-12"/>
        </w:rPr>
        <w:t xml:space="preserve"> </w:t>
      </w:r>
      <w:r>
        <w:t>power</w:t>
      </w:r>
      <w:r>
        <w:rPr>
          <w:spacing w:val="-13"/>
        </w:rPr>
        <w:t xml:space="preserve"> </w:t>
      </w:r>
      <w:r>
        <w:t>was</w:t>
      </w:r>
      <w:r>
        <w:rPr>
          <w:spacing w:val="-12"/>
        </w:rPr>
        <w:t xml:space="preserve"> </w:t>
      </w:r>
      <w:r>
        <w:t>skeptical,</w:t>
      </w:r>
      <w:r>
        <w:rPr>
          <w:spacing w:val="-13"/>
        </w:rPr>
        <w:t xml:space="preserve"> </w:t>
      </w:r>
      <w:r>
        <w:t>at</w:t>
      </w:r>
      <w:r>
        <w:rPr>
          <w:spacing w:val="-12"/>
        </w:rPr>
        <w:t xml:space="preserve"> </w:t>
      </w:r>
      <w:r>
        <w:t>best,</w:t>
      </w:r>
      <w:r>
        <w:rPr>
          <w:spacing w:val="-13"/>
        </w:rPr>
        <w:t xml:space="preserve"> </w:t>
      </w:r>
      <w:r>
        <w:t>since</w:t>
      </w:r>
      <w:r>
        <w:rPr>
          <w:spacing w:val="-13"/>
        </w:rPr>
        <w:t xml:space="preserve"> </w:t>
      </w:r>
      <w:r>
        <w:t>the</w:t>
      </w:r>
      <w:r>
        <w:rPr>
          <w:spacing w:val="-12"/>
        </w:rPr>
        <w:t xml:space="preserve"> </w:t>
      </w:r>
      <w:r>
        <w:rPr>
          <w:i/>
        </w:rPr>
        <w:t>Metamorphoses</w:t>
      </w:r>
      <w:r>
        <w:rPr>
          <w:i/>
          <w:spacing w:val="-13"/>
        </w:rPr>
        <w:t xml:space="preserve"> </w:t>
      </w:r>
      <w:r>
        <w:t>catalogues</w:t>
      </w:r>
      <w:r>
        <w:rPr>
          <w:spacing w:val="-12"/>
        </w:rPr>
        <w:t xml:space="preserve"> </w:t>
      </w:r>
      <w:r>
        <w:t>the</w:t>
      </w:r>
      <w:r>
        <w:rPr>
          <w:spacing w:val="-13"/>
        </w:rPr>
        <w:t xml:space="preserve"> </w:t>
      </w:r>
      <w:r>
        <w:t>bad</w:t>
      </w:r>
      <w:r>
        <w:rPr>
          <w:spacing w:val="1"/>
        </w:rPr>
        <w:t xml:space="preserve"> </w:t>
      </w:r>
      <w:r>
        <w:t>behavior</w:t>
      </w:r>
      <w:r>
        <w:rPr>
          <w:spacing w:val="-11"/>
        </w:rPr>
        <w:t xml:space="preserve"> </w:t>
      </w:r>
      <w:r>
        <w:t>of</w:t>
      </w:r>
      <w:r>
        <w:rPr>
          <w:spacing w:val="-11"/>
        </w:rPr>
        <w:t xml:space="preserve"> </w:t>
      </w:r>
      <w:r>
        <w:t>the</w:t>
      </w:r>
      <w:r>
        <w:rPr>
          <w:spacing w:val="-10"/>
        </w:rPr>
        <w:t xml:space="preserve"> </w:t>
      </w:r>
      <w:r>
        <w:t>gods</w:t>
      </w:r>
      <w:r>
        <w:rPr>
          <w:spacing w:val="-11"/>
        </w:rPr>
        <w:t xml:space="preserve"> </w:t>
      </w:r>
      <w:r>
        <w:t>that</w:t>
      </w:r>
      <w:r>
        <w:rPr>
          <w:spacing w:val="-10"/>
        </w:rPr>
        <w:t xml:space="preserve"> </w:t>
      </w:r>
      <w:r>
        <w:t>led</w:t>
      </w:r>
      <w:r>
        <w:rPr>
          <w:spacing w:val="-11"/>
        </w:rPr>
        <w:t xml:space="preserve"> </w:t>
      </w:r>
      <w:r>
        <w:t>us</w:t>
      </w:r>
      <w:r>
        <w:rPr>
          <w:spacing w:val="-10"/>
        </w:rPr>
        <w:t xml:space="preserve"> </w:t>
      </w:r>
      <w:r>
        <w:t>to</w:t>
      </w:r>
      <w:r>
        <w:rPr>
          <w:spacing w:val="-11"/>
        </w:rPr>
        <w:t xml:space="preserve"> </w:t>
      </w:r>
      <w:r>
        <w:t>the</w:t>
      </w:r>
      <w:r>
        <w:rPr>
          <w:spacing w:val="-10"/>
        </w:rPr>
        <w:t xml:space="preserve"> </w:t>
      </w:r>
      <w:r>
        <w:t>present</w:t>
      </w:r>
      <w:r>
        <w:rPr>
          <w:spacing w:val="-11"/>
        </w:rPr>
        <w:t xml:space="preserve"> </w:t>
      </w:r>
      <w:r>
        <w:t>state</w:t>
      </w:r>
      <w:r>
        <w:rPr>
          <w:spacing w:val="-11"/>
        </w:rPr>
        <w:t xml:space="preserve"> </w:t>
      </w:r>
      <w:r>
        <w:t>of</w:t>
      </w:r>
      <w:r>
        <w:rPr>
          <w:spacing w:val="-10"/>
        </w:rPr>
        <w:t xml:space="preserve"> </w:t>
      </w:r>
      <w:r>
        <w:t>affairs.</w:t>
      </w:r>
      <w:r>
        <w:rPr>
          <w:spacing w:val="-11"/>
        </w:rPr>
        <w:t xml:space="preserve"> </w:t>
      </w:r>
      <w:r>
        <w:t>In</w:t>
      </w:r>
      <w:r>
        <w:rPr>
          <w:spacing w:val="-10"/>
        </w:rPr>
        <w:t xml:space="preserve"> </w:t>
      </w:r>
      <w:r>
        <w:rPr>
          <w:i/>
        </w:rPr>
        <w:t>Metamorphoses</w:t>
      </w:r>
      <w:r>
        <w:rPr>
          <w:i/>
          <w:spacing w:val="-11"/>
        </w:rPr>
        <w:t xml:space="preserve"> </w:t>
      </w:r>
      <w:r>
        <w:t>15,</w:t>
      </w:r>
      <w:r>
        <w:rPr>
          <w:spacing w:val="-10"/>
        </w:rPr>
        <w:t xml:space="preserve"> </w:t>
      </w:r>
      <w:r>
        <w:t>Ovid</w:t>
      </w:r>
      <w:r>
        <w:rPr>
          <w:spacing w:val="-11"/>
        </w:rPr>
        <w:t xml:space="preserve"> </w:t>
      </w:r>
      <w:r>
        <w:t>explains</w:t>
      </w:r>
      <w:r>
        <w:rPr>
          <w:spacing w:val="-10"/>
        </w:rPr>
        <w:t xml:space="preserve"> </w:t>
      </w:r>
      <w:r>
        <w:t>why</w:t>
      </w:r>
      <w:r>
        <w:rPr>
          <w:spacing w:val="-11"/>
        </w:rPr>
        <w:t xml:space="preserve"> </w:t>
      </w:r>
      <w:r>
        <w:t>the</w:t>
      </w:r>
      <w:r>
        <w:rPr>
          <w:spacing w:val="-10"/>
        </w:rPr>
        <w:t xml:space="preserve"> </w:t>
      </w:r>
      <w:r>
        <w:t>gods</w:t>
      </w:r>
      <w:r>
        <w:rPr>
          <w:spacing w:val="-11"/>
        </w:rPr>
        <w:t xml:space="preserve"> </w:t>
      </w:r>
      <w:r>
        <w:t>allowed</w:t>
      </w:r>
      <w:r>
        <w:rPr>
          <w:spacing w:val="-9"/>
        </w:rPr>
        <w:t xml:space="preserve"> </w:t>
      </w:r>
      <w:r>
        <w:t>Julius</w:t>
      </w:r>
      <w:r>
        <w:rPr>
          <w:spacing w:val="-9"/>
        </w:rPr>
        <w:t xml:space="preserve"> </w:t>
      </w:r>
      <w:r>
        <w:t>Caesar</w:t>
      </w:r>
      <w:r>
        <w:rPr>
          <w:spacing w:val="-9"/>
        </w:rPr>
        <w:t xml:space="preserve"> </w:t>
      </w:r>
      <w:r>
        <w:t>to</w:t>
      </w:r>
      <w:r>
        <w:rPr>
          <w:spacing w:val="-9"/>
        </w:rPr>
        <w:t xml:space="preserve"> </w:t>
      </w:r>
      <w:r>
        <w:t>be</w:t>
      </w:r>
      <w:r>
        <w:rPr>
          <w:spacing w:val="-9"/>
        </w:rPr>
        <w:t xml:space="preserve"> </w:t>
      </w:r>
      <w:r>
        <w:t>killed,</w:t>
      </w:r>
      <w:r>
        <w:rPr>
          <w:spacing w:val="-9"/>
        </w:rPr>
        <w:t xml:space="preserve"> </w:t>
      </w:r>
      <w:r>
        <w:t>followed</w:t>
      </w:r>
      <w:r>
        <w:rPr>
          <w:spacing w:val="-9"/>
        </w:rPr>
        <w:t xml:space="preserve"> </w:t>
      </w:r>
      <w:r>
        <w:t>by</w:t>
      </w:r>
      <w:r>
        <w:rPr>
          <w:spacing w:val="-9"/>
        </w:rPr>
        <w:t xml:space="preserve"> </w:t>
      </w:r>
      <w:r>
        <w:t>a</w:t>
      </w:r>
      <w:r>
        <w:rPr>
          <w:spacing w:val="-9"/>
        </w:rPr>
        <w:t xml:space="preserve"> </w:t>
      </w:r>
      <w:r>
        <w:t>prayer</w:t>
      </w:r>
      <w:r>
        <w:rPr>
          <w:spacing w:val="-9"/>
        </w:rPr>
        <w:t xml:space="preserve"> </w:t>
      </w:r>
      <w:r>
        <w:t>that</w:t>
      </w:r>
      <w:r>
        <w:rPr>
          <w:spacing w:val="-9"/>
        </w:rPr>
        <w:t xml:space="preserve"> </w:t>
      </w:r>
      <w:r>
        <w:t>Augustus</w:t>
      </w:r>
      <w:r>
        <w:rPr>
          <w:spacing w:val="-9"/>
        </w:rPr>
        <w:t xml:space="preserve"> </w:t>
      </w:r>
      <w:r>
        <w:t>should</w:t>
      </w:r>
      <w:r>
        <w:rPr>
          <w:spacing w:val="-9"/>
        </w:rPr>
        <w:t xml:space="preserve"> </w:t>
      </w:r>
      <w:r>
        <w:t>have</w:t>
      </w:r>
      <w:r>
        <w:rPr>
          <w:spacing w:val="-9"/>
        </w:rPr>
        <w:t xml:space="preserve"> </w:t>
      </w:r>
      <w:r>
        <w:t>more</w:t>
      </w:r>
      <w:r>
        <w:rPr>
          <w:spacing w:val="-8"/>
        </w:rPr>
        <w:t xml:space="preserve"> </w:t>
      </w:r>
      <w:r>
        <w:t>time</w:t>
      </w:r>
      <w:r>
        <w:rPr>
          <w:spacing w:val="-9"/>
        </w:rPr>
        <w:t xml:space="preserve"> </w:t>
      </w:r>
      <w:r>
        <w:t>on</w:t>
      </w:r>
      <w:r>
        <w:rPr>
          <w:spacing w:val="-9"/>
        </w:rPr>
        <w:t xml:space="preserve"> </w:t>
      </w:r>
      <w:r>
        <w:t>earth</w:t>
      </w:r>
      <w:r>
        <w:rPr>
          <w:spacing w:val="-9"/>
        </w:rPr>
        <w:t xml:space="preserve"> </w:t>
      </w:r>
      <w:r>
        <w:t>before</w:t>
      </w:r>
      <w:r>
        <w:rPr>
          <w:spacing w:val="-9"/>
        </w:rPr>
        <w:t xml:space="preserve"> </w:t>
      </w:r>
      <w:r>
        <w:t>the</w:t>
      </w:r>
      <w:r>
        <w:rPr>
          <w:spacing w:val="-9"/>
        </w:rPr>
        <w:t xml:space="preserve"> </w:t>
      </w:r>
      <w:r>
        <w:t>gods</w:t>
      </w:r>
      <w:r>
        <w:rPr>
          <w:spacing w:val="-52"/>
        </w:rPr>
        <w:t xml:space="preserve"> </w:t>
      </w:r>
      <w:r>
        <w:t>take him too: not exactly the emphasis that Augustus might have preferred. Exiled by Augustus for his scandalous</w:t>
      </w:r>
      <w:r>
        <w:rPr>
          <w:spacing w:val="1"/>
        </w:rPr>
        <w:t xml:space="preserve"> </w:t>
      </w:r>
      <w:r>
        <w:t>poetry,</w:t>
      </w:r>
      <w:r>
        <w:rPr>
          <w:spacing w:val="-7"/>
        </w:rPr>
        <w:t xml:space="preserve"> </w:t>
      </w:r>
      <w:r>
        <w:t>Ovid</w:t>
      </w:r>
      <w:r>
        <w:rPr>
          <w:spacing w:val="-6"/>
        </w:rPr>
        <w:t xml:space="preserve"> </w:t>
      </w:r>
      <w:r>
        <w:t>was</w:t>
      </w:r>
      <w:r>
        <w:rPr>
          <w:spacing w:val="-6"/>
        </w:rPr>
        <w:t xml:space="preserve"> </w:t>
      </w:r>
      <w:r>
        <w:t>never</w:t>
      </w:r>
      <w:r>
        <w:rPr>
          <w:spacing w:val="-6"/>
        </w:rPr>
        <w:t xml:space="preserve"> </w:t>
      </w:r>
      <w:r>
        <w:t>allowed</w:t>
      </w:r>
      <w:r>
        <w:rPr>
          <w:spacing w:val="-6"/>
        </w:rPr>
        <w:t xml:space="preserve"> </w:t>
      </w:r>
      <w:r>
        <w:t>to</w:t>
      </w:r>
      <w:r>
        <w:rPr>
          <w:spacing w:val="-6"/>
        </w:rPr>
        <w:t xml:space="preserve"> </w:t>
      </w:r>
      <w:r>
        <w:t>return</w:t>
      </w:r>
      <w:r>
        <w:rPr>
          <w:spacing w:val="-6"/>
        </w:rPr>
        <w:t xml:space="preserve"> </w:t>
      </w:r>
      <w:r>
        <w:t>to</w:t>
      </w:r>
      <w:r>
        <w:rPr>
          <w:spacing w:val="-6"/>
        </w:rPr>
        <w:t xml:space="preserve"> </w:t>
      </w:r>
      <w:r>
        <w:t>Rome.</w:t>
      </w:r>
    </w:p>
    <w:p w14:paraId="203245AF" w14:textId="42C652B6" w:rsidR="003A417A" w:rsidRDefault="003A417A" w:rsidP="00FB7CA7">
      <w:pPr>
        <w:pStyle w:val="Body"/>
      </w:pPr>
      <w:r>
        <w:t>Although</w:t>
      </w:r>
      <w:r>
        <w:rPr>
          <w:spacing w:val="4"/>
        </w:rPr>
        <w:t xml:space="preserve"> </w:t>
      </w:r>
      <w:r>
        <w:t>Roman</w:t>
      </w:r>
      <w:r>
        <w:rPr>
          <w:spacing w:val="5"/>
        </w:rPr>
        <w:t xml:space="preserve"> </w:t>
      </w:r>
      <w:r>
        <w:t>culture</w:t>
      </w:r>
      <w:r>
        <w:rPr>
          <w:spacing w:val="5"/>
        </w:rPr>
        <w:t xml:space="preserve"> </w:t>
      </w:r>
      <w:r>
        <w:t>had</w:t>
      </w:r>
      <w:r>
        <w:rPr>
          <w:spacing w:val="5"/>
        </w:rPr>
        <w:t xml:space="preserve"> </w:t>
      </w:r>
      <w:r>
        <w:t>appropriated</w:t>
      </w:r>
      <w:r>
        <w:rPr>
          <w:spacing w:val="5"/>
        </w:rPr>
        <w:t xml:space="preserve"> </w:t>
      </w:r>
      <w:r>
        <w:t>Greek</w:t>
      </w:r>
      <w:r>
        <w:rPr>
          <w:spacing w:val="5"/>
        </w:rPr>
        <w:t xml:space="preserve"> </w:t>
      </w:r>
      <w:r>
        <w:t>literature</w:t>
      </w:r>
      <w:r>
        <w:rPr>
          <w:spacing w:val="5"/>
        </w:rPr>
        <w:t xml:space="preserve"> </w:t>
      </w:r>
      <w:r>
        <w:t>and</w:t>
      </w:r>
      <w:r>
        <w:rPr>
          <w:spacing w:val="5"/>
        </w:rPr>
        <w:t xml:space="preserve"> </w:t>
      </w:r>
      <w:r>
        <w:t>religion,</w:t>
      </w:r>
      <w:r>
        <w:rPr>
          <w:spacing w:val="5"/>
        </w:rPr>
        <w:t xml:space="preserve"> </w:t>
      </w:r>
      <w:r>
        <w:t>changing</w:t>
      </w:r>
      <w:r>
        <w:rPr>
          <w:spacing w:val="5"/>
        </w:rPr>
        <w:t xml:space="preserve"> </w:t>
      </w:r>
      <w:r>
        <w:t>the</w:t>
      </w:r>
      <w:r>
        <w:rPr>
          <w:spacing w:val="5"/>
        </w:rPr>
        <w:t xml:space="preserve"> </w:t>
      </w:r>
      <w:r>
        <w:t>names</w:t>
      </w:r>
      <w:r>
        <w:rPr>
          <w:spacing w:val="5"/>
        </w:rPr>
        <w:t xml:space="preserve"> </w:t>
      </w:r>
      <w:r>
        <w:t>of</w:t>
      </w:r>
      <w:r>
        <w:rPr>
          <w:spacing w:val="5"/>
        </w:rPr>
        <w:t xml:space="preserve"> </w:t>
      </w:r>
      <w:r>
        <w:t>characters</w:t>
      </w:r>
      <w:r>
        <w:rPr>
          <w:spacing w:val="1"/>
        </w:rPr>
        <w:t xml:space="preserve"> </w:t>
      </w:r>
      <w:r>
        <w:t>and gods but continuing their stories, there were significant differences in Roman religious practices. Worship of</w:t>
      </w:r>
      <w:r>
        <w:rPr>
          <w:spacing w:val="1"/>
        </w:rPr>
        <w:t xml:space="preserve"> </w:t>
      </w:r>
      <w:r>
        <w:t xml:space="preserve">the most important gods was directed by the </w:t>
      </w:r>
      <w:r>
        <w:rPr>
          <w:i/>
        </w:rPr>
        <w:t xml:space="preserve">flamines maiores </w:t>
      </w:r>
      <w:r>
        <w:t xml:space="preserve">(the “major priests”) of the three </w:t>
      </w:r>
      <w:proofErr w:type="gramStart"/>
      <w:r>
        <w:t>principle</w:t>
      </w:r>
      <w:proofErr w:type="gramEnd"/>
      <w:r>
        <w:t xml:space="preserve"> cults (to</w:t>
      </w:r>
      <w:r>
        <w:rPr>
          <w:spacing w:val="1"/>
        </w:rPr>
        <w:t xml:space="preserve"> </w:t>
      </w:r>
      <w:r>
        <w:t>Jupiter,</w:t>
      </w:r>
      <w:r>
        <w:rPr>
          <w:spacing w:val="-9"/>
        </w:rPr>
        <w:t xml:space="preserve"> </w:t>
      </w:r>
      <w:r>
        <w:t>Mars,</w:t>
      </w:r>
      <w:r>
        <w:rPr>
          <w:spacing w:val="-8"/>
        </w:rPr>
        <w:t xml:space="preserve"> </w:t>
      </w:r>
      <w:r>
        <w:t>and</w:t>
      </w:r>
      <w:r>
        <w:rPr>
          <w:spacing w:val="-9"/>
        </w:rPr>
        <w:t xml:space="preserve"> </w:t>
      </w:r>
      <w:r>
        <w:t>Quirinus),</w:t>
      </w:r>
      <w:r>
        <w:rPr>
          <w:spacing w:val="-8"/>
        </w:rPr>
        <w:t xml:space="preserve"> </w:t>
      </w:r>
      <w:r>
        <w:t>while</w:t>
      </w:r>
      <w:r>
        <w:rPr>
          <w:spacing w:val="-8"/>
        </w:rPr>
        <w:t xml:space="preserve"> </w:t>
      </w:r>
      <w:r>
        <w:t>the</w:t>
      </w:r>
      <w:r>
        <w:rPr>
          <w:spacing w:val="-9"/>
        </w:rPr>
        <w:t xml:space="preserve"> </w:t>
      </w:r>
      <w:r>
        <w:rPr>
          <w:i/>
        </w:rPr>
        <w:t>flamines</w:t>
      </w:r>
      <w:r>
        <w:rPr>
          <w:i/>
          <w:spacing w:val="-7"/>
        </w:rPr>
        <w:t xml:space="preserve"> </w:t>
      </w:r>
      <w:r>
        <w:rPr>
          <w:i/>
        </w:rPr>
        <w:t>minores</w:t>
      </w:r>
      <w:r>
        <w:rPr>
          <w:i/>
          <w:spacing w:val="-7"/>
        </w:rPr>
        <w:t xml:space="preserve"> </w:t>
      </w:r>
      <w:r>
        <w:t>(or</w:t>
      </w:r>
      <w:r>
        <w:rPr>
          <w:spacing w:val="-9"/>
        </w:rPr>
        <w:t xml:space="preserve"> </w:t>
      </w:r>
      <w:r>
        <w:t>“minor</w:t>
      </w:r>
      <w:r>
        <w:rPr>
          <w:spacing w:val="-8"/>
        </w:rPr>
        <w:t xml:space="preserve"> </w:t>
      </w:r>
      <w:r>
        <w:t>priests”)</w:t>
      </w:r>
      <w:r>
        <w:rPr>
          <w:spacing w:val="-9"/>
        </w:rPr>
        <w:t xml:space="preserve"> </w:t>
      </w:r>
      <w:r>
        <w:t>directed</w:t>
      </w:r>
      <w:r>
        <w:rPr>
          <w:spacing w:val="-8"/>
        </w:rPr>
        <w:t xml:space="preserve"> </w:t>
      </w:r>
      <w:r>
        <w:t>the</w:t>
      </w:r>
      <w:r>
        <w:rPr>
          <w:spacing w:val="-8"/>
        </w:rPr>
        <w:t xml:space="preserve"> </w:t>
      </w:r>
      <w:r>
        <w:t>worship</w:t>
      </w:r>
      <w:r>
        <w:rPr>
          <w:spacing w:val="-9"/>
        </w:rPr>
        <w:t xml:space="preserve"> </w:t>
      </w:r>
      <w:r>
        <w:t>of</w:t>
      </w:r>
      <w:r>
        <w:rPr>
          <w:spacing w:val="-8"/>
        </w:rPr>
        <w:t xml:space="preserve"> </w:t>
      </w:r>
      <w:r>
        <w:t>the</w:t>
      </w:r>
      <w:r>
        <w:rPr>
          <w:spacing w:val="-8"/>
        </w:rPr>
        <w:t xml:space="preserve"> </w:t>
      </w:r>
      <w:r>
        <w:t>rest</w:t>
      </w:r>
      <w:r>
        <w:rPr>
          <w:spacing w:val="-9"/>
        </w:rPr>
        <w:t xml:space="preserve"> </w:t>
      </w:r>
      <w:r>
        <w:t>of</w:t>
      </w:r>
      <w:r>
        <w:rPr>
          <w:spacing w:val="-8"/>
        </w:rPr>
        <w:t xml:space="preserve"> </w:t>
      </w:r>
      <w:r>
        <w:t>the</w:t>
      </w:r>
      <w:r>
        <w:rPr>
          <w:spacing w:val="1"/>
        </w:rPr>
        <w:t xml:space="preserve"> </w:t>
      </w:r>
      <w:r>
        <w:t>gods. The Romans had quite a few gods that had no equivalent among the Greek gods, and their identities sometimes</w:t>
      </w:r>
      <w:r>
        <w:rPr>
          <w:spacing w:val="-8"/>
        </w:rPr>
        <w:t xml:space="preserve"> </w:t>
      </w:r>
      <w:r>
        <w:t>altered</w:t>
      </w:r>
      <w:r>
        <w:rPr>
          <w:spacing w:val="-7"/>
        </w:rPr>
        <w:t xml:space="preserve"> </w:t>
      </w:r>
      <w:r>
        <w:t>over</w:t>
      </w:r>
      <w:r>
        <w:rPr>
          <w:spacing w:val="-8"/>
        </w:rPr>
        <w:t xml:space="preserve"> </w:t>
      </w:r>
      <w:r>
        <w:t>time.</w:t>
      </w:r>
      <w:r>
        <w:rPr>
          <w:spacing w:val="-7"/>
        </w:rPr>
        <w:t xml:space="preserve"> </w:t>
      </w:r>
      <w:r>
        <w:t>In</w:t>
      </w:r>
      <w:r>
        <w:rPr>
          <w:spacing w:val="-8"/>
        </w:rPr>
        <w:t xml:space="preserve"> </w:t>
      </w:r>
      <w:r>
        <w:t>certain</w:t>
      </w:r>
      <w:r>
        <w:rPr>
          <w:spacing w:val="-7"/>
        </w:rPr>
        <w:t xml:space="preserve"> </w:t>
      </w:r>
      <w:r>
        <w:t>cases,</w:t>
      </w:r>
      <w:r>
        <w:rPr>
          <w:spacing w:val="-8"/>
        </w:rPr>
        <w:t xml:space="preserve"> </w:t>
      </w:r>
      <w:r>
        <w:t>earlier</w:t>
      </w:r>
      <w:r>
        <w:rPr>
          <w:spacing w:val="-7"/>
        </w:rPr>
        <w:t xml:space="preserve"> </w:t>
      </w:r>
      <w:r>
        <w:t>Roman</w:t>
      </w:r>
      <w:r>
        <w:rPr>
          <w:spacing w:val="-8"/>
        </w:rPr>
        <w:t xml:space="preserve"> </w:t>
      </w:r>
      <w:r>
        <w:t>gods</w:t>
      </w:r>
      <w:r>
        <w:rPr>
          <w:spacing w:val="-7"/>
        </w:rPr>
        <w:t xml:space="preserve"> </w:t>
      </w:r>
      <w:r>
        <w:t>were</w:t>
      </w:r>
      <w:r>
        <w:rPr>
          <w:spacing w:val="-8"/>
        </w:rPr>
        <w:t xml:space="preserve"> </w:t>
      </w:r>
      <w:r>
        <w:t>absorbed</w:t>
      </w:r>
      <w:r>
        <w:rPr>
          <w:spacing w:val="-7"/>
        </w:rPr>
        <w:t xml:space="preserve"> </w:t>
      </w:r>
      <w:r>
        <w:t>into</w:t>
      </w:r>
      <w:r>
        <w:rPr>
          <w:spacing w:val="-8"/>
        </w:rPr>
        <w:t xml:space="preserve"> </w:t>
      </w:r>
      <w:r>
        <w:t>another</w:t>
      </w:r>
      <w:r>
        <w:rPr>
          <w:spacing w:val="-7"/>
        </w:rPr>
        <w:t xml:space="preserve"> </w:t>
      </w:r>
      <w:r>
        <w:t>god’s</w:t>
      </w:r>
      <w:r>
        <w:rPr>
          <w:spacing w:val="-8"/>
        </w:rPr>
        <w:t xml:space="preserve"> </w:t>
      </w:r>
      <w:r>
        <w:t>identity</w:t>
      </w:r>
      <w:r>
        <w:rPr>
          <w:spacing w:val="-7"/>
        </w:rPr>
        <w:t xml:space="preserve"> </w:t>
      </w:r>
      <w:r>
        <w:t>or</w:t>
      </w:r>
      <w:r>
        <w:rPr>
          <w:spacing w:val="-8"/>
        </w:rPr>
        <w:t xml:space="preserve"> </w:t>
      </w:r>
      <w:r>
        <w:t>replaced</w:t>
      </w:r>
      <w:r>
        <w:rPr>
          <w:spacing w:val="1"/>
        </w:rPr>
        <w:t xml:space="preserve"> </w:t>
      </w:r>
      <w:r>
        <w:t>entirely. For example, the Greek goddess Artemis was, over time, equated with the Roman goddess Diana, who</w:t>
      </w:r>
      <w:r>
        <w:rPr>
          <w:spacing w:val="1"/>
        </w:rPr>
        <w:t xml:space="preserve"> </w:t>
      </w:r>
      <w:r>
        <w:t>also</w:t>
      </w:r>
      <w:r>
        <w:rPr>
          <w:spacing w:val="-10"/>
        </w:rPr>
        <w:t xml:space="preserve"> </w:t>
      </w:r>
      <w:r>
        <w:t>came</w:t>
      </w:r>
      <w:r>
        <w:rPr>
          <w:spacing w:val="-10"/>
        </w:rPr>
        <w:t xml:space="preserve"> </w:t>
      </w:r>
      <w:r>
        <w:t>to</w:t>
      </w:r>
      <w:r>
        <w:rPr>
          <w:spacing w:val="-10"/>
        </w:rPr>
        <w:t xml:space="preserve"> </w:t>
      </w:r>
      <w:r>
        <w:t>be</w:t>
      </w:r>
      <w:r>
        <w:rPr>
          <w:spacing w:val="-9"/>
        </w:rPr>
        <w:t xml:space="preserve"> </w:t>
      </w:r>
      <w:r>
        <w:t>identified</w:t>
      </w:r>
      <w:r>
        <w:rPr>
          <w:spacing w:val="-10"/>
        </w:rPr>
        <w:t xml:space="preserve"> </w:t>
      </w:r>
      <w:r>
        <w:t>with</w:t>
      </w:r>
      <w:r>
        <w:rPr>
          <w:spacing w:val="-10"/>
        </w:rPr>
        <w:t xml:space="preserve"> </w:t>
      </w:r>
      <w:r>
        <w:t>the</w:t>
      </w:r>
      <w:r>
        <w:rPr>
          <w:spacing w:val="-10"/>
        </w:rPr>
        <w:t xml:space="preserve"> </w:t>
      </w:r>
      <w:r>
        <w:t>Greek</w:t>
      </w:r>
      <w:r>
        <w:rPr>
          <w:spacing w:val="-9"/>
        </w:rPr>
        <w:t xml:space="preserve"> </w:t>
      </w:r>
      <w:r>
        <w:t>goddess</w:t>
      </w:r>
      <w:r>
        <w:rPr>
          <w:spacing w:val="-10"/>
        </w:rPr>
        <w:t xml:space="preserve"> </w:t>
      </w:r>
      <w:r>
        <w:t>Hecate,</w:t>
      </w:r>
      <w:r>
        <w:rPr>
          <w:spacing w:val="-10"/>
        </w:rPr>
        <w:t xml:space="preserve"> </w:t>
      </w:r>
      <w:r>
        <w:t>whose</w:t>
      </w:r>
      <w:r>
        <w:rPr>
          <w:spacing w:val="-10"/>
        </w:rPr>
        <w:t xml:space="preserve"> </w:t>
      </w:r>
      <w:r>
        <w:t>rough</w:t>
      </w:r>
      <w:r>
        <w:rPr>
          <w:spacing w:val="-9"/>
        </w:rPr>
        <w:t xml:space="preserve"> </w:t>
      </w:r>
      <w:r>
        <w:t>equivalent</w:t>
      </w:r>
      <w:r>
        <w:rPr>
          <w:spacing w:val="-10"/>
        </w:rPr>
        <w:t xml:space="preserve"> </w:t>
      </w:r>
      <w:r>
        <w:t>was</w:t>
      </w:r>
      <w:r>
        <w:rPr>
          <w:spacing w:val="-10"/>
        </w:rPr>
        <w:t xml:space="preserve"> </w:t>
      </w:r>
      <w:r>
        <w:t>the</w:t>
      </w:r>
      <w:r>
        <w:rPr>
          <w:spacing w:val="-9"/>
        </w:rPr>
        <w:t xml:space="preserve"> </w:t>
      </w:r>
      <w:r>
        <w:t>Roman</w:t>
      </w:r>
      <w:r>
        <w:rPr>
          <w:spacing w:val="-10"/>
        </w:rPr>
        <w:t xml:space="preserve"> </w:t>
      </w:r>
      <w:r>
        <w:t>goddess</w:t>
      </w:r>
      <w:r>
        <w:rPr>
          <w:spacing w:val="-10"/>
        </w:rPr>
        <w:t xml:space="preserve"> </w:t>
      </w:r>
      <w:r>
        <w:t>Trivia.</w:t>
      </w:r>
      <w:r>
        <w:rPr>
          <w:spacing w:val="1"/>
        </w:rPr>
        <w:t xml:space="preserve"> </w:t>
      </w:r>
      <w:r>
        <w:t>All four figures eventually were identified as one goddess, who had multiple aspects to her power, and who was</w:t>
      </w:r>
      <w:r>
        <w:rPr>
          <w:spacing w:val="1"/>
        </w:rPr>
        <w:t xml:space="preserve"> </w:t>
      </w:r>
      <w:r>
        <w:t>worshipped</w:t>
      </w:r>
      <w:r>
        <w:rPr>
          <w:spacing w:val="-8"/>
        </w:rPr>
        <w:t xml:space="preserve"> </w:t>
      </w:r>
      <w:r>
        <w:t>by</w:t>
      </w:r>
      <w:r>
        <w:rPr>
          <w:spacing w:val="-7"/>
        </w:rPr>
        <w:t xml:space="preserve"> </w:t>
      </w:r>
      <w:r>
        <w:t>multiple</w:t>
      </w:r>
      <w:r>
        <w:rPr>
          <w:spacing w:val="-8"/>
        </w:rPr>
        <w:t xml:space="preserve"> </w:t>
      </w:r>
      <w:r>
        <w:t>names.</w:t>
      </w:r>
      <w:r>
        <w:rPr>
          <w:spacing w:val="-7"/>
        </w:rPr>
        <w:t xml:space="preserve"> </w:t>
      </w:r>
      <w:r>
        <w:t>Apollo,</w:t>
      </w:r>
      <w:r>
        <w:rPr>
          <w:spacing w:val="-7"/>
        </w:rPr>
        <w:t xml:space="preserve"> </w:t>
      </w:r>
      <w:r>
        <w:t>however,</w:t>
      </w:r>
      <w:r>
        <w:rPr>
          <w:spacing w:val="-8"/>
        </w:rPr>
        <w:t xml:space="preserve"> </w:t>
      </w:r>
      <w:r>
        <w:t>had</w:t>
      </w:r>
      <w:r>
        <w:rPr>
          <w:spacing w:val="-7"/>
        </w:rPr>
        <w:t xml:space="preserve"> </w:t>
      </w:r>
      <w:r>
        <w:t>no</w:t>
      </w:r>
      <w:r>
        <w:rPr>
          <w:spacing w:val="-8"/>
        </w:rPr>
        <w:t xml:space="preserve"> </w:t>
      </w:r>
      <w:r>
        <w:t>equivalent</w:t>
      </w:r>
      <w:r>
        <w:rPr>
          <w:spacing w:val="-7"/>
        </w:rPr>
        <w:t xml:space="preserve"> </w:t>
      </w:r>
      <w:r>
        <w:t>match</w:t>
      </w:r>
      <w:r>
        <w:rPr>
          <w:spacing w:val="-8"/>
        </w:rPr>
        <w:t xml:space="preserve"> </w:t>
      </w:r>
      <w:r>
        <w:t>among</w:t>
      </w:r>
      <w:r>
        <w:rPr>
          <w:spacing w:val="-7"/>
        </w:rPr>
        <w:t xml:space="preserve"> </w:t>
      </w:r>
      <w:r>
        <w:t>the</w:t>
      </w:r>
      <w:r>
        <w:rPr>
          <w:spacing w:val="-7"/>
        </w:rPr>
        <w:t xml:space="preserve"> </w:t>
      </w:r>
      <w:r>
        <w:t>Roman</w:t>
      </w:r>
      <w:r>
        <w:rPr>
          <w:spacing w:val="-8"/>
        </w:rPr>
        <w:t xml:space="preserve"> </w:t>
      </w:r>
      <w:r>
        <w:t>gods,</w:t>
      </w:r>
      <w:r>
        <w:rPr>
          <w:spacing w:val="-7"/>
        </w:rPr>
        <w:t xml:space="preserve"> </w:t>
      </w:r>
      <w:r>
        <w:t>so</w:t>
      </w:r>
      <w:r>
        <w:rPr>
          <w:spacing w:val="-8"/>
        </w:rPr>
        <w:t xml:space="preserve"> </w:t>
      </w:r>
      <w:r>
        <w:t>he</w:t>
      </w:r>
      <w:r>
        <w:rPr>
          <w:spacing w:val="-7"/>
        </w:rPr>
        <w:t xml:space="preserve"> </w:t>
      </w:r>
      <w:r>
        <w:t>remained</w:t>
      </w:r>
      <w:r>
        <w:rPr>
          <w:spacing w:val="-52"/>
        </w:rPr>
        <w:t xml:space="preserve"> </w:t>
      </w:r>
      <w:r>
        <w:t>Apollo. The following comparison of Greek and Roman gods is particularly useful for anyone who has read Homer’s</w:t>
      </w:r>
      <w:r>
        <w:rPr>
          <w:spacing w:val="-7"/>
        </w:rPr>
        <w:t xml:space="preserve"> </w:t>
      </w:r>
      <w:r>
        <w:t>works.</w:t>
      </w:r>
    </w:p>
    <w:p w14:paraId="00B9EE54" w14:textId="77777777" w:rsidR="003A417A" w:rsidRDefault="003A417A" w:rsidP="003A417A">
      <w:pPr>
        <w:pStyle w:val="BodyText"/>
      </w:pPr>
    </w:p>
    <w:p w14:paraId="77F8B234" w14:textId="77777777" w:rsidR="003A417A" w:rsidRDefault="003A417A" w:rsidP="003A417A">
      <w:pPr>
        <w:pStyle w:val="BodyText"/>
        <w:spacing w:before="9"/>
        <w:rPr>
          <w:sz w:val="21"/>
        </w:rPr>
      </w:pPr>
    </w:p>
    <w:p w14:paraId="1AD95CBF" w14:textId="77777777" w:rsidR="003A417A" w:rsidRPr="00FB7CA7" w:rsidRDefault="003A417A" w:rsidP="00FB7CA7">
      <w:pPr>
        <w:pStyle w:val="Bodynoindent"/>
        <w:jc w:val="center"/>
        <w:rPr>
          <w:b/>
          <w:bCs/>
        </w:rPr>
      </w:pPr>
      <w:r w:rsidRPr="00FB7CA7">
        <w:rPr>
          <w:b/>
          <w:bCs/>
        </w:rPr>
        <w:t>Roman</w:t>
      </w:r>
      <w:r w:rsidRPr="00FB7CA7">
        <w:rPr>
          <w:b/>
          <w:bCs/>
          <w:spacing w:val="-1"/>
        </w:rPr>
        <w:t xml:space="preserve"> </w:t>
      </w:r>
      <w:r w:rsidRPr="00FB7CA7">
        <w:rPr>
          <w:b/>
          <w:bCs/>
        </w:rPr>
        <w:t>Name</w:t>
      </w:r>
      <w:r w:rsidRPr="00FB7CA7">
        <w:rPr>
          <w:b/>
          <w:bCs/>
        </w:rPr>
        <w:tab/>
        <w:t>Greek</w:t>
      </w:r>
      <w:r w:rsidRPr="00FB7CA7">
        <w:rPr>
          <w:b/>
          <w:bCs/>
          <w:spacing w:val="-1"/>
        </w:rPr>
        <w:t xml:space="preserve"> </w:t>
      </w:r>
      <w:r w:rsidRPr="00FB7CA7">
        <w:rPr>
          <w:b/>
          <w:bCs/>
        </w:rPr>
        <w:t>Name</w:t>
      </w:r>
    </w:p>
    <w:p w14:paraId="1FC7C0F6" w14:textId="292B6B7E" w:rsidR="003A417A" w:rsidRPr="00FB7CA7" w:rsidRDefault="003A417A" w:rsidP="00FB7CA7">
      <w:pPr>
        <w:pStyle w:val="Bodynoindent"/>
        <w:jc w:val="center"/>
      </w:pPr>
      <w:r w:rsidRPr="00FB7CA7">
        <w:t>Jupiter/Jove</w:t>
      </w:r>
      <w:r w:rsidRPr="00FB7CA7">
        <w:tab/>
      </w:r>
      <w:r w:rsidR="00FB7CA7">
        <w:tab/>
      </w:r>
      <w:r w:rsidR="00FB7CA7">
        <w:tab/>
      </w:r>
      <w:r w:rsidRPr="00FB7CA7">
        <w:t>Zeus</w:t>
      </w:r>
    </w:p>
    <w:p w14:paraId="4D427256" w14:textId="35872033" w:rsidR="003A417A" w:rsidRDefault="003A417A" w:rsidP="00FB7CA7">
      <w:pPr>
        <w:pStyle w:val="Bodynoindent"/>
        <w:jc w:val="center"/>
      </w:pPr>
      <w:r>
        <w:rPr>
          <w:w w:val="110"/>
        </w:rPr>
        <w:t>Juno</w:t>
      </w:r>
      <w:r>
        <w:rPr>
          <w:w w:val="110"/>
        </w:rPr>
        <w:tab/>
      </w:r>
      <w:r w:rsidR="00FB7CA7">
        <w:rPr>
          <w:w w:val="110"/>
        </w:rPr>
        <w:tab/>
      </w:r>
      <w:r w:rsidR="00FB7CA7">
        <w:rPr>
          <w:w w:val="110"/>
        </w:rPr>
        <w:tab/>
        <w:t>H</w:t>
      </w:r>
      <w:r>
        <w:rPr>
          <w:w w:val="110"/>
        </w:rPr>
        <w:t>era</w:t>
      </w:r>
    </w:p>
    <w:p w14:paraId="09292656" w14:textId="14025205" w:rsidR="003A417A" w:rsidRDefault="003A417A" w:rsidP="00FB7CA7">
      <w:pPr>
        <w:pStyle w:val="Bodynoindent"/>
        <w:jc w:val="center"/>
      </w:pPr>
      <w:r>
        <w:t>Minerva</w:t>
      </w:r>
      <w:r w:rsidR="00FB7CA7">
        <w:tab/>
      </w:r>
      <w:r>
        <w:t>Athena</w:t>
      </w:r>
      <w:r>
        <w:rPr>
          <w:spacing w:val="-4"/>
        </w:rPr>
        <w:t xml:space="preserve"> </w:t>
      </w:r>
      <w:r>
        <w:t>(or</w:t>
      </w:r>
      <w:r>
        <w:rPr>
          <w:spacing w:val="-3"/>
        </w:rPr>
        <w:t xml:space="preserve"> </w:t>
      </w:r>
      <w:r>
        <w:t>Pallas</w:t>
      </w:r>
      <w:r>
        <w:rPr>
          <w:spacing w:val="-14"/>
        </w:rPr>
        <w:t xml:space="preserve"> </w:t>
      </w:r>
      <w:r>
        <w:t>Athena)</w:t>
      </w:r>
    </w:p>
    <w:p w14:paraId="0AB06399" w14:textId="342F5456" w:rsidR="003A417A" w:rsidRDefault="003A417A" w:rsidP="00FB7CA7">
      <w:pPr>
        <w:pStyle w:val="Bodynoindent"/>
        <w:jc w:val="center"/>
      </w:pPr>
      <w:r>
        <w:t>Apollo</w:t>
      </w:r>
      <w:r>
        <w:tab/>
      </w:r>
      <w:r w:rsidR="00FB7CA7">
        <w:tab/>
      </w:r>
      <w:r w:rsidR="00FB7CA7">
        <w:tab/>
      </w:r>
      <w:r>
        <w:t>Apollo</w:t>
      </w:r>
    </w:p>
    <w:p w14:paraId="2BE99A75" w14:textId="312D4A1F" w:rsidR="003A417A" w:rsidRDefault="003A417A" w:rsidP="00FB7CA7">
      <w:pPr>
        <w:pStyle w:val="Bodynoindent"/>
        <w:jc w:val="center"/>
      </w:pPr>
      <w:r>
        <w:t>Venus</w:t>
      </w:r>
      <w:r>
        <w:tab/>
      </w:r>
      <w:r w:rsidR="00FB7CA7">
        <w:tab/>
      </w:r>
      <w:r w:rsidR="00FB7CA7">
        <w:tab/>
      </w:r>
      <w:r>
        <w:t>Aphrodite</w:t>
      </w:r>
    </w:p>
    <w:p w14:paraId="3BD744FC" w14:textId="4AFDDC05" w:rsidR="003A417A" w:rsidRDefault="00FB7CA7" w:rsidP="00FB7CA7">
      <w:pPr>
        <w:pStyle w:val="Bodynoindent"/>
        <w:jc w:val="center"/>
      </w:pPr>
      <w:r>
        <w:rPr>
          <w:w w:val="105"/>
        </w:rPr>
        <w:t>D</w:t>
      </w:r>
      <w:r w:rsidR="003A417A">
        <w:rPr>
          <w:w w:val="105"/>
        </w:rPr>
        <w:t>iana</w:t>
      </w:r>
      <w:r w:rsidR="003A417A">
        <w:rPr>
          <w:w w:val="105"/>
        </w:rPr>
        <w:tab/>
      </w:r>
      <w:r>
        <w:rPr>
          <w:w w:val="105"/>
        </w:rPr>
        <w:tab/>
      </w:r>
      <w:r>
        <w:rPr>
          <w:w w:val="105"/>
        </w:rPr>
        <w:tab/>
      </w:r>
      <w:r w:rsidR="003A417A">
        <w:rPr>
          <w:w w:val="105"/>
        </w:rPr>
        <w:t>Artemis</w:t>
      </w:r>
    </w:p>
    <w:p w14:paraId="4C7E4027" w14:textId="4A6E93B9" w:rsidR="003A417A" w:rsidRDefault="003A417A" w:rsidP="00FB7CA7">
      <w:pPr>
        <w:pStyle w:val="Bodynoindent"/>
        <w:jc w:val="center"/>
      </w:pPr>
      <w:r>
        <w:rPr>
          <w:w w:val="105"/>
        </w:rPr>
        <w:t>Mercury</w:t>
      </w:r>
      <w:r>
        <w:rPr>
          <w:w w:val="105"/>
        </w:rPr>
        <w:tab/>
      </w:r>
      <w:r w:rsidR="00FB7CA7">
        <w:rPr>
          <w:w w:val="105"/>
        </w:rPr>
        <w:tab/>
        <w:t>H</w:t>
      </w:r>
      <w:r>
        <w:rPr>
          <w:w w:val="105"/>
        </w:rPr>
        <w:t>ermes</w:t>
      </w:r>
    </w:p>
    <w:p w14:paraId="226FF262" w14:textId="0F25EA8A" w:rsidR="003A417A" w:rsidRDefault="003A417A" w:rsidP="00FB7CA7">
      <w:pPr>
        <w:pStyle w:val="Bodynoindent"/>
        <w:jc w:val="center"/>
      </w:pPr>
      <w:r>
        <w:t>Neptune</w:t>
      </w:r>
      <w:r>
        <w:tab/>
      </w:r>
      <w:r w:rsidR="00FB7CA7">
        <w:tab/>
      </w:r>
      <w:r>
        <w:t>Poseidon</w:t>
      </w:r>
    </w:p>
    <w:p w14:paraId="3BB267C1" w14:textId="2436BAF8" w:rsidR="003A417A" w:rsidRDefault="003A417A" w:rsidP="00FB7CA7">
      <w:pPr>
        <w:pStyle w:val="Bodynoindent"/>
        <w:jc w:val="center"/>
      </w:pPr>
      <w:r>
        <w:rPr>
          <w:w w:val="105"/>
        </w:rPr>
        <w:t>Pluto</w:t>
      </w:r>
      <w:r>
        <w:rPr>
          <w:w w:val="105"/>
        </w:rPr>
        <w:tab/>
      </w:r>
      <w:r w:rsidR="00FB7CA7">
        <w:rPr>
          <w:w w:val="105"/>
        </w:rPr>
        <w:tab/>
      </w:r>
      <w:r w:rsidR="00FB7CA7">
        <w:rPr>
          <w:w w:val="105"/>
        </w:rPr>
        <w:tab/>
        <w:t>H</w:t>
      </w:r>
      <w:r>
        <w:rPr>
          <w:w w:val="105"/>
        </w:rPr>
        <w:t>ades</w:t>
      </w:r>
    </w:p>
    <w:p w14:paraId="46431BE6" w14:textId="3A51AE6A" w:rsidR="003A417A" w:rsidRDefault="003A417A" w:rsidP="00FB7CA7">
      <w:pPr>
        <w:pStyle w:val="Bodynoindent"/>
        <w:jc w:val="center"/>
      </w:pPr>
      <w:r>
        <w:lastRenderedPageBreak/>
        <w:t>Mars</w:t>
      </w:r>
      <w:r>
        <w:tab/>
      </w:r>
      <w:r w:rsidR="00FB7CA7">
        <w:tab/>
      </w:r>
      <w:r w:rsidR="00FB7CA7">
        <w:tab/>
      </w:r>
      <w:r>
        <w:t>Ares</w:t>
      </w:r>
    </w:p>
    <w:p w14:paraId="179216A8" w14:textId="1330EB6A" w:rsidR="003A417A" w:rsidRDefault="003A417A" w:rsidP="00FB7CA7">
      <w:pPr>
        <w:pStyle w:val="Bodynoindent"/>
        <w:jc w:val="center"/>
      </w:pPr>
      <w:r>
        <w:t>Vulcan</w:t>
      </w:r>
      <w:r>
        <w:tab/>
      </w:r>
      <w:r w:rsidR="00FB7CA7">
        <w:tab/>
        <w:t xml:space="preserve">   H</w:t>
      </w:r>
      <w:r>
        <w:t>ephaestus</w:t>
      </w:r>
    </w:p>
    <w:p w14:paraId="5A7BE52D" w14:textId="03E1EFC2" w:rsidR="003A417A" w:rsidRDefault="003A417A" w:rsidP="00FB7CA7">
      <w:pPr>
        <w:pStyle w:val="Bodynoindent"/>
        <w:jc w:val="center"/>
      </w:pPr>
      <w:r>
        <w:rPr>
          <w:w w:val="105"/>
        </w:rPr>
        <w:t>Bacchus</w:t>
      </w:r>
      <w:r>
        <w:rPr>
          <w:w w:val="105"/>
        </w:rPr>
        <w:tab/>
      </w:r>
      <w:r w:rsidR="00FB7CA7">
        <w:rPr>
          <w:w w:val="105"/>
        </w:rPr>
        <w:t xml:space="preserve">    D</w:t>
      </w:r>
      <w:r>
        <w:rPr>
          <w:w w:val="105"/>
        </w:rPr>
        <w:t>ionysus</w:t>
      </w:r>
    </w:p>
    <w:p w14:paraId="5E13C763" w14:textId="151895FB" w:rsidR="003A417A" w:rsidRDefault="003A417A" w:rsidP="00FB7CA7">
      <w:pPr>
        <w:pStyle w:val="Bodynoindent"/>
        <w:jc w:val="center"/>
      </w:pPr>
      <w:r>
        <w:t>Proserpina</w:t>
      </w:r>
      <w:r>
        <w:tab/>
      </w:r>
      <w:r w:rsidR="00FB7CA7">
        <w:t xml:space="preserve">    </w:t>
      </w:r>
      <w:r>
        <w:t>Persephone</w:t>
      </w:r>
    </w:p>
    <w:p w14:paraId="37D50B37" w14:textId="1BB59C2B" w:rsidR="003A417A" w:rsidRDefault="003A417A" w:rsidP="00FB7CA7">
      <w:pPr>
        <w:pStyle w:val="Bodynoindent"/>
        <w:jc w:val="center"/>
      </w:pPr>
      <w:r>
        <w:rPr>
          <w:w w:val="105"/>
        </w:rPr>
        <w:t>Ceres</w:t>
      </w:r>
      <w:r>
        <w:rPr>
          <w:w w:val="105"/>
        </w:rPr>
        <w:tab/>
      </w:r>
      <w:r w:rsidR="00FB7CA7">
        <w:rPr>
          <w:w w:val="105"/>
        </w:rPr>
        <w:tab/>
        <w:t xml:space="preserve">    D</w:t>
      </w:r>
      <w:r>
        <w:rPr>
          <w:w w:val="105"/>
        </w:rPr>
        <w:t>emeter</w:t>
      </w:r>
    </w:p>
    <w:p w14:paraId="031C0631" w14:textId="017A66F1" w:rsidR="003A417A" w:rsidRDefault="003A417A" w:rsidP="00FB7CA7">
      <w:pPr>
        <w:pStyle w:val="Bodynoindent"/>
        <w:jc w:val="center"/>
      </w:pPr>
      <w:r>
        <w:t>Pan</w:t>
      </w:r>
      <w:r>
        <w:tab/>
      </w:r>
      <w:r w:rsidR="00FB7CA7">
        <w:tab/>
      </w:r>
      <w:r w:rsidR="00FB7CA7">
        <w:tab/>
      </w:r>
      <w:r>
        <w:t>Pan</w:t>
      </w:r>
    </w:p>
    <w:p w14:paraId="652624AB" w14:textId="148F04F1" w:rsidR="003A417A" w:rsidRDefault="003A417A" w:rsidP="00FB7CA7">
      <w:pPr>
        <w:pStyle w:val="Bodynoindent"/>
        <w:jc w:val="center"/>
      </w:pPr>
      <w:r>
        <w:rPr>
          <w:w w:val="105"/>
        </w:rPr>
        <w:t>Cupid</w:t>
      </w:r>
      <w:r>
        <w:rPr>
          <w:w w:val="105"/>
        </w:rPr>
        <w:tab/>
      </w:r>
      <w:r w:rsidR="00FB7CA7">
        <w:rPr>
          <w:w w:val="105"/>
        </w:rPr>
        <w:tab/>
      </w:r>
      <w:r w:rsidR="00FB7CA7">
        <w:rPr>
          <w:w w:val="105"/>
        </w:rPr>
        <w:tab/>
        <w:t>E</w:t>
      </w:r>
      <w:r>
        <w:rPr>
          <w:w w:val="105"/>
        </w:rPr>
        <w:t>ros</w:t>
      </w:r>
    </w:p>
    <w:p w14:paraId="0359AE09" w14:textId="2E8FEF7E" w:rsidR="003A417A" w:rsidRDefault="003A417A" w:rsidP="00FB7CA7">
      <w:pPr>
        <w:pStyle w:val="Bodynoindent"/>
        <w:jc w:val="center"/>
      </w:pPr>
      <w:r>
        <w:t>(Ulysses)</w:t>
      </w:r>
      <w:r>
        <w:tab/>
      </w:r>
      <w:r w:rsidR="00FB7CA7">
        <w:t xml:space="preserve"> </w:t>
      </w:r>
      <w:proofErr w:type="gramStart"/>
      <w:r w:rsidR="00FB7CA7">
        <w:t xml:space="preserve">   </w:t>
      </w:r>
      <w:r>
        <w:t>(</w:t>
      </w:r>
      <w:proofErr w:type="gramEnd"/>
      <w:r>
        <w:t>Odysseus)</w:t>
      </w:r>
    </w:p>
    <w:p w14:paraId="227647B1" w14:textId="77777777" w:rsidR="003A417A" w:rsidRDefault="003A417A" w:rsidP="003A417A">
      <w:pPr>
        <w:pStyle w:val="BodyText"/>
        <w:spacing w:before="9"/>
        <w:rPr>
          <w:sz w:val="36"/>
        </w:rPr>
      </w:pPr>
    </w:p>
    <w:p w14:paraId="2EA92286" w14:textId="77777777" w:rsidR="003A417A" w:rsidRDefault="003A417A" w:rsidP="00FB7CA7">
      <w:pPr>
        <w:pStyle w:val="Heading1"/>
      </w:pPr>
      <w:r>
        <w:rPr>
          <w:w w:val="115"/>
        </w:rPr>
        <w:t>As</w:t>
      </w:r>
      <w:r>
        <w:rPr>
          <w:spacing w:val="-3"/>
          <w:w w:val="115"/>
        </w:rPr>
        <w:t xml:space="preserve"> </w:t>
      </w:r>
      <w:r>
        <w:rPr>
          <w:w w:val="115"/>
        </w:rPr>
        <w:t>you</w:t>
      </w:r>
      <w:r>
        <w:rPr>
          <w:spacing w:val="-2"/>
          <w:w w:val="115"/>
        </w:rPr>
        <w:t xml:space="preserve"> </w:t>
      </w:r>
      <w:r>
        <w:rPr>
          <w:w w:val="115"/>
        </w:rPr>
        <w:t>read,</w:t>
      </w:r>
      <w:r>
        <w:rPr>
          <w:spacing w:val="-3"/>
          <w:w w:val="115"/>
        </w:rPr>
        <w:t xml:space="preserve"> </w:t>
      </w:r>
      <w:r>
        <w:rPr>
          <w:w w:val="115"/>
        </w:rPr>
        <w:t>consider</w:t>
      </w:r>
      <w:r>
        <w:rPr>
          <w:spacing w:val="-2"/>
          <w:w w:val="115"/>
        </w:rPr>
        <w:t xml:space="preserve"> </w:t>
      </w:r>
      <w:r>
        <w:rPr>
          <w:w w:val="115"/>
        </w:rPr>
        <w:t>the</w:t>
      </w:r>
      <w:r>
        <w:rPr>
          <w:spacing w:val="-2"/>
          <w:w w:val="115"/>
        </w:rPr>
        <w:t xml:space="preserve"> </w:t>
      </w:r>
      <w:r>
        <w:rPr>
          <w:w w:val="115"/>
        </w:rPr>
        <w:t>following</w:t>
      </w:r>
      <w:r>
        <w:rPr>
          <w:spacing w:val="-3"/>
          <w:w w:val="115"/>
        </w:rPr>
        <w:t xml:space="preserve"> </w:t>
      </w:r>
      <w:r>
        <w:rPr>
          <w:w w:val="115"/>
        </w:rPr>
        <w:t>questions:</w:t>
      </w:r>
    </w:p>
    <w:p w14:paraId="299E44A0" w14:textId="77777777" w:rsidR="003A417A" w:rsidRDefault="003A417A" w:rsidP="00FB7CA7">
      <w:pPr>
        <w:pStyle w:val="ListBullet"/>
      </w:pPr>
      <w:r>
        <w:t>How</w:t>
      </w:r>
      <w:r>
        <w:rPr>
          <w:spacing w:val="-7"/>
        </w:rPr>
        <w:t xml:space="preserve"> </w:t>
      </w:r>
      <w:r>
        <w:t>does</w:t>
      </w:r>
      <w:r>
        <w:rPr>
          <w:spacing w:val="-7"/>
        </w:rPr>
        <w:t xml:space="preserve"> </w:t>
      </w:r>
      <w:r>
        <w:t>each</w:t>
      </w:r>
      <w:r>
        <w:rPr>
          <w:spacing w:val="-7"/>
        </w:rPr>
        <w:t xml:space="preserve"> </w:t>
      </w:r>
      <w:r>
        <w:t>epic</w:t>
      </w:r>
      <w:r>
        <w:rPr>
          <w:spacing w:val="-7"/>
        </w:rPr>
        <w:t xml:space="preserve"> </w:t>
      </w:r>
      <w:r>
        <w:t>portray</w:t>
      </w:r>
      <w:r>
        <w:rPr>
          <w:spacing w:val="-7"/>
        </w:rPr>
        <w:t xml:space="preserve"> </w:t>
      </w:r>
      <w:r>
        <w:t>the</w:t>
      </w:r>
      <w:r>
        <w:rPr>
          <w:spacing w:val="-6"/>
        </w:rPr>
        <w:t xml:space="preserve"> </w:t>
      </w:r>
      <w:r>
        <w:t>gods?</w:t>
      </w:r>
      <w:r>
        <w:rPr>
          <w:spacing w:val="-7"/>
        </w:rPr>
        <w:t xml:space="preserve"> </w:t>
      </w:r>
      <w:r>
        <w:t>How</w:t>
      </w:r>
      <w:r>
        <w:rPr>
          <w:spacing w:val="-7"/>
        </w:rPr>
        <w:t xml:space="preserve"> </w:t>
      </w:r>
      <w:r>
        <w:t>do</w:t>
      </w:r>
      <w:r>
        <w:rPr>
          <w:spacing w:val="-7"/>
        </w:rPr>
        <w:t xml:space="preserve"> </w:t>
      </w:r>
      <w:r>
        <w:t>humans</w:t>
      </w:r>
      <w:r>
        <w:rPr>
          <w:spacing w:val="-7"/>
        </w:rPr>
        <w:t xml:space="preserve"> </w:t>
      </w:r>
      <w:r>
        <w:t>feel</w:t>
      </w:r>
      <w:r>
        <w:rPr>
          <w:spacing w:val="-7"/>
        </w:rPr>
        <w:t xml:space="preserve"> </w:t>
      </w:r>
      <w:r>
        <w:t>about</w:t>
      </w:r>
      <w:r>
        <w:rPr>
          <w:spacing w:val="-6"/>
        </w:rPr>
        <w:t xml:space="preserve"> </w:t>
      </w:r>
      <w:r>
        <w:t>the</w:t>
      </w:r>
      <w:r>
        <w:rPr>
          <w:spacing w:val="-7"/>
        </w:rPr>
        <w:t xml:space="preserve"> </w:t>
      </w:r>
      <w:r>
        <w:t>gods</w:t>
      </w:r>
      <w:r>
        <w:rPr>
          <w:spacing w:val="-7"/>
        </w:rPr>
        <w:t xml:space="preserve"> </w:t>
      </w:r>
      <w:r>
        <w:t>in</w:t>
      </w:r>
      <w:r>
        <w:rPr>
          <w:spacing w:val="-7"/>
        </w:rPr>
        <w:t xml:space="preserve"> </w:t>
      </w:r>
      <w:r>
        <w:t>each</w:t>
      </w:r>
      <w:r>
        <w:rPr>
          <w:spacing w:val="-7"/>
        </w:rPr>
        <w:t xml:space="preserve"> </w:t>
      </w:r>
      <w:r>
        <w:t>work?</w:t>
      </w:r>
    </w:p>
    <w:p w14:paraId="37BB6EB7" w14:textId="77777777" w:rsidR="003A417A" w:rsidRDefault="003A417A" w:rsidP="00FB7CA7">
      <w:pPr>
        <w:pStyle w:val="ListBullet"/>
      </w:pPr>
      <w:r>
        <w:t>How</w:t>
      </w:r>
      <w:r>
        <w:rPr>
          <w:spacing w:val="-11"/>
        </w:rPr>
        <w:t xml:space="preserve"> </w:t>
      </w:r>
      <w:r>
        <w:t>is</w:t>
      </w:r>
      <w:r>
        <w:rPr>
          <w:spacing w:val="-11"/>
        </w:rPr>
        <w:t xml:space="preserve"> </w:t>
      </w:r>
      <w:r>
        <w:t>the</w:t>
      </w:r>
      <w:r>
        <w:rPr>
          <w:spacing w:val="-10"/>
        </w:rPr>
        <w:t xml:space="preserve"> </w:t>
      </w:r>
      <w:r>
        <w:t>view</w:t>
      </w:r>
      <w:r>
        <w:rPr>
          <w:spacing w:val="-11"/>
        </w:rPr>
        <w:t xml:space="preserve"> </w:t>
      </w:r>
      <w:r>
        <w:t>of</w:t>
      </w:r>
      <w:r>
        <w:rPr>
          <w:spacing w:val="-11"/>
        </w:rPr>
        <w:t xml:space="preserve"> </w:t>
      </w:r>
      <w:r>
        <w:t>“Fate”</w:t>
      </w:r>
      <w:r>
        <w:rPr>
          <w:spacing w:val="-10"/>
        </w:rPr>
        <w:t xml:space="preserve"> </w:t>
      </w:r>
      <w:r>
        <w:t>different</w:t>
      </w:r>
      <w:r>
        <w:rPr>
          <w:spacing w:val="-11"/>
        </w:rPr>
        <w:t xml:space="preserve"> </w:t>
      </w:r>
      <w:r>
        <w:t>in</w:t>
      </w:r>
      <w:r>
        <w:rPr>
          <w:spacing w:val="-10"/>
        </w:rPr>
        <w:t xml:space="preserve"> </w:t>
      </w:r>
      <w:r>
        <w:t>these</w:t>
      </w:r>
      <w:r>
        <w:rPr>
          <w:spacing w:val="-11"/>
        </w:rPr>
        <w:t xml:space="preserve"> </w:t>
      </w:r>
      <w:r>
        <w:t>works</w:t>
      </w:r>
      <w:r>
        <w:rPr>
          <w:spacing w:val="-11"/>
        </w:rPr>
        <w:t xml:space="preserve"> </w:t>
      </w:r>
      <w:r>
        <w:t>from</w:t>
      </w:r>
      <w:r>
        <w:rPr>
          <w:spacing w:val="-10"/>
        </w:rPr>
        <w:t xml:space="preserve"> </w:t>
      </w:r>
      <w:r>
        <w:t>the</w:t>
      </w:r>
      <w:r>
        <w:rPr>
          <w:spacing w:val="-11"/>
        </w:rPr>
        <w:t xml:space="preserve"> </w:t>
      </w:r>
      <w:r>
        <w:t>earlier</w:t>
      </w:r>
      <w:r>
        <w:rPr>
          <w:spacing w:val="-11"/>
        </w:rPr>
        <w:t xml:space="preserve"> </w:t>
      </w:r>
      <w:r>
        <w:t>Greek</w:t>
      </w:r>
      <w:r>
        <w:rPr>
          <w:spacing w:val="-10"/>
        </w:rPr>
        <w:t xml:space="preserve"> </w:t>
      </w:r>
      <w:r>
        <w:t>texts?</w:t>
      </w:r>
      <w:r>
        <w:rPr>
          <w:spacing w:val="-11"/>
        </w:rPr>
        <w:t xml:space="preserve"> </w:t>
      </w:r>
      <w:r>
        <w:t>In</w:t>
      </w:r>
      <w:r>
        <w:rPr>
          <w:spacing w:val="-10"/>
        </w:rPr>
        <w:t xml:space="preserve"> </w:t>
      </w:r>
      <w:r>
        <w:t>particular,</w:t>
      </w:r>
      <w:r>
        <w:rPr>
          <w:spacing w:val="-11"/>
        </w:rPr>
        <w:t xml:space="preserve"> </w:t>
      </w:r>
      <w:r>
        <w:t>what</w:t>
      </w:r>
      <w:r>
        <w:rPr>
          <w:spacing w:val="-11"/>
        </w:rPr>
        <w:t xml:space="preserve"> </w:t>
      </w:r>
      <w:r>
        <w:t>can</w:t>
      </w:r>
      <w:r>
        <w:rPr>
          <w:spacing w:val="-10"/>
        </w:rPr>
        <w:t xml:space="preserve"> </w:t>
      </w:r>
      <w:r>
        <w:t>the</w:t>
      </w:r>
      <w:r>
        <w:rPr>
          <w:spacing w:val="-52"/>
        </w:rPr>
        <w:t xml:space="preserve"> </w:t>
      </w:r>
      <w:r>
        <w:t>gods</w:t>
      </w:r>
      <w:r>
        <w:rPr>
          <w:spacing w:val="-6"/>
        </w:rPr>
        <w:t xml:space="preserve"> </w:t>
      </w:r>
      <w:r>
        <w:t>do</w:t>
      </w:r>
      <w:r>
        <w:rPr>
          <w:spacing w:val="-5"/>
        </w:rPr>
        <w:t xml:space="preserve"> </w:t>
      </w:r>
      <w:r>
        <w:t>in</w:t>
      </w:r>
      <w:r>
        <w:rPr>
          <w:spacing w:val="-6"/>
        </w:rPr>
        <w:t xml:space="preserve"> </w:t>
      </w:r>
      <w:r>
        <w:t>Roman</w:t>
      </w:r>
      <w:r>
        <w:rPr>
          <w:spacing w:val="-5"/>
        </w:rPr>
        <w:t xml:space="preserve"> </w:t>
      </w:r>
      <w:r>
        <w:t>literature</w:t>
      </w:r>
      <w:r>
        <w:rPr>
          <w:spacing w:val="-5"/>
        </w:rPr>
        <w:t xml:space="preserve"> </w:t>
      </w:r>
      <w:r>
        <w:t>that</w:t>
      </w:r>
      <w:r>
        <w:rPr>
          <w:spacing w:val="-6"/>
        </w:rPr>
        <w:t xml:space="preserve"> </w:t>
      </w:r>
      <w:r>
        <w:t>they</w:t>
      </w:r>
      <w:r>
        <w:rPr>
          <w:spacing w:val="-5"/>
        </w:rPr>
        <w:t xml:space="preserve"> </w:t>
      </w:r>
      <w:r>
        <w:t>cannot</w:t>
      </w:r>
      <w:r>
        <w:rPr>
          <w:spacing w:val="-6"/>
        </w:rPr>
        <w:t xml:space="preserve"> </w:t>
      </w:r>
      <w:r>
        <w:t>do</w:t>
      </w:r>
      <w:r>
        <w:rPr>
          <w:spacing w:val="-5"/>
        </w:rPr>
        <w:t xml:space="preserve"> </w:t>
      </w:r>
      <w:r>
        <w:t>in</w:t>
      </w:r>
      <w:r>
        <w:rPr>
          <w:spacing w:val="-5"/>
        </w:rPr>
        <w:t xml:space="preserve"> </w:t>
      </w:r>
      <w:r>
        <w:t>Greek</w:t>
      </w:r>
      <w:r>
        <w:rPr>
          <w:spacing w:val="-6"/>
        </w:rPr>
        <w:t xml:space="preserve"> </w:t>
      </w:r>
      <w:r>
        <w:t>literature?</w:t>
      </w:r>
    </w:p>
    <w:p w14:paraId="2C932BFD" w14:textId="77777777" w:rsidR="003A417A" w:rsidRDefault="003A417A" w:rsidP="00FB7CA7">
      <w:pPr>
        <w:pStyle w:val="ListBullet"/>
      </w:pPr>
      <w:r>
        <w:t>What</w:t>
      </w:r>
      <w:r>
        <w:rPr>
          <w:spacing w:val="-7"/>
        </w:rPr>
        <w:t xml:space="preserve"> </w:t>
      </w:r>
      <w:r>
        <w:t>is</w:t>
      </w:r>
      <w:r>
        <w:rPr>
          <w:spacing w:val="-7"/>
        </w:rPr>
        <w:t xml:space="preserve"> </w:t>
      </w:r>
      <w:r>
        <w:t>human</w:t>
      </w:r>
      <w:r>
        <w:rPr>
          <w:spacing w:val="-7"/>
        </w:rPr>
        <w:t xml:space="preserve"> </w:t>
      </w:r>
      <w:r>
        <w:t>nature</w:t>
      </w:r>
      <w:r>
        <w:rPr>
          <w:spacing w:val="-7"/>
        </w:rPr>
        <w:t xml:space="preserve"> </w:t>
      </w:r>
      <w:r>
        <w:t>like</w:t>
      </w:r>
      <w:r>
        <w:rPr>
          <w:spacing w:val="-6"/>
        </w:rPr>
        <w:t xml:space="preserve"> </w:t>
      </w:r>
      <w:r>
        <w:t>in</w:t>
      </w:r>
      <w:r>
        <w:rPr>
          <w:spacing w:val="-7"/>
        </w:rPr>
        <w:t xml:space="preserve"> </w:t>
      </w:r>
      <w:r>
        <w:t>each</w:t>
      </w:r>
      <w:r>
        <w:rPr>
          <w:spacing w:val="-7"/>
        </w:rPr>
        <w:t xml:space="preserve"> </w:t>
      </w:r>
      <w:r>
        <w:t>of</w:t>
      </w:r>
      <w:r>
        <w:rPr>
          <w:spacing w:val="-7"/>
        </w:rPr>
        <w:t xml:space="preserve"> </w:t>
      </w:r>
      <w:r>
        <w:t>the</w:t>
      </w:r>
      <w:r>
        <w:rPr>
          <w:spacing w:val="-7"/>
        </w:rPr>
        <w:t xml:space="preserve"> </w:t>
      </w:r>
      <w:r>
        <w:t>stories?</w:t>
      </w:r>
      <w:r>
        <w:rPr>
          <w:spacing w:val="-6"/>
        </w:rPr>
        <w:t xml:space="preserve"> </w:t>
      </w:r>
      <w:r>
        <w:t>Are</w:t>
      </w:r>
      <w:r>
        <w:rPr>
          <w:spacing w:val="-7"/>
        </w:rPr>
        <w:t xml:space="preserve"> </w:t>
      </w:r>
      <w:r>
        <w:t>there</w:t>
      </w:r>
      <w:r>
        <w:rPr>
          <w:spacing w:val="-7"/>
        </w:rPr>
        <w:t xml:space="preserve"> </w:t>
      </w:r>
      <w:r>
        <w:t>any</w:t>
      </w:r>
      <w:r>
        <w:rPr>
          <w:spacing w:val="-7"/>
        </w:rPr>
        <w:t xml:space="preserve"> </w:t>
      </w:r>
      <w:r>
        <w:t>similarities?</w:t>
      </w:r>
    </w:p>
    <w:p w14:paraId="250B43A8" w14:textId="77777777" w:rsidR="003A417A" w:rsidRDefault="003A417A" w:rsidP="00FB7CA7">
      <w:pPr>
        <w:pStyle w:val="ListBullet"/>
      </w:pPr>
      <w:r>
        <w:t>What</w:t>
      </w:r>
      <w:r>
        <w:rPr>
          <w:spacing w:val="-8"/>
        </w:rPr>
        <w:t xml:space="preserve"> </w:t>
      </w:r>
      <w:r>
        <w:t>view</w:t>
      </w:r>
      <w:r>
        <w:rPr>
          <w:spacing w:val="-8"/>
        </w:rPr>
        <w:t xml:space="preserve"> </w:t>
      </w:r>
      <w:r>
        <w:t>of</w:t>
      </w:r>
      <w:r>
        <w:rPr>
          <w:spacing w:val="-8"/>
        </w:rPr>
        <w:t xml:space="preserve"> </w:t>
      </w:r>
      <w:r>
        <w:t>authority</w:t>
      </w:r>
      <w:r>
        <w:rPr>
          <w:spacing w:val="-7"/>
        </w:rPr>
        <w:t xml:space="preserve"> </w:t>
      </w:r>
      <w:r>
        <w:t>does</w:t>
      </w:r>
      <w:r>
        <w:rPr>
          <w:spacing w:val="-8"/>
        </w:rPr>
        <w:t xml:space="preserve"> </w:t>
      </w:r>
      <w:r>
        <w:t>each</w:t>
      </w:r>
      <w:r>
        <w:rPr>
          <w:spacing w:val="-8"/>
        </w:rPr>
        <w:t xml:space="preserve"> </w:t>
      </w:r>
      <w:r>
        <w:t>epic</w:t>
      </w:r>
      <w:r>
        <w:rPr>
          <w:spacing w:val="-8"/>
        </w:rPr>
        <w:t xml:space="preserve"> </w:t>
      </w:r>
      <w:r>
        <w:t>seem</w:t>
      </w:r>
      <w:r>
        <w:rPr>
          <w:spacing w:val="-7"/>
        </w:rPr>
        <w:t xml:space="preserve"> </w:t>
      </w:r>
      <w:r>
        <w:t>to</w:t>
      </w:r>
      <w:r>
        <w:rPr>
          <w:spacing w:val="-8"/>
        </w:rPr>
        <w:t xml:space="preserve"> </w:t>
      </w:r>
      <w:r>
        <w:t>recommend?</w:t>
      </w:r>
      <w:r>
        <w:rPr>
          <w:spacing w:val="-8"/>
        </w:rPr>
        <w:t xml:space="preserve"> </w:t>
      </w:r>
      <w:r>
        <w:t>Why?</w:t>
      </w:r>
    </w:p>
    <w:p w14:paraId="3C2F4718" w14:textId="77777777" w:rsidR="003A417A" w:rsidRDefault="003A417A" w:rsidP="00FB7CA7">
      <w:pPr>
        <w:pStyle w:val="ListBullet"/>
      </w:pPr>
      <w:r>
        <w:t>What</w:t>
      </w:r>
      <w:r>
        <w:rPr>
          <w:spacing w:val="-8"/>
        </w:rPr>
        <w:t xml:space="preserve"> </w:t>
      </w:r>
      <w:r>
        <w:t>is</w:t>
      </w:r>
      <w:r>
        <w:rPr>
          <w:spacing w:val="-7"/>
        </w:rPr>
        <w:t xml:space="preserve"> </w:t>
      </w:r>
      <w:r>
        <w:t>the</w:t>
      </w:r>
      <w:r>
        <w:rPr>
          <w:spacing w:val="-7"/>
        </w:rPr>
        <w:t xml:space="preserve"> </w:t>
      </w:r>
      <w:r>
        <w:t>definition</w:t>
      </w:r>
      <w:r>
        <w:rPr>
          <w:spacing w:val="-7"/>
        </w:rPr>
        <w:t xml:space="preserve"> </w:t>
      </w:r>
      <w:r>
        <w:t>of</w:t>
      </w:r>
      <w:r>
        <w:rPr>
          <w:spacing w:val="-7"/>
        </w:rPr>
        <w:t xml:space="preserve"> </w:t>
      </w:r>
      <w:r>
        <w:t>a</w:t>
      </w:r>
      <w:r>
        <w:rPr>
          <w:spacing w:val="-7"/>
        </w:rPr>
        <w:t xml:space="preserve"> </w:t>
      </w:r>
      <w:r>
        <w:t>hero</w:t>
      </w:r>
      <w:r>
        <w:rPr>
          <w:spacing w:val="-8"/>
        </w:rPr>
        <w:t xml:space="preserve"> </w:t>
      </w:r>
      <w:r>
        <w:t>in</w:t>
      </w:r>
      <w:r>
        <w:rPr>
          <w:spacing w:val="-7"/>
        </w:rPr>
        <w:t xml:space="preserve"> </w:t>
      </w:r>
      <w:r>
        <w:t>each</w:t>
      </w:r>
      <w:r>
        <w:rPr>
          <w:spacing w:val="-7"/>
        </w:rPr>
        <w:t xml:space="preserve"> </w:t>
      </w:r>
      <w:r>
        <w:t>work?</w:t>
      </w:r>
      <w:r>
        <w:rPr>
          <w:spacing w:val="-7"/>
        </w:rPr>
        <w:t xml:space="preserve"> </w:t>
      </w:r>
      <w:r>
        <w:t>How</w:t>
      </w:r>
      <w:r>
        <w:rPr>
          <w:spacing w:val="-7"/>
        </w:rPr>
        <w:t xml:space="preserve"> </w:t>
      </w:r>
      <w:r>
        <w:t>do</w:t>
      </w:r>
      <w:r>
        <w:rPr>
          <w:spacing w:val="-7"/>
        </w:rPr>
        <w:t xml:space="preserve"> </w:t>
      </w:r>
      <w:r>
        <w:t>we</w:t>
      </w:r>
      <w:r>
        <w:rPr>
          <w:spacing w:val="-8"/>
        </w:rPr>
        <w:t xml:space="preserve"> </w:t>
      </w:r>
      <w:r>
        <w:t>know,</w:t>
      </w:r>
      <w:r>
        <w:rPr>
          <w:spacing w:val="-7"/>
        </w:rPr>
        <w:t xml:space="preserve"> </w:t>
      </w:r>
      <w:r>
        <w:t>based</w:t>
      </w:r>
      <w:r>
        <w:rPr>
          <w:spacing w:val="-7"/>
        </w:rPr>
        <w:t xml:space="preserve"> </w:t>
      </w:r>
      <w:r>
        <w:t>on</w:t>
      </w:r>
      <w:r>
        <w:rPr>
          <w:spacing w:val="-7"/>
        </w:rPr>
        <w:t xml:space="preserve"> </w:t>
      </w:r>
      <w:r>
        <w:t>the</w:t>
      </w:r>
      <w:r>
        <w:rPr>
          <w:spacing w:val="-7"/>
        </w:rPr>
        <w:t xml:space="preserve"> </w:t>
      </w:r>
      <w:r>
        <w:t>evidence</w:t>
      </w:r>
      <w:r>
        <w:rPr>
          <w:spacing w:val="-7"/>
        </w:rPr>
        <w:t xml:space="preserve"> </w:t>
      </w:r>
      <w:r>
        <w:t>in</w:t>
      </w:r>
      <w:r>
        <w:rPr>
          <w:spacing w:val="-7"/>
        </w:rPr>
        <w:t xml:space="preserve"> </w:t>
      </w:r>
      <w:r>
        <w:t>the</w:t>
      </w:r>
      <w:r>
        <w:rPr>
          <w:spacing w:val="-8"/>
        </w:rPr>
        <w:t xml:space="preserve"> </w:t>
      </w:r>
      <w:r>
        <w:t>texts?</w:t>
      </w:r>
    </w:p>
    <w:p w14:paraId="00162535" w14:textId="6ECED4B1" w:rsidR="003A417A" w:rsidRPr="00FB7CA7" w:rsidRDefault="003A417A" w:rsidP="00FB7CA7">
      <w:pPr>
        <w:pStyle w:val="ListBullet"/>
      </w:pPr>
      <w:r>
        <w:t>Is</w:t>
      </w:r>
      <w:r>
        <w:rPr>
          <w:spacing w:val="-12"/>
        </w:rPr>
        <w:t xml:space="preserve"> </w:t>
      </w:r>
      <w:r>
        <w:t>there</w:t>
      </w:r>
      <w:r>
        <w:rPr>
          <w:spacing w:val="-11"/>
        </w:rPr>
        <w:t xml:space="preserve"> </w:t>
      </w:r>
      <w:r>
        <w:t>a</w:t>
      </w:r>
      <w:r>
        <w:rPr>
          <w:spacing w:val="-11"/>
        </w:rPr>
        <w:t xml:space="preserve"> </w:t>
      </w:r>
      <w:r>
        <w:t>unified</w:t>
      </w:r>
      <w:r>
        <w:rPr>
          <w:spacing w:val="-11"/>
        </w:rPr>
        <w:t xml:space="preserve"> </w:t>
      </w:r>
      <w:r>
        <w:t>view</w:t>
      </w:r>
      <w:r>
        <w:rPr>
          <w:spacing w:val="-11"/>
        </w:rPr>
        <w:t xml:space="preserve"> </w:t>
      </w:r>
      <w:r>
        <w:t>of</w:t>
      </w:r>
      <w:r>
        <w:rPr>
          <w:spacing w:val="-11"/>
        </w:rPr>
        <w:t xml:space="preserve"> </w:t>
      </w:r>
      <w:r>
        <w:t>“duty”</w:t>
      </w:r>
      <w:r>
        <w:rPr>
          <w:spacing w:val="-11"/>
        </w:rPr>
        <w:t xml:space="preserve"> </w:t>
      </w:r>
      <w:r>
        <w:t>in</w:t>
      </w:r>
      <w:r>
        <w:rPr>
          <w:spacing w:val="-11"/>
        </w:rPr>
        <w:t xml:space="preserve"> </w:t>
      </w:r>
      <w:r>
        <w:t>these</w:t>
      </w:r>
      <w:r>
        <w:rPr>
          <w:spacing w:val="-11"/>
        </w:rPr>
        <w:t xml:space="preserve"> </w:t>
      </w:r>
      <w:r>
        <w:t>works?</w:t>
      </w:r>
      <w:r>
        <w:rPr>
          <w:spacing w:val="-11"/>
        </w:rPr>
        <w:t xml:space="preserve"> </w:t>
      </w:r>
      <w:r>
        <w:t>Why</w:t>
      </w:r>
      <w:r>
        <w:rPr>
          <w:spacing w:val="-11"/>
        </w:rPr>
        <w:t xml:space="preserve"> </w:t>
      </w:r>
      <w:r>
        <w:t>or</w:t>
      </w:r>
      <w:r>
        <w:rPr>
          <w:spacing w:val="-11"/>
        </w:rPr>
        <w:t xml:space="preserve"> </w:t>
      </w:r>
      <w:r>
        <w:t>why</w:t>
      </w:r>
      <w:r>
        <w:rPr>
          <w:spacing w:val="-11"/>
        </w:rPr>
        <w:t xml:space="preserve"> </w:t>
      </w:r>
      <w:r>
        <w:t>not?</w:t>
      </w:r>
    </w:p>
    <w:p w14:paraId="6C9E0B63" w14:textId="77777777" w:rsidR="003A417A" w:rsidRDefault="003A417A" w:rsidP="00FB7CA7">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1B7EFB59" w14:textId="77777777" w:rsidR="003A417A" w:rsidRDefault="003A417A" w:rsidP="003A417A">
      <w:pPr>
        <w:pStyle w:val="BodyText"/>
        <w:rPr>
          <w:i/>
          <w:sz w:val="35"/>
        </w:rPr>
      </w:pPr>
    </w:p>
    <w:p w14:paraId="6F298A24" w14:textId="43F76110" w:rsidR="003A417A" w:rsidRDefault="00FB7CA7" w:rsidP="00FB7CA7">
      <w:pPr>
        <w:pStyle w:val="Heading1"/>
        <w:rPr>
          <w:w w:val="95"/>
        </w:rPr>
      </w:pPr>
      <w:r>
        <w:rPr>
          <w:caps w:val="0"/>
          <w:w w:val="95"/>
        </w:rPr>
        <w:t>THE</w:t>
      </w:r>
      <w:r>
        <w:rPr>
          <w:caps w:val="0"/>
          <w:spacing w:val="63"/>
        </w:rPr>
        <w:t xml:space="preserve"> </w:t>
      </w:r>
      <w:r>
        <w:rPr>
          <w:caps w:val="0"/>
          <w:w w:val="95"/>
        </w:rPr>
        <w:t>AENEID</w:t>
      </w:r>
    </w:p>
    <w:p w14:paraId="2BDAA0E9" w14:textId="77777777" w:rsidR="00FB7CA7" w:rsidRPr="00FB7CA7" w:rsidRDefault="00FB7CA7" w:rsidP="00FB7CA7">
      <w:pPr>
        <w:pStyle w:val="Bodynoindent"/>
        <w:jc w:val="left"/>
      </w:pPr>
      <w:r w:rsidRPr="00FB7CA7">
        <w:t>Published around 19 B.C.E.</w:t>
      </w:r>
    </w:p>
    <w:p w14:paraId="789A6DFA" w14:textId="7D5BD3C5" w:rsidR="00FB7CA7" w:rsidRPr="00FB7CA7" w:rsidRDefault="00FB7CA7" w:rsidP="00FB7CA7">
      <w:pPr>
        <w:pStyle w:val="Bodynoindent"/>
        <w:jc w:val="left"/>
        <w:rPr>
          <w:lang w:bidi="en-US"/>
        </w:rPr>
      </w:pPr>
      <w:r w:rsidRPr="00FB7CA7">
        <w:t xml:space="preserve"> Rome</w:t>
      </w:r>
    </w:p>
    <w:p w14:paraId="27A57380" w14:textId="77777777" w:rsidR="003A417A" w:rsidRPr="00FB7CA7" w:rsidRDefault="003A417A" w:rsidP="00FB7CA7">
      <w:pPr>
        <w:pStyle w:val="Bodynoindent"/>
        <w:jc w:val="left"/>
      </w:pPr>
      <w:r w:rsidRPr="00FB7CA7">
        <w:t>Virgil (70-19 B.C.E.)</w:t>
      </w:r>
    </w:p>
    <w:p w14:paraId="49C99924" w14:textId="77777777" w:rsidR="003A417A" w:rsidRDefault="003A417A" w:rsidP="003A417A">
      <w:pPr>
        <w:pStyle w:val="BodyText"/>
        <w:spacing w:before="6"/>
        <w:rPr>
          <w:sz w:val="12"/>
        </w:rPr>
      </w:pPr>
    </w:p>
    <w:p w14:paraId="6E2DEAC4" w14:textId="4D5FEE60" w:rsidR="003A417A" w:rsidRDefault="003A417A" w:rsidP="00FB7CA7">
      <w:pPr>
        <w:pStyle w:val="Body"/>
      </w:pPr>
      <w:r>
        <w:t>The</w:t>
      </w:r>
      <w:r>
        <w:rPr>
          <w:spacing w:val="-4"/>
        </w:rPr>
        <w:t xml:space="preserve"> </w:t>
      </w:r>
      <w:r>
        <w:rPr>
          <w:i/>
        </w:rPr>
        <w:t>Aeneid</w:t>
      </w:r>
      <w:r>
        <w:rPr>
          <w:i/>
          <w:spacing w:val="-4"/>
        </w:rPr>
        <w:t xml:space="preserve"> </w:t>
      </w:r>
      <w:r>
        <w:t>is</w:t>
      </w:r>
      <w:r>
        <w:rPr>
          <w:spacing w:val="-4"/>
        </w:rPr>
        <w:t xml:space="preserve"> </w:t>
      </w:r>
      <w:r>
        <w:t>a</w:t>
      </w:r>
      <w:r>
        <w:rPr>
          <w:spacing w:val="-4"/>
        </w:rPr>
        <w:t xml:space="preserve"> </w:t>
      </w:r>
      <w:r>
        <w:t>Roman</w:t>
      </w:r>
      <w:r>
        <w:rPr>
          <w:spacing w:val="-4"/>
        </w:rPr>
        <w:t xml:space="preserve"> </w:t>
      </w:r>
      <w:r>
        <w:t>epic</w:t>
      </w:r>
      <w:r>
        <w:rPr>
          <w:spacing w:val="-4"/>
        </w:rPr>
        <w:t xml:space="preserve"> </w:t>
      </w:r>
      <w:r>
        <w:t>purporting</w:t>
      </w:r>
      <w:r>
        <w:rPr>
          <w:spacing w:val="-4"/>
        </w:rPr>
        <w:t xml:space="preserve"> </w:t>
      </w:r>
      <w:r>
        <w:t>to</w:t>
      </w:r>
      <w:r>
        <w:rPr>
          <w:spacing w:val="-4"/>
        </w:rPr>
        <w:t xml:space="preserve"> </w:t>
      </w:r>
      <w:r>
        <w:t>explain</w:t>
      </w:r>
      <w:r>
        <w:rPr>
          <w:spacing w:val="-4"/>
        </w:rPr>
        <w:t xml:space="preserve"> </w:t>
      </w:r>
      <w:r>
        <w:t>how</w:t>
      </w:r>
      <w:r>
        <w:rPr>
          <w:spacing w:val="-4"/>
        </w:rPr>
        <w:t xml:space="preserve"> </w:t>
      </w:r>
      <w:r>
        <w:t>Trojans</w:t>
      </w:r>
      <w:r>
        <w:rPr>
          <w:spacing w:val="-4"/>
        </w:rPr>
        <w:t xml:space="preserve"> </w:t>
      </w:r>
      <w:r>
        <w:t>fleeing</w:t>
      </w:r>
      <w:r>
        <w:rPr>
          <w:spacing w:val="-3"/>
        </w:rPr>
        <w:t xml:space="preserve"> </w:t>
      </w:r>
      <w:r>
        <w:t>the</w:t>
      </w:r>
      <w:r>
        <w:rPr>
          <w:spacing w:val="-4"/>
        </w:rPr>
        <w:t xml:space="preserve"> </w:t>
      </w:r>
      <w:r>
        <w:t>fall</w:t>
      </w:r>
      <w:r>
        <w:rPr>
          <w:spacing w:val="-4"/>
        </w:rPr>
        <w:t xml:space="preserve"> </w:t>
      </w:r>
      <w:r>
        <w:t>of</w:t>
      </w:r>
      <w:r>
        <w:rPr>
          <w:spacing w:val="-4"/>
        </w:rPr>
        <w:t xml:space="preserve"> </w:t>
      </w:r>
      <w:r>
        <w:t>Troy</w:t>
      </w:r>
      <w:r>
        <w:rPr>
          <w:spacing w:val="-4"/>
        </w:rPr>
        <w:t xml:space="preserve"> </w:t>
      </w:r>
      <w:r>
        <w:t>become</w:t>
      </w:r>
      <w:r>
        <w:rPr>
          <w:spacing w:val="-4"/>
        </w:rPr>
        <w:t xml:space="preserve"> </w:t>
      </w:r>
      <w:r>
        <w:t>the</w:t>
      </w:r>
      <w:r>
        <w:rPr>
          <w:spacing w:val="-4"/>
        </w:rPr>
        <w:t xml:space="preserve"> </w:t>
      </w:r>
      <w:r>
        <w:t>ancestors</w:t>
      </w:r>
      <w:r>
        <w:rPr>
          <w:spacing w:val="-4"/>
        </w:rPr>
        <w:t xml:space="preserve"> </w:t>
      </w:r>
      <w:r>
        <w:t>of</w:t>
      </w:r>
      <w:r>
        <w:rPr>
          <w:spacing w:val="-52"/>
        </w:rPr>
        <w:t xml:space="preserve"> </w:t>
      </w:r>
      <w:r>
        <w:t>the</w:t>
      </w:r>
      <w:r>
        <w:rPr>
          <w:spacing w:val="-4"/>
        </w:rPr>
        <w:t xml:space="preserve"> </w:t>
      </w:r>
      <w:r>
        <w:t>Romans:</w:t>
      </w:r>
      <w:r>
        <w:rPr>
          <w:spacing w:val="-4"/>
        </w:rPr>
        <w:t xml:space="preserve"> </w:t>
      </w:r>
      <w:r>
        <w:t>in</w:t>
      </w:r>
      <w:r>
        <w:rPr>
          <w:spacing w:val="-3"/>
        </w:rPr>
        <w:t xml:space="preserve"> </w:t>
      </w:r>
      <w:r>
        <w:t>essence,</w:t>
      </w:r>
      <w:r>
        <w:rPr>
          <w:spacing w:val="-4"/>
        </w:rPr>
        <w:t xml:space="preserve"> </w:t>
      </w:r>
      <w:r>
        <w:t>a</w:t>
      </w:r>
      <w:r>
        <w:rPr>
          <w:spacing w:val="-4"/>
        </w:rPr>
        <w:t xml:space="preserve"> </w:t>
      </w:r>
      <w:r>
        <w:t>continuation</w:t>
      </w:r>
      <w:r>
        <w:rPr>
          <w:spacing w:val="-3"/>
        </w:rPr>
        <w:t xml:space="preserve"> </w:t>
      </w:r>
      <w:r>
        <w:t>of</w:t>
      </w:r>
      <w:r>
        <w:rPr>
          <w:spacing w:val="-4"/>
        </w:rPr>
        <w:t xml:space="preserve"> </w:t>
      </w:r>
      <w:r>
        <w:t>Homer’s</w:t>
      </w:r>
      <w:r>
        <w:rPr>
          <w:spacing w:val="-4"/>
        </w:rPr>
        <w:t xml:space="preserve"> </w:t>
      </w:r>
      <w:r>
        <w:rPr>
          <w:i/>
        </w:rPr>
        <w:t>Iliad</w:t>
      </w:r>
      <w:r>
        <w:t>.</w:t>
      </w:r>
      <w:r>
        <w:rPr>
          <w:spacing w:val="-3"/>
        </w:rPr>
        <w:t xml:space="preserve"> </w:t>
      </w:r>
      <w:r>
        <w:t>The</w:t>
      </w:r>
      <w:r>
        <w:rPr>
          <w:spacing w:val="-4"/>
        </w:rPr>
        <w:t xml:space="preserve"> </w:t>
      </w:r>
      <w:r>
        <w:t>story</w:t>
      </w:r>
      <w:r>
        <w:rPr>
          <w:spacing w:val="-4"/>
        </w:rPr>
        <w:t xml:space="preserve"> </w:t>
      </w:r>
      <w:r>
        <w:t>centers</w:t>
      </w:r>
      <w:r>
        <w:rPr>
          <w:spacing w:val="-3"/>
        </w:rPr>
        <w:t xml:space="preserve"> </w:t>
      </w:r>
      <w:r>
        <w:t>on</w:t>
      </w:r>
      <w:r>
        <w:rPr>
          <w:spacing w:val="-4"/>
        </w:rPr>
        <w:t xml:space="preserve"> </w:t>
      </w:r>
      <w:r>
        <w:t>Aeneas,</w:t>
      </w:r>
      <w:r>
        <w:rPr>
          <w:spacing w:val="-3"/>
        </w:rPr>
        <w:t xml:space="preserve"> </w:t>
      </w:r>
      <w:r>
        <w:t>a</w:t>
      </w:r>
      <w:r>
        <w:rPr>
          <w:spacing w:val="-4"/>
        </w:rPr>
        <w:t xml:space="preserve"> </w:t>
      </w:r>
      <w:r>
        <w:t>prince</w:t>
      </w:r>
      <w:r>
        <w:rPr>
          <w:spacing w:val="-4"/>
        </w:rPr>
        <w:t xml:space="preserve"> </w:t>
      </w:r>
      <w:r>
        <w:t>of</w:t>
      </w:r>
      <w:r>
        <w:rPr>
          <w:spacing w:val="-3"/>
        </w:rPr>
        <w:t xml:space="preserve"> </w:t>
      </w:r>
      <w:r>
        <w:t>Troy</w:t>
      </w:r>
      <w:r>
        <w:rPr>
          <w:spacing w:val="-4"/>
        </w:rPr>
        <w:t xml:space="preserve"> </w:t>
      </w:r>
      <w:r>
        <w:t>and</w:t>
      </w:r>
      <w:r>
        <w:rPr>
          <w:spacing w:val="-4"/>
        </w:rPr>
        <w:t xml:space="preserve"> </w:t>
      </w:r>
      <w:r>
        <w:t>the</w:t>
      </w:r>
      <w:r>
        <w:rPr>
          <w:spacing w:val="-3"/>
        </w:rPr>
        <w:t xml:space="preserve"> </w:t>
      </w:r>
      <w:r>
        <w:t>son</w:t>
      </w:r>
      <w:r>
        <w:rPr>
          <w:spacing w:val="-52"/>
        </w:rPr>
        <w:t xml:space="preserve"> </w:t>
      </w:r>
      <w:r>
        <w:t xml:space="preserve">of Venus/Aphrodite, who leads the search for a new </w:t>
      </w:r>
      <w:r>
        <w:lastRenderedPageBreak/>
        <w:t>homeland. The epic was commissioned by the first Roman</w:t>
      </w:r>
      <w:r>
        <w:rPr>
          <w:spacing w:val="1"/>
        </w:rPr>
        <w:t xml:space="preserve"> </w:t>
      </w:r>
      <w:r>
        <w:t>emperor, Augustus Caesar, to justify why Rome was no longer a republic: According to the story, the gods themselves planned for Rome to become an empire long before Rome ever existed, and legend is rewritten so that the</w:t>
      </w:r>
      <w:r>
        <w:rPr>
          <w:spacing w:val="1"/>
        </w:rPr>
        <w:t xml:space="preserve"> </w:t>
      </w:r>
      <w:r>
        <w:t>Trojan</w:t>
      </w:r>
      <w:r>
        <w:rPr>
          <w:spacing w:val="-7"/>
        </w:rPr>
        <w:t xml:space="preserve"> </w:t>
      </w:r>
      <w:r>
        <w:t>Aeneas</w:t>
      </w:r>
      <w:r>
        <w:rPr>
          <w:spacing w:val="-7"/>
        </w:rPr>
        <w:t xml:space="preserve"> </w:t>
      </w:r>
      <w:r>
        <w:t>(who</w:t>
      </w:r>
      <w:r>
        <w:rPr>
          <w:spacing w:val="-7"/>
        </w:rPr>
        <w:t xml:space="preserve"> </w:t>
      </w:r>
      <w:r>
        <w:t>appears</w:t>
      </w:r>
      <w:r>
        <w:rPr>
          <w:spacing w:val="-7"/>
        </w:rPr>
        <w:t xml:space="preserve"> </w:t>
      </w:r>
      <w:r>
        <w:t>in</w:t>
      </w:r>
      <w:r>
        <w:rPr>
          <w:spacing w:val="-6"/>
        </w:rPr>
        <w:t xml:space="preserve"> </w:t>
      </w:r>
      <w:r>
        <w:t>Homer’s</w:t>
      </w:r>
      <w:r>
        <w:rPr>
          <w:spacing w:val="-7"/>
        </w:rPr>
        <w:t xml:space="preserve"> </w:t>
      </w:r>
      <w:r>
        <w:rPr>
          <w:i/>
        </w:rPr>
        <w:t>Iliad</w:t>
      </w:r>
      <w:r>
        <w:t>)</w:t>
      </w:r>
      <w:r>
        <w:rPr>
          <w:spacing w:val="-7"/>
        </w:rPr>
        <w:t xml:space="preserve"> </w:t>
      </w:r>
      <w:r>
        <w:t>becomes</w:t>
      </w:r>
      <w:r>
        <w:rPr>
          <w:spacing w:val="-7"/>
        </w:rPr>
        <w:t xml:space="preserve"> </w:t>
      </w:r>
      <w:r>
        <w:t>the</w:t>
      </w:r>
      <w:r>
        <w:rPr>
          <w:spacing w:val="-6"/>
        </w:rPr>
        <w:t xml:space="preserve"> </w:t>
      </w:r>
      <w:r>
        <w:t>model</w:t>
      </w:r>
      <w:r>
        <w:rPr>
          <w:spacing w:val="-7"/>
        </w:rPr>
        <w:t xml:space="preserve"> </w:t>
      </w:r>
      <w:r>
        <w:t>Roman</w:t>
      </w:r>
      <w:r>
        <w:rPr>
          <w:spacing w:val="-7"/>
        </w:rPr>
        <w:t xml:space="preserve"> </w:t>
      </w:r>
      <w:r>
        <w:t>citizen.</w:t>
      </w:r>
      <w:r>
        <w:rPr>
          <w:spacing w:val="-7"/>
        </w:rPr>
        <w:t xml:space="preserve"> </w:t>
      </w:r>
      <w:r>
        <w:t>Virgil’s</w:t>
      </w:r>
      <w:r>
        <w:rPr>
          <w:spacing w:val="-6"/>
        </w:rPr>
        <w:t xml:space="preserve"> </w:t>
      </w:r>
      <w:r>
        <w:t>execution</w:t>
      </w:r>
      <w:r>
        <w:rPr>
          <w:spacing w:val="-7"/>
        </w:rPr>
        <w:t xml:space="preserve"> </w:t>
      </w:r>
      <w:r>
        <w:t>of</w:t>
      </w:r>
      <w:r>
        <w:rPr>
          <w:spacing w:val="-7"/>
        </w:rPr>
        <w:t xml:space="preserve"> </w:t>
      </w:r>
      <w:r>
        <w:t>the</w:t>
      </w:r>
      <w:r>
        <w:rPr>
          <w:spacing w:val="-7"/>
        </w:rPr>
        <w:t xml:space="preserve"> </w:t>
      </w:r>
      <w:r>
        <w:t>story</w:t>
      </w:r>
      <w:r>
        <w:rPr>
          <w:spacing w:val="-6"/>
        </w:rPr>
        <w:t xml:space="preserve"> </w:t>
      </w:r>
      <w:r>
        <w:t>is</w:t>
      </w:r>
      <w:r>
        <w:rPr>
          <w:spacing w:val="1"/>
        </w:rPr>
        <w:t xml:space="preserve"> </w:t>
      </w:r>
      <w:r>
        <w:t>more complex, recognizing as it does that the price for the foundation of Rome is a steep one. In Virgil’s time,</w:t>
      </w:r>
      <w:r>
        <w:rPr>
          <w:spacing w:val="1"/>
        </w:rPr>
        <w:t xml:space="preserve"> </w:t>
      </w:r>
      <w:r>
        <w:t>Greek</w:t>
      </w:r>
      <w:r>
        <w:rPr>
          <w:spacing w:val="2"/>
        </w:rPr>
        <w:t xml:space="preserve"> </w:t>
      </w:r>
      <w:r>
        <w:t>literature</w:t>
      </w:r>
      <w:r>
        <w:rPr>
          <w:spacing w:val="2"/>
        </w:rPr>
        <w:t xml:space="preserve"> </w:t>
      </w:r>
      <w:r>
        <w:t>enjoyed</w:t>
      </w:r>
      <w:r>
        <w:rPr>
          <w:spacing w:val="3"/>
        </w:rPr>
        <w:t xml:space="preserve"> </w:t>
      </w:r>
      <w:r>
        <w:t>more</w:t>
      </w:r>
      <w:r>
        <w:rPr>
          <w:spacing w:val="2"/>
        </w:rPr>
        <w:t xml:space="preserve"> </w:t>
      </w:r>
      <w:r>
        <w:t>prestige</w:t>
      </w:r>
      <w:r>
        <w:rPr>
          <w:spacing w:val="2"/>
        </w:rPr>
        <w:t xml:space="preserve"> </w:t>
      </w:r>
      <w:r>
        <w:t>than</w:t>
      </w:r>
      <w:r>
        <w:rPr>
          <w:spacing w:val="3"/>
        </w:rPr>
        <w:t xml:space="preserve"> </w:t>
      </w:r>
      <w:r>
        <w:t>Roman</w:t>
      </w:r>
      <w:r>
        <w:rPr>
          <w:spacing w:val="2"/>
        </w:rPr>
        <w:t xml:space="preserve"> </w:t>
      </w:r>
      <w:r>
        <w:t>literature,</w:t>
      </w:r>
      <w:r>
        <w:rPr>
          <w:spacing w:val="3"/>
        </w:rPr>
        <w:t xml:space="preserve"> </w:t>
      </w:r>
      <w:r>
        <w:t>so</w:t>
      </w:r>
      <w:r>
        <w:rPr>
          <w:spacing w:val="2"/>
        </w:rPr>
        <w:t xml:space="preserve"> </w:t>
      </w:r>
      <w:r>
        <w:t>the</w:t>
      </w:r>
      <w:r>
        <w:rPr>
          <w:spacing w:val="2"/>
        </w:rPr>
        <w:t xml:space="preserve"> </w:t>
      </w:r>
      <w:r>
        <w:rPr>
          <w:i/>
        </w:rPr>
        <w:t>Aeneid</w:t>
      </w:r>
      <w:r>
        <w:rPr>
          <w:i/>
          <w:spacing w:val="3"/>
        </w:rPr>
        <w:t xml:space="preserve"> </w:t>
      </w:r>
      <w:r>
        <w:t>attempts</w:t>
      </w:r>
      <w:r>
        <w:rPr>
          <w:spacing w:val="2"/>
        </w:rPr>
        <w:t xml:space="preserve"> </w:t>
      </w:r>
      <w:r>
        <w:t>in</w:t>
      </w:r>
      <w:r>
        <w:rPr>
          <w:spacing w:val="2"/>
        </w:rPr>
        <w:t xml:space="preserve"> </w:t>
      </w:r>
      <w:r>
        <w:t>part</w:t>
      </w:r>
      <w:r>
        <w:rPr>
          <w:spacing w:val="3"/>
        </w:rPr>
        <w:t xml:space="preserve"> </w:t>
      </w:r>
      <w:r>
        <w:t>to</w:t>
      </w:r>
      <w:r>
        <w:rPr>
          <w:spacing w:val="2"/>
        </w:rPr>
        <w:t xml:space="preserve"> </w:t>
      </w:r>
      <w:r>
        <w:t>revise</w:t>
      </w:r>
      <w:r>
        <w:rPr>
          <w:spacing w:val="3"/>
        </w:rPr>
        <w:t xml:space="preserve"> </w:t>
      </w:r>
      <w:r>
        <w:t>and</w:t>
      </w:r>
      <w:r>
        <w:rPr>
          <w:spacing w:val="2"/>
        </w:rPr>
        <w:t xml:space="preserve"> </w:t>
      </w:r>
      <w:r>
        <w:t>replace</w:t>
      </w:r>
      <w:r w:rsidR="00FB7CA7">
        <w:t xml:space="preserve"> </w:t>
      </w:r>
      <w:r>
        <w:t>earlier</w:t>
      </w:r>
      <w:r>
        <w:rPr>
          <w:spacing w:val="-7"/>
        </w:rPr>
        <w:t xml:space="preserve"> </w:t>
      </w:r>
      <w:r>
        <w:t>Greek</w:t>
      </w:r>
      <w:r>
        <w:rPr>
          <w:spacing w:val="-6"/>
        </w:rPr>
        <w:t xml:space="preserve"> </w:t>
      </w:r>
      <w:r>
        <w:t>epics;</w:t>
      </w:r>
      <w:r>
        <w:rPr>
          <w:spacing w:val="-7"/>
        </w:rPr>
        <w:t xml:space="preserve"> </w:t>
      </w:r>
      <w:r>
        <w:t>the</w:t>
      </w:r>
      <w:r>
        <w:rPr>
          <w:spacing w:val="-6"/>
        </w:rPr>
        <w:t xml:space="preserve"> </w:t>
      </w:r>
      <w:r>
        <w:t>first</w:t>
      </w:r>
      <w:r>
        <w:rPr>
          <w:spacing w:val="-7"/>
        </w:rPr>
        <w:t xml:space="preserve"> </w:t>
      </w:r>
      <w:r>
        <w:t>six</w:t>
      </w:r>
      <w:r>
        <w:rPr>
          <w:spacing w:val="-6"/>
        </w:rPr>
        <w:t xml:space="preserve"> </w:t>
      </w:r>
      <w:r>
        <w:t>books</w:t>
      </w:r>
      <w:r>
        <w:rPr>
          <w:spacing w:val="-7"/>
        </w:rPr>
        <w:t xml:space="preserve"> </w:t>
      </w:r>
      <w:r>
        <w:t>of</w:t>
      </w:r>
      <w:r>
        <w:rPr>
          <w:spacing w:val="-6"/>
        </w:rPr>
        <w:t xml:space="preserve"> </w:t>
      </w:r>
      <w:r>
        <w:t>the</w:t>
      </w:r>
      <w:r>
        <w:rPr>
          <w:spacing w:val="-7"/>
        </w:rPr>
        <w:t xml:space="preserve"> </w:t>
      </w:r>
      <w:r>
        <w:rPr>
          <w:i/>
        </w:rPr>
        <w:t>Aeneid</w:t>
      </w:r>
      <w:r>
        <w:rPr>
          <w:i/>
          <w:spacing w:val="-6"/>
        </w:rPr>
        <w:t xml:space="preserve"> </w:t>
      </w:r>
      <w:r>
        <w:t>are</w:t>
      </w:r>
      <w:r>
        <w:rPr>
          <w:spacing w:val="-7"/>
        </w:rPr>
        <w:t xml:space="preserve"> </w:t>
      </w:r>
      <w:r>
        <w:t>a</w:t>
      </w:r>
      <w:r>
        <w:rPr>
          <w:spacing w:val="-6"/>
        </w:rPr>
        <w:t xml:space="preserve"> </w:t>
      </w:r>
      <w:r>
        <w:t>conscious</w:t>
      </w:r>
      <w:r>
        <w:rPr>
          <w:spacing w:val="-6"/>
        </w:rPr>
        <w:t xml:space="preserve"> </w:t>
      </w:r>
      <w:r>
        <w:t>parallel</w:t>
      </w:r>
      <w:r>
        <w:rPr>
          <w:spacing w:val="-7"/>
        </w:rPr>
        <w:t xml:space="preserve"> </w:t>
      </w:r>
      <w:r>
        <w:t>to</w:t>
      </w:r>
      <w:r>
        <w:rPr>
          <w:spacing w:val="-6"/>
        </w:rPr>
        <w:t xml:space="preserve"> </w:t>
      </w:r>
      <w:r>
        <w:t>Homer’s</w:t>
      </w:r>
      <w:r>
        <w:rPr>
          <w:spacing w:val="-7"/>
        </w:rPr>
        <w:t xml:space="preserve"> </w:t>
      </w:r>
      <w:r>
        <w:rPr>
          <w:i/>
        </w:rPr>
        <w:t>Odyssey</w:t>
      </w:r>
      <w:r>
        <w:t>,</w:t>
      </w:r>
      <w:r>
        <w:rPr>
          <w:spacing w:val="-6"/>
        </w:rPr>
        <w:t xml:space="preserve"> </w:t>
      </w:r>
      <w:r>
        <w:t>and</w:t>
      </w:r>
      <w:r>
        <w:rPr>
          <w:spacing w:val="-7"/>
        </w:rPr>
        <w:t xml:space="preserve"> </w:t>
      </w:r>
      <w:r>
        <w:t>the</w:t>
      </w:r>
      <w:r>
        <w:rPr>
          <w:spacing w:val="-6"/>
        </w:rPr>
        <w:t xml:space="preserve"> </w:t>
      </w:r>
      <w:r>
        <w:t>last</w:t>
      </w:r>
      <w:r>
        <w:rPr>
          <w:spacing w:val="-7"/>
        </w:rPr>
        <w:t xml:space="preserve"> </w:t>
      </w:r>
      <w:r>
        <w:t>six</w:t>
      </w:r>
      <w:r>
        <w:rPr>
          <w:spacing w:val="1"/>
        </w:rPr>
        <w:t xml:space="preserve"> </w:t>
      </w:r>
      <w:r>
        <w:t xml:space="preserve">books refigure Homer’s </w:t>
      </w:r>
      <w:r>
        <w:rPr>
          <w:i/>
        </w:rPr>
        <w:t>Iliad</w:t>
      </w:r>
      <w:r>
        <w:t>. Because of the widespread use of Latin in the European Middle Ages, Virgil’s</w:t>
      </w:r>
      <w:r>
        <w:rPr>
          <w:spacing w:val="1"/>
        </w:rPr>
        <w:t xml:space="preserve"> </w:t>
      </w:r>
      <w:r>
        <w:t>perspective</w:t>
      </w:r>
      <w:r>
        <w:rPr>
          <w:spacing w:val="3"/>
        </w:rPr>
        <w:t xml:space="preserve"> </w:t>
      </w:r>
      <w:r>
        <w:t>on</w:t>
      </w:r>
      <w:r>
        <w:rPr>
          <w:spacing w:val="4"/>
        </w:rPr>
        <w:t xml:space="preserve"> </w:t>
      </w:r>
      <w:r>
        <w:t>history</w:t>
      </w:r>
      <w:r>
        <w:rPr>
          <w:spacing w:val="4"/>
        </w:rPr>
        <w:t xml:space="preserve"> </w:t>
      </w:r>
      <w:r>
        <w:t>(and</w:t>
      </w:r>
      <w:r>
        <w:rPr>
          <w:spacing w:val="4"/>
        </w:rPr>
        <w:t xml:space="preserve"> </w:t>
      </w:r>
      <w:r>
        <w:t>figures</w:t>
      </w:r>
      <w:r>
        <w:rPr>
          <w:spacing w:val="4"/>
        </w:rPr>
        <w:t xml:space="preserve"> </w:t>
      </w:r>
      <w:r>
        <w:t>that</w:t>
      </w:r>
      <w:r>
        <w:rPr>
          <w:spacing w:val="4"/>
        </w:rPr>
        <w:t xml:space="preserve"> </w:t>
      </w:r>
      <w:r>
        <w:t>he</w:t>
      </w:r>
      <w:r>
        <w:rPr>
          <w:spacing w:val="4"/>
        </w:rPr>
        <w:t xml:space="preserve"> </w:t>
      </w:r>
      <w:r>
        <w:t>considered</w:t>
      </w:r>
      <w:r>
        <w:rPr>
          <w:spacing w:val="4"/>
        </w:rPr>
        <w:t xml:space="preserve"> </w:t>
      </w:r>
      <w:r>
        <w:t>to</w:t>
      </w:r>
      <w:r>
        <w:rPr>
          <w:spacing w:val="4"/>
        </w:rPr>
        <w:t xml:space="preserve"> </w:t>
      </w:r>
      <w:r>
        <w:t>be</w:t>
      </w:r>
      <w:r>
        <w:rPr>
          <w:spacing w:val="4"/>
        </w:rPr>
        <w:t xml:space="preserve"> </w:t>
      </w:r>
      <w:r>
        <w:t>historical)</w:t>
      </w:r>
      <w:r>
        <w:rPr>
          <w:spacing w:val="4"/>
        </w:rPr>
        <w:t xml:space="preserve"> </w:t>
      </w:r>
      <w:r>
        <w:t>exerted</w:t>
      </w:r>
      <w:r>
        <w:rPr>
          <w:spacing w:val="4"/>
        </w:rPr>
        <w:t xml:space="preserve"> </w:t>
      </w:r>
      <w:r>
        <w:t>considerable</w:t>
      </w:r>
      <w:r>
        <w:rPr>
          <w:spacing w:val="4"/>
        </w:rPr>
        <w:t xml:space="preserve"> </w:t>
      </w:r>
      <w:r>
        <w:t>influence</w:t>
      </w:r>
      <w:r>
        <w:rPr>
          <w:spacing w:val="4"/>
        </w:rPr>
        <w:t xml:space="preserve"> </w:t>
      </w:r>
      <w:r>
        <w:t>on</w:t>
      </w:r>
      <w:r>
        <w:rPr>
          <w:spacing w:val="4"/>
        </w:rPr>
        <w:t xml:space="preserve"> </w:t>
      </w:r>
      <w:r>
        <w:t>writers</w:t>
      </w:r>
      <w:r>
        <w:rPr>
          <w:spacing w:val="-52"/>
        </w:rPr>
        <w:t xml:space="preserve"> </w:t>
      </w:r>
      <w:r>
        <w:t>who</w:t>
      </w:r>
      <w:r>
        <w:rPr>
          <w:spacing w:val="-4"/>
        </w:rPr>
        <w:t xml:space="preserve"> </w:t>
      </w:r>
      <w:r>
        <w:t>followed</w:t>
      </w:r>
      <w:r>
        <w:rPr>
          <w:spacing w:val="-3"/>
        </w:rPr>
        <w:t xml:space="preserve"> </w:t>
      </w:r>
      <w:r>
        <w:t>him.</w:t>
      </w:r>
    </w:p>
    <w:p w14:paraId="72944B00" w14:textId="77777777" w:rsidR="003A417A" w:rsidRDefault="003A417A" w:rsidP="00FB7CA7">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3E0E2B1F" w14:textId="77777777" w:rsidR="003A417A" w:rsidRDefault="003A417A" w:rsidP="003A417A">
      <w:pPr>
        <w:pStyle w:val="BodyText"/>
        <w:rPr>
          <w:i/>
          <w:sz w:val="20"/>
        </w:rPr>
      </w:pPr>
    </w:p>
    <w:p w14:paraId="4DC595E0" w14:textId="668EAE87" w:rsidR="003A417A" w:rsidRDefault="00FB7CA7" w:rsidP="00FB7CA7">
      <w:pPr>
        <w:pStyle w:val="Heading2"/>
      </w:pPr>
      <w:r>
        <w:rPr>
          <w:w w:val="110"/>
        </w:rPr>
        <w:t xml:space="preserve">4.2.1 </w:t>
      </w:r>
      <w:r w:rsidR="003A417A">
        <w:rPr>
          <w:w w:val="110"/>
        </w:rPr>
        <w:t>The</w:t>
      </w:r>
      <w:r w:rsidR="003A417A">
        <w:rPr>
          <w:spacing w:val="-17"/>
          <w:w w:val="110"/>
        </w:rPr>
        <w:t xml:space="preserve"> </w:t>
      </w:r>
      <w:r w:rsidR="003A417A">
        <w:rPr>
          <w:w w:val="110"/>
        </w:rPr>
        <w:t>Aeneid</w:t>
      </w:r>
    </w:p>
    <w:p w14:paraId="30138B2B" w14:textId="10DDACCA" w:rsidR="003A417A" w:rsidRDefault="003A417A" w:rsidP="00FB7CA7">
      <w:pPr>
        <w:pStyle w:val="Bodynoindent"/>
        <w:jc w:val="left"/>
      </w:pPr>
      <w:r>
        <w:t>Virgil,</w:t>
      </w:r>
      <w:r>
        <w:rPr>
          <w:spacing w:val="-10"/>
        </w:rPr>
        <w:t xml:space="preserve"> </w:t>
      </w:r>
      <w:r>
        <w:t>Translated</w:t>
      </w:r>
      <w:r>
        <w:rPr>
          <w:spacing w:val="-9"/>
        </w:rPr>
        <w:t xml:space="preserve"> </w:t>
      </w:r>
      <w:r>
        <w:t>by</w:t>
      </w:r>
      <w:r>
        <w:rPr>
          <w:spacing w:val="-10"/>
        </w:rPr>
        <w:t xml:space="preserve"> </w:t>
      </w:r>
      <w:r>
        <w:t>John</w:t>
      </w:r>
      <w:r>
        <w:rPr>
          <w:spacing w:val="-9"/>
        </w:rPr>
        <w:t xml:space="preserve"> </w:t>
      </w:r>
      <w:r>
        <w:t>Dryden</w:t>
      </w:r>
    </w:p>
    <w:p w14:paraId="1628DC02" w14:textId="77777777" w:rsidR="00FB7CA7" w:rsidRDefault="00FB7CA7" w:rsidP="00FB7CA7">
      <w:pPr>
        <w:pStyle w:val="Bodynoindent"/>
        <w:jc w:val="left"/>
      </w:pPr>
      <w:r>
        <w:t>License:</w:t>
      </w:r>
      <w:r>
        <w:rPr>
          <w:spacing w:val="-7"/>
        </w:rPr>
        <w:t xml:space="preserve"> </w:t>
      </w:r>
      <w:r>
        <w:t>Public</w:t>
      </w:r>
      <w:r>
        <w:rPr>
          <w:spacing w:val="-7"/>
        </w:rPr>
        <w:t xml:space="preserve"> </w:t>
      </w:r>
      <w:r>
        <w:t>Domain</w:t>
      </w:r>
    </w:p>
    <w:p w14:paraId="233A7F0D" w14:textId="6D6AB6FA" w:rsidR="00FB7CA7" w:rsidRDefault="00FB7CA7" w:rsidP="00FB7CA7">
      <w:pPr>
        <w:pStyle w:val="Bodynoindent"/>
        <w:jc w:val="left"/>
      </w:pPr>
    </w:p>
    <w:p w14:paraId="1704A47E" w14:textId="43D73B58" w:rsidR="00FB7CA7" w:rsidRDefault="00FB7CA7" w:rsidP="00FB7CA7">
      <w:pPr>
        <w:pStyle w:val="Bodynoindent"/>
        <w:jc w:val="center"/>
      </w:pPr>
      <w:r w:rsidRPr="00FB7CA7">
        <w:rPr>
          <w:noProof/>
        </w:rPr>
        <w:drawing>
          <wp:inline distT="0" distB="0" distL="0" distR="0" wp14:anchorId="4EFD520E" wp14:editId="027A783E">
            <wp:extent cx="1944077" cy="3220948"/>
            <wp:effectExtent l="0" t="0" r="0" b="5080"/>
            <wp:docPr id="53" name="image28.png" descr="A bust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8.png" descr="A bust of a person&#10;&#10;Description automatically generated with medium confidence"/>
                    <pic:cNvPicPr/>
                  </pic:nvPicPr>
                  <pic:blipFill>
                    <a:blip r:embed="rId10" cstate="print"/>
                    <a:stretch>
                      <a:fillRect/>
                    </a:stretch>
                  </pic:blipFill>
                  <pic:spPr>
                    <a:xfrm>
                      <a:off x="0" y="0"/>
                      <a:ext cx="1944077" cy="3220948"/>
                    </a:xfrm>
                    <a:prstGeom prst="rect">
                      <a:avLst/>
                    </a:prstGeom>
                  </pic:spPr>
                </pic:pic>
              </a:graphicData>
            </a:graphic>
          </wp:inline>
        </w:drawing>
      </w:r>
    </w:p>
    <w:p w14:paraId="635E5BEC" w14:textId="77777777" w:rsidR="00FB7CA7" w:rsidRDefault="00FB7CA7" w:rsidP="00FB7CA7">
      <w:pPr>
        <w:pStyle w:val="CaptionHeader"/>
      </w:pPr>
      <w:r>
        <w:rPr>
          <w:spacing w:val="-1"/>
          <w:w w:val="105"/>
        </w:rPr>
        <w:t>Image</w:t>
      </w:r>
      <w:r>
        <w:rPr>
          <w:spacing w:val="-11"/>
          <w:w w:val="105"/>
        </w:rPr>
        <w:t xml:space="preserve"> </w:t>
      </w:r>
      <w:r>
        <w:rPr>
          <w:spacing w:val="-1"/>
          <w:w w:val="105"/>
        </w:rPr>
        <w:t>4.1:</w:t>
      </w:r>
      <w:r>
        <w:rPr>
          <w:spacing w:val="-10"/>
          <w:w w:val="105"/>
        </w:rPr>
        <w:t xml:space="preserve"> </w:t>
      </w:r>
      <w:r>
        <w:rPr>
          <w:w w:val="105"/>
        </w:rPr>
        <w:t>Augustus</w:t>
      </w:r>
      <w:r>
        <w:rPr>
          <w:spacing w:val="-10"/>
          <w:w w:val="105"/>
        </w:rPr>
        <w:t xml:space="preserve"> </w:t>
      </w:r>
      <w:r>
        <w:rPr>
          <w:w w:val="105"/>
        </w:rPr>
        <w:t>|</w:t>
      </w:r>
      <w:r>
        <w:rPr>
          <w:spacing w:val="-10"/>
          <w:w w:val="105"/>
        </w:rPr>
        <w:t xml:space="preserve"> </w:t>
      </w:r>
      <w:r>
        <w:rPr>
          <w:w w:val="105"/>
        </w:rPr>
        <w:t>Etching</w:t>
      </w:r>
      <w:r>
        <w:rPr>
          <w:spacing w:val="-10"/>
          <w:w w:val="105"/>
        </w:rPr>
        <w:t xml:space="preserve"> </w:t>
      </w:r>
      <w:r>
        <w:rPr>
          <w:w w:val="105"/>
        </w:rPr>
        <w:t>of</w:t>
      </w:r>
      <w:r>
        <w:rPr>
          <w:spacing w:val="-44"/>
          <w:w w:val="105"/>
        </w:rPr>
        <w:t xml:space="preserve"> </w:t>
      </w:r>
      <w:r>
        <w:t>a</w:t>
      </w:r>
      <w:r>
        <w:rPr>
          <w:spacing w:val="-8"/>
        </w:rPr>
        <w:t xml:space="preserve"> </w:t>
      </w:r>
      <w:r>
        <w:t>bust</w:t>
      </w:r>
      <w:r>
        <w:rPr>
          <w:spacing w:val="-8"/>
        </w:rPr>
        <w:t xml:space="preserve"> </w:t>
      </w:r>
      <w:r>
        <w:t>of</w:t>
      </w:r>
      <w:r>
        <w:rPr>
          <w:spacing w:val="-7"/>
        </w:rPr>
        <w:t xml:space="preserve"> </w:t>
      </w:r>
      <w:r>
        <w:t>Augustus,</w:t>
      </w:r>
      <w:r>
        <w:rPr>
          <w:spacing w:val="-8"/>
        </w:rPr>
        <w:t xml:space="preserve"> </w:t>
      </w:r>
      <w:r>
        <w:t>the</w:t>
      </w:r>
      <w:r>
        <w:rPr>
          <w:spacing w:val="-8"/>
        </w:rPr>
        <w:t xml:space="preserve"> </w:t>
      </w:r>
      <w:r>
        <w:t>first</w:t>
      </w:r>
      <w:r>
        <w:rPr>
          <w:spacing w:val="-7"/>
        </w:rPr>
        <w:t xml:space="preserve"> </w:t>
      </w:r>
      <w:r>
        <w:t>Roman</w:t>
      </w:r>
      <w:r>
        <w:rPr>
          <w:spacing w:val="-43"/>
        </w:rPr>
        <w:t xml:space="preserve"> </w:t>
      </w:r>
      <w:r>
        <w:rPr>
          <w:w w:val="105"/>
        </w:rPr>
        <w:t>emperor.</w:t>
      </w:r>
    </w:p>
    <w:p w14:paraId="35F95B41" w14:textId="77777777" w:rsidR="00FB7CA7" w:rsidRDefault="00FB7CA7" w:rsidP="00FB7CA7">
      <w:pPr>
        <w:pStyle w:val="CaptionText"/>
      </w:pPr>
      <w:r w:rsidRPr="00FB7CA7">
        <w:rPr>
          <w:b/>
          <w:bCs/>
        </w:rPr>
        <w:t>Author:</w:t>
      </w:r>
      <w:r>
        <w:rPr>
          <w:spacing w:val="-9"/>
        </w:rPr>
        <w:t xml:space="preserve"> </w:t>
      </w:r>
      <w:r>
        <w:t>Unknown</w:t>
      </w:r>
    </w:p>
    <w:p w14:paraId="3A2EA362" w14:textId="77777777" w:rsidR="00FB7CA7" w:rsidRDefault="00FB7CA7" w:rsidP="00FB7CA7">
      <w:pPr>
        <w:pStyle w:val="CaptionText"/>
      </w:pPr>
      <w:r w:rsidRPr="00FB7CA7">
        <w:rPr>
          <w:b/>
          <w:bCs/>
          <w:spacing w:val="-7"/>
        </w:rPr>
        <w:lastRenderedPageBreak/>
        <w:t>Source:</w:t>
      </w:r>
      <w:r>
        <w:rPr>
          <w:spacing w:val="-6"/>
        </w:rPr>
        <w:t xml:space="preserve"> </w:t>
      </w:r>
      <w:r>
        <w:rPr>
          <w:spacing w:val="-7"/>
        </w:rPr>
        <w:t>Hathi</w:t>
      </w:r>
      <w:r>
        <w:rPr>
          <w:spacing w:val="-18"/>
        </w:rPr>
        <w:t xml:space="preserve"> </w:t>
      </w:r>
      <w:r>
        <w:rPr>
          <w:spacing w:val="-6"/>
        </w:rPr>
        <w:t>Trust</w:t>
      </w:r>
      <w:r>
        <w:rPr>
          <w:spacing w:val="-19"/>
        </w:rPr>
        <w:t xml:space="preserve"> </w:t>
      </w:r>
      <w:r>
        <w:rPr>
          <w:spacing w:val="-6"/>
        </w:rPr>
        <w:t>Digital</w:t>
      </w:r>
      <w:r>
        <w:rPr>
          <w:spacing w:val="-19"/>
        </w:rPr>
        <w:t xml:space="preserve"> </w:t>
      </w:r>
      <w:r>
        <w:rPr>
          <w:spacing w:val="-6"/>
        </w:rPr>
        <w:t>Library</w:t>
      </w:r>
    </w:p>
    <w:p w14:paraId="2A3EA71E" w14:textId="77777777" w:rsidR="00FB7CA7" w:rsidRDefault="00FB7CA7" w:rsidP="00FB7CA7">
      <w:pPr>
        <w:pStyle w:val="CaptionText"/>
      </w:pPr>
      <w:r w:rsidRPr="00FB7CA7">
        <w:rPr>
          <w:b/>
          <w:bCs/>
        </w:rPr>
        <w:t>License:</w:t>
      </w:r>
      <w:r>
        <w:rPr>
          <w:spacing w:val="-10"/>
        </w:rPr>
        <w:t xml:space="preserve"> </w:t>
      </w:r>
      <w:r>
        <w:t>Public</w:t>
      </w:r>
      <w:r>
        <w:rPr>
          <w:spacing w:val="-9"/>
        </w:rPr>
        <w:t xml:space="preserve"> </w:t>
      </w:r>
      <w:r>
        <w:t>Domain</w:t>
      </w:r>
    </w:p>
    <w:p w14:paraId="04CD46BD" w14:textId="740F5C1E" w:rsidR="00FB7CA7" w:rsidRDefault="00FB7CA7" w:rsidP="00FB7CA7">
      <w:pPr>
        <w:pStyle w:val="Bodynoindent"/>
        <w:jc w:val="left"/>
      </w:pPr>
    </w:p>
    <w:p w14:paraId="78CEAD76" w14:textId="0AF39D66" w:rsidR="003A417A" w:rsidRDefault="003A417A" w:rsidP="00FB7CA7">
      <w:pPr>
        <w:pStyle w:val="Heading3"/>
      </w:pPr>
      <w:r>
        <w:rPr>
          <w:u w:color="231F20"/>
        </w:rPr>
        <w:t>Book</w:t>
      </w:r>
      <w:r>
        <w:rPr>
          <w:spacing w:val="-8"/>
          <w:u w:color="231F20"/>
        </w:rPr>
        <w:t xml:space="preserve"> </w:t>
      </w:r>
      <w:r>
        <w:rPr>
          <w:u w:color="231F20"/>
        </w:rPr>
        <w:t>I</w:t>
      </w:r>
    </w:p>
    <w:p w14:paraId="0584438E" w14:textId="77777777" w:rsidR="00FB7CA7" w:rsidRDefault="003A417A" w:rsidP="00FB7CA7">
      <w:pPr>
        <w:pStyle w:val="Poetry"/>
      </w:pPr>
      <w:r w:rsidRPr="00FB7CA7">
        <w:t xml:space="preserve">Arms, and the man I sing, who, forc’d by fate, </w:t>
      </w:r>
    </w:p>
    <w:p w14:paraId="7B40873A" w14:textId="77777777" w:rsidR="00FB7CA7" w:rsidRDefault="003A417A" w:rsidP="00FB7CA7">
      <w:pPr>
        <w:pStyle w:val="Poetry"/>
      </w:pPr>
      <w:r w:rsidRPr="00FB7CA7">
        <w:t xml:space="preserve">And haughty Juno’s unrelenting hate, </w:t>
      </w:r>
    </w:p>
    <w:p w14:paraId="2BE17497" w14:textId="3E206146" w:rsidR="003A417A" w:rsidRPr="00FB7CA7" w:rsidRDefault="003A417A" w:rsidP="00FB7CA7">
      <w:pPr>
        <w:pStyle w:val="Poetry"/>
      </w:pPr>
      <w:r w:rsidRPr="00FB7CA7">
        <w:t>Expell’d and exil’d, left the Trojan shore.</w:t>
      </w:r>
    </w:p>
    <w:p w14:paraId="006EDFB5" w14:textId="7590C33D" w:rsidR="003A417A" w:rsidRPr="00FB7CA7" w:rsidRDefault="003A417A" w:rsidP="00FB7CA7">
      <w:pPr>
        <w:pStyle w:val="Poetry"/>
      </w:pPr>
      <w:r w:rsidRPr="00FB7CA7">
        <w:t>Long labors, both by sea and land, he bore,</w:t>
      </w:r>
    </w:p>
    <w:p w14:paraId="412A84FA" w14:textId="654685BD" w:rsidR="003A417A" w:rsidRPr="00FB7CA7" w:rsidRDefault="003A417A" w:rsidP="00FB7CA7">
      <w:pPr>
        <w:pStyle w:val="Poetry"/>
      </w:pPr>
      <w:r w:rsidRPr="00FB7CA7">
        <w:t>And in the doubtful war, before he won</w:t>
      </w:r>
    </w:p>
    <w:p w14:paraId="69B2D50D" w14:textId="77777777" w:rsidR="00FB7CA7" w:rsidRDefault="003A417A" w:rsidP="00FB7CA7">
      <w:pPr>
        <w:pStyle w:val="Poetry"/>
      </w:pPr>
      <w:r w:rsidRPr="00FB7CA7">
        <w:t xml:space="preserve">The Latian realm, and built the destin’d </w:t>
      </w:r>
      <w:proofErr w:type="gramStart"/>
      <w:r w:rsidRPr="00FB7CA7">
        <w:t>town;</w:t>
      </w:r>
      <w:proofErr w:type="gramEnd"/>
      <w:r w:rsidRPr="00FB7CA7">
        <w:t xml:space="preserve"> </w:t>
      </w:r>
    </w:p>
    <w:p w14:paraId="173C3214" w14:textId="5D859BB2" w:rsidR="003A417A" w:rsidRPr="00FB7CA7" w:rsidRDefault="003A417A" w:rsidP="00FB7CA7">
      <w:pPr>
        <w:pStyle w:val="Poetry"/>
      </w:pPr>
      <w:r w:rsidRPr="00FB7CA7">
        <w:t>His banish’d gods restor’d to rites divine,</w:t>
      </w:r>
    </w:p>
    <w:p w14:paraId="7B59F923" w14:textId="77777777" w:rsidR="003A417A" w:rsidRPr="00FB7CA7" w:rsidRDefault="003A417A" w:rsidP="00FB7CA7">
      <w:pPr>
        <w:pStyle w:val="Poetry"/>
      </w:pPr>
      <w:r w:rsidRPr="00FB7CA7">
        <w:t>And settled sure succession in his line,</w:t>
      </w:r>
    </w:p>
    <w:p w14:paraId="45B7A5AE" w14:textId="77777777" w:rsidR="003A417A" w:rsidRPr="00FB7CA7" w:rsidRDefault="003A417A" w:rsidP="00FB7CA7">
      <w:pPr>
        <w:pStyle w:val="Poetry"/>
      </w:pPr>
      <w:r w:rsidRPr="00FB7CA7">
        <w:t>From whence the race of Alban fathers come,</w:t>
      </w:r>
    </w:p>
    <w:p w14:paraId="315BE8B1" w14:textId="0F014DE8" w:rsidR="003A417A" w:rsidRPr="00FB7CA7" w:rsidRDefault="003A417A" w:rsidP="00FB7CA7">
      <w:pPr>
        <w:pStyle w:val="Poetry"/>
      </w:pPr>
      <w:r w:rsidRPr="00FB7CA7">
        <w:t>And the long glories of majestic Rome.</w:t>
      </w:r>
    </w:p>
    <w:p w14:paraId="38FEC7FE" w14:textId="77777777" w:rsidR="00FB7CA7" w:rsidRDefault="00FB7CA7" w:rsidP="00FB7CA7">
      <w:pPr>
        <w:pStyle w:val="Poetry"/>
      </w:pPr>
    </w:p>
    <w:p w14:paraId="2DFA9808" w14:textId="401677CD" w:rsidR="003A417A" w:rsidRPr="00FB7CA7" w:rsidRDefault="003A417A" w:rsidP="00FB7CA7">
      <w:pPr>
        <w:pStyle w:val="Poetry"/>
      </w:pPr>
      <w:r w:rsidRPr="00FB7CA7">
        <w:t xml:space="preserve">O Muse! the causes and the crimes </w:t>
      </w:r>
      <w:proofErr w:type="gramStart"/>
      <w:r w:rsidRPr="00FB7CA7">
        <w:t>relate;</w:t>
      </w:r>
      <w:proofErr w:type="gramEnd"/>
    </w:p>
    <w:p w14:paraId="5CA07273" w14:textId="77777777" w:rsidR="00FB7CA7" w:rsidRDefault="003A417A" w:rsidP="00FB7CA7">
      <w:pPr>
        <w:pStyle w:val="Poetry"/>
      </w:pPr>
      <w:r w:rsidRPr="00FB7CA7">
        <w:t xml:space="preserve">What goddess was provok’d, and whence her </w:t>
      </w:r>
      <w:proofErr w:type="gramStart"/>
      <w:r w:rsidRPr="00FB7CA7">
        <w:t>hate;</w:t>
      </w:r>
      <w:proofErr w:type="gramEnd"/>
      <w:r w:rsidRPr="00FB7CA7">
        <w:t xml:space="preserve"> </w:t>
      </w:r>
    </w:p>
    <w:p w14:paraId="01A73A8F" w14:textId="214B30EB" w:rsidR="003A417A" w:rsidRPr="00FB7CA7" w:rsidRDefault="003A417A" w:rsidP="00FB7CA7">
      <w:pPr>
        <w:pStyle w:val="Poetry"/>
      </w:pPr>
      <w:r w:rsidRPr="00FB7CA7">
        <w:t>For what offense the Queen of Heav’n began</w:t>
      </w:r>
    </w:p>
    <w:p w14:paraId="077E36A7" w14:textId="77777777" w:rsidR="003A417A" w:rsidRPr="00FB7CA7" w:rsidRDefault="003A417A" w:rsidP="00FB7CA7">
      <w:pPr>
        <w:pStyle w:val="Poetry"/>
      </w:pPr>
      <w:r w:rsidRPr="00FB7CA7">
        <w:t xml:space="preserve">To persecute so brave, so just a </w:t>
      </w:r>
      <w:proofErr w:type="gramStart"/>
      <w:r w:rsidRPr="00FB7CA7">
        <w:t>man;</w:t>
      </w:r>
      <w:proofErr w:type="gramEnd"/>
    </w:p>
    <w:p w14:paraId="100348B7" w14:textId="080A39B7" w:rsidR="003A417A" w:rsidRPr="00FB7CA7" w:rsidRDefault="003A417A" w:rsidP="00FB7CA7">
      <w:pPr>
        <w:pStyle w:val="Poetry"/>
      </w:pPr>
      <w:r w:rsidRPr="00FB7CA7">
        <w:t>Involv’d his anxious life in endless cares,</w:t>
      </w:r>
    </w:p>
    <w:p w14:paraId="69093B41" w14:textId="77777777" w:rsidR="003A417A" w:rsidRPr="00FB7CA7" w:rsidRDefault="003A417A" w:rsidP="00FB7CA7">
      <w:pPr>
        <w:pStyle w:val="Poetry"/>
      </w:pPr>
      <w:r w:rsidRPr="00FB7CA7">
        <w:t xml:space="preserve">Expos’d to </w:t>
      </w:r>
      <w:proofErr w:type="gramStart"/>
      <w:r w:rsidRPr="00FB7CA7">
        <w:t>wants, and</w:t>
      </w:r>
      <w:proofErr w:type="gramEnd"/>
      <w:r w:rsidRPr="00FB7CA7">
        <w:t xml:space="preserve"> hurried into wars!</w:t>
      </w:r>
    </w:p>
    <w:p w14:paraId="4ED9BF6D" w14:textId="77777777" w:rsidR="00FB7CA7" w:rsidRDefault="003A417A" w:rsidP="00FB7CA7">
      <w:pPr>
        <w:pStyle w:val="Poetry"/>
      </w:pPr>
      <w:r w:rsidRPr="00FB7CA7">
        <w:t xml:space="preserve">Can heav’nly minds such high resentment show, </w:t>
      </w:r>
    </w:p>
    <w:p w14:paraId="22331999" w14:textId="0B54CA18" w:rsidR="003A417A" w:rsidRPr="00FB7CA7" w:rsidRDefault="003A417A" w:rsidP="00FB7CA7">
      <w:pPr>
        <w:pStyle w:val="Poetry"/>
      </w:pPr>
      <w:r w:rsidRPr="00FB7CA7">
        <w:t>Or exercise their spite in human woe?</w:t>
      </w:r>
    </w:p>
    <w:p w14:paraId="40149B2E" w14:textId="77777777" w:rsidR="00FB7CA7" w:rsidRDefault="00FB7CA7" w:rsidP="00FB7CA7">
      <w:pPr>
        <w:pStyle w:val="Poetry"/>
      </w:pPr>
    </w:p>
    <w:p w14:paraId="1D69D0CF" w14:textId="52FC9CB5" w:rsidR="003A417A" w:rsidRPr="00FB7CA7" w:rsidRDefault="003A417A" w:rsidP="00FB7CA7">
      <w:pPr>
        <w:pStyle w:val="Poetry"/>
      </w:pPr>
      <w:r w:rsidRPr="00FB7CA7">
        <w:t>Against the Tiber’s mouth, but far away,</w:t>
      </w:r>
    </w:p>
    <w:p w14:paraId="7F7C60F3" w14:textId="524AC136" w:rsidR="003A417A" w:rsidRPr="00FB7CA7" w:rsidRDefault="003A417A" w:rsidP="00FB7CA7">
      <w:pPr>
        <w:pStyle w:val="Poetry"/>
      </w:pPr>
      <w:r w:rsidRPr="00FB7CA7">
        <w:t xml:space="preserve">An ancient town was seated on the </w:t>
      </w:r>
      <w:proofErr w:type="gramStart"/>
      <w:r w:rsidRPr="00FB7CA7">
        <w:t>sea;</w:t>
      </w:r>
      <w:proofErr w:type="gramEnd"/>
    </w:p>
    <w:p w14:paraId="61A03C9E" w14:textId="77777777" w:rsidR="003A417A" w:rsidRPr="00FB7CA7" w:rsidRDefault="003A417A" w:rsidP="00FB7CA7">
      <w:pPr>
        <w:pStyle w:val="Poetry"/>
      </w:pPr>
      <w:r w:rsidRPr="00FB7CA7">
        <w:t xml:space="preserve">A Tyrian </w:t>
      </w:r>
      <w:proofErr w:type="gramStart"/>
      <w:r w:rsidRPr="00FB7CA7">
        <w:t>colony;</w:t>
      </w:r>
      <w:proofErr w:type="gramEnd"/>
      <w:r w:rsidRPr="00FB7CA7">
        <w:t xml:space="preserve"> the people made</w:t>
      </w:r>
    </w:p>
    <w:p w14:paraId="5CB0CD84" w14:textId="77777777" w:rsidR="00FB7CA7" w:rsidRDefault="003A417A" w:rsidP="00FB7CA7">
      <w:pPr>
        <w:pStyle w:val="Poetry"/>
      </w:pPr>
      <w:r w:rsidRPr="00FB7CA7">
        <w:t xml:space="preserve">Stout for the war, and studious of their trade: </w:t>
      </w:r>
    </w:p>
    <w:p w14:paraId="103AE23B" w14:textId="77777777" w:rsidR="00FB7CA7" w:rsidRDefault="003A417A" w:rsidP="00FB7CA7">
      <w:pPr>
        <w:pStyle w:val="Poetry"/>
      </w:pPr>
      <w:r w:rsidRPr="00FB7CA7">
        <w:t xml:space="preserve">Carthage the name; belov’d by Juno more </w:t>
      </w:r>
    </w:p>
    <w:p w14:paraId="5B425A6E" w14:textId="05C92270" w:rsidR="003A417A" w:rsidRPr="00FB7CA7" w:rsidRDefault="003A417A" w:rsidP="00FB7CA7">
      <w:pPr>
        <w:pStyle w:val="Poetry"/>
      </w:pPr>
      <w:proofErr w:type="gramStart"/>
      <w:r w:rsidRPr="00FB7CA7">
        <w:t>Than</w:t>
      </w:r>
      <w:proofErr w:type="gramEnd"/>
      <w:r w:rsidRPr="00FB7CA7">
        <w:t xml:space="preserve"> her own Argos, or the Samian shore.</w:t>
      </w:r>
    </w:p>
    <w:p w14:paraId="1B94106B" w14:textId="2E40AB11" w:rsidR="003A417A" w:rsidRPr="00FB7CA7" w:rsidRDefault="003A417A" w:rsidP="00FB7CA7">
      <w:pPr>
        <w:pStyle w:val="Poetry"/>
      </w:pPr>
      <w:r w:rsidRPr="00FB7CA7">
        <w:t>Here stood her chariot; here, if Heav’n were kind,</w:t>
      </w:r>
    </w:p>
    <w:p w14:paraId="5BFA05B2" w14:textId="77777777" w:rsidR="00FB7CA7" w:rsidRDefault="003A417A" w:rsidP="00FB7CA7">
      <w:pPr>
        <w:pStyle w:val="Poetry"/>
      </w:pPr>
      <w:r w:rsidRPr="00FB7CA7">
        <w:t xml:space="preserve">The seat of awful empire she design’d. </w:t>
      </w:r>
    </w:p>
    <w:p w14:paraId="1A46A646" w14:textId="01EF7F79" w:rsidR="003A417A" w:rsidRPr="00FB7CA7" w:rsidRDefault="003A417A" w:rsidP="00FB7CA7">
      <w:pPr>
        <w:pStyle w:val="Poetry"/>
      </w:pPr>
      <w:r w:rsidRPr="00FB7CA7">
        <w:t>Yet she had heard an ancient rumor fly,</w:t>
      </w:r>
    </w:p>
    <w:p w14:paraId="0B6891ED" w14:textId="23E2E875" w:rsidR="003A417A" w:rsidRPr="00FB7CA7" w:rsidRDefault="003A417A" w:rsidP="00FB7CA7">
      <w:pPr>
        <w:pStyle w:val="Poetry"/>
      </w:pPr>
      <w:r w:rsidRPr="00FB7CA7">
        <w:t>(Long cited by the people of the sky,)</w:t>
      </w:r>
    </w:p>
    <w:p w14:paraId="45B2E77F" w14:textId="77777777" w:rsidR="003A417A" w:rsidRPr="00FB7CA7" w:rsidRDefault="003A417A" w:rsidP="00FB7CA7">
      <w:pPr>
        <w:pStyle w:val="Poetry"/>
      </w:pPr>
      <w:r w:rsidRPr="00FB7CA7">
        <w:t>That times to come should see the Trojan race</w:t>
      </w:r>
    </w:p>
    <w:p w14:paraId="7B67C807" w14:textId="4B62AF10" w:rsidR="003A417A" w:rsidRPr="00FB7CA7" w:rsidRDefault="003A417A" w:rsidP="00FB7CA7">
      <w:pPr>
        <w:pStyle w:val="Poetry"/>
      </w:pPr>
      <w:r w:rsidRPr="00FB7CA7">
        <w:lastRenderedPageBreak/>
        <w:t xml:space="preserve">Her Carthage ruin, and her tow’rs </w:t>
      </w:r>
      <w:proofErr w:type="gramStart"/>
      <w:r w:rsidRPr="00FB7CA7">
        <w:t>deface;</w:t>
      </w:r>
      <w:proofErr w:type="gramEnd"/>
    </w:p>
    <w:p w14:paraId="08784A6B" w14:textId="77777777" w:rsidR="00FB7CA7" w:rsidRDefault="003A417A" w:rsidP="00FB7CA7">
      <w:pPr>
        <w:pStyle w:val="Poetry"/>
      </w:pPr>
      <w:r w:rsidRPr="00FB7CA7">
        <w:t xml:space="preserve">Nor thus confin’d, the yoke of sov’reign sway </w:t>
      </w:r>
    </w:p>
    <w:p w14:paraId="5771AD07" w14:textId="7191FBDD" w:rsidR="003A417A" w:rsidRPr="00FB7CA7" w:rsidRDefault="003A417A" w:rsidP="00FB7CA7">
      <w:pPr>
        <w:pStyle w:val="Poetry"/>
      </w:pPr>
      <w:r w:rsidRPr="00FB7CA7">
        <w:t>Should on the necks of all the nations lay.</w:t>
      </w:r>
    </w:p>
    <w:p w14:paraId="6580773E" w14:textId="77777777" w:rsidR="00FB7CA7" w:rsidRDefault="003A417A" w:rsidP="00FB7CA7">
      <w:pPr>
        <w:pStyle w:val="Poetry"/>
      </w:pPr>
      <w:r w:rsidRPr="00FB7CA7">
        <w:t xml:space="preserve">She ponder’d this, and fear’d it was in </w:t>
      </w:r>
      <w:proofErr w:type="gramStart"/>
      <w:r w:rsidRPr="00FB7CA7">
        <w:t>fate;</w:t>
      </w:r>
      <w:proofErr w:type="gramEnd"/>
      <w:r w:rsidRPr="00FB7CA7">
        <w:t xml:space="preserve"> </w:t>
      </w:r>
    </w:p>
    <w:p w14:paraId="3F07C261" w14:textId="09CBAB8A" w:rsidR="003A417A" w:rsidRPr="00FB7CA7" w:rsidRDefault="003A417A" w:rsidP="00FB7CA7">
      <w:pPr>
        <w:pStyle w:val="Poetry"/>
      </w:pPr>
      <w:r w:rsidRPr="00FB7CA7">
        <w:t>Nor could forget the war she wag’d of late</w:t>
      </w:r>
    </w:p>
    <w:p w14:paraId="27B8DF1A" w14:textId="6A7A754D" w:rsidR="003A417A" w:rsidRPr="00FB7CA7" w:rsidRDefault="003A417A" w:rsidP="00FB7CA7">
      <w:pPr>
        <w:pStyle w:val="Poetry"/>
      </w:pPr>
      <w:r w:rsidRPr="00FB7CA7">
        <w:t>For conqu’ring Greece against the Trojan state.</w:t>
      </w:r>
    </w:p>
    <w:p w14:paraId="5FDEEA1F" w14:textId="77777777" w:rsidR="00FB7CA7" w:rsidRDefault="003A417A" w:rsidP="00FB7CA7">
      <w:pPr>
        <w:pStyle w:val="Poetry"/>
      </w:pPr>
      <w:r w:rsidRPr="00FB7CA7">
        <w:t xml:space="preserve">Besides, long causes working in her mind, </w:t>
      </w:r>
    </w:p>
    <w:p w14:paraId="7A53B671" w14:textId="76F2E8EE" w:rsidR="003A417A" w:rsidRPr="00FB7CA7" w:rsidRDefault="003A417A" w:rsidP="00FB7CA7">
      <w:pPr>
        <w:pStyle w:val="Poetry"/>
      </w:pPr>
      <w:r w:rsidRPr="00FB7CA7">
        <w:t xml:space="preserve">And secret seeds of envy, lay </w:t>
      </w:r>
      <w:proofErr w:type="gramStart"/>
      <w:r w:rsidRPr="00FB7CA7">
        <w:t>behind;</w:t>
      </w:r>
      <w:proofErr w:type="gramEnd"/>
    </w:p>
    <w:p w14:paraId="78864EAF" w14:textId="77777777" w:rsidR="00FB7CA7" w:rsidRDefault="003A417A" w:rsidP="00FB7CA7">
      <w:pPr>
        <w:pStyle w:val="Poetry"/>
      </w:pPr>
      <w:r w:rsidRPr="00FB7CA7">
        <w:t xml:space="preserve">Deep graven in her heart the doom remain’d </w:t>
      </w:r>
    </w:p>
    <w:p w14:paraId="788B109F" w14:textId="05C88440" w:rsidR="003A417A" w:rsidRPr="00FB7CA7" w:rsidRDefault="003A417A" w:rsidP="00FB7CA7">
      <w:pPr>
        <w:pStyle w:val="Poetry"/>
      </w:pPr>
      <w:r w:rsidRPr="00FB7CA7">
        <w:t xml:space="preserve">Of partial Paris, and her form </w:t>
      </w:r>
      <w:proofErr w:type="gramStart"/>
      <w:r w:rsidRPr="00FB7CA7">
        <w:t>disdain’d;</w:t>
      </w:r>
      <w:proofErr w:type="gramEnd"/>
    </w:p>
    <w:p w14:paraId="0A09A278" w14:textId="3B9D604B" w:rsidR="003A417A" w:rsidRPr="00FB7CA7" w:rsidRDefault="003A417A" w:rsidP="00FB7CA7">
      <w:pPr>
        <w:pStyle w:val="Poetry"/>
      </w:pPr>
      <w:r w:rsidRPr="00FB7CA7">
        <w:t>The grace bestow’d on ravish’d Ganymed,</w:t>
      </w:r>
    </w:p>
    <w:p w14:paraId="24829A7A" w14:textId="77777777" w:rsidR="00FB7CA7" w:rsidRDefault="003A417A" w:rsidP="00FB7CA7">
      <w:pPr>
        <w:pStyle w:val="Poetry"/>
      </w:pPr>
      <w:r w:rsidRPr="00FB7CA7">
        <w:t xml:space="preserve">Electra’s glories, and her injur’d bed. </w:t>
      </w:r>
    </w:p>
    <w:p w14:paraId="2EAA8F11" w14:textId="1F83F60A" w:rsidR="003A417A" w:rsidRPr="00FB7CA7" w:rsidRDefault="003A417A" w:rsidP="00FB7CA7">
      <w:pPr>
        <w:pStyle w:val="Poetry"/>
      </w:pPr>
      <w:r w:rsidRPr="00FB7CA7">
        <w:t>Each was a cause alone; and all combin’d</w:t>
      </w:r>
    </w:p>
    <w:p w14:paraId="54152817" w14:textId="77777777" w:rsidR="005823C3" w:rsidRDefault="003A417A" w:rsidP="005823C3">
      <w:pPr>
        <w:pStyle w:val="Poetry"/>
      </w:pPr>
      <w:r w:rsidRPr="005823C3">
        <w:t xml:space="preserve">To kindle vengeance in her haughty mind. </w:t>
      </w:r>
    </w:p>
    <w:p w14:paraId="5447092C" w14:textId="1F27C74A" w:rsidR="003A417A" w:rsidRPr="005823C3" w:rsidRDefault="003A417A" w:rsidP="005823C3">
      <w:pPr>
        <w:pStyle w:val="Poetry"/>
      </w:pPr>
      <w:r w:rsidRPr="005823C3">
        <w:t>For this, far distant from the Latian coast</w:t>
      </w:r>
    </w:p>
    <w:p w14:paraId="4437C1EA" w14:textId="16A0D917" w:rsidR="003A417A" w:rsidRPr="005823C3" w:rsidRDefault="003A417A" w:rsidP="005823C3">
      <w:pPr>
        <w:pStyle w:val="Poetry"/>
      </w:pPr>
      <w:r w:rsidRPr="005823C3">
        <w:t xml:space="preserve">She drove the remnants of the Trojan </w:t>
      </w:r>
      <w:proofErr w:type="gramStart"/>
      <w:r w:rsidRPr="005823C3">
        <w:t>host;</w:t>
      </w:r>
      <w:proofErr w:type="gramEnd"/>
    </w:p>
    <w:p w14:paraId="44F5A1C9" w14:textId="77777777" w:rsidR="005823C3" w:rsidRDefault="003A417A" w:rsidP="005823C3">
      <w:pPr>
        <w:pStyle w:val="Poetry"/>
      </w:pPr>
      <w:r w:rsidRPr="005823C3">
        <w:t xml:space="preserve">And sev’n long years th’ unhappy wand’ring train </w:t>
      </w:r>
    </w:p>
    <w:p w14:paraId="789130BA" w14:textId="77777777" w:rsidR="005823C3" w:rsidRDefault="003A417A" w:rsidP="005823C3">
      <w:pPr>
        <w:pStyle w:val="Poetry"/>
      </w:pPr>
      <w:r w:rsidRPr="005823C3">
        <w:t xml:space="preserve">Were toss’d by storms, and scatter’d thro’ the main. </w:t>
      </w:r>
    </w:p>
    <w:p w14:paraId="31B21187" w14:textId="77777777" w:rsidR="005823C3" w:rsidRDefault="003A417A" w:rsidP="005823C3">
      <w:pPr>
        <w:pStyle w:val="Poetry"/>
      </w:pPr>
      <w:r w:rsidRPr="005823C3">
        <w:t xml:space="preserve">Such time, such toil, requir’d the Roman name, </w:t>
      </w:r>
    </w:p>
    <w:p w14:paraId="2A16FB30" w14:textId="17572D0E" w:rsidR="003A417A" w:rsidRDefault="003A417A" w:rsidP="005823C3">
      <w:pPr>
        <w:pStyle w:val="Poetry"/>
      </w:pPr>
      <w:r w:rsidRPr="005823C3">
        <w:t>Such length of labor for so vast a frame.</w:t>
      </w:r>
    </w:p>
    <w:p w14:paraId="066830BB" w14:textId="77777777" w:rsidR="005823C3" w:rsidRPr="005823C3" w:rsidRDefault="005823C3" w:rsidP="005823C3">
      <w:pPr>
        <w:pStyle w:val="Poetry"/>
      </w:pPr>
    </w:p>
    <w:p w14:paraId="4EAF175C" w14:textId="74A9259F" w:rsidR="003A417A" w:rsidRPr="005823C3" w:rsidRDefault="003A417A" w:rsidP="005823C3">
      <w:pPr>
        <w:pStyle w:val="Poetry"/>
      </w:pPr>
      <w:r w:rsidRPr="005823C3">
        <w:t>Now scarce the Trojan fleet, with sails and oars,</w:t>
      </w:r>
    </w:p>
    <w:p w14:paraId="02C16C62" w14:textId="77777777" w:rsidR="005823C3" w:rsidRDefault="003A417A" w:rsidP="005823C3">
      <w:pPr>
        <w:pStyle w:val="Poetry"/>
      </w:pPr>
      <w:r w:rsidRPr="005823C3">
        <w:t xml:space="preserve">Had left behind the fair Sicilian shores, </w:t>
      </w:r>
    </w:p>
    <w:p w14:paraId="0C3257C4" w14:textId="77777777" w:rsidR="005823C3" w:rsidRDefault="003A417A" w:rsidP="005823C3">
      <w:pPr>
        <w:pStyle w:val="Poetry"/>
      </w:pPr>
      <w:r w:rsidRPr="005823C3">
        <w:t xml:space="preserve">Ent’ring with cheerful shouts the wat’ry reign, </w:t>
      </w:r>
    </w:p>
    <w:p w14:paraId="60D6A71F" w14:textId="77777777" w:rsidR="005823C3" w:rsidRDefault="003A417A" w:rsidP="005823C3">
      <w:pPr>
        <w:pStyle w:val="Poetry"/>
      </w:pPr>
      <w:r w:rsidRPr="005823C3">
        <w:t xml:space="preserve">And plowing frothy furrows in the </w:t>
      </w:r>
      <w:proofErr w:type="gramStart"/>
      <w:r w:rsidRPr="005823C3">
        <w:t>main;</w:t>
      </w:r>
      <w:proofErr w:type="gramEnd"/>
      <w:r w:rsidRPr="005823C3">
        <w:t xml:space="preserve"> </w:t>
      </w:r>
    </w:p>
    <w:p w14:paraId="2E2003BB" w14:textId="025DBADF" w:rsidR="003A417A" w:rsidRPr="005823C3" w:rsidRDefault="003A417A" w:rsidP="005823C3">
      <w:pPr>
        <w:pStyle w:val="Poetry"/>
      </w:pPr>
      <w:r w:rsidRPr="005823C3">
        <w:t>When, lab’ring still with endless discontent,</w:t>
      </w:r>
    </w:p>
    <w:p w14:paraId="1D3BF893" w14:textId="2E76A4FE" w:rsidR="003A417A" w:rsidRPr="005823C3" w:rsidRDefault="003A417A" w:rsidP="005823C3">
      <w:pPr>
        <w:pStyle w:val="Poetry"/>
      </w:pPr>
      <w:r w:rsidRPr="005823C3">
        <w:t>The Queen of Heav’n did thus her fury vent:</w:t>
      </w:r>
    </w:p>
    <w:p w14:paraId="7A44A7AB" w14:textId="77777777" w:rsidR="005823C3" w:rsidRDefault="005823C3" w:rsidP="005823C3">
      <w:pPr>
        <w:pStyle w:val="Poetry"/>
      </w:pPr>
    </w:p>
    <w:p w14:paraId="7B7E079F" w14:textId="77777777" w:rsidR="005823C3" w:rsidRDefault="003A417A" w:rsidP="005823C3">
      <w:pPr>
        <w:pStyle w:val="Poetry"/>
      </w:pPr>
      <w:r w:rsidRPr="005823C3">
        <w:t xml:space="preserve">“Then am I vanquish’d? must I yield?” said she, </w:t>
      </w:r>
    </w:p>
    <w:p w14:paraId="20BBD880" w14:textId="36E1476E" w:rsidR="003A417A" w:rsidRPr="005823C3" w:rsidRDefault="003A417A" w:rsidP="005823C3">
      <w:pPr>
        <w:pStyle w:val="Poetry"/>
      </w:pPr>
      <w:r w:rsidRPr="005823C3">
        <w:t>“And must the Trojans reign in Italy?</w:t>
      </w:r>
    </w:p>
    <w:p w14:paraId="279BABB8" w14:textId="77777777" w:rsidR="005823C3" w:rsidRDefault="003A417A" w:rsidP="005823C3">
      <w:pPr>
        <w:pStyle w:val="Poetry"/>
      </w:pPr>
      <w:proofErr w:type="gramStart"/>
      <w:r w:rsidRPr="005823C3">
        <w:t>So</w:t>
      </w:r>
      <w:proofErr w:type="gramEnd"/>
      <w:r w:rsidRPr="005823C3">
        <w:t xml:space="preserve"> Fate will have it, and Jove adds his force; </w:t>
      </w:r>
    </w:p>
    <w:p w14:paraId="616D69B5" w14:textId="2CF75599" w:rsidR="003A417A" w:rsidRPr="005823C3" w:rsidRDefault="003A417A" w:rsidP="005823C3">
      <w:pPr>
        <w:pStyle w:val="Poetry"/>
      </w:pPr>
      <w:r w:rsidRPr="005823C3">
        <w:t>Nor can my pow’r divert their happy course.</w:t>
      </w:r>
    </w:p>
    <w:p w14:paraId="3D7D4256" w14:textId="29EDAEA2" w:rsidR="003A417A" w:rsidRPr="005823C3" w:rsidRDefault="003A417A" w:rsidP="005823C3">
      <w:pPr>
        <w:pStyle w:val="Poetry"/>
      </w:pPr>
      <w:r w:rsidRPr="005823C3">
        <w:t>Could angry Pallas, with revengeful spleen,</w:t>
      </w:r>
    </w:p>
    <w:p w14:paraId="2F21B0E0" w14:textId="77777777" w:rsidR="005823C3" w:rsidRDefault="003A417A" w:rsidP="005823C3">
      <w:pPr>
        <w:pStyle w:val="Poetry"/>
      </w:pPr>
      <w:r w:rsidRPr="005823C3">
        <w:t xml:space="preserve">The Grecian navy burn, and drown the men? </w:t>
      </w:r>
    </w:p>
    <w:p w14:paraId="0966A135" w14:textId="1E51471C" w:rsidR="003A417A" w:rsidRPr="005823C3" w:rsidRDefault="003A417A" w:rsidP="005823C3">
      <w:pPr>
        <w:pStyle w:val="Poetry"/>
      </w:pPr>
      <w:r w:rsidRPr="005823C3">
        <w:t>She, for the fault of one offending foe,</w:t>
      </w:r>
    </w:p>
    <w:p w14:paraId="41431810" w14:textId="77777777" w:rsidR="003A417A" w:rsidRPr="005823C3" w:rsidRDefault="003A417A" w:rsidP="005823C3">
      <w:pPr>
        <w:pStyle w:val="Poetry"/>
      </w:pPr>
      <w:r w:rsidRPr="005823C3">
        <w:lastRenderedPageBreak/>
        <w:t>The bolts of Jove himself presum’d to throw:</w:t>
      </w:r>
    </w:p>
    <w:p w14:paraId="45FF054A" w14:textId="77777777" w:rsidR="003A417A" w:rsidRPr="005823C3" w:rsidRDefault="003A417A" w:rsidP="005823C3">
      <w:pPr>
        <w:pStyle w:val="Poetry"/>
      </w:pPr>
      <w:r w:rsidRPr="005823C3">
        <w:t>With whirlwinds from beneath she toss’d the ship,</w:t>
      </w:r>
    </w:p>
    <w:p w14:paraId="637ABBCD" w14:textId="7E8E4F72" w:rsidR="003A417A" w:rsidRPr="005823C3" w:rsidRDefault="003A417A" w:rsidP="005823C3">
      <w:pPr>
        <w:pStyle w:val="Poetry"/>
      </w:pPr>
      <w:r w:rsidRPr="005823C3">
        <w:t xml:space="preserve">And bare expos’d the bosom of the </w:t>
      </w:r>
      <w:proofErr w:type="gramStart"/>
      <w:r w:rsidRPr="005823C3">
        <w:t>deep;</w:t>
      </w:r>
      <w:proofErr w:type="gramEnd"/>
    </w:p>
    <w:p w14:paraId="4D4D2F8E" w14:textId="77777777" w:rsidR="005823C3" w:rsidRDefault="003A417A" w:rsidP="005823C3">
      <w:pPr>
        <w:pStyle w:val="Poetry"/>
      </w:pPr>
      <w:r w:rsidRPr="005823C3">
        <w:t xml:space="preserve">Then, as an eagle gripes the trembling game, </w:t>
      </w:r>
    </w:p>
    <w:p w14:paraId="43F2BF93" w14:textId="77777777" w:rsidR="005823C3" w:rsidRDefault="003A417A" w:rsidP="005823C3">
      <w:pPr>
        <w:pStyle w:val="Poetry"/>
      </w:pPr>
      <w:r w:rsidRPr="005823C3">
        <w:t xml:space="preserve">The wretch, yet hissing with her father’s flame, </w:t>
      </w:r>
    </w:p>
    <w:p w14:paraId="34EB39E5" w14:textId="77777777" w:rsidR="005823C3" w:rsidRDefault="003A417A" w:rsidP="005823C3">
      <w:pPr>
        <w:pStyle w:val="Poetry"/>
      </w:pPr>
      <w:r w:rsidRPr="005823C3">
        <w:t xml:space="preserve">She strongly seiz’d, and with a burning wound </w:t>
      </w:r>
    </w:p>
    <w:p w14:paraId="76839218" w14:textId="52AC3E9F" w:rsidR="003A417A" w:rsidRPr="005823C3" w:rsidRDefault="003A417A" w:rsidP="005823C3">
      <w:pPr>
        <w:pStyle w:val="Poetry"/>
      </w:pPr>
      <w:r w:rsidRPr="005823C3">
        <w:t>Transfix’d, and naked, on a rock she bound.</w:t>
      </w:r>
    </w:p>
    <w:p w14:paraId="30888EC4" w14:textId="740DDEA3" w:rsidR="003A417A" w:rsidRPr="005823C3" w:rsidRDefault="003A417A" w:rsidP="005823C3">
      <w:pPr>
        <w:pStyle w:val="Poetry"/>
      </w:pPr>
      <w:r w:rsidRPr="005823C3">
        <w:t>But I, who walk in awful state above,</w:t>
      </w:r>
    </w:p>
    <w:p w14:paraId="0339C6CC" w14:textId="77777777" w:rsidR="005823C3" w:rsidRDefault="003A417A" w:rsidP="005823C3">
      <w:pPr>
        <w:pStyle w:val="Poetry"/>
      </w:pPr>
      <w:r w:rsidRPr="005823C3">
        <w:t xml:space="preserve">The majesty of heav’n, the sister wife of Jove, </w:t>
      </w:r>
    </w:p>
    <w:p w14:paraId="4C931679" w14:textId="77777777" w:rsidR="005823C3" w:rsidRDefault="003A417A" w:rsidP="005823C3">
      <w:pPr>
        <w:pStyle w:val="Poetry"/>
      </w:pPr>
      <w:r w:rsidRPr="005823C3">
        <w:t xml:space="preserve">For length of years my fruitless force employ </w:t>
      </w:r>
    </w:p>
    <w:p w14:paraId="01D9CC59" w14:textId="5A8C1F21" w:rsidR="003A417A" w:rsidRPr="005823C3" w:rsidRDefault="003A417A" w:rsidP="005823C3">
      <w:pPr>
        <w:pStyle w:val="Poetry"/>
      </w:pPr>
      <w:r w:rsidRPr="005823C3">
        <w:t>Against the thin remains of ruin’d Troy!</w:t>
      </w:r>
    </w:p>
    <w:p w14:paraId="1B812F54" w14:textId="77777777" w:rsidR="003A417A" w:rsidRPr="005823C3" w:rsidRDefault="003A417A" w:rsidP="005823C3">
      <w:pPr>
        <w:pStyle w:val="Poetry"/>
      </w:pPr>
      <w:r w:rsidRPr="005823C3">
        <w:t>What nations now to Juno’s pow’r will pray,</w:t>
      </w:r>
    </w:p>
    <w:p w14:paraId="46015773" w14:textId="703716DB" w:rsidR="003A417A" w:rsidRPr="005823C3" w:rsidRDefault="003A417A" w:rsidP="005823C3">
      <w:pPr>
        <w:pStyle w:val="Poetry"/>
      </w:pPr>
      <w:r w:rsidRPr="005823C3">
        <w:t>Or off ’rings on my slighted altars lay?”</w:t>
      </w:r>
    </w:p>
    <w:p w14:paraId="741D4E02" w14:textId="77777777" w:rsidR="005823C3" w:rsidRDefault="005823C3" w:rsidP="005823C3">
      <w:pPr>
        <w:pStyle w:val="Poetry"/>
      </w:pPr>
    </w:p>
    <w:p w14:paraId="63B52685" w14:textId="77777777" w:rsidR="005823C3" w:rsidRDefault="003A417A" w:rsidP="005823C3">
      <w:pPr>
        <w:pStyle w:val="Poetry"/>
      </w:pPr>
      <w:proofErr w:type="gramStart"/>
      <w:r w:rsidRPr="005823C3">
        <w:t>Thus</w:t>
      </w:r>
      <w:proofErr w:type="gramEnd"/>
      <w:r w:rsidRPr="005823C3">
        <w:t xml:space="preserve"> rag’d the goddess; and, with fury fraught. </w:t>
      </w:r>
    </w:p>
    <w:p w14:paraId="365E5266" w14:textId="77777777" w:rsidR="005823C3" w:rsidRDefault="003A417A" w:rsidP="005823C3">
      <w:pPr>
        <w:pStyle w:val="Poetry"/>
      </w:pPr>
      <w:r w:rsidRPr="005823C3">
        <w:t xml:space="preserve">The restless regions of the storms she sought, </w:t>
      </w:r>
    </w:p>
    <w:p w14:paraId="3C84AE85" w14:textId="3793A644" w:rsidR="003A417A" w:rsidRPr="005823C3" w:rsidRDefault="003A417A" w:rsidP="005823C3">
      <w:pPr>
        <w:pStyle w:val="Poetry"/>
      </w:pPr>
      <w:proofErr w:type="gramStart"/>
      <w:r w:rsidRPr="005823C3">
        <w:t>Where</w:t>
      </w:r>
      <w:proofErr w:type="gramEnd"/>
      <w:r w:rsidRPr="005823C3">
        <w:t>, in a spacious cave of living stone,</w:t>
      </w:r>
    </w:p>
    <w:p w14:paraId="4927F2B1" w14:textId="77777777" w:rsidR="003A417A" w:rsidRPr="005823C3" w:rsidRDefault="003A417A" w:rsidP="005823C3">
      <w:pPr>
        <w:pStyle w:val="Poetry"/>
      </w:pPr>
      <w:r w:rsidRPr="005823C3">
        <w:t>The tyrant Aeolus, from his airy throne,</w:t>
      </w:r>
    </w:p>
    <w:p w14:paraId="1C9649FE" w14:textId="0B50DDB1" w:rsidR="003A417A" w:rsidRPr="005823C3" w:rsidRDefault="003A417A" w:rsidP="005823C3">
      <w:pPr>
        <w:pStyle w:val="Poetry"/>
      </w:pPr>
      <w:r w:rsidRPr="005823C3">
        <w:t>With pow’r imperial curbs the struggling winds,</w:t>
      </w:r>
    </w:p>
    <w:p w14:paraId="4472935C" w14:textId="77777777" w:rsidR="005823C3" w:rsidRDefault="003A417A" w:rsidP="005823C3">
      <w:pPr>
        <w:pStyle w:val="Poetry"/>
      </w:pPr>
      <w:r w:rsidRPr="005823C3">
        <w:t xml:space="preserve">And sounding tempests in dark prisons binds. </w:t>
      </w:r>
    </w:p>
    <w:p w14:paraId="6A7AF21D" w14:textId="77777777" w:rsidR="005823C3" w:rsidRDefault="003A417A" w:rsidP="005823C3">
      <w:pPr>
        <w:pStyle w:val="Poetry"/>
      </w:pPr>
      <w:r w:rsidRPr="005823C3">
        <w:t xml:space="preserve">This way and that th’ impatient captives tend, </w:t>
      </w:r>
    </w:p>
    <w:p w14:paraId="6B99594D" w14:textId="77777777" w:rsidR="005823C3" w:rsidRDefault="003A417A" w:rsidP="005823C3">
      <w:pPr>
        <w:pStyle w:val="Poetry"/>
      </w:pPr>
      <w:r w:rsidRPr="005823C3">
        <w:t xml:space="preserve">And, pressing for release, the mountains rend. </w:t>
      </w:r>
    </w:p>
    <w:p w14:paraId="4CA15902" w14:textId="09A72093" w:rsidR="003A417A" w:rsidRPr="005823C3" w:rsidRDefault="003A417A" w:rsidP="005823C3">
      <w:pPr>
        <w:pStyle w:val="Poetry"/>
      </w:pPr>
      <w:r w:rsidRPr="005823C3">
        <w:t>High in his hall th’ undaunted monarch stands,</w:t>
      </w:r>
    </w:p>
    <w:p w14:paraId="64E0835B" w14:textId="6D5F15AE" w:rsidR="003A417A" w:rsidRPr="005823C3" w:rsidRDefault="003A417A" w:rsidP="005823C3">
      <w:pPr>
        <w:pStyle w:val="Poetry"/>
      </w:pPr>
      <w:r w:rsidRPr="005823C3">
        <w:t xml:space="preserve">And shakes his scepter, and their rage </w:t>
      </w:r>
      <w:proofErr w:type="gramStart"/>
      <w:r w:rsidRPr="005823C3">
        <w:t>commands;</w:t>
      </w:r>
      <w:proofErr w:type="gramEnd"/>
    </w:p>
    <w:p w14:paraId="141C2DE7" w14:textId="77777777" w:rsidR="003A417A" w:rsidRPr="005823C3" w:rsidRDefault="003A417A" w:rsidP="005823C3">
      <w:pPr>
        <w:pStyle w:val="Poetry"/>
      </w:pPr>
      <w:r w:rsidRPr="005823C3">
        <w:t xml:space="preserve">Which did he not, their unresisted </w:t>
      </w:r>
      <w:proofErr w:type="gramStart"/>
      <w:r w:rsidRPr="005823C3">
        <w:t>sway</w:t>
      </w:r>
      <w:proofErr w:type="gramEnd"/>
    </w:p>
    <w:p w14:paraId="002F905E" w14:textId="77777777" w:rsidR="005823C3" w:rsidRDefault="003A417A" w:rsidP="005823C3">
      <w:pPr>
        <w:pStyle w:val="Poetry"/>
      </w:pPr>
      <w:r w:rsidRPr="005823C3">
        <w:t xml:space="preserve">Would sweep the world before them in their </w:t>
      </w:r>
      <w:proofErr w:type="gramStart"/>
      <w:r w:rsidRPr="005823C3">
        <w:t>way;</w:t>
      </w:r>
      <w:proofErr w:type="gramEnd"/>
      <w:r w:rsidRPr="005823C3">
        <w:t xml:space="preserve"> </w:t>
      </w:r>
    </w:p>
    <w:p w14:paraId="20D0DBA1" w14:textId="77777777" w:rsidR="005823C3" w:rsidRDefault="003A417A" w:rsidP="005823C3">
      <w:pPr>
        <w:pStyle w:val="Poetry"/>
      </w:pPr>
      <w:r w:rsidRPr="005823C3">
        <w:t xml:space="preserve">Earth, air, and seas thro’ empty space would roll, </w:t>
      </w:r>
    </w:p>
    <w:p w14:paraId="1819A35A" w14:textId="3BC21C9F" w:rsidR="003A417A" w:rsidRPr="005823C3" w:rsidRDefault="003A417A" w:rsidP="005823C3">
      <w:pPr>
        <w:pStyle w:val="Poetry"/>
      </w:pPr>
      <w:r w:rsidRPr="005823C3">
        <w:t>And heav’n would fly before the driving soul.</w:t>
      </w:r>
    </w:p>
    <w:p w14:paraId="2A9C8286" w14:textId="440BAC17" w:rsidR="003A417A" w:rsidRPr="005823C3" w:rsidRDefault="003A417A" w:rsidP="005823C3">
      <w:pPr>
        <w:pStyle w:val="Poetry"/>
      </w:pPr>
      <w:r w:rsidRPr="005823C3">
        <w:t>In fear of this, the Father of the Gods</w:t>
      </w:r>
    </w:p>
    <w:p w14:paraId="51480574" w14:textId="77777777" w:rsidR="003A417A" w:rsidRPr="005823C3" w:rsidRDefault="003A417A" w:rsidP="005823C3">
      <w:pPr>
        <w:pStyle w:val="Poetry"/>
      </w:pPr>
      <w:r w:rsidRPr="005823C3">
        <w:t>Confin’d their fury to those dark abodes,</w:t>
      </w:r>
    </w:p>
    <w:p w14:paraId="3A9915E6" w14:textId="77777777" w:rsidR="005823C3" w:rsidRDefault="003A417A" w:rsidP="005823C3">
      <w:pPr>
        <w:pStyle w:val="Poetry"/>
      </w:pPr>
      <w:r w:rsidRPr="005823C3">
        <w:t xml:space="preserve">And lock’d ‘em safe within, oppress’d with mountain </w:t>
      </w:r>
      <w:proofErr w:type="gramStart"/>
      <w:r w:rsidRPr="005823C3">
        <w:t>loads;</w:t>
      </w:r>
      <w:proofErr w:type="gramEnd"/>
      <w:r w:rsidRPr="005823C3">
        <w:t xml:space="preserve"> </w:t>
      </w:r>
    </w:p>
    <w:p w14:paraId="53060483" w14:textId="0ED5C952" w:rsidR="003A417A" w:rsidRPr="005823C3" w:rsidRDefault="003A417A" w:rsidP="005823C3">
      <w:pPr>
        <w:pStyle w:val="Poetry"/>
      </w:pPr>
      <w:r w:rsidRPr="005823C3">
        <w:t>Impos’d a king, with arbitrary sway,</w:t>
      </w:r>
    </w:p>
    <w:p w14:paraId="28E7F979" w14:textId="77777777" w:rsidR="003A417A" w:rsidRPr="005823C3" w:rsidRDefault="003A417A" w:rsidP="005823C3">
      <w:pPr>
        <w:pStyle w:val="Poetry"/>
      </w:pPr>
      <w:r w:rsidRPr="005823C3">
        <w:t xml:space="preserve">To </w:t>
      </w:r>
      <w:proofErr w:type="gramStart"/>
      <w:r w:rsidRPr="005823C3">
        <w:t>loose</w:t>
      </w:r>
      <w:proofErr w:type="gramEnd"/>
      <w:r w:rsidRPr="005823C3">
        <w:t xml:space="preserve"> their fetters, or their force allay.</w:t>
      </w:r>
    </w:p>
    <w:p w14:paraId="665A4F4D" w14:textId="73157C0D" w:rsidR="003A417A" w:rsidRPr="005823C3" w:rsidRDefault="003A417A" w:rsidP="005823C3">
      <w:pPr>
        <w:pStyle w:val="Poetry"/>
      </w:pPr>
      <w:r w:rsidRPr="005823C3">
        <w:t>To whom the suppliant queen her pray’rs address’d,</w:t>
      </w:r>
    </w:p>
    <w:p w14:paraId="20346B4E" w14:textId="1A44EEE5" w:rsidR="003A417A" w:rsidRDefault="003A417A" w:rsidP="005823C3">
      <w:pPr>
        <w:pStyle w:val="Poetry"/>
      </w:pPr>
      <w:r w:rsidRPr="005823C3">
        <w:t xml:space="preserve">And </w:t>
      </w:r>
      <w:proofErr w:type="gramStart"/>
      <w:r w:rsidRPr="005823C3">
        <w:t>thus</w:t>
      </w:r>
      <w:proofErr w:type="gramEnd"/>
      <w:r w:rsidRPr="005823C3">
        <w:t xml:space="preserve"> the tenor of her suit express’d:</w:t>
      </w:r>
    </w:p>
    <w:p w14:paraId="16055EB0" w14:textId="77777777" w:rsidR="003A417A" w:rsidRDefault="003A417A" w:rsidP="003A417A">
      <w:pPr>
        <w:pStyle w:val="BodyText"/>
      </w:pPr>
    </w:p>
    <w:p w14:paraId="0B2F093A" w14:textId="77777777" w:rsidR="005823C3" w:rsidRDefault="003A417A" w:rsidP="005823C3">
      <w:pPr>
        <w:pStyle w:val="Poetry"/>
      </w:pPr>
      <w:r w:rsidRPr="005823C3">
        <w:t xml:space="preserve">“O Aeolus! for to thee the King of Heav’n </w:t>
      </w:r>
    </w:p>
    <w:p w14:paraId="5A32106C" w14:textId="77777777" w:rsidR="005823C3" w:rsidRDefault="003A417A" w:rsidP="005823C3">
      <w:pPr>
        <w:pStyle w:val="Poetry"/>
      </w:pPr>
      <w:r w:rsidRPr="005823C3">
        <w:t xml:space="preserve">The pow’r of tempests and of winds has </w:t>
      </w:r>
      <w:proofErr w:type="gramStart"/>
      <w:r w:rsidRPr="005823C3">
        <w:t>giv’n;</w:t>
      </w:r>
      <w:proofErr w:type="gramEnd"/>
      <w:r w:rsidRPr="005823C3">
        <w:t xml:space="preserve"> </w:t>
      </w:r>
    </w:p>
    <w:p w14:paraId="670E4720" w14:textId="2681BCBB" w:rsidR="003A417A" w:rsidRPr="005823C3" w:rsidRDefault="003A417A" w:rsidP="005823C3">
      <w:pPr>
        <w:pStyle w:val="Poetry"/>
      </w:pPr>
      <w:r w:rsidRPr="005823C3">
        <w:t>Thy force alone their fury can restrain,</w:t>
      </w:r>
    </w:p>
    <w:p w14:paraId="29CB7184" w14:textId="6B53A3BC" w:rsidR="003A417A" w:rsidRPr="005823C3" w:rsidRDefault="003A417A" w:rsidP="005823C3">
      <w:pPr>
        <w:pStyle w:val="Poetry"/>
      </w:pPr>
      <w:r w:rsidRPr="005823C3">
        <w:t>And smooth the waves, or swell the troubled main</w:t>
      </w:r>
    </w:p>
    <w:p w14:paraId="35DB800B" w14:textId="77777777" w:rsidR="005823C3" w:rsidRDefault="003A417A" w:rsidP="005823C3">
      <w:pPr>
        <w:pStyle w:val="Poetry"/>
      </w:pPr>
      <w:r w:rsidRPr="005823C3">
        <w:t xml:space="preserve">A race of wand’ring slaves, abhorr’d by me, </w:t>
      </w:r>
    </w:p>
    <w:p w14:paraId="6A1D6034" w14:textId="77777777" w:rsidR="005823C3" w:rsidRDefault="003A417A" w:rsidP="005823C3">
      <w:pPr>
        <w:pStyle w:val="Poetry"/>
      </w:pPr>
      <w:r w:rsidRPr="005823C3">
        <w:t xml:space="preserve">With prosp’rous passage cut the Tuscan </w:t>
      </w:r>
      <w:proofErr w:type="gramStart"/>
      <w:r w:rsidRPr="005823C3">
        <w:t>sea;</w:t>
      </w:r>
      <w:proofErr w:type="gramEnd"/>
      <w:r w:rsidRPr="005823C3">
        <w:t xml:space="preserve"> </w:t>
      </w:r>
    </w:p>
    <w:p w14:paraId="7CCE9517" w14:textId="40CBEBAF" w:rsidR="003A417A" w:rsidRPr="005823C3" w:rsidRDefault="003A417A" w:rsidP="005823C3">
      <w:pPr>
        <w:pStyle w:val="Poetry"/>
      </w:pPr>
      <w:r w:rsidRPr="005823C3">
        <w:t>To fruitful Italy their course they steer,</w:t>
      </w:r>
    </w:p>
    <w:p w14:paraId="1C3A7FC7" w14:textId="77777777" w:rsidR="003A417A" w:rsidRPr="005823C3" w:rsidRDefault="003A417A" w:rsidP="005823C3">
      <w:pPr>
        <w:pStyle w:val="Poetry"/>
      </w:pPr>
      <w:r w:rsidRPr="005823C3">
        <w:t>And for their vanquish’d gods design new temples there.</w:t>
      </w:r>
    </w:p>
    <w:p w14:paraId="0B44C8D7" w14:textId="42FAEE92" w:rsidR="003A417A" w:rsidRPr="005823C3" w:rsidRDefault="003A417A" w:rsidP="005823C3">
      <w:pPr>
        <w:pStyle w:val="Poetry"/>
      </w:pPr>
      <w:r w:rsidRPr="005823C3">
        <w:t xml:space="preserve">Raise all thy winds; with night involve the </w:t>
      </w:r>
      <w:proofErr w:type="gramStart"/>
      <w:r w:rsidRPr="005823C3">
        <w:t>skies;</w:t>
      </w:r>
      <w:proofErr w:type="gramEnd"/>
    </w:p>
    <w:p w14:paraId="68D9A7E2" w14:textId="77777777" w:rsidR="003A417A" w:rsidRPr="005823C3" w:rsidRDefault="003A417A" w:rsidP="005823C3">
      <w:pPr>
        <w:pStyle w:val="Poetry"/>
      </w:pPr>
      <w:r w:rsidRPr="005823C3">
        <w:t>Sink or disperse my fatal enemies.</w:t>
      </w:r>
    </w:p>
    <w:p w14:paraId="0A08EF11" w14:textId="77777777" w:rsidR="005823C3" w:rsidRDefault="003A417A" w:rsidP="005823C3">
      <w:pPr>
        <w:pStyle w:val="Poetry"/>
      </w:pPr>
      <w:r w:rsidRPr="005823C3">
        <w:t xml:space="preserve">Twice sev’n, the charming daughters of the main, </w:t>
      </w:r>
    </w:p>
    <w:p w14:paraId="010A89C2" w14:textId="2F9F36E0" w:rsidR="003A417A" w:rsidRPr="005823C3" w:rsidRDefault="003A417A" w:rsidP="005823C3">
      <w:pPr>
        <w:pStyle w:val="Poetry"/>
      </w:pPr>
      <w:r w:rsidRPr="005823C3">
        <w:t>Around my person wait, and bear my train:</w:t>
      </w:r>
    </w:p>
    <w:p w14:paraId="0C53863C" w14:textId="77777777" w:rsidR="003A417A" w:rsidRPr="005823C3" w:rsidRDefault="003A417A" w:rsidP="005823C3">
      <w:pPr>
        <w:pStyle w:val="Poetry"/>
      </w:pPr>
      <w:r w:rsidRPr="005823C3">
        <w:t xml:space="preserve">Succeed my wish, and second my </w:t>
      </w:r>
      <w:proofErr w:type="gramStart"/>
      <w:r w:rsidRPr="005823C3">
        <w:t>design;</w:t>
      </w:r>
      <w:proofErr w:type="gramEnd"/>
    </w:p>
    <w:p w14:paraId="7B516C75" w14:textId="558459E5" w:rsidR="003A417A" w:rsidRPr="005823C3" w:rsidRDefault="003A417A" w:rsidP="005823C3">
      <w:pPr>
        <w:pStyle w:val="Poetry"/>
      </w:pPr>
      <w:r w:rsidRPr="005823C3">
        <w:t>The fairest, Deiopeia, shall be thine,</w:t>
      </w:r>
    </w:p>
    <w:p w14:paraId="7DBAC6D7" w14:textId="77777777" w:rsidR="003A417A" w:rsidRPr="005823C3" w:rsidRDefault="003A417A" w:rsidP="005823C3">
      <w:pPr>
        <w:pStyle w:val="Poetry"/>
      </w:pPr>
      <w:r w:rsidRPr="005823C3">
        <w:t>And make thee father of a happy line.”</w:t>
      </w:r>
    </w:p>
    <w:p w14:paraId="3EC1129A" w14:textId="77777777" w:rsidR="005823C3" w:rsidRDefault="005823C3" w:rsidP="005823C3">
      <w:pPr>
        <w:pStyle w:val="Poetry"/>
      </w:pPr>
    </w:p>
    <w:p w14:paraId="0A9A87F2" w14:textId="77777777" w:rsidR="005823C3" w:rsidRDefault="003A417A" w:rsidP="005823C3">
      <w:pPr>
        <w:pStyle w:val="Poetry"/>
      </w:pPr>
      <w:r w:rsidRPr="005823C3">
        <w:t xml:space="preserve">To this the god: “‘T is yours, O queen, to will </w:t>
      </w:r>
    </w:p>
    <w:p w14:paraId="016B11C8" w14:textId="0FF379F6" w:rsidR="003A417A" w:rsidRPr="005823C3" w:rsidRDefault="003A417A" w:rsidP="005823C3">
      <w:pPr>
        <w:pStyle w:val="Poetry"/>
      </w:pPr>
      <w:r w:rsidRPr="005823C3">
        <w:t>The work which duty binds me to fulfil.</w:t>
      </w:r>
    </w:p>
    <w:p w14:paraId="0395D9E3" w14:textId="77777777" w:rsidR="003A417A" w:rsidRPr="005823C3" w:rsidRDefault="003A417A" w:rsidP="005823C3">
      <w:pPr>
        <w:pStyle w:val="Poetry"/>
      </w:pPr>
      <w:r w:rsidRPr="005823C3">
        <w:t>These airy kingdoms, and this wide command,</w:t>
      </w:r>
    </w:p>
    <w:p w14:paraId="26D47DBC" w14:textId="14ED0A60" w:rsidR="003A417A" w:rsidRPr="005823C3" w:rsidRDefault="003A417A" w:rsidP="005823C3">
      <w:pPr>
        <w:pStyle w:val="Poetry"/>
      </w:pPr>
      <w:r w:rsidRPr="005823C3">
        <w:t>Are all the presents of your bounteous hand:</w:t>
      </w:r>
    </w:p>
    <w:p w14:paraId="61269EAA" w14:textId="77777777" w:rsidR="005823C3" w:rsidRDefault="003A417A" w:rsidP="005823C3">
      <w:pPr>
        <w:pStyle w:val="Poetry"/>
      </w:pPr>
      <w:r w:rsidRPr="005823C3">
        <w:t xml:space="preserve">Yours is my sov’reign’s grace; and, as your guest, </w:t>
      </w:r>
    </w:p>
    <w:p w14:paraId="40E850F9" w14:textId="64B3CF5A" w:rsidR="003A417A" w:rsidRPr="005823C3" w:rsidRDefault="003A417A" w:rsidP="005823C3">
      <w:pPr>
        <w:pStyle w:val="Poetry"/>
      </w:pPr>
      <w:r w:rsidRPr="005823C3">
        <w:t xml:space="preserve">I sit with gods at their celestial </w:t>
      </w:r>
      <w:proofErr w:type="gramStart"/>
      <w:r w:rsidRPr="005823C3">
        <w:t>feast;</w:t>
      </w:r>
      <w:proofErr w:type="gramEnd"/>
    </w:p>
    <w:p w14:paraId="5468539B" w14:textId="77777777" w:rsidR="005823C3" w:rsidRDefault="003A417A" w:rsidP="005823C3">
      <w:pPr>
        <w:pStyle w:val="Poetry"/>
      </w:pPr>
      <w:r w:rsidRPr="005823C3">
        <w:t xml:space="preserve">Raise tempests at your pleasure, or </w:t>
      </w:r>
      <w:proofErr w:type="gramStart"/>
      <w:r w:rsidRPr="005823C3">
        <w:t>subdue;</w:t>
      </w:r>
      <w:proofErr w:type="gramEnd"/>
      <w:r w:rsidRPr="005823C3">
        <w:t xml:space="preserve"> </w:t>
      </w:r>
    </w:p>
    <w:p w14:paraId="2B773970" w14:textId="415C4C75" w:rsidR="003A417A" w:rsidRPr="005823C3" w:rsidRDefault="003A417A" w:rsidP="005823C3">
      <w:pPr>
        <w:pStyle w:val="Poetry"/>
      </w:pPr>
      <w:r w:rsidRPr="005823C3">
        <w:t>Dispose of empire, which I hold from you.”</w:t>
      </w:r>
    </w:p>
    <w:p w14:paraId="2D5E722F" w14:textId="77777777" w:rsidR="005823C3" w:rsidRDefault="005823C3" w:rsidP="005823C3">
      <w:pPr>
        <w:pStyle w:val="Poetry"/>
      </w:pPr>
    </w:p>
    <w:p w14:paraId="17E338BC" w14:textId="10E6CAC3" w:rsidR="003A417A" w:rsidRPr="005823C3" w:rsidRDefault="003A417A" w:rsidP="005823C3">
      <w:pPr>
        <w:pStyle w:val="Poetry"/>
      </w:pPr>
      <w:r w:rsidRPr="005823C3">
        <w:t>He said, and hurl’d against the mountain side</w:t>
      </w:r>
    </w:p>
    <w:p w14:paraId="13BD480E" w14:textId="77777777" w:rsidR="005823C3" w:rsidRDefault="003A417A" w:rsidP="005823C3">
      <w:pPr>
        <w:pStyle w:val="Poetry"/>
      </w:pPr>
      <w:r w:rsidRPr="005823C3">
        <w:t xml:space="preserve">His quiv’ring spear, and all the god applied. </w:t>
      </w:r>
    </w:p>
    <w:p w14:paraId="03043CDF" w14:textId="00FD62A0" w:rsidR="003A417A" w:rsidRPr="005823C3" w:rsidRDefault="003A417A" w:rsidP="005823C3">
      <w:pPr>
        <w:pStyle w:val="Poetry"/>
      </w:pPr>
      <w:r w:rsidRPr="005823C3">
        <w:t>The raging winds rush thro’ the hollow wound,</w:t>
      </w:r>
    </w:p>
    <w:p w14:paraId="16DAFDA3" w14:textId="77777777" w:rsidR="005823C3" w:rsidRDefault="003A417A" w:rsidP="005823C3">
      <w:pPr>
        <w:pStyle w:val="Poetry"/>
      </w:pPr>
      <w:r w:rsidRPr="005823C3">
        <w:t xml:space="preserve">And dance aloft in air, and skim along the </w:t>
      </w:r>
      <w:proofErr w:type="gramStart"/>
      <w:r w:rsidRPr="005823C3">
        <w:t>ground;</w:t>
      </w:r>
      <w:proofErr w:type="gramEnd"/>
      <w:r w:rsidRPr="005823C3">
        <w:t xml:space="preserve"> </w:t>
      </w:r>
    </w:p>
    <w:p w14:paraId="549FEFCE" w14:textId="5F81EFD7" w:rsidR="003A417A" w:rsidRPr="005823C3" w:rsidRDefault="003A417A" w:rsidP="005823C3">
      <w:pPr>
        <w:pStyle w:val="Poetry"/>
      </w:pPr>
      <w:r w:rsidRPr="005823C3">
        <w:t>Then, settling on the sea, the surges sweep,</w:t>
      </w:r>
    </w:p>
    <w:p w14:paraId="16BFA5E8" w14:textId="6C11F274" w:rsidR="003A417A" w:rsidRPr="005823C3" w:rsidRDefault="003A417A" w:rsidP="005823C3">
      <w:pPr>
        <w:pStyle w:val="Poetry"/>
      </w:pPr>
      <w:r w:rsidRPr="005823C3">
        <w:t xml:space="preserve">Raise liquid </w:t>
      </w:r>
      <w:proofErr w:type="gramStart"/>
      <w:r w:rsidRPr="005823C3">
        <w:t>mountains, and</w:t>
      </w:r>
      <w:proofErr w:type="gramEnd"/>
      <w:r w:rsidRPr="005823C3">
        <w:t xml:space="preserve"> disclose the deep.</w:t>
      </w:r>
    </w:p>
    <w:p w14:paraId="1A5A7861" w14:textId="77777777" w:rsidR="005823C3" w:rsidRDefault="003A417A" w:rsidP="005823C3">
      <w:pPr>
        <w:pStyle w:val="Poetry"/>
      </w:pPr>
      <w:r w:rsidRPr="005823C3">
        <w:t xml:space="preserve">South, East, and West with mix’d confusion roar, </w:t>
      </w:r>
    </w:p>
    <w:p w14:paraId="514C6742" w14:textId="078F2A67" w:rsidR="003A417A" w:rsidRPr="005823C3" w:rsidRDefault="003A417A" w:rsidP="005823C3">
      <w:pPr>
        <w:pStyle w:val="Poetry"/>
      </w:pPr>
      <w:r w:rsidRPr="005823C3">
        <w:t>And roll the foaming billows to the shore.</w:t>
      </w:r>
    </w:p>
    <w:p w14:paraId="02A96140" w14:textId="77777777" w:rsidR="005823C3" w:rsidRDefault="003A417A" w:rsidP="005823C3">
      <w:pPr>
        <w:pStyle w:val="Poetry"/>
      </w:pPr>
      <w:r w:rsidRPr="005823C3">
        <w:t xml:space="preserve">The cables crack; the sailors’ fearful cries </w:t>
      </w:r>
    </w:p>
    <w:p w14:paraId="7B222EBB" w14:textId="1BC8D53E" w:rsidR="003A417A" w:rsidRPr="005823C3" w:rsidRDefault="003A417A" w:rsidP="005823C3">
      <w:pPr>
        <w:pStyle w:val="Poetry"/>
      </w:pPr>
      <w:r w:rsidRPr="005823C3">
        <w:lastRenderedPageBreak/>
        <w:t xml:space="preserve">Ascend; and sable night involves the </w:t>
      </w:r>
      <w:proofErr w:type="gramStart"/>
      <w:r w:rsidRPr="005823C3">
        <w:t>skies;</w:t>
      </w:r>
      <w:proofErr w:type="gramEnd"/>
    </w:p>
    <w:p w14:paraId="6967C161" w14:textId="1C1F9311" w:rsidR="003A417A" w:rsidRPr="005823C3" w:rsidRDefault="003A417A" w:rsidP="005823C3">
      <w:pPr>
        <w:pStyle w:val="Poetry"/>
      </w:pPr>
      <w:r w:rsidRPr="005823C3">
        <w:t>And heav’n itself is ravish’d from their eyes.</w:t>
      </w:r>
    </w:p>
    <w:p w14:paraId="47800221" w14:textId="77777777" w:rsidR="005823C3" w:rsidRDefault="003A417A" w:rsidP="005823C3">
      <w:pPr>
        <w:pStyle w:val="Poetry"/>
      </w:pPr>
      <w:r w:rsidRPr="005823C3">
        <w:t xml:space="preserve">Loud peals of thunder from the poles </w:t>
      </w:r>
      <w:proofErr w:type="gramStart"/>
      <w:r w:rsidRPr="005823C3">
        <w:t>ensue;</w:t>
      </w:r>
      <w:proofErr w:type="gramEnd"/>
      <w:r w:rsidRPr="005823C3">
        <w:t xml:space="preserve"> </w:t>
      </w:r>
    </w:p>
    <w:p w14:paraId="373CC4A4" w14:textId="77777777" w:rsidR="005823C3" w:rsidRDefault="003A417A" w:rsidP="005823C3">
      <w:pPr>
        <w:pStyle w:val="Poetry"/>
      </w:pPr>
      <w:r w:rsidRPr="005823C3">
        <w:t xml:space="preserve">Then flashing </w:t>
      </w:r>
      <w:proofErr w:type="gramStart"/>
      <w:r w:rsidRPr="005823C3">
        <w:t>fires</w:t>
      </w:r>
      <w:proofErr w:type="gramEnd"/>
      <w:r w:rsidRPr="005823C3">
        <w:t xml:space="preserve"> the transient light renew; </w:t>
      </w:r>
    </w:p>
    <w:p w14:paraId="7B8A0BD8" w14:textId="77777777" w:rsidR="005823C3" w:rsidRDefault="003A417A" w:rsidP="005823C3">
      <w:pPr>
        <w:pStyle w:val="Poetry"/>
      </w:pPr>
      <w:r w:rsidRPr="005823C3">
        <w:t xml:space="preserve">The face of things a frightful image </w:t>
      </w:r>
      <w:proofErr w:type="gramStart"/>
      <w:r w:rsidRPr="005823C3">
        <w:t>bears</w:t>
      </w:r>
      <w:proofErr w:type="gramEnd"/>
      <w:r w:rsidRPr="005823C3">
        <w:t xml:space="preserve">, </w:t>
      </w:r>
    </w:p>
    <w:p w14:paraId="4C729369" w14:textId="315095A8" w:rsidR="003A417A" w:rsidRPr="005823C3" w:rsidRDefault="003A417A" w:rsidP="005823C3">
      <w:pPr>
        <w:pStyle w:val="Poetry"/>
      </w:pPr>
      <w:r w:rsidRPr="005823C3">
        <w:t>And present death in various forms appears.</w:t>
      </w:r>
    </w:p>
    <w:p w14:paraId="628DEF92" w14:textId="3691D0A0" w:rsidR="003A417A" w:rsidRPr="005823C3" w:rsidRDefault="003A417A" w:rsidP="005823C3">
      <w:pPr>
        <w:pStyle w:val="Poetry"/>
      </w:pPr>
      <w:r w:rsidRPr="005823C3">
        <w:t>Struck with unusual fright, the Trojan chief,</w:t>
      </w:r>
    </w:p>
    <w:p w14:paraId="7A2C985D" w14:textId="77777777" w:rsidR="003A417A" w:rsidRPr="005823C3" w:rsidRDefault="003A417A" w:rsidP="005823C3">
      <w:pPr>
        <w:pStyle w:val="Poetry"/>
      </w:pPr>
      <w:r w:rsidRPr="005823C3">
        <w:t xml:space="preserve">With lifted hands and eyes, invokes </w:t>
      </w:r>
      <w:proofErr w:type="gramStart"/>
      <w:r w:rsidRPr="005823C3">
        <w:t>relief;</w:t>
      </w:r>
      <w:proofErr w:type="gramEnd"/>
    </w:p>
    <w:p w14:paraId="1A8CB376" w14:textId="77777777" w:rsidR="005823C3" w:rsidRDefault="003A417A" w:rsidP="005823C3">
      <w:pPr>
        <w:pStyle w:val="Poetry"/>
      </w:pPr>
      <w:proofErr w:type="gramStart"/>
      <w:r w:rsidRPr="005823C3">
        <w:t>And,</w:t>
      </w:r>
      <w:proofErr w:type="gramEnd"/>
      <w:r w:rsidRPr="005823C3">
        <w:t xml:space="preserve"> “Thrice and four times happy those,” he cried, </w:t>
      </w:r>
    </w:p>
    <w:p w14:paraId="1BDE304F" w14:textId="12FD4D57" w:rsidR="003A417A" w:rsidRPr="005823C3" w:rsidRDefault="003A417A" w:rsidP="005823C3">
      <w:pPr>
        <w:pStyle w:val="Poetry"/>
      </w:pPr>
      <w:r w:rsidRPr="005823C3">
        <w:t>“That under Ilian walls before their parents died!</w:t>
      </w:r>
    </w:p>
    <w:p w14:paraId="35EFF861" w14:textId="77777777" w:rsidR="003A417A" w:rsidRPr="005823C3" w:rsidRDefault="003A417A" w:rsidP="005823C3">
      <w:pPr>
        <w:pStyle w:val="Poetry"/>
      </w:pPr>
      <w:r w:rsidRPr="005823C3">
        <w:t>Tydides, bravest of the Grecian train!</w:t>
      </w:r>
    </w:p>
    <w:p w14:paraId="5218651F" w14:textId="4799F6ED" w:rsidR="003A417A" w:rsidRPr="005823C3" w:rsidRDefault="003A417A" w:rsidP="005823C3">
      <w:pPr>
        <w:pStyle w:val="Poetry"/>
      </w:pPr>
      <w:r w:rsidRPr="005823C3">
        <w:t>Why could not I by that strong arm be slain,</w:t>
      </w:r>
    </w:p>
    <w:p w14:paraId="0CEC45D5" w14:textId="77777777" w:rsidR="003A417A" w:rsidRPr="005823C3" w:rsidRDefault="003A417A" w:rsidP="005823C3">
      <w:pPr>
        <w:pStyle w:val="Poetry"/>
      </w:pPr>
      <w:r w:rsidRPr="005823C3">
        <w:t>And lie by noble Hector on the plain,</w:t>
      </w:r>
    </w:p>
    <w:p w14:paraId="18949AE5" w14:textId="77777777" w:rsidR="005823C3" w:rsidRDefault="003A417A" w:rsidP="005823C3">
      <w:pPr>
        <w:pStyle w:val="Poetry"/>
      </w:pPr>
      <w:r w:rsidRPr="005823C3">
        <w:t xml:space="preserve">Or great Sarpedon, in those bloody fields </w:t>
      </w:r>
    </w:p>
    <w:p w14:paraId="5DCA5472" w14:textId="77777777" w:rsidR="005823C3" w:rsidRDefault="003A417A" w:rsidP="005823C3">
      <w:pPr>
        <w:pStyle w:val="Poetry"/>
      </w:pPr>
      <w:r w:rsidRPr="005823C3">
        <w:t xml:space="preserve">Where Simois rolls the bodies and the shields </w:t>
      </w:r>
    </w:p>
    <w:p w14:paraId="5F3FC19C" w14:textId="1806F3F9" w:rsidR="003A417A" w:rsidRPr="005823C3" w:rsidRDefault="003A417A" w:rsidP="005823C3">
      <w:pPr>
        <w:pStyle w:val="Poetry"/>
      </w:pPr>
      <w:r w:rsidRPr="005823C3">
        <w:t>Of heroes, whose dismember’d hands yet bear</w:t>
      </w:r>
    </w:p>
    <w:p w14:paraId="2BF37795" w14:textId="1DCC7CAF" w:rsidR="003A417A" w:rsidRPr="005823C3" w:rsidRDefault="003A417A" w:rsidP="005823C3">
      <w:pPr>
        <w:pStyle w:val="Poetry"/>
      </w:pPr>
      <w:r w:rsidRPr="005823C3">
        <w:t xml:space="preserve">The dart </w:t>
      </w:r>
      <w:proofErr w:type="gramStart"/>
      <w:r w:rsidRPr="005823C3">
        <w:t>aloft, and</w:t>
      </w:r>
      <w:proofErr w:type="gramEnd"/>
      <w:r w:rsidRPr="005823C3">
        <w:t xml:space="preserve"> clench the pointed spear!”</w:t>
      </w:r>
    </w:p>
    <w:p w14:paraId="22ECDD34" w14:textId="77777777" w:rsidR="005823C3" w:rsidRDefault="005823C3" w:rsidP="005823C3">
      <w:pPr>
        <w:pStyle w:val="Poetry"/>
      </w:pPr>
    </w:p>
    <w:p w14:paraId="2DAA8D0F" w14:textId="77777777" w:rsidR="005823C3" w:rsidRDefault="003A417A" w:rsidP="005823C3">
      <w:pPr>
        <w:pStyle w:val="Poetry"/>
      </w:pPr>
      <w:proofErr w:type="gramStart"/>
      <w:r w:rsidRPr="005823C3">
        <w:t>Thus</w:t>
      </w:r>
      <w:proofErr w:type="gramEnd"/>
      <w:r w:rsidRPr="005823C3">
        <w:t xml:space="preserve"> while the pious prince his fate bewails, </w:t>
      </w:r>
    </w:p>
    <w:p w14:paraId="2323CB63" w14:textId="77777777" w:rsidR="005823C3" w:rsidRDefault="003A417A" w:rsidP="005823C3">
      <w:pPr>
        <w:pStyle w:val="Poetry"/>
      </w:pPr>
      <w:r w:rsidRPr="005823C3">
        <w:t xml:space="preserve">Fierce Boreas drove against his flying sails, </w:t>
      </w:r>
    </w:p>
    <w:p w14:paraId="06F4971F" w14:textId="77777777" w:rsidR="005823C3" w:rsidRDefault="003A417A" w:rsidP="005823C3">
      <w:pPr>
        <w:pStyle w:val="Poetry"/>
      </w:pPr>
      <w:r w:rsidRPr="005823C3">
        <w:t xml:space="preserve">And rent the sheets; the raging billows rise, </w:t>
      </w:r>
    </w:p>
    <w:p w14:paraId="363F56E9" w14:textId="2F3E5FF9" w:rsidR="003A417A" w:rsidRPr="005823C3" w:rsidRDefault="003A417A" w:rsidP="005823C3">
      <w:pPr>
        <w:pStyle w:val="Poetry"/>
      </w:pPr>
      <w:r w:rsidRPr="005823C3">
        <w:t>And mount the tossing vessels to the skies:</w:t>
      </w:r>
    </w:p>
    <w:p w14:paraId="78FC8793" w14:textId="05593866" w:rsidR="003A417A" w:rsidRPr="005823C3" w:rsidRDefault="003A417A" w:rsidP="005823C3">
      <w:pPr>
        <w:pStyle w:val="Poetry"/>
      </w:pPr>
      <w:r w:rsidRPr="005823C3">
        <w:t xml:space="preserve">Nor can the shiv’ring oars sustain the </w:t>
      </w:r>
      <w:proofErr w:type="gramStart"/>
      <w:r w:rsidRPr="005823C3">
        <w:t>blow;</w:t>
      </w:r>
      <w:proofErr w:type="gramEnd"/>
    </w:p>
    <w:p w14:paraId="724FD726" w14:textId="77777777" w:rsidR="005823C3" w:rsidRDefault="003A417A" w:rsidP="005823C3">
      <w:pPr>
        <w:pStyle w:val="Poetry"/>
      </w:pPr>
      <w:r w:rsidRPr="005823C3">
        <w:t xml:space="preserve">The galley gives her side, and turns her </w:t>
      </w:r>
      <w:proofErr w:type="gramStart"/>
      <w:r w:rsidRPr="005823C3">
        <w:t>prow;</w:t>
      </w:r>
      <w:proofErr w:type="gramEnd"/>
      <w:r w:rsidRPr="005823C3">
        <w:t xml:space="preserve"> </w:t>
      </w:r>
    </w:p>
    <w:p w14:paraId="508C700B" w14:textId="77777777" w:rsidR="005823C3" w:rsidRDefault="003A417A" w:rsidP="005823C3">
      <w:pPr>
        <w:pStyle w:val="Poetry"/>
      </w:pPr>
      <w:r w:rsidRPr="005823C3">
        <w:t xml:space="preserve">While those astern, descending down the steep, </w:t>
      </w:r>
    </w:p>
    <w:p w14:paraId="0AEA093E" w14:textId="7BFDBEC4" w:rsidR="003A417A" w:rsidRPr="005823C3" w:rsidRDefault="003A417A" w:rsidP="005823C3">
      <w:pPr>
        <w:pStyle w:val="Poetry"/>
      </w:pPr>
      <w:r w:rsidRPr="005823C3">
        <w:t>Thro’ gaping waves behold the boiling deep.</w:t>
      </w:r>
    </w:p>
    <w:p w14:paraId="4F71464C" w14:textId="77777777" w:rsidR="003A417A" w:rsidRPr="005823C3" w:rsidRDefault="003A417A" w:rsidP="005823C3">
      <w:pPr>
        <w:pStyle w:val="Poetry"/>
      </w:pPr>
      <w:r w:rsidRPr="005823C3">
        <w:t>Three ships were hurried by the southern blast,</w:t>
      </w:r>
    </w:p>
    <w:p w14:paraId="47A2A2FB" w14:textId="3143B735" w:rsidR="003A417A" w:rsidRPr="005823C3" w:rsidRDefault="003A417A" w:rsidP="005823C3">
      <w:pPr>
        <w:pStyle w:val="Poetry"/>
      </w:pPr>
      <w:r w:rsidRPr="005823C3">
        <w:t>And on the secret shelves with fury cast.</w:t>
      </w:r>
    </w:p>
    <w:p w14:paraId="45535B10" w14:textId="77777777" w:rsidR="003A417A" w:rsidRPr="005823C3" w:rsidRDefault="003A417A" w:rsidP="005823C3">
      <w:pPr>
        <w:pStyle w:val="Poetry"/>
      </w:pPr>
      <w:r w:rsidRPr="005823C3">
        <w:t>Those hidden rocks th’ Ausonian sailors knew:</w:t>
      </w:r>
    </w:p>
    <w:p w14:paraId="38DE483E" w14:textId="77777777" w:rsidR="005823C3" w:rsidRDefault="003A417A" w:rsidP="005823C3">
      <w:pPr>
        <w:pStyle w:val="Poetry"/>
      </w:pPr>
      <w:r w:rsidRPr="005823C3">
        <w:t xml:space="preserve">They call’d them Altars, when they rose in view, </w:t>
      </w:r>
    </w:p>
    <w:p w14:paraId="33A56F0C" w14:textId="77777777" w:rsidR="005823C3" w:rsidRDefault="003A417A" w:rsidP="005823C3">
      <w:pPr>
        <w:pStyle w:val="Poetry"/>
      </w:pPr>
      <w:r w:rsidRPr="005823C3">
        <w:t xml:space="preserve">And show’d their spacious backs above the flood. </w:t>
      </w:r>
    </w:p>
    <w:p w14:paraId="29D95386" w14:textId="4286422C" w:rsidR="003A417A" w:rsidRPr="005823C3" w:rsidRDefault="003A417A" w:rsidP="005823C3">
      <w:pPr>
        <w:pStyle w:val="Poetry"/>
      </w:pPr>
      <w:r w:rsidRPr="005823C3">
        <w:t>Three more fierce Eurus, in his angry mood,</w:t>
      </w:r>
    </w:p>
    <w:p w14:paraId="116605F0" w14:textId="21A767D4" w:rsidR="003A417A" w:rsidRPr="005823C3" w:rsidRDefault="003A417A" w:rsidP="005823C3">
      <w:pPr>
        <w:pStyle w:val="Poetry"/>
      </w:pPr>
      <w:r w:rsidRPr="005823C3">
        <w:t>Dash’d on the shallows of the moving sand,</w:t>
      </w:r>
    </w:p>
    <w:p w14:paraId="73B1467D" w14:textId="77777777" w:rsidR="005823C3" w:rsidRDefault="003A417A" w:rsidP="005823C3">
      <w:pPr>
        <w:pStyle w:val="Poetry"/>
      </w:pPr>
      <w:r w:rsidRPr="005823C3">
        <w:t xml:space="preserve">And in mid ocean left them moor’d aland. </w:t>
      </w:r>
    </w:p>
    <w:p w14:paraId="1D033582" w14:textId="77777777" w:rsidR="005823C3" w:rsidRDefault="003A417A" w:rsidP="005823C3">
      <w:pPr>
        <w:pStyle w:val="Poetry"/>
      </w:pPr>
      <w:r w:rsidRPr="005823C3">
        <w:t xml:space="preserve">Orontes’ bark, that bore the Lycian crew, </w:t>
      </w:r>
    </w:p>
    <w:p w14:paraId="11FE7BE4" w14:textId="72EA2E68" w:rsidR="003A417A" w:rsidRPr="005823C3" w:rsidRDefault="003A417A" w:rsidP="005823C3">
      <w:pPr>
        <w:pStyle w:val="Poetry"/>
      </w:pPr>
      <w:r w:rsidRPr="005823C3">
        <w:lastRenderedPageBreak/>
        <w:t>(A horrid sight!) ev’n in the hero’s view,</w:t>
      </w:r>
    </w:p>
    <w:p w14:paraId="6AE39A0A" w14:textId="77777777" w:rsidR="003A417A" w:rsidRPr="005823C3" w:rsidRDefault="003A417A" w:rsidP="005823C3">
      <w:pPr>
        <w:pStyle w:val="Poetry"/>
      </w:pPr>
      <w:r w:rsidRPr="005823C3">
        <w:t>From stem to stern by waves was overborne:</w:t>
      </w:r>
    </w:p>
    <w:p w14:paraId="38996506" w14:textId="7FE7A902" w:rsidR="003A417A" w:rsidRPr="005823C3" w:rsidRDefault="003A417A" w:rsidP="005823C3">
      <w:pPr>
        <w:pStyle w:val="Poetry"/>
      </w:pPr>
      <w:r w:rsidRPr="005823C3">
        <w:t>The trembling pilot, from his rudder torn,</w:t>
      </w:r>
    </w:p>
    <w:p w14:paraId="732C9242" w14:textId="77777777" w:rsidR="005823C3" w:rsidRDefault="003A417A" w:rsidP="005823C3">
      <w:pPr>
        <w:pStyle w:val="Poetry"/>
      </w:pPr>
      <w:r w:rsidRPr="005823C3">
        <w:t xml:space="preserve">Was headlong hurl’d; thrice round the ship was toss’d, </w:t>
      </w:r>
    </w:p>
    <w:p w14:paraId="6FC56687" w14:textId="754BACAE" w:rsidR="003A417A" w:rsidRPr="005823C3" w:rsidRDefault="003A417A" w:rsidP="005823C3">
      <w:pPr>
        <w:pStyle w:val="Poetry"/>
      </w:pPr>
      <w:r w:rsidRPr="005823C3">
        <w:t xml:space="preserve">Then bulg’d at once, and in the deep was </w:t>
      </w:r>
      <w:proofErr w:type="gramStart"/>
      <w:r w:rsidRPr="005823C3">
        <w:t>lost;</w:t>
      </w:r>
      <w:proofErr w:type="gramEnd"/>
    </w:p>
    <w:p w14:paraId="1A3F00E5" w14:textId="77777777" w:rsidR="005823C3" w:rsidRDefault="003A417A" w:rsidP="005823C3">
      <w:pPr>
        <w:pStyle w:val="Poetry"/>
      </w:pPr>
      <w:r w:rsidRPr="005823C3">
        <w:t xml:space="preserve">And here and there above the waves were seen </w:t>
      </w:r>
    </w:p>
    <w:p w14:paraId="02FB3099" w14:textId="0FF3E258" w:rsidR="003A417A" w:rsidRPr="005823C3" w:rsidRDefault="003A417A" w:rsidP="005823C3">
      <w:pPr>
        <w:pStyle w:val="Poetry"/>
      </w:pPr>
      <w:r w:rsidRPr="005823C3">
        <w:t>Arms, pictures, precious goods, and floating men.</w:t>
      </w:r>
    </w:p>
    <w:p w14:paraId="79841241" w14:textId="2DE3A99D" w:rsidR="003A417A" w:rsidRPr="005823C3" w:rsidRDefault="003A417A" w:rsidP="005823C3">
      <w:pPr>
        <w:pStyle w:val="Poetry"/>
      </w:pPr>
      <w:r w:rsidRPr="005823C3">
        <w:t>The stoutest vessel to the storm gave way,</w:t>
      </w:r>
    </w:p>
    <w:p w14:paraId="0F273FB1" w14:textId="77777777" w:rsidR="005823C3" w:rsidRDefault="003A417A" w:rsidP="005823C3">
      <w:pPr>
        <w:pStyle w:val="Poetry"/>
      </w:pPr>
      <w:r w:rsidRPr="005823C3">
        <w:t xml:space="preserve">And suck’d thro’ loosen’d planks the rushing sea. </w:t>
      </w:r>
    </w:p>
    <w:p w14:paraId="5ABD3C0E" w14:textId="11EEBF22" w:rsidR="003A417A" w:rsidRPr="005823C3" w:rsidRDefault="003A417A" w:rsidP="005823C3">
      <w:pPr>
        <w:pStyle w:val="Poetry"/>
      </w:pPr>
      <w:r w:rsidRPr="005823C3">
        <w:t>Ilioneus was her chief: Alethes old,</w:t>
      </w:r>
    </w:p>
    <w:p w14:paraId="28B5B9FB" w14:textId="77777777" w:rsidR="003A417A" w:rsidRPr="005823C3" w:rsidRDefault="003A417A" w:rsidP="005823C3">
      <w:pPr>
        <w:pStyle w:val="Poetry"/>
      </w:pPr>
      <w:r w:rsidRPr="005823C3">
        <w:t>Achates faithful, Abas young and bold,</w:t>
      </w:r>
    </w:p>
    <w:p w14:paraId="5EACA44E" w14:textId="77777777" w:rsidR="003A417A" w:rsidRPr="005823C3" w:rsidRDefault="003A417A" w:rsidP="005823C3">
      <w:pPr>
        <w:pStyle w:val="Poetry"/>
      </w:pPr>
      <w:r w:rsidRPr="005823C3">
        <w:t>Endur’d not less; their ships, with gaping seams,</w:t>
      </w:r>
    </w:p>
    <w:p w14:paraId="2028212D" w14:textId="518BA100" w:rsidR="003A417A" w:rsidRDefault="003A417A" w:rsidP="005823C3">
      <w:pPr>
        <w:pStyle w:val="Poetry"/>
      </w:pPr>
      <w:r w:rsidRPr="005823C3">
        <w:t>Admit the deluge of the briny streams.</w:t>
      </w:r>
    </w:p>
    <w:p w14:paraId="74AC5E1B" w14:textId="77777777" w:rsidR="005823C3" w:rsidRPr="005823C3" w:rsidRDefault="005823C3" w:rsidP="005823C3">
      <w:pPr>
        <w:pStyle w:val="Poetry"/>
      </w:pPr>
    </w:p>
    <w:p w14:paraId="73589626" w14:textId="77777777" w:rsidR="005823C3" w:rsidRDefault="003A417A" w:rsidP="005823C3">
      <w:pPr>
        <w:pStyle w:val="Poetry"/>
      </w:pPr>
      <w:r w:rsidRPr="005823C3">
        <w:t xml:space="preserve">Meantime imperial Neptune heard the sound </w:t>
      </w:r>
    </w:p>
    <w:p w14:paraId="3E8D70D9" w14:textId="13A31B3C" w:rsidR="003A417A" w:rsidRPr="005823C3" w:rsidRDefault="003A417A" w:rsidP="005823C3">
      <w:pPr>
        <w:pStyle w:val="Poetry"/>
      </w:pPr>
      <w:r w:rsidRPr="005823C3">
        <w:t>Of raging billows breaking on the ground.</w:t>
      </w:r>
    </w:p>
    <w:p w14:paraId="178FBA10" w14:textId="77777777" w:rsidR="005823C3" w:rsidRDefault="003A417A" w:rsidP="005823C3">
      <w:pPr>
        <w:pStyle w:val="Poetry"/>
      </w:pPr>
      <w:r w:rsidRPr="005823C3">
        <w:t xml:space="preserve">Displeas’d, and fearing for his wat’ry reign, </w:t>
      </w:r>
    </w:p>
    <w:p w14:paraId="532F02D5" w14:textId="28852957" w:rsidR="003A417A" w:rsidRPr="005823C3" w:rsidRDefault="003A417A" w:rsidP="005823C3">
      <w:pPr>
        <w:pStyle w:val="Poetry"/>
      </w:pPr>
      <w:r w:rsidRPr="005823C3">
        <w:t>He rear’d his awful head above the main,</w:t>
      </w:r>
    </w:p>
    <w:p w14:paraId="4D8C8297" w14:textId="34FE2ACB" w:rsidR="003A417A" w:rsidRPr="005823C3" w:rsidRDefault="003A417A" w:rsidP="005823C3">
      <w:pPr>
        <w:pStyle w:val="Poetry"/>
      </w:pPr>
      <w:r w:rsidRPr="005823C3">
        <w:t>Serene in majesty; then roll’d his eyes</w:t>
      </w:r>
    </w:p>
    <w:p w14:paraId="7AB06DEC" w14:textId="77777777" w:rsidR="005823C3" w:rsidRDefault="003A417A" w:rsidP="005823C3">
      <w:pPr>
        <w:pStyle w:val="Poetry"/>
      </w:pPr>
      <w:r w:rsidRPr="005823C3">
        <w:t xml:space="preserve">Around the space of earth, and seas, and skies. </w:t>
      </w:r>
    </w:p>
    <w:p w14:paraId="227AB333" w14:textId="15BC7A67" w:rsidR="003A417A" w:rsidRPr="005823C3" w:rsidRDefault="003A417A" w:rsidP="005823C3">
      <w:pPr>
        <w:pStyle w:val="Poetry"/>
      </w:pPr>
      <w:r w:rsidRPr="005823C3">
        <w:t>He saw the Trojan fleet dispers’d, distress’d,</w:t>
      </w:r>
    </w:p>
    <w:p w14:paraId="10F3EDEC" w14:textId="77777777" w:rsidR="005823C3" w:rsidRDefault="003A417A" w:rsidP="005823C3">
      <w:pPr>
        <w:pStyle w:val="Poetry"/>
      </w:pPr>
      <w:r w:rsidRPr="005823C3">
        <w:t xml:space="preserve">By stormy winds and wintry heav’n oppress’d. </w:t>
      </w:r>
    </w:p>
    <w:p w14:paraId="583964EC" w14:textId="5D75F2E4" w:rsidR="003A417A" w:rsidRPr="005823C3" w:rsidRDefault="003A417A" w:rsidP="005823C3">
      <w:pPr>
        <w:pStyle w:val="Poetry"/>
      </w:pPr>
      <w:r w:rsidRPr="005823C3">
        <w:t>Full well the god his sister’s envy knew,</w:t>
      </w:r>
    </w:p>
    <w:p w14:paraId="2CE190D2" w14:textId="0D1B6B7D" w:rsidR="003A417A" w:rsidRPr="005823C3" w:rsidRDefault="003A417A" w:rsidP="005823C3">
      <w:pPr>
        <w:pStyle w:val="Poetry"/>
      </w:pPr>
      <w:r w:rsidRPr="005823C3">
        <w:t>And what her aims and what her arts pursue.</w:t>
      </w:r>
    </w:p>
    <w:p w14:paraId="7CE41599" w14:textId="77777777" w:rsidR="005823C3" w:rsidRDefault="003A417A" w:rsidP="005823C3">
      <w:pPr>
        <w:pStyle w:val="Poetry"/>
      </w:pPr>
      <w:r w:rsidRPr="005823C3">
        <w:t xml:space="preserve">He summon’d Eurus and the western blast, </w:t>
      </w:r>
    </w:p>
    <w:p w14:paraId="647D8F05" w14:textId="6FF74A23" w:rsidR="003A417A" w:rsidRPr="005823C3" w:rsidRDefault="003A417A" w:rsidP="005823C3">
      <w:pPr>
        <w:pStyle w:val="Poetry"/>
      </w:pPr>
      <w:r w:rsidRPr="005823C3">
        <w:t xml:space="preserve">And first an angry glance on both he </w:t>
      </w:r>
      <w:proofErr w:type="gramStart"/>
      <w:r w:rsidRPr="005823C3">
        <w:t>cast;</w:t>
      </w:r>
      <w:proofErr w:type="gramEnd"/>
    </w:p>
    <w:p w14:paraId="6C0C6EF8" w14:textId="77777777" w:rsidR="005823C3" w:rsidRDefault="003A417A" w:rsidP="005823C3">
      <w:pPr>
        <w:pStyle w:val="Poetry"/>
      </w:pPr>
      <w:r w:rsidRPr="005823C3">
        <w:t xml:space="preserve">Then thus rebuk’d: “Audacious winds! from whence </w:t>
      </w:r>
    </w:p>
    <w:p w14:paraId="3FE49EA3" w14:textId="551D9C92" w:rsidR="003A417A" w:rsidRPr="005823C3" w:rsidRDefault="003A417A" w:rsidP="005823C3">
      <w:pPr>
        <w:pStyle w:val="Poetry"/>
      </w:pPr>
      <w:r w:rsidRPr="005823C3">
        <w:t>This bold attempt, this rebel insolence?</w:t>
      </w:r>
    </w:p>
    <w:p w14:paraId="40A6BBAA" w14:textId="60E08306" w:rsidR="003A417A" w:rsidRPr="005823C3" w:rsidRDefault="003A417A" w:rsidP="005823C3">
      <w:pPr>
        <w:pStyle w:val="Poetry"/>
      </w:pPr>
      <w:r w:rsidRPr="005823C3">
        <w:t>Is it for you to ravage seas and land,</w:t>
      </w:r>
    </w:p>
    <w:p w14:paraId="577A4A8A" w14:textId="77777777" w:rsidR="003A417A" w:rsidRPr="005823C3" w:rsidRDefault="003A417A" w:rsidP="005823C3">
      <w:pPr>
        <w:pStyle w:val="Poetry"/>
      </w:pPr>
      <w:r w:rsidRPr="005823C3">
        <w:t>Unauthoriz’d by my supreme command?</w:t>
      </w:r>
    </w:p>
    <w:p w14:paraId="0792CC1B" w14:textId="77777777" w:rsidR="005823C3" w:rsidRDefault="003A417A" w:rsidP="005823C3">
      <w:pPr>
        <w:pStyle w:val="Poetry"/>
      </w:pPr>
      <w:r w:rsidRPr="005823C3">
        <w:t xml:space="preserve">To raise such mountains on the troubled </w:t>
      </w:r>
      <w:proofErr w:type="gramStart"/>
      <w:r w:rsidRPr="005823C3">
        <w:t>main?</w:t>
      </w:r>
      <w:proofErr w:type="gramEnd"/>
      <w:r w:rsidRPr="005823C3">
        <w:t xml:space="preserve"> </w:t>
      </w:r>
    </w:p>
    <w:p w14:paraId="098A6B8D" w14:textId="200F573F" w:rsidR="003A417A" w:rsidRPr="005823C3" w:rsidRDefault="003A417A" w:rsidP="005823C3">
      <w:pPr>
        <w:pStyle w:val="Poetry"/>
      </w:pPr>
      <w:r w:rsidRPr="005823C3">
        <w:t xml:space="preserve">Whom I but first ‘t is fit the billows to </w:t>
      </w:r>
      <w:proofErr w:type="gramStart"/>
      <w:r w:rsidRPr="005823C3">
        <w:t>restrain;</w:t>
      </w:r>
      <w:proofErr w:type="gramEnd"/>
    </w:p>
    <w:p w14:paraId="1E4CA46A" w14:textId="77777777" w:rsidR="003A417A" w:rsidRPr="005823C3" w:rsidRDefault="003A417A" w:rsidP="005823C3">
      <w:pPr>
        <w:pStyle w:val="Poetry"/>
      </w:pPr>
      <w:r w:rsidRPr="005823C3">
        <w:t>And then you shall be taught obedience to my reign.</w:t>
      </w:r>
    </w:p>
    <w:p w14:paraId="7D4C4614" w14:textId="130FF981" w:rsidR="003A417A" w:rsidRPr="005823C3" w:rsidRDefault="003A417A" w:rsidP="005823C3">
      <w:pPr>
        <w:pStyle w:val="Poetry"/>
      </w:pPr>
      <w:r w:rsidRPr="005823C3">
        <w:t>Hence! to your lord my royal mandate bear</w:t>
      </w:r>
    </w:p>
    <w:p w14:paraId="4448B65E" w14:textId="77777777" w:rsidR="005823C3" w:rsidRDefault="003A417A" w:rsidP="005823C3">
      <w:pPr>
        <w:pStyle w:val="Poetry"/>
      </w:pPr>
      <w:r w:rsidRPr="005823C3">
        <w:t xml:space="preserve">The realms of ocean and the fields of air </w:t>
      </w:r>
    </w:p>
    <w:p w14:paraId="722969B8" w14:textId="66E397F0" w:rsidR="003A417A" w:rsidRPr="005823C3" w:rsidRDefault="003A417A" w:rsidP="005823C3">
      <w:pPr>
        <w:pStyle w:val="Poetry"/>
      </w:pPr>
      <w:r w:rsidRPr="005823C3">
        <w:lastRenderedPageBreak/>
        <w:t>Are mine, not his. By fatal lot to me</w:t>
      </w:r>
    </w:p>
    <w:p w14:paraId="0812DE49" w14:textId="77777777" w:rsidR="005823C3" w:rsidRDefault="003A417A" w:rsidP="005823C3">
      <w:pPr>
        <w:pStyle w:val="Poetry"/>
      </w:pPr>
      <w:r w:rsidRPr="005823C3">
        <w:t xml:space="preserve">The liquid empire fell, and trident of the sea. </w:t>
      </w:r>
    </w:p>
    <w:p w14:paraId="39C9ACCF" w14:textId="3489085E" w:rsidR="003A417A" w:rsidRPr="005823C3" w:rsidRDefault="003A417A" w:rsidP="005823C3">
      <w:pPr>
        <w:pStyle w:val="Poetry"/>
      </w:pPr>
      <w:r w:rsidRPr="005823C3">
        <w:t>His pow’r to hollow caverns is confin’d:</w:t>
      </w:r>
    </w:p>
    <w:p w14:paraId="08F74982" w14:textId="2F841A3F" w:rsidR="003A417A" w:rsidRPr="005823C3" w:rsidRDefault="003A417A" w:rsidP="005823C3">
      <w:pPr>
        <w:pStyle w:val="Poetry"/>
      </w:pPr>
      <w:r w:rsidRPr="005823C3">
        <w:t>There let him reign, the jailer of the wind,</w:t>
      </w:r>
    </w:p>
    <w:p w14:paraId="7A67BCEC" w14:textId="77777777" w:rsidR="005823C3" w:rsidRDefault="003A417A" w:rsidP="005823C3">
      <w:pPr>
        <w:pStyle w:val="Poetry"/>
      </w:pPr>
      <w:r w:rsidRPr="005823C3">
        <w:t xml:space="preserve">With hoarse commands his breathing subjects call, </w:t>
      </w:r>
    </w:p>
    <w:p w14:paraId="11CBBE92" w14:textId="79EFAA5D" w:rsidR="003A417A" w:rsidRPr="005823C3" w:rsidRDefault="003A417A" w:rsidP="005823C3">
      <w:pPr>
        <w:pStyle w:val="Poetry"/>
      </w:pPr>
      <w:r w:rsidRPr="005823C3">
        <w:t>And boast and bluster in his empty hall.”</w:t>
      </w:r>
    </w:p>
    <w:p w14:paraId="20955981" w14:textId="77777777" w:rsidR="005823C3" w:rsidRDefault="003A417A" w:rsidP="005823C3">
      <w:pPr>
        <w:pStyle w:val="Poetry"/>
      </w:pPr>
      <w:r w:rsidRPr="005823C3">
        <w:t xml:space="preserve">He spoke; and, while he spoke, he smooth’d the sea, </w:t>
      </w:r>
    </w:p>
    <w:p w14:paraId="505A9F4F" w14:textId="78C7B5C6" w:rsidR="003A417A" w:rsidRPr="005823C3" w:rsidRDefault="003A417A" w:rsidP="005823C3">
      <w:pPr>
        <w:pStyle w:val="Poetry"/>
      </w:pPr>
      <w:r w:rsidRPr="005823C3">
        <w:t>Dispell’d the darkness, and restor’d the day.</w:t>
      </w:r>
    </w:p>
    <w:p w14:paraId="492D6814" w14:textId="00EE333D" w:rsidR="003A417A" w:rsidRDefault="003A417A" w:rsidP="005823C3">
      <w:pPr>
        <w:pStyle w:val="Poetry"/>
      </w:pPr>
      <w:r w:rsidRPr="005823C3">
        <w:t>Cymothoe, Triton, and the sea-green train</w:t>
      </w:r>
    </w:p>
    <w:p w14:paraId="523B7571" w14:textId="77777777" w:rsidR="005823C3" w:rsidRDefault="003A417A" w:rsidP="005823C3">
      <w:pPr>
        <w:pStyle w:val="Poetry"/>
      </w:pPr>
      <w:r w:rsidRPr="005823C3">
        <w:t xml:space="preserve">Of beauteous nymphs, the daughters of the main, </w:t>
      </w:r>
    </w:p>
    <w:p w14:paraId="6DFEAB38" w14:textId="4D30550B" w:rsidR="003A417A" w:rsidRPr="005823C3" w:rsidRDefault="003A417A" w:rsidP="005823C3">
      <w:pPr>
        <w:pStyle w:val="Poetry"/>
      </w:pPr>
      <w:r w:rsidRPr="005823C3">
        <w:t>Clear from the rocks the vessels with their hands:</w:t>
      </w:r>
    </w:p>
    <w:p w14:paraId="5DFB6905" w14:textId="77777777" w:rsidR="003A417A" w:rsidRPr="005823C3" w:rsidRDefault="003A417A" w:rsidP="005823C3">
      <w:pPr>
        <w:pStyle w:val="Poetry"/>
      </w:pPr>
      <w:r w:rsidRPr="005823C3">
        <w:t>The god himself with ready trident stands,</w:t>
      </w:r>
    </w:p>
    <w:p w14:paraId="10F8D164" w14:textId="77777777" w:rsidR="003A417A" w:rsidRPr="005823C3" w:rsidRDefault="003A417A" w:rsidP="005823C3">
      <w:pPr>
        <w:pStyle w:val="Poetry"/>
      </w:pPr>
      <w:r w:rsidRPr="005823C3">
        <w:t xml:space="preserve">And opes the deep, and spreads the moving </w:t>
      </w:r>
      <w:proofErr w:type="gramStart"/>
      <w:r w:rsidRPr="005823C3">
        <w:t>sands;</w:t>
      </w:r>
      <w:proofErr w:type="gramEnd"/>
    </w:p>
    <w:p w14:paraId="3485A45F" w14:textId="53E7C0E8" w:rsidR="003A417A" w:rsidRPr="005823C3" w:rsidRDefault="003A417A" w:rsidP="005823C3">
      <w:pPr>
        <w:pStyle w:val="Poetry"/>
      </w:pPr>
      <w:r w:rsidRPr="005823C3">
        <w:t xml:space="preserve">Then heaves them off the shoals. </w:t>
      </w:r>
      <w:proofErr w:type="gramStart"/>
      <w:r w:rsidRPr="005823C3">
        <w:t>Where’er</w:t>
      </w:r>
      <w:proofErr w:type="gramEnd"/>
      <w:r w:rsidRPr="005823C3">
        <w:t xml:space="preserve"> he guides</w:t>
      </w:r>
    </w:p>
    <w:p w14:paraId="45E3C44E" w14:textId="77777777" w:rsidR="005823C3" w:rsidRDefault="003A417A" w:rsidP="005823C3">
      <w:pPr>
        <w:pStyle w:val="Poetry"/>
      </w:pPr>
      <w:r w:rsidRPr="005823C3">
        <w:t xml:space="preserve">His finny coursers and in triumph rides, </w:t>
      </w:r>
    </w:p>
    <w:p w14:paraId="5BA94E84" w14:textId="77777777" w:rsidR="005823C3" w:rsidRDefault="003A417A" w:rsidP="005823C3">
      <w:pPr>
        <w:pStyle w:val="Poetry"/>
      </w:pPr>
      <w:r w:rsidRPr="005823C3">
        <w:t xml:space="preserve">The waves unruffle and the sea subsides. </w:t>
      </w:r>
    </w:p>
    <w:p w14:paraId="05FFAF73" w14:textId="4DEEC285" w:rsidR="003A417A" w:rsidRPr="005823C3" w:rsidRDefault="003A417A" w:rsidP="005823C3">
      <w:pPr>
        <w:pStyle w:val="Poetry"/>
      </w:pPr>
      <w:r w:rsidRPr="005823C3">
        <w:t>As, when in tumults rise th’ ignoble crowd,</w:t>
      </w:r>
    </w:p>
    <w:p w14:paraId="3CFA8793" w14:textId="77777777" w:rsidR="003A417A" w:rsidRPr="005823C3" w:rsidRDefault="003A417A" w:rsidP="005823C3">
      <w:pPr>
        <w:pStyle w:val="Poetry"/>
      </w:pPr>
      <w:r w:rsidRPr="005823C3">
        <w:t xml:space="preserve">Mad are their motions, and their tongues are </w:t>
      </w:r>
      <w:proofErr w:type="gramStart"/>
      <w:r w:rsidRPr="005823C3">
        <w:t>loud;</w:t>
      </w:r>
      <w:proofErr w:type="gramEnd"/>
    </w:p>
    <w:p w14:paraId="722FE01A" w14:textId="6DCC3950" w:rsidR="003A417A" w:rsidRPr="005823C3" w:rsidRDefault="003A417A" w:rsidP="005823C3">
      <w:pPr>
        <w:pStyle w:val="Poetry"/>
      </w:pPr>
      <w:r w:rsidRPr="005823C3">
        <w:t>And stones and brands in rattling volleys fly,</w:t>
      </w:r>
    </w:p>
    <w:p w14:paraId="31B52D26" w14:textId="77777777" w:rsidR="003A417A" w:rsidRPr="005823C3" w:rsidRDefault="003A417A" w:rsidP="005823C3">
      <w:pPr>
        <w:pStyle w:val="Poetry"/>
      </w:pPr>
      <w:r w:rsidRPr="005823C3">
        <w:t>And all the rustic arms that fury can supply:</w:t>
      </w:r>
    </w:p>
    <w:p w14:paraId="26894188" w14:textId="77777777" w:rsidR="005823C3" w:rsidRDefault="003A417A" w:rsidP="005823C3">
      <w:pPr>
        <w:pStyle w:val="Poetry"/>
      </w:pPr>
      <w:r w:rsidRPr="005823C3">
        <w:t xml:space="preserve">If then some grave and pious man appear, </w:t>
      </w:r>
    </w:p>
    <w:p w14:paraId="0E91CD45" w14:textId="4EBF9378" w:rsidR="003A417A" w:rsidRPr="005823C3" w:rsidRDefault="003A417A" w:rsidP="005823C3">
      <w:pPr>
        <w:pStyle w:val="Poetry"/>
      </w:pPr>
      <w:r w:rsidRPr="005823C3">
        <w:t xml:space="preserve">They hush their noise, and lend a list’ning </w:t>
      </w:r>
      <w:proofErr w:type="gramStart"/>
      <w:r w:rsidRPr="005823C3">
        <w:t>ear;</w:t>
      </w:r>
      <w:proofErr w:type="gramEnd"/>
    </w:p>
    <w:p w14:paraId="0A7C87F7" w14:textId="77777777" w:rsidR="003A417A" w:rsidRPr="005823C3" w:rsidRDefault="003A417A" w:rsidP="005823C3">
      <w:pPr>
        <w:pStyle w:val="Poetry"/>
      </w:pPr>
      <w:r w:rsidRPr="005823C3">
        <w:t>He soothes with sober words their angry mood,</w:t>
      </w:r>
    </w:p>
    <w:p w14:paraId="6678D589" w14:textId="3DCB635B" w:rsidR="003A417A" w:rsidRPr="005823C3" w:rsidRDefault="003A417A" w:rsidP="005823C3">
      <w:pPr>
        <w:pStyle w:val="Poetry"/>
      </w:pPr>
      <w:r w:rsidRPr="005823C3">
        <w:t>And quenches their innate desire of blood:</w:t>
      </w:r>
    </w:p>
    <w:p w14:paraId="6D14E3AE" w14:textId="77777777" w:rsidR="005823C3" w:rsidRDefault="003A417A" w:rsidP="005823C3">
      <w:pPr>
        <w:pStyle w:val="Poetry"/>
      </w:pPr>
      <w:r w:rsidRPr="005823C3">
        <w:t xml:space="preserve">So, when the Father of the Flood appears, </w:t>
      </w:r>
    </w:p>
    <w:p w14:paraId="30A292E9" w14:textId="77777777" w:rsidR="005823C3" w:rsidRDefault="003A417A" w:rsidP="005823C3">
      <w:pPr>
        <w:pStyle w:val="Poetry"/>
      </w:pPr>
      <w:r w:rsidRPr="005823C3">
        <w:t xml:space="preserve">And o’er the seas his sov’reign trident rears, </w:t>
      </w:r>
    </w:p>
    <w:p w14:paraId="368756A4" w14:textId="77777777" w:rsidR="005823C3" w:rsidRDefault="003A417A" w:rsidP="005823C3">
      <w:pPr>
        <w:pStyle w:val="Poetry"/>
      </w:pPr>
      <w:r w:rsidRPr="005823C3">
        <w:t xml:space="preserve">Their fury falls: he skims the liquid plains, </w:t>
      </w:r>
    </w:p>
    <w:p w14:paraId="44A4DB8F" w14:textId="67EAD201" w:rsidR="003A417A" w:rsidRPr="005823C3" w:rsidRDefault="003A417A" w:rsidP="005823C3">
      <w:pPr>
        <w:pStyle w:val="Poetry"/>
      </w:pPr>
      <w:r w:rsidRPr="005823C3">
        <w:t>High on his chariot, and, with loosen’d reins,</w:t>
      </w:r>
    </w:p>
    <w:p w14:paraId="0387E148" w14:textId="206E81DF" w:rsidR="003A417A" w:rsidRPr="005823C3" w:rsidRDefault="003A417A" w:rsidP="005823C3">
      <w:pPr>
        <w:pStyle w:val="Poetry"/>
      </w:pPr>
      <w:r w:rsidRPr="005823C3">
        <w:t>Majestic moves along, and awful peace maintains.</w:t>
      </w:r>
    </w:p>
    <w:p w14:paraId="0EDA42F4" w14:textId="77777777" w:rsidR="003A417A" w:rsidRPr="005823C3" w:rsidRDefault="003A417A" w:rsidP="005823C3">
      <w:pPr>
        <w:pStyle w:val="Poetry"/>
      </w:pPr>
      <w:r w:rsidRPr="005823C3">
        <w:t>The weary Trojans ply their shatter’d oars</w:t>
      </w:r>
    </w:p>
    <w:p w14:paraId="66473C2B" w14:textId="77777777" w:rsidR="003A417A" w:rsidRPr="005823C3" w:rsidRDefault="003A417A" w:rsidP="005823C3">
      <w:pPr>
        <w:pStyle w:val="Poetry"/>
      </w:pPr>
      <w:r w:rsidRPr="005823C3">
        <w:t xml:space="preserve">To nearest </w:t>
      </w:r>
      <w:proofErr w:type="gramStart"/>
      <w:r w:rsidRPr="005823C3">
        <w:t>land, and</w:t>
      </w:r>
      <w:proofErr w:type="gramEnd"/>
      <w:r w:rsidRPr="005823C3">
        <w:t xml:space="preserve"> make the Libyan shores.</w:t>
      </w:r>
    </w:p>
    <w:p w14:paraId="1FE16A3D" w14:textId="77777777" w:rsidR="005823C3" w:rsidRDefault="005823C3" w:rsidP="005823C3">
      <w:pPr>
        <w:pStyle w:val="Poetry"/>
      </w:pPr>
    </w:p>
    <w:p w14:paraId="55DC19EF" w14:textId="4A7905D4" w:rsidR="003A417A" w:rsidRPr="005823C3" w:rsidRDefault="003A417A" w:rsidP="005823C3">
      <w:pPr>
        <w:pStyle w:val="Poetry"/>
      </w:pPr>
      <w:r w:rsidRPr="005823C3">
        <w:t>Within a long recess there lies a bay:</w:t>
      </w:r>
    </w:p>
    <w:p w14:paraId="77DBB745" w14:textId="77777777" w:rsidR="003A417A" w:rsidRPr="005823C3" w:rsidRDefault="003A417A" w:rsidP="005823C3">
      <w:pPr>
        <w:pStyle w:val="Poetry"/>
      </w:pPr>
      <w:r w:rsidRPr="005823C3">
        <w:t>An island shades it from the rolling sea,</w:t>
      </w:r>
    </w:p>
    <w:p w14:paraId="4312BCEA" w14:textId="5B22A4D1" w:rsidR="003A417A" w:rsidRPr="005823C3" w:rsidRDefault="003A417A" w:rsidP="005823C3">
      <w:pPr>
        <w:pStyle w:val="Poetry"/>
      </w:pPr>
      <w:r w:rsidRPr="005823C3">
        <w:t xml:space="preserve">And forms a port secure for ships to </w:t>
      </w:r>
      <w:proofErr w:type="gramStart"/>
      <w:r w:rsidRPr="005823C3">
        <w:t>ride;</w:t>
      </w:r>
      <w:proofErr w:type="gramEnd"/>
    </w:p>
    <w:p w14:paraId="056B990D" w14:textId="77777777" w:rsidR="005823C3" w:rsidRDefault="003A417A" w:rsidP="005823C3">
      <w:pPr>
        <w:pStyle w:val="Poetry"/>
      </w:pPr>
      <w:r w:rsidRPr="005823C3">
        <w:lastRenderedPageBreak/>
        <w:t xml:space="preserve">Broke by the jutting land, on either side, </w:t>
      </w:r>
    </w:p>
    <w:p w14:paraId="761E9251" w14:textId="77777777" w:rsidR="005823C3" w:rsidRDefault="003A417A" w:rsidP="005823C3">
      <w:pPr>
        <w:pStyle w:val="Poetry"/>
      </w:pPr>
      <w:r w:rsidRPr="005823C3">
        <w:t xml:space="preserve">In double streams the briny waters glide. </w:t>
      </w:r>
    </w:p>
    <w:p w14:paraId="6843F946" w14:textId="77777777" w:rsidR="005823C3" w:rsidRDefault="003A417A" w:rsidP="005823C3">
      <w:pPr>
        <w:pStyle w:val="Poetry"/>
      </w:pPr>
      <w:r w:rsidRPr="005823C3">
        <w:t xml:space="preserve">Betwixt two rows of rocks a sylvan scene </w:t>
      </w:r>
    </w:p>
    <w:p w14:paraId="40E637BF" w14:textId="0DE012F5" w:rsidR="003A417A" w:rsidRPr="005823C3" w:rsidRDefault="003A417A" w:rsidP="005823C3">
      <w:pPr>
        <w:pStyle w:val="Poetry"/>
      </w:pPr>
      <w:r w:rsidRPr="005823C3">
        <w:t>Appears above, and groves for ever green:</w:t>
      </w:r>
    </w:p>
    <w:p w14:paraId="5AF572F3" w14:textId="14423BBC" w:rsidR="003A417A" w:rsidRPr="005823C3" w:rsidRDefault="003A417A" w:rsidP="005823C3">
      <w:pPr>
        <w:pStyle w:val="Poetry"/>
      </w:pPr>
      <w:r w:rsidRPr="005823C3">
        <w:t>A grot is form’d beneath, with mossy seats,</w:t>
      </w:r>
    </w:p>
    <w:p w14:paraId="5E30E224" w14:textId="77777777" w:rsidR="005823C3" w:rsidRDefault="003A417A" w:rsidP="005823C3">
      <w:pPr>
        <w:pStyle w:val="Poetry"/>
      </w:pPr>
      <w:r w:rsidRPr="005823C3">
        <w:t xml:space="preserve">To rest the </w:t>
      </w:r>
      <w:proofErr w:type="gramStart"/>
      <w:r w:rsidRPr="005823C3">
        <w:t>Nereids, and</w:t>
      </w:r>
      <w:proofErr w:type="gramEnd"/>
      <w:r w:rsidRPr="005823C3">
        <w:t xml:space="preserve"> exclude the heats. </w:t>
      </w:r>
    </w:p>
    <w:p w14:paraId="1547C8F2" w14:textId="4BFA58E3" w:rsidR="003A417A" w:rsidRPr="005823C3" w:rsidRDefault="003A417A" w:rsidP="005823C3">
      <w:pPr>
        <w:pStyle w:val="Poetry"/>
      </w:pPr>
      <w:r w:rsidRPr="005823C3">
        <w:t>Down thro’ the crannies of the living walls</w:t>
      </w:r>
    </w:p>
    <w:p w14:paraId="7DF49845" w14:textId="77777777" w:rsidR="003A417A" w:rsidRPr="005823C3" w:rsidRDefault="003A417A" w:rsidP="005823C3">
      <w:pPr>
        <w:pStyle w:val="Poetry"/>
      </w:pPr>
      <w:r w:rsidRPr="005823C3">
        <w:t>The crystal streams descend in murm’ring falls:</w:t>
      </w:r>
    </w:p>
    <w:p w14:paraId="2B827D4A" w14:textId="77777777" w:rsidR="003A417A" w:rsidRPr="005823C3" w:rsidRDefault="003A417A" w:rsidP="005823C3">
      <w:pPr>
        <w:pStyle w:val="Poetry"/>
      </w:pPr>
      <w:r w:rsidRPr="005823C3">
        <w:t>No haulsers need to bind the vessels here,</w:t>
      </w:r>
    </w:p>
    <w:p w14:paraId="480D3ADA" w14:textId="047192AF" w:rsidR="003A417A" w:rsidRPr="005823C3" w:rsidRDefault="003A417A" w:rsidP="005823C3">
      <w:pPr>
        <w:pStyle w:val="Poetry"/>
      </w:pPr>
      <w:r w:rsidRPr="005823C3">
        <w:t>Nor bearded anchors; for no storms they fear.</w:t>
      </w:r>
    </w:p>
    <w:p w14:paraId="020BEE45" w14:textId="77777777" w:rsidR="005823C3" w:rsidRDefault="003A417A" w:rsidP="005823C3">
      <w:pPr>
        <w:pStyle w:val="Poetry"/>
      </w:pPr>
      <w:r w:rsidRPr="005823C3">
        <w:t xml:space="preserve">Sev’n ships within this happy harbor meet, </w:t>
      </w:r>
    </w:p>
    <w:p w14:paraId="3E979529" w14:textId="1414EE70" w:rsidR="003A417A" w:rsidRPr="005823C3" w:rsidRDefault="003A417A" w:rsidP="005823C3">
      <w:pPr>
        <w:pStyle w:val="Poetry"/>
      </w:pPr>
      <w:r w:rsidRPr="005823C3">
        <w:t>The thin remainders of the scatter’d fleet.</w:t>
      </w:r>
    </w:p>
    <w:p w14:paraId="5C072F89" w14:textId="77777777" w:rsidR="005823C3" w:rsidRDefault="003A417A" w:rsidP="005823C3">
      <w:pPr>
        <w:pStyle w:val="Poetry"/>
      </w:pPr>
      <w:r w:rsidRPr="005823C3">
        <w:t xml:space="preserve">The Trojans, worn with toils, and spent with woes, </w:t>
      </w:r>
    </w:p>
    <w:p w14:paraId="5842292C" w14:textId="1EC08DA8" w:rsidR="003A417A" w:rsidRPr="005823C3" w:rsidRDefault="003A417A" w:rsidP="005823C3">
      <w:pPr>
        <w:pStyle w:val="Poetry"/>
      </w:pPr>
      <w:r w:rsidRPr="005823C3">
        <w:t xml:space="preserve">Leap on the welcome </w:t>
      </w:r>
      <w:proofErr w:type="gramStart"/>
      <w:r w:rsidRPr="005823C3">
        <w:t>land, and</w:t>
      </w:r>
      <w:proofErr w:type="gramEnd"/>
      <w:r w:rsidRPr="005823C3">
        <w:t xml:space="preserve"> seek their wish’d repose.</w:t>
      </w:r>
    </w:p>
    <w:p w14:paraId="723F0FA0" w14:textId="77777777" w:rsidR="005823C3" w:rsidRDefault="005823C3" w:rsidP="005823C3">
      <w:pPr>
        <w:pStyle w:val="Poetry"/>
      </w:pPr>
    </w:p>
    <w:p w14:paraId="7D3270AC" w14:textId="37592722" w:rsidR="003A417A" w:rsidRPr="005823C3" w:rsidRDefault="003A417A" w:rsidP="005823C3">
      <w:pPr>
        <w:pStyle w:val="Poetry"/>
      </w:pPr>
      <w:r w:rsidRPr="005823C3">
        <w:t>First, good Achates, with repeated strokes</w:t>
      </w:r>
    </w:p>
    <w:p w14:paraId="131961B6" w14:textId="77777777" w:rsidR="003A417A" w:rsidRPr="005823C3" w:rsidRDefault="003A417A" w:rsidP="005823C3">
      <w:pPr>
        <w:pStyle w:val="Poetry"/>
      </w:pPr>
      <w:r w:rsidRPr="005823C3">
        <w:t>Of clashing flints, their hidden fire provokes:</w:t>
      </w:r>
    </w:p>
    <w:p w14:paraId="66B5C736" w14:textId="77777777" w:rsidR="005823C3" w:rsidRDefault="003A417A" w:rsidP="005823C3">
      <w:pPr>
        <w:pStyle w:val="Poetry"/>
      </w:pPr>
      <w:r w:rsidRPr="005823C3">
        <w:t xml:space="preserve">Short flame </w:t>
      </w:r>
      <w:proofErr w:type="gramStart"/>
      <w:r w:rsidRPr="005823C3">
        <w:t>succeeds;</w:t>
      </w:r>
      <w:proofErr w:type="gramEnd"/>
      <w:r w:rsidRPr="005823C3">
        <w:t xml:space="preserve"> a bed of wither’d leaves </w:t>
      </w:r>
    </w:p>
    <w:p w14:paraId="4FC633E5" w14:textId="784769E1" w:rsidR="003A417A" w:rsidRPr="005823C3" w:rsidRDefault="003A417A" w:rsidP="005823C3">
      <w:pPr>
        <w:pStyle w:val="Poetry"/>
      </w:pPr>
      <w:r w:rsidRPr="005823C3">
        <w:t xml:space="preserve">The dying </w:t>
      </w:r>
      <w:proofErr w:type="gramStart"/>
      <w:r w:rsidRPr="005823C3">
        <w:t>sparkles</w:t>
      </w:r>
      <w:proofErr w:type="gramEnd"/>
      <w:r w:rsidRPr="005823C3">
        <w:t xml:space="preserve"> in their fall receives:</w:t>
      </w:r>
    </w:p>
    <w:p w14:paraId="01C1BB8D" w14:textId="77777777" w:rsidR="003A417A" w:rsidRPr="005823C3" w:rsidRDefault="003A417A" w:rsidP="005823C3">
      <w:pPr>
        <w:pStyle w:val="Poetry"/>
      </w:pPr>
      <w:r w:rsidRPr="005823C3">
        <w:t>Caught into life, in fiery fumes they rise,</w:t>
      </w:r>
    </w:p>
    <w:p w14:paraId="0044BE28" w14:textId="566AFDA5" w:rsidR="003A417A" w:rsidRPr="005823C3" w:rsidRDefault="003A417A" w:rsidP="005823C3">
      <w:pPr>
        <w:pStyle w:val="Poetry"/>
      </w:pPr>
      <w:r w:rsidRPr="005823C3">
        <w:t>And, fed with stronger food, invade the skies.</w:t>
      </w:r>
    </w:p>
    <w:p w14:paraId="273301E5" w14:textId="77777777" w:rsidR="005823C3" w:rsidRDefault="003A417A" w:rsidP="005823C3">
      <w:pPr>
        <w:pStyle w:val="Poetry"/>
      </w:pPr>
      <w:r w:rsidRPr="005823C3">
        <w:t xml:space="preserve">The Trojans, dropping wet, or stand around </w:t>
      </w:r>
    </w:p>
    <w:p w14:paraId="683FC545" w14:textId="6191889E" w:rsidR="003A417A" w:rsidRPr="005823C3" w:rsidRDefault="003A417A" w:rsidP="005823C3">
      <w:pPr>
        <w:pStyle w:val="Poetry"/>
      </w:pPr>
      <w:r w:rsidRPr="005823C3">
        <w:t>The cheerful blaze, or lie along the ground:</w:t>
      </w:r>
    </w:p>
    <w:p w14:paraId="29726B8C" w14:textId="77777777" w:rsidR="005823C3" w:rsidRDefault="003A417A" w:rsidP="005823C3">
      <w:pPr>
        <w:pStyle w:val="Poetry"/>
      </w:pPr>
      <w:r w:rsidRPr="005823C3">
        <w:t xml:space="preserve">Some dry their corn, infected with the brine, </w:t>
      </w:r>
    </w:p>
    <w:p w14:paraId="717FD681" w14:textId="6ADC88A1" w:rsidR="003A417A" w:rsidRPr="005823C3" w:rsidRDefault="003A417A" w:rsidP="005823C3">
      <w:pPr>
        <w:pStyle w:val="Poetry"/>
      </w:pPr>
      <w:r w:rsidRPr="005823C3">
        <w:t xml:space="preserve">Then grind with </w:t>
      </w:r>
      <w:proofErr w:type="gramStart"/>
      <w:r w:rsidRPr="005823C3">
        <w:t>marbles, and</w:t>
      </w:r>
      <w:proofErr w:type="gramEnd"/>
      <w:r w:rsidRPr="005823C3">
        <w:t xml:space="preserve"> prepare to dine.</w:t>
      </w:r>
    </w:p>
    <w:p w14:paraId="5054F8C4" w14:textId="06A67C12" w:rsidR="003A417A" w:rsidRPr="005823C3" w:rsidRDefault="003A417A" w:rsidP="005823C3">
      <w:pPr>
        <w:pStyle w:val="Poetry"/>
      </w:pPr>
      <w:r w:rsidRPr="005823C3">
        <w:t>Aeneas climbs the mountain’s airy brow,</w:t>
      </w:r>
    </w:p>
    <w:p w14:paraId="66D8523D" w14:textId="77777777" w:rsidR="003A417A" w:rsidRPr="005823C3" w:rsidRDefault="003A417A" w:rsidP="005823C3">
      <w:pPr>
        <w:pStyle w:val="Poetry"/>
      </w:pPr>
      <w:r w:rsidRPr="005823C3">
        <w:t>And takes a prospect of the seas below,</w:t>
      </w:r>
    </w:p>
    <w:p w14:paraId="614BBB42" w14:textId="77777777" w:rsidR="005823C3" w:rsidRDefault="003A417A" w:rsidP="005823C3">
      <w:pPr>
        <w:pStyle w:val="Poetry"/>
      </w:pPr>
      <w:r w:rsidRPr="005823C3">
        <w:t xml:space="preserve">If Capys thence, or Antheus he could spy, </w:t>
      </w:r>
    </w:p>
    <w:p w14:paraId="13D7E29A" w14:textId="3BF28100" w:rsidR="003A417A" w:rsidRPr="005823C3" w:rsidRDefault="003A417A" w:rsidP="005823C3">
      <w:pPr>
        <w:pStyle w:val="Poetry"/>
      </w:pPr>
      <w:r w:rsidRPr="005823C3">
        <w:t>Or see the streamers of Caicus fly.</w:t>
      </w:r>
    </w:p>
    <w:p w14:paraId="5C1CEBC3" w14:textId="77777777" w:rsidR="003A417A" w:rsidRPr="005823C3" w:rsidRDefault="003A417A" w:rsidP="005823C3">
      <w:pPr>
        <w:pStyle w:val="Poetry"/>
      </w:pPr>
      <w:r w:rsidRPr="005823C3">
        <w:t>No vessels were in view; but, on the plain,</w:t>
      </w:r>
    </w:p>
    <w:p w14:paraId="5C8D6C0F" w14:textId="7B26B7FE" w:rsidR="003A417A" w:rsidRPr="005823C3" w:rsidRDefault="003A417A" w:rsidP="005823C3">
      <w:pPr>
        <w:pStyle w:val="Poetry"/>
      </w:pPr>
      <w:r w:rsidRPr="005823C3">
        <w:t>Three beamy stags command a lordly train</w:t>
      </w:r>
    </w:p>
    <w:p w14:paraId="60479C2B" w14:textId="77777777" w:rsidR="005823C3" w:rsidRDefault="003A417A" w:rsidP="005823C3">
      <w:pPr>
        <w:pStyle w:val="Poetry"/>
      </w:pPr>
      <w:r w:rsidRPr="005823C3">
        <w:t xml:space="preserve">Of branching heads: the more ignoble throng </w:t>
      </w:r>
    </w:p>
    <w:p w14:paraId="2CF52A02" w14:textId="77777777" w:rsidR="005823C3" w:rsidRDefault="003A417A" w:rsidP="005823C3">
      <w:pPr>
        <w:pStyle w:val="Poetry"/>
      </w:pPr>
      <w:r w:rsidRPr="005823C3">
        <w:t xml:space="preserve">Attend their stately steps, and slowly graze along. </w:t>
      </w:r>
    </w:p>
    <w:p w14:paraId="042C0715" w14:textId="363F1429" w:rsidR="003A417A" w:rsidRPr="005823C3" w:rsidRDefault="003A417A" w:rsidP="005823C3">
      <w:pPr>
        <w:pStyle w:val="Poetry"/>
      </w:pPr>
      <w:r w:rsidRPr="005823C3">
        <w:t>He stood; and, while secure they fed below,</w:t>
      </w:r>
    </w:p>
    <w:p w14:paraId="2818611C" w14:textId="77777777" w:rsidR="003A417A" w:rsidRPr="005823C3" w:rsidRDefault="003A417A" w:rsidP="005823C3">
      <w:pPr>
        <w:pStyle w:val="Poetry"/>
      </w:pPr>
      <w:r w:rsidRPr="005823C3">
        <w:t>He took the quiver and the trusty bow</w:t>
      </w:r>
    </w:p>
    <w:p w14:paraId="4A5236A7" w14:textId="4C93CE6A" w:rsidR="003A417A" w:rsidRPr="005823C3" w:rsidRDefault="003A417A" w:rsidP="005823C3">
      <w:pPr>
        <w:pStyle w:val="Poetry"/>
      </w:pPr>
      <w:r w:rsidRPr="005823C3">
        <w:lastRenderedPageBreak/>
        <w:t>Achates us’d to bear: the leaders first</w:t>
      </w:r>
    </w:p>
    <w:p w14:paraId="28EB99A3" w14:textId="77777777" w:rsidR="005823C3" w:rsidRDefault="003A417A" w:rsidP="005823C3">
      <w:pPr>
        <w:pStyle w:val="Poetry"/>
      </w:pPr>
      <w:r w:rsidRPr="005823C3">
        <w:t xml:space="preserve">He laid along, and then the vulgar </w:t>
      </w:r>
      <w:proofErr w:type="gramStart"/>
      <w:r w:rsidRPr="005823C3">
        <w:t>pierc’d;</w:t>
      </w:r>
      <w:proofErr w:type="gramEnd"/>
      <w:r w:rsidRPr="005823C3">
        <w:t xml:space="preserve"> </w:t>
      </w:r>
    </w:p>
    <w:p w14:paraId="34342360" w14:textId="77777777" w:rsidR="005823C3" w:rsidRDefault="003A417A" w:rsidP="005823C3">
      <w:pPr>
        <w:pStyle w:val="Poetry"/>
      </w:pPr>
      <w:r w:rsidRPr="005823C3">
        <w:t xml:space="preserve">Nor ceas’d his arrows, till the shady plain </w:t>
      </w:r>
    </w:p>
    <w:p w14:paraId="170641CB" w14:textId="77777777" w:rsidR="005823C3" w:rsidRDefault="003A417A" w:rsidP="005823C3">
      <w:pPr>
        <w:pStyle w:val="Poetry"/>
      </w:pPr>
      <w:r w:rsidRPr="005823C3">
        <w:t xml:space="preserve">Sev’n mighty bodies with their blood distain. </w:t>
      </w:r>
    </w:p>
    <w:p w14:paraId="4F078972" w14:textId="4F3DF5A9" w:rsidR="003A417A" w:rsidRPr="005823C3" w:rsidRDefault="003A417A" w:rsidP="005823C3">
      <w:pPr>
        <w:pStyle w:val="Poetry"/>
      </w:pPr>
      <w:r w:rsidRPr="005823C3">
        <w:t>For the sev’n ships he made an equal share,</w:t>
      </w:r>
    </w:p>
    <w:p w14:paraId="6F30C004" w14:textId="3075C4FE" w:rsidR="003A417A" w:rsidRPr="005823C3" w:rsidRDefault="003A417A" w:rsidP="005823C3">
      <w:pPr>
        <w:pStyle w:val="Poetry"/>
      </w:pPr>
      <w:r w:rsidRPr="005823C3">
        <w:t>And to the port return’d, triumphant from the war.</w:t>
      </w:r>
    </w:p>
    <w:p w14:paraId="4252346B" w14:textId="77777777" w:rsidR="005823C3" w:rsidRDefault="003A417A" w:rsidP="005823C3">
      <w:pPr>
        <w:pStyle w:val="Poetry"/>
      </w:pPr>
      <w:r w:rsidRPr="005823C3">
        <w:t xml:space="preserve">The jars of gen’rous wine (Acestes’ gift, </w:t>
      </w:r>
    </w:p>
    <w:p w14:paraId="4D82C164" w14:textId="77777777" w:rsidR="005823C3" w:rsidRDefault="003A417A" w:rsidP="005823C3">
      <w:pPr>
        <w:pStyle w:val="Poetry"/>
      </w:pPr>
      <w:r w:rsidRPr="005823C3">
        <w:t xml:space="preserve">When his Trinacrian shores the navy left) </w:t>
      </w:r>
    </w:p>
    <w:p w14:paraId="7B08F40C" w14:textId="77777777" w:rsidR="005823C3" w:rsidRDefault="003A417A" w:rsidP="005823C3">
      <w:pPr>
        <w:pStyle w:val="Poetry"/>
      </w:pPr>
      <w:r w:rsidRPr="005823C3">
        <w:t xml:space="preserve">He set abroach, and for the feast prepar’d, </w:t>
      </w:r>
    </w:p>
    <w:p w14:paraId="3C433EFB" w14:textId="2C42000E" w:rsidR="003A417A" w:rsidRPr="005823C3" w:rsidRDefault="003A417A" w:rsidP="005823C3">
      <w:pPr>
        <w:pStyle w:val="Poetry"/>
      </w:pPr>
      <w:r w:rsidRPr="005823C3">
        <w:t>In equal portions with the ven’son shar’d.</w:t>
      </w:r>
    </w:p>
    <w:p w14:paraId="7AD401D1" w14:textId="0A33059E" w:rsidR="003A417A" w:rsidRPr="005823C3" w:rsidRDefault="003A417A" w:rsidP="005823C3">
      <w:pPr>
        <w:pStyle w:val="Poetry"/>
      </w:pPr>
      <w:proofErr w:type="gramStart"/>
      <w:r w:rsidRPr="005823C3">
        <w:t>Thus</w:t>
      </w:r>
      <w:proofErr w:type="gramEnd"/>
      <w:r w:rsidRPr="005823C3">
        <w:t xml:space="preserve"> while he dealt it round, the pious chief</w:t>
      </w:r>
    </w:p>
    <w:p w14:paraId="32569893" w14:textId="77777777" w:rsidR="003A417A" w:rsidRPr="005823C3" w:rsidRDefault="003A417A" w:rsidP="005823C3">
      <w:pPr>
        <w:pStyle w:val="Poetry"/>
      </w:pPr>
      <w:r w:rsidRPr="005823C3">
        <w:t>With cheerful words allay’d the common grief:</w:t>
      </w:r>
    </w:p>
    <w:p w14:paraId="430C6B13" w14:textId="77777777" w:rsidR="005823C3" w:rsidRDefault="003A417A" w:rsidP="005823C3">
      <w:pPr>
        <w:pStyle w:val="Poetry"/>
      </w:pPr>
      <w:r w:rsidRPr="005823C3">
        <w:t>“</w:t>
      </w:r>
      <w:proofErr w:type="gramStart"/>
      <w:r w:rsidRPr="005823C3">
        <w:t>Endure, and</w:t>
      </w:r>
      <w:proofErr w:type="gramEnd"/>
      <w:r w:rsidRPr="005823C3">
        <w:t xml:space="preserve"> conquer! Jove will soon dispose </w:t>
      </w:r>
    </w:p>
    <w:p w14:paraId="3F281DBD" w14:textId="626B2236" w:rsidR="003A417A" w:rsidRPr="005823C3" w:rsidRDefault="003A417A" w:rsidP="005823C3">
      <w:pPr>
        <w:pStyle w:val="Poetry"/>
      </w:pPr>
      <w:r w:rsidRPr="005823C3">
        <w:t>To future good our past and present woes.</w:t>
      </w:r>
    </w:p>
    <w:p w14:paraId="0109A971" w14:textId="77777777" w:rsidR="003A417A" w:rsidRPr="005823C3" w:rsidRDefault="003A417A" w:rsidP="005823C3">
      <w:pPr>
        <w:pStyle w:val="Poetry"/>
      </w:pPr>
      <w:r w:rsidRPr="005823C3">
        <w:t xml:space="preserve">With me, the rocks of Scylla you have </w:t>
      </w:r>
      <w:proofErr w:type="gramStart"/>
      <w:r w:rsidRPr="005823C3">
        <w:t>tried;</w:t>
      </w:r>
      <w:proofErr w:type="gramEnd"/>
    </w:p>
    <w:p w14:paraId="6AB5F5FE" w14:textId="5DFD0215" w:rsidR="003A417A" w:rsidRPr="005823C3" w:rsidRDefault="003A417A" w:rsidP="005823C3">
      <w:pPr>
        <w:pStyle w:val="Poetry"/>
      </w:pPr>
      <w:r w:rsidRPr="005823C3">
        <w:t>Th’ inhuman Cyclops and his den defied.</w:t>
      </w:r>
    </w:p>
    <w:p w14:paraId="65E00BA2" w14:textId="77777777" w:rsidR="005823C3" w:rsidRDefault="003A417A" w:rsidP="005823C3">
      <w:pPr>
        <w:pStyle w:val="Poetry"/>
      </w:pPr>
      <w:r w:rsidRPr="005823C3">
        <w:t xml:space="preserve">What greater ills hereafter can you bear? </w:t>
      </w:r>
    </w:p>
    <w:p w14:paraId="15826E6E" w14:textId="77777777" w:rsidR="005823C3" w:rsidRDefault="003A417A" w:rsidP="005823C3">
      <w:pPr>
        <w:pStyle w:val="Poetry"/>
      </w:pPr>
      <w:r w:rsidRPr="005823C3">
        <w:t xml:space="preserve">Resume your courage and dismiss your care, </w:t>
      </w:r>
    </w:p>
    <w:p w14:paraId="0D9485BB" w14:textId="77777777" w:rsidR="005823C3" w:rsidRDefault="003A417A" w:rsidP="005823C3">
      <w:pPr>
        <w:pStyle w:val="Poetry"/>
      </w:pPr>
      <w:r w:rsidRPr="005823C3">
        <w:t xml:space="preserve">An hour will come, with pleasure to relate </w:t>
      </w:r>
    </w:p>
    <w:p w14:paraId="61AAF5FA" w14:textId="47D33B3E" w:rsidR="003A417A" w:rsidRPr="005823C3" w:rsidRDefault="003A417A" w:rsidP="005823C3">
      <w:pPr>
        <w:pStyle w:val="Poetry"/>
      </w:pPr>
      <w:r w:rsidRPr="005823C3">
        <w:t>Your sorrows past, as benefits of Fate.</w:t>
      </w:r>
    </w:p>
    <w:p w14:paraId="76AB61EA" w14:textId="19B1EB78" w:rsidR="003A417A" w:rsidRPr="005823C3" w:rsidRDefault="003A417A" w:rsidP="005823C3">
      <w:pPr>
        <w:pStyle w:val="Poetry"/>
      </w:pPr>
      <w:r w:rsidRPr="005823C3">
        <w:t>Thro’ various hazards and events, we move</w:t>
      </w:r>
    </w:p>
    <w:p w14:paraId="61A16037" w14:textId="77777777" w:rsidR="005823C3" w:rsidRDefault="003A417A" w:rsidP="005823C3">
      <w:pPr>
        <w:pStyle w:val="Poetry"/>
      </w:pPr>
      <w:r w:rsidRPr="005823C3">
        <w:t xml:space="preserve">To Latium and the realms foredoom’d by Jove. </w:t>
      </w:r>
    </w:p>
    <w:p w14:paraId="011B8AB6" w14:textId="77777777" w:rsidR="005823C3" w:rsidRDefault="003A417A" w:rsidP="005823C3">
      <w:pPr>
        <w:pStyle w:val="Poetry"/>
      </w:pPr>
      <w:r w:rsidRPr="005823C3">
        <w:t xml:space="preserve">Call’d to the seat (the promise of the skies) </w:t>
      </w:r>
    </w:p>
    <w:p w14:paraId="122BBBDE" w14:textId="77777777" w:rsidR="005823C3" w:rsidRDefault="003A417A" w:rsidP="005823C3">
      <w:pPr>
        <w:pStyle w:val="Poetry"/>
      </w:pPr>
      <w:r w:rsidRPr="005823C3">
        <w:t xml:space="preserve">Where Trojan kingdoms once again may rise, </w:t>
      </w:r>
    </w:p>
    <w:p w14:paraId="27D85601" w14:textId="18A52290" w:rsidR="003A417A" w:rsidRPr="005823C3" w:rsidRDefault="003A417A" w:rsidP="005823C3">
      <w:pPr>
        <w:pStyle w:val="Poetry"/>
      </w:pPr>
      <w:r w:rsidRPr="005823C3">
        <w:t xml:space="preserve">Endure the hardships of your present </w:t>
      </w:r>
      <w:proofErr w:type="gramStart"/>
      <w:r w:rsidRPr="005823C3">
        <w:t>state;</w:t>
      </w:r>
      <w:proofErr w:type="gramEnd"/>
    </w:p>
    <w:p w14:paraId="316831EA" w14:textId="4F32861C" w:rsidR="003A417A" w:rsidRPr="005823C3" w:rsidRDefault="003A417A" w:rsidP="005823C3">
      <w:pPr>
        <w:pStyle w:val="Poetry"/>
      </w:pPr>
      <w:r w:rsidRPr="005823C3">
        <w:t>Live, and reserve yourselves for better fate.”</w:t>
      </w:r>
    </w:p>
    <w:p w14:paraId="3E161A32" w14:textId="77777777" w:rsidR="005823C3" w:rsidRDefault="005823C3" w:rsidP="005823C3">
      <w:pPr>
        <w:pStyle w:val="Poetry"/>
      </w:pPr>
    </w:p>
    <w:p w14:paraId="6DDF13EA" w14:textId="220BE9D3" w:rsidR="005823C3" w:rsidRDefault="003A417A" w:rsidP="005823C3">
      <w:pPr>
        <w:pStyle w:val="Poetry"/>
      </w:pPr>
      <w:r w:rsidRPr="005823C3">
        <w:t xml:space="preserve">These words he spoke, but spoke not from his </w:t>
      </w:r>
      <w:proofErr w:type="gramStart"/>
      <w:r w:rsidRPr="005823C3">
        <w:t>heart;</w:t>
      </w:r>
      <w:proofErr w:type="gramEnd"/>
      <w:r w:rsidRPr="005823C3">
        <w:t xml:space="preserve"> </w:t>
      </w:r>
    </w:p>
    <w:p w14:paraId="054FB7C7" w14:textId="604FBBA8" w:rsidR="003A417A" w:rsidRPr="005823C3" w:rsidRDefault="003A417A" w:rsidP="005823C3">
      <w:pPr>
        <w:pStyle w:val="Poetry"/>
      </w:pPr>
      <w:r w:rsidRPr="005823C3">
        <w:t>His outward smiles conceal’d his inward smart.</w:t>
      </w:r>
    </w:p>
    <w:p w14:paraId="5E49F1A2" w14:textId="77777777" w:rsidR="003A417A" w:rsidRPr="005823C3" w:rsidRDefault="003A417A" w:rsidP="005823C3">
      <w:pPr>
        <w:pStyle w:val="Poetry"/>
      </w:pPr>
      <w:r w:rsidRPr="005823C3">
        <w:t>The jolly crew, unmindful of the past,</w:t>
      </w:r>
    </w:p>
    <w:p w14:paraId="55C7B15C" w14:textId="77777777" w:rsidR="003A417A" w:rsidRPr="005823C3" w:rsidRDefault="003A417A" w:rsidP="005823C3">
      <w:pPr>
        <w:pStyle w:val="Poetry"/>
      </w:pPr>
      <w:r w:rsidRPr="005823C3">
        <w:t>The quarry share, their plenteous dinner haste.</w:t>
      </w:r>
    </w:p>
    <w:p w14:paraId="68EC0AA2" w14:textId="515DF046" w:rsidR="003A417A" w:rsidRPr="005823C3" w:rsidRDefault="003A417A" w:rsidP="005823C3">
      <w:pPr>
        <w:pStyle w:val="Poetry"/>
      </w:pPr>
      <w:r w:rsidRPr="005823C3">
        <w:t xml:space="preserve">Some strip the skin; some portion out the </w:t>
      </w:r>
      <w:proofErr w:type="gramStart"/>
      <w:r w:rsidRPr="005823C3">
        <w:t>spoil;</w:t>
      </w:r>
      <w:proofErr w:type="gramEnd"/>
    </w:p>
    <w:p w14:paraId="386CDCB8" w14:textId="77777777" w:rsidR="005823C3" w:rsidRDefault="003A417A" w:rsidP="005823C3">
      <w:pPr>
        <w:pStyle w:val="Poetry"/>
      </w:pPr>
      <w:r w:rsidRPr="005823C3">
        <w:t xml:space="preserve">The limbs, yet trembling, in the caldrons </w:t>
      </w:r>
      <w:proofErr w:type="gramStart"/>
      <w:r w:rsidRPr="005823C3">
        <w:t>boil;</w:t>
      </w:r>
      <w:proofErr w:type="gramEnd"/>
      <w:r w:rsidRPr="005823C3">
        <w:t xml:space="preserve"> </w:t>
      </w:r>
    </w:p>
    <w:p w14:paraId="4260DE7D" w14:textId="1BD7949C" w:rsidR="003A417A" w:rsidRPr="005823C3" w:rsidRDefault="003A417A" w:rsidP="005823C3">
      <w:pPr>
        <w:pStyle w:val="Poetry"/>
      </w:pPr>
      <w:r w:rsidRPr="005823C3">
        <w:t>Some on the fire the reeking entrails broil.</w:t>
      </w:r>
    </w:p>
    <w:p w14:paraId="194441FF" w14:textId="77777777" w:rsidR="003A417A" w:rsidRPr="005823C3" w:rsidRDefault="003A417A" w:rsidP="005823C3">
      <w:pPr>
        <w:pStyle w:val="Poetry"/>
      </w:pPr>
      <w:r w:rsidRPr="005823C3">
        <w:t>Stretch’d on the grassy turf, at ease they dine,</w:t>
      </w:r>
    </w:p>
    <w:p w14:paraId="6AA48C48" w14:textId="77777777" w:rsidR="003A417A" w:rsidRPr="005823C3" w:rsidRDefault="003A417A" w:rsidP="005823C3">
      <w:pPr>
        <w:pStyle w:val="Poetry"/>
      </w:pPr>
      <w:r w:rsidRPr="005823C3">
        <w:lastRenderedPageBreak/>
        <w:t xml:space="preserve">Restore their strength with </w:t>
      </w:r>
      <w:proofErr w:type="gramStart"/>
      <w:r w:rsidRPr="005823C3">
        <w:t>meat, and</w:t>
      </w:r>
      <w:proofErr w:type="gramEnd"/>
      <w:r w:rsidRPr="005823C3">
        <w:t xml:space="preserve"> cheer their souls with wine.</w:t>
      </w:r>
    </w:p>
    <w:p w14:paraId="45A68C49" w14:textId="383B613B" w:rsidR="003A417A" w:rsidRPr="005823C3" w:rsidRDefault="003A417A" w:rsidP="005823C3">
      <w:pPr>
        <w:pStyle w:val="Poetry"/>
      </w:pPr>
      <w:r w:rsidRPr="005823C3">
        <w:t>Their hunger thus appeas’d, their care attends</w:t>
      </w:r>
    </w:p>
    <w:p w14:paraId="2160961A" w14:textId="77777777" w:rsidR="003A417A" w:rsidRPr="005823C3" w:rsidRDefault="003A417A" w:rsidP="005823C3">
      <w:pPr>
        <w:pStyle w:val="Poetry"/>
      </w:pPr>
      <w:r w:rsidRPr="005823C3">
        <w:t>The doubtful fortune of their absent friends:</w:t>
      </w:r>
    </w:p>
    <w:p w14:paraId="05C2CD62" w14:textId="77777777" w:rsidR="005823C3" w:rsidRDefault="003A417A" w:rsidP="005823C3">
      <w:pPr>
        <w:pStyle w:val="Poetry"/>
      </w:pPr>
      <w:r w:rsidRPr="005823C3">
        <w:t xml:space="preserve">Alternate hopes and fears their minds possess, </w:t>
      </w:r>
    </w:p>
    <w:p w14:paraId="116B2529" w14:textId="590DE97A" w:rsidR="003A417A" w:rsidRPr="005823C3" w:rsidRDefault="003A417A" w:rsidP="005823C3">
      <w:pPr>
        <w:pStyle w:val="Poetry"/>
      </w:pPr>
      <w:r w:rsidRPr="005823C3">
        <w:t>Whether to deem ‘em dead, or in distress.</w:t>
      </w:r>
    </w:p>
    <w:p w14:paraId="567D54D5" w14:textId="77777777" w:rsidR="003A417A" w:rsidRPr="005823C3" w:rsidRDefault="003A417A" w:rsidP="005823C3">
      <w:pPr>
        <w:pStyle w:val="Poetry"/>
      </w:pPr>
      <w:r w:rsidRPr="005823C3">
        <w:t>Above the rest, Aeneas mourns the fate</w:t>
      </w:r>
    </w:p>
    <w:p w14:paraId="212C5F66" w14:textId="431C283B" w:rsidR="003A417A" w:rsidRPr="005823C3" w:rsidRDefault="003A417A" w:rsidP="005823C3">
      <w:pPr>
        <w:pStyle w:val="Poetry"/>
      </w:pPr>
      <w:r w:rsidRPr="005823C3">
        <w:t>Of brave Orontes, and th’ uncertain state</w:t>
      </w:r>
      <w:r w:rsidRPr="005823C3">
        <w:tab/>
      </w:r>
    </w:p>
    <w:p w14:paraId="3E5494BC" w14:textId="77777777" w:rsidR="003A417A" w:rsidRPr="005823C3" w:rsidRDefault="003A417A" w:rsidP="005823C3">
      <w:pPr>
        <w:pStyle w:val="Poetry"/>
      </w:pPr>
      <w:r w:rsidRPr="005823C3">
        <w:t>Of Gyas, Lycus, and of Amycus.</w:t>
      </w:r>
    </w:p>
    <w:p w14:paraId="4DDAD17A" w14:textId="77777777" w:rsidR="003A417A" w:rsidRPr="005823C3" w:rsidRDefault="003A417A" w:rsidP="005823C3">
      <w:pPr>
        <w:pStyle w:val="Poetry"/>
      </w:pPr>
      <w:r w:rsidRPr="005823C3">
        <w:t>The day, but not their sorrows, ended thus.</w:t>
      </w:r>
    </w:p>
    <w:p w14:paraId="7CF62331" w14:textId="77777777" w:rsidR="005823C3" w:rsidRDefault="005823C3" w:rsidP="005823C3">
      <w:pPr>
        <w:pStyle w:val="Poetry"/>
      </w:pPr>
    </w:p>
    <w:p w14:paraId="69F53B62" w14:textId="77777777" w:rsidR="005823C3" w:rsidRDefault="003A417A" w:rsidP="005823C3">
      <w:pPr>
        <w:pStyle w:val="Poetry"/>
      </w:pPr>
      <w:r w:rsidRPr="005823C3">
        <w:t xml:space="preserve">When, from aloft, almighty Jove surveys </w:t>
      </w:r>
    </w:p>
    <w:p w14:paraId="5EA325B6" w14:textId="09B11813" w:rsidR="003A417A" w:rsidRPr="005823C3" w:rsidRDefault="003A417A" w:rsidP="005823C3">
      <w:pPr>
        <w:pStyle w:val="Poetry"/>
      </w:pPr>
      <w:r w:rsidRPr="005823C3">
        <w:t>Earth, air, and shores, and navigable seas,</w:t>
      </w:r>
    </w:p>
    <w:p w14:paraId="33EAA2A4" w14:textId="0952147C" w:rsidR="003A417A" w:rsidRPr="005823C3" w:rsidRDefault="003A417A" w:rsidP="005823C3">
      <w:pPr>
        <w:pStyle w:val="Poetry"/>
      </w:pPr>
      <w:r w:rsidRPr="005823C3">
        <w:t xml:space="preserve">At length on Libyan </w:t>
      </w:r>
      <w:proofErr w:type="gramStart"/>
      <w:r w:rsidRPr="005823C3">
        <w:t>realms</w:t>
      </w:r>
      <w:proofErr w:type="gramEnd"/>
      <w:r w:rsidRPr="005823C3">
        <w:t xml:space="preserve"> he fix’d his eyes</w:t>
      </w:r>
    </w:p>
    <w:p w14:paraId="704CC362" w14:textId="77777777" w:rsidR="005823C3" w:rsidRDefault="003A417A" w:rsidP="005823C3">
      <w:pPr>
        <w:pStyle w:val="Poetry"/>
      </w:pPr>
      <w:r w:rsidRPr="005823C3">
        <w:t xml:space="preserve">Whom, pond’ring thus on human miseries, </w:t>
      </w:r>
    </w:p>
    <w:p w14:paraId="4B6E3A28" w14:textId="2CE88BED" w:rsidR="003A417A" w:rsidRPr="005823C3" w:rsidRDefault="003A417A" w:rsidP="005823C3">
      <w:pPr>
        <w:pStyle w:val="Poetry"/>
      </w:pPr>
      <w:r w:rsidRPr="005823C3">
        <w:t>When Venus saw, she with a lowly look,</w:t>
      </w:r>
    </w:p>
    <w:p w14:paraId="649028AB" w14:textId="77777777" w:rsidR="005823C3" w:rsidRDefault="003A417A" w:rsidP="005823C3">
      <w:pPr>
        <w:pStyle w:val="Poetry"/>
      </w:pPr>
      <w:r w:rsidRPr="005823C3">
        <w:t xml:space="preserve">Not free from tears, her heav’nly sire bespoke: </w:t>
      </w:r>
    </w:p>
    <w:p w14:paraId="6C00C7B2" w14:textId="77777777" w:rsidR="005823C3" w:rsidRDefault="005823C3" w:rsidP="005823C3">
      <w:pPr>
        <w:pStyle w:val="Poetry"/>
      </w:pPr>
    </w:p>
    <w:p w14:paraId="5EB9DC6F" w14:textId="09751705" w:rsidR="003A417A" w:rsidRPr="005823C3" w:rsidRDefault="003A417A" w:rsidP="005823C3">
      <w:pPr>
        <w:pStyle w:val="Poetry"/>
      </w:pPr>
      <w:r w:rsidRPr="005823C3">
        <w:t>“O King of Gods and Men! whose awful hand</w:t>
      </w:r>
    </w:p>
    <w:p w14:paraId="29C3C1BE" w14:textId="499C5AAD" w:rsidR="003A417A" w:rsidRPr="005823C3" w:rsidRDefault="003A417A" w:rsidP="005823C3">
      <w:pPr>
        <w:pStyle w:val="Poetry"/>
      </w:pPr>
      <w:r w:rsidRPr="005823C3">
        <w:t>Disperses thunder on the seas and land,</w:t>
      </w:r>
    </w:p>
    <w:p w14:paraId="55EC649F" w14:textId="77777777" w:rsidR="003A417A" w:rsidRPr="005823C3" w:rsidRDefault="003A417A" w:rsidP="005823C3">
      <w:pPr>
        <w:pStyle w:val="Poetry"/>
      </w:pPr>
      <w:r w:rsidRPr="005823C3">
        <w:t xml:space="preserve">Disposing all with absolute </w:t>
      </w:r>
      <w:proofErr w:type="gramStart"/>
      <w:r w:rsidRPr="005823C3">
        <w:t>command;</w:t>
      </w:r>
      <w:proofErr w:type="gramEnd"/>
    </w:p>
    <w:p w14:paraId="1B7C569A" w14:textId="77777777" w:rsidR="005823C3" w:rsidRDefault="003A417A" w:rsidP="005823C3">
      <w:pPr>
        <w:pStyle w:val="Poetry"/>
      </w:pPr>
      <w:r w:rsidRPr="005823C3">
        <w:t xml:space="preserve">How could my pious son thy pow’r incense? </w:t>
      </w:r>
    </w:p>
    <w:p w14:paraId="68DD165B" w14:textId="0E4F83B4" w:rsidR="003A417A" w:rsidRPr="005823C3" w:rsidRDefault="003A417A" w:rsidP="005823C3">
      <w:pPr>
        <w:pStyle w:val="Poetry"/>
      </w:pPr>
      <w:r w:rsidRPr="005823C3">
        <w:t>Or what, alas! is vanish’d Troy’s offense?</w:t>
      </w:r>
    </w:p>
    <w:p w14:paraId="04AF7ECC" w14:textId="77777777" w:rsidR="003A417A" w:rsidRPr="005823C3" w:rsidRDefault="003A417A" w:rsidP="005823C3">
      <w:pPr>
        <w:pStyle w:val="Poetry"/>
      </w:pPr>
      <w:r w:rsidRPr="005823C3">
        <w:t>Our hope of Italy not only lost,</w:t>
      </w:r>
    </w:p>
    <w:p w14:paraId="5BA01480" w14:textId="43E85B30" w:rsidR="003A417A" w:rsidRPr="005823C3" w:rsidRDefault="003A417A" w:rsidP="005823C3">
      <w:pPr>
        <w:pStyle w:val="Poetry"/>
      </w:pPr>
      <w:r w:rsidRPr="005823C3">
        <w:t>On various seas by various tempests toss’d,</w:t>
      </w:r>
    </w:p>
    <w:p w14:paraId="2EB3AF8A" w14:textId="77777777" w:rsidR="005823C3" w:rsidRDefault="003A417A" w:rsidP="005823C3">
      <w:pPr>
        <w:pStyle w:val="Poetry"/>
      </w:pPr>
      <w:r w:rsidRPr="005823C3">
        <w:t xml:space="preserve">But shut from ev’ry shore, and barr’d from ev’ry coast. </w:t>
      </w:r>
    </w:p>
    <w:p w14:paraId="273F5BC7" w14:textId="43FF2823" w:rsidR="003A417A" w:rsidRPr="005823C3" w:rsidRDefault="003A417A" w:rsidP="005823C3">
      <w:pPr>
        <w:pStyle w:val="Poetry"/>
      </w:pPr>
      <w:r w:rsidRPr="005823C3">
        <w:t>You promis’d once, a progeny divine</w:t>
      </w:r>
    </w:p>
    <w:p w14:paraId="44B09CA3" w14:textId="77777777" w:rsidR="003A417A" w:rsidRPr="005823C3" w:rsidRDefault="003A417A" w:rsidP="005823C3">
      <w:pPr>
        <w:pStyle w:val="Poetry"/>
      </w:pPr>
      <w:r w:rsidRPr="005823C3">
        <w:t>Of Romans, rising from the Trojan line,</w:t>
      </w:r>
    </w:p>
    <w:p w14:paraId="4675EDA9" w14:textId="77777777" w:rsidR="003A417A" w:rsidRPr="005823C3" w:rsidRDefault="003A417A" w:rsidP="005823C3">
      <w:pPr>
        <w:pStyle w:val="Poetry"/>
      </w:pPr>
      <w:r w:rsidRPr="005823C3">
        <w:t>In after times should hold the world in awe,</w:t>
      </w:r>
    </w:p>
    <w:p w14:paraId="352B3B12" w14:textId="5CFBC66D" w:rsidR="003A417A" w:rsidRPr="005823C3" w:rsidRDefault="003A417A" w:rsidP="005823C3">
      <w:pPr>
        <w:pStyle w:val="Poetry"/>
      </w:pPr>
      <w:r w:rsidRPr="005823C3">
        <w:t>And to the land and ocean give the law.</w:t>
      </w:r>
    </w:p>
    <w:p w14:paraId="67CD3501" w14:textId="77777777" w:rsidR="005823C3" w:rsidRDefault="003A417A" w:rsidP="005823C3">
      <w:pPr>
        <w:pStyle w:val="Poetry"/>
      </w:pPr>
      <w:r w:rsidRPr="005823C3">
        <w:t xml:space="preserve">How is your doom revers’d, which eas’d my </w:t>
      </w:r>
      <w:proofErr w:type="gramStart"/>
      <w:r w:rsidRPr="005823C3">
        <w:t>care</w:t>
      </w:r>
      <w:proofErr w:type="gramEnd"/>
      <w:r w:rsidRPr="005823C3">
        <w:t xml:space="preserve"> </w:t>
      </w:r>
    </w:p>
    <w:p w14:paraId="5685F0BD" w14:textId="41F825C1" w:rsidR="003A417A" w:rsidRPr="005823C3" w:rsidRDefault="003A417A" w:rsidP="005823C3">
      <w:pPr>
        <w:pStyle w:val="Poetry"/>
      </w:pPr>
      <w:r w:rsidRPr="005823C3">
        <w:t>When Troy was ruin’d in that cruel war?</w:t>
      </w:r>
    </w:p>
    <w:p w14:paraId="686C154B" w14:textId="77777777" w:rsidR="005823C3" w:rsidRDefault="003A417A" w:rsidP="005823C3">
      <w:pPr>
        <w:pStyle w:val="Poetry"/>
      </w:pPr>
      <w:r w:rsidRPr="005823C3">
        <w:t xml:space="preserve">Then fates to fates I could oppose; but now, </w:t>
      </w:r>
    </w:p>
    <w:p w14:paraId="6B715C46" w14:textId="467743AD" w:rsidR="003A417A" w:rsidRPr="005823C3" w:rsidRDefault="003A417A" w:rsidP="005823C3">
      <w:pPr>
        <w:pStyle w:val="Poetry"/>
      </w:pPr>
      <w:r w:rsidRPr="005823C3">
        <w:t>When Fortune still pursues her former blow,</w:t>
      </w:r>
    </w:p>
    <w:p w14:paraId="76EDCC8F" w14:textId="082C2210" w:rsidR="003A417A" w:rsidRPr="005823C3" w:rsidRDefault="003A417A" w:rsidP="005823C3">
      <w:pPr>
        <w:pStyle w:val="Poetry"/>
      </w:pPr>
      <w:r w:rsidRPr="005823C3">
        <w:t>What can I hope? What worse can still succeed?</w:t>
      </w:r>
    </w:p>
    <w:p w14:paraId="09DCDD23" w14:textId="77777777" w:rsidR="005823C3" w:rsidRDefault="003A417A" w:rsidP="005823C3">
      <w:pPr>
        <w:pStyle w:val="Poetry"/>
      </w:pPr>
      <w:r w:rsidRPr="005823C3">
        <w:t xml:space="preserve">What end of labors has your will decreed? </w:t>
      </w:r>
    </w:p>
    <w:p w14:paraId="4CA166C1" w14:textId="77777777" w:rsidR="005823C3" w:rsidRDefault="003A417A" w:rsidP="005823C3">
      <w:pPr>
        <w:pStyle w:val="Poetry"/>
      </w:pPr>
      <w:r w:rsidRPr="005823C3">
        <w:lastRenderedPageBreak/>
        <w:t xml:space="preserve">Antenor, from the midst of Grecian hosts, </w:t>
      </w:r>
    </w:p>
    <w:p w14:paraId="1B357736" w14:textId="77777777" w:rsidR="005823C3" w:rsidRDefault="003A417A" w:rsidP="005823C3">
      <w:pPr>
        <w:pStyle w:val="Poetry"/>
      </w:pPr>
      <w:r w:rsidRPr="005823C3">
        <w:t xml:space="preserve">Could pass secure, and pierce th’ Illyrian coasts, </w:t>
      </w:r>
    </w:p>
    <w:p w14:paraId="1BCD6FC8" w14:textId="66EFDE71" w:rsidR="003A417A" w:rsidRPr="005823C3" w:rsidRDefault="003A417A" w:rsidP="005823C3">
      <w:pPr>
        <w:pStyle w:val="Poetry"/>
      </w:pPr>
      <w:proofErr w:type="gramStart"/>
      <w:r w:rsidRPr="005823C3">
        <w:t>Where</w:t>
      </w:r>
      <w:proofErr w:type="gramEnd"/>
      <w:r w:rsidRPr="005823C3">
        <w:t>, rolling down the steep, Timavus raves</w:t>
      </w:r>
    </w:p>
    <w:p w14:paraId="3345F970" w14:textId="64CEF4CC" w:rsidR="003A417A" w:rsidRPr="005823C3" w:rsidRDefault="003A417A" w:rsidP="005823C3">
      <w:pPr>
        <w:pStyle w:val="Poetry"/>
      </w:pPr>
      <w:r w:rsidRPr="005823C3">
        <w:t xml:space="preserve">And thro’ nine channels </w:t>
      </w:r>
      <w:proofErr w:type="gramStart"/>
      <w:r w:rsidRPr="005823C3">
        <w:t>disembogues</w:t>
      </w:r>
      <w:proofErr w:type="gramEnd"/>
      <w:r w:rsidRPr="005823C3">
        <w:t xml:space="preserve"> his waves.</w:t>
      </w:r>
    </w:p>
    <w:p w14:paraId="68976DA7" w14:textId="77777777" w:rsidR="005823C3" w:rsidRDefault="003A417A" w:rsidP="005823C3">
      <w:pPr>
        <w:pStyle w:val="Poetry"/>
      </w:pPr>
      <w:r w:rsidRPr="005823C3">
        <w:t xml:space="preserve">At length he founded Padua’s happy seat, </w:t>
      </w:r>
    </w:p>
    <w:p w14:paraId="1E7F16DB" w14:textId="729210B2" w:rsidR="003A417A" w:rsidRPr="005823C3" w:rsidRDefault="003A417A" w:rsidP="005823C3">
      <w:pPr>
        <w:pStyle w:val="Poetry"/>
      </w:pPr>
      <w:r w:rsidRPr="005823C3">
        <w:t xml:space="preserve">And gave his Trojans a secure </w:t>
      </w:r>
      <w:proofErr w:type="gramStart"/>
      <w:r w:rsidRPr="005823C3">
        <w:t>retreat;</w:t>
      </w:r>
      <w:proofErr w:type="gramEnd"/>
    </w:p>
    <w:p w14:paraId="59C1855F" w14:textId="77777777" w:rsidR="005823C3" w:rsidRDefault="003A417A" w:rsidP="005823C3">
      <w:pPr>
        <w:pStyle w:val="Poetry"/>
      </w:pPr>
      <w:proofErr w:type="gramStart"/>
      <w:r w:rsidRPr="005823C3">
        <w:t>There</w:t>
      </w:r>
      <w:proofErr w:type="gramEnd"/>
      <w:r w:rsidRPr="005823C3">
        <w:t xml:space="preserve"> fix’d their arms, and there renew’d their name, </w:t>
      </w:r>
    </w:p>
    <w:p w14:paraId="0C9C88E2" w14:textId="14569C94" w:rsidR="003A417A" w:rsidRPr="005823C3" w:rsidRDefault="003A417A" w:rsidP="005823C3">
      <w:pPr>
        <w:pStyle w:val="Poetry"/>
      </w:pPr>
      <w:r w:rsidRPr="005823C3">
        <w:t>And there in quiet rules, and crown’d with fame.</w:t>
      </w:r>
    </w:p>
    <w:p w14:paraId="6C3BF7DA" w14:textId="25F43A93" w:rsidR="003A417A" w:rsidRPr="005823C3" w:rsidRDefault="003A417A" w:rsidP="005823C3">
      <w:pPr>
        <w:pStyle w:val="Poetry"/>
      </w:pPr>
      <w:r w:rsidRPr="005823C3">
        <w:t>But we, descended from your sacred line,</w:t>
      </w:r>
    </w:p>
    <w:p w14:paraId="53A05769" w14:textId="77777777" w:rsidR="003A417A" w:rsidRPr="005823C3" w:rsidRDefault="003A417A" w:rsidP="005823C3">
      <w:pPr>
        <w:pStyle w:val="Poetry"/>
      </w:pPr>
      <w:r w:rsidRPr="005823C3">
        <w:t>Entitled to your heav’n and rites divine,</w:t>
      </w:r>
    </w:p>
    <w:p w14:paraId="002F6316" w14:textId="77777777" w:rsidR="005823C3" w:rsidRDefault="003A417A" w:rsidP="005823C3">
      <w:pPr>
        <w:pStyle w:val="Poetry"/>
      </w:pPr>
      <w:r w:rsidRPr="005823C3">
        <w:t xml:space="preserve">Are banish’d earth; and, for the wrath of one, </w:t>
      </w:r>
    </w:p>
    <w:p w14:paraId="4E64A7A5" w14:textId="77777777" w:rsidR="005823C3" w:rsidRDefault="003A417A" w:rsidP="005823C3">
      <w:pPr>
        <w:pStyle w:val="Poetry"/>
      </w:pPr>
      <w:r w:rsidRPr="005823C3">
        <w:t xml:space="preserve">Remov’d from Latium and the promis’d throne. </w:t>
      </w:r>
    </w:p>
    <w:p w14:paraId="494642AB" w14:textId="34F8F891" w:rsidR="003A417A" w:rsidRPr="005823C3" w:rsidRDefault="003A417A" w:rsidP="005823C3">
      <w:pPr>
        <w:pStyle w:val="Poetry"/>
      </w:pPr>
      <w:r w:rsidRPr="005823C3">
        <w:t>Are these our scepters? these our due rewards?</w:t>
      </w:r>
    </w:p>
    <w:p w14:paraId="277866B3" w14:textId="1ED3BA6A" w:rsidR="003A417A" w:rsidRPr="005823C3" w:rsidRDefault="003A417A" w:rsidP="005823C3">
      <w:pPr>
        <w:pStyle w:val="Poetry"/>
      </w:pPr>
      <w:r w:rsidRPr="005823C3">
        <w:t>And is it thus that Jove his plighted faith regards?”</w:t>
      </w:r>
    </w:p>
    <w:p w14:paraId="5C9B8BDC" w14:textId="77777777" w:rsidR="005823C3" w:rsidRDefault="005823C3" w:rsidP="005823C3">
      <w:pPr>
        <w:pStyle w:val="Poetry"/>
      </w:pPr>
    </w:p>
    <w:p w14:paraId="0046FD6F" w14:textId="57F7E867" w:rsidR="005823C3" w:rsidRDefault="003A417A" w:rsidP="005823C3">
      <w:pPr>
        <w:pStyle w:val="Poetry"/>
      </w:pPr>
      <w:r w:rsidRPr="005823C3">
        <w:t xml:space="preserve">To whom the Father of th’ immortal race, </w:t>
      </w:r>
    </w:p>
    <w:p w14:paraId="5108ACEE" w14:textId="3BA33C24" w:rsidR="003A417A" w:rsidRPr="005823C3" w:rsidRDefault="003A417A" w:rsidP="005823C3">
      <w:pPr>
        <w:pStyle w:val="Poetry"/>
      </w:pPr>
      <w:r w:rsidRPr="005823C3">
        <w:t>Smiling with that serene indulgent face,</w:t>
      </w:r>
    </w:p>
    <w:p w14:paraId="337E2A12" w14:textId="77777777" w:rsidR="005823C3" w:rsidRDefault="003A417A" w:rsidP="005823C3">
      <w:pPr>
        <w:pStyle w:val="Poetry"/>
      </w:pPr>
      <w:r w:rsidRPr="005823C3">
        <w:t xml:space="preserve">With which he drives the clouds and clears the skies, </w:t>
      </w:r>
    </w:p>
    <w:p w14:paraId="54DF0060" w14:textId="3E754252" w:rsidR="003A417A" w:rsidRPr="005823C3" w:rsidRDefault="003A417A" w:rsidP="005823C3">
      <w:pPr>
        <w:pStyle w:val="Poetry"/>
      </w:pPr>
      <w:r w:rsidRPr="005823C3">
        <w:t>First gave a holy kiss; then thus replies:</w:t>
      </w:r>
    </w:p>
    <w:p w14:paraId="0CA78B92" w14:textId="77777777" w:rsidR="005823C3" w:rsidRDefault="005823C3" w:rsidP="005823C3">
      <w:pPr>
        <w:pStyle w:val="Poetry"/>
      </w:pPr>
    </w:p>
    <w:p w14:paraId="0A1E3B85" w14:textId="56516BF5" w:rsidR="003A417A" w:rsidRPr="005823C3" w:rsidRDefault="003A417A" w:rsidP="005823C3">
      <w:pPr>
        <w:pStyle w:val="Poetry"/>
      </w:pPr>
      <w:r w:rsidRPr="005823C3">
        <w:t xml:space="preserve">“Daughter, dismiss thy </w:t>
      </w:r>
      <w:proofErr w:type="gramStart"/>
      <w:r w:rsidRPr="005823C3">
        <w:t>fears;</w:t>
      </w:r>
      <w:proofErr w:type="gramEnd"/>
      <w:r w:rsidRPr="005823C3">
        <w:t xml:space="preserve"> to thy desire</w:t>
      </w:r>
    </w:p>
    <w:p w14:paraId="780284A4" w14:textId="77777777" w:rsidR="005823C3" w:rsidRDefault="003A417A" w:rsidP="005823C3">
      <w:pPr>
        <w:pStyle w:val="Poetry"/>
      </w:pPr>
      <w:r w:rsidRPr="005823C3">
        <w:t xml:space="preserve">The fates of thine are </w:t>
      </w:r>
      <w:proofErr w:type="gramStart"/>
      <w:r w:rsidRPr="005823C3">
        <w:t>fix’d, and</w:t>
      </w:r>
      <w:proofErr w:type="gramEnd"/>
      <w:r w:rsidRPr="005823C3">
        <w:t xml:space="preserve"> stand entire. </w:t>
      </w:r>
    </w:p>
    <w:p w14:paraId="1D52F282" w14:textId="77777777" w:rsidR="005823C3" w:rsidRDefault="003A417A" w:rsidP="005823C3">
      <w:pPr>
        <w:pStyle w:val="Poetry"/>
      </w:pPr>
      <w:r w:rsidRPr="005823C3">
        <w:t xml:space="preserve">Thou shalt behold thy wish’d Lavinian </w:t>
      </w:r>
      <w:proofErr w:type="gramStart"/>
      <w:r w:rsidRPr="005823C3">
        <w:t>walls;</w:t>
      </w:r>
      <w:proofErr w:type="gramEnd"/>
      <w:r w:rsidRPr="005823C3">
        <w:t xml:space="preserve"> </w:t>
      </w:r>
    </w:p>
    <w:p w14:paraId="0CC72AF4" w14:textId="77777777" w:rsidR="005823C3" w:rsidRDefault="003A417A" w:rsidP="005823C3">
      <w:pPr>
        <w:pStyle w:val="Poetry"/>
      </w:pPr>
      <w:r w:rsidRPr="005823C3">
        <w:t xml:space="preserve">And, ripe for heav’n, when fate Aeneas calls, </w:t>
      </w:r>
    </w:p>
    <w:p w14:paraId="44DE0C39" w14:textId="122E1423" w:rsidR="003A417A" w:rsidRPr="005823C3" w:rsidRDefault="003A417A" w:rsidP="005823C3">
      <w:pPr>
        <w:pStyle w:val="Poetry"/>
      </w:pPr>
      <w:r w:rsidRPr="005823C3">
        <w:t>Then shalt thou bear him up, sublime, to me:</w:t>
      </w:r>
    </w:p>
    <w:p w14:paraId="1587B54F" w14:textId="4A27125A" w:rsidR="003A417A" w:rsidRPr="005823C3" w:rsidRDefault="003A417A" w:rsidP="005823C3">
      <w:pPr>
        <w:pStyle w:val="Poetry"/>
      </w:pPr>
      <w:r w:rsidRPr="005823C3">
        <w:t>No councils have revers’d my firm decree.</w:t>
      </w:r>
    </w:p>
    <w:p w14:paraId="6ECAE103" w14:textId="77777777" w:rsidR="005823C3" w:rsidRDefault="003A417A" w:rsidP="005823C3">
      <w:pPr>
        <w:pStyle w:val="Poetry"/>
      </w:pPr>
      <w:r w:rsidRPr="005823C3">
        <w:t xml:space="preserve">And, lest new fears disturb thy happy state, </w:t>
      </w:r>
    </w:p>
    <w:p w14:paraId="12435FEF" w14:textId="12A2134B" w:rsidR="003A417A" w:rsidRPr="005823C3" w:rsidRDefault="003A417A" w:rsidP="005823C3">
      <w:pPr>
        <w:pStyle w:val="Poetry"/>
      </w:pPr>
      <w:r w:rsidRPr="005823C3">
        <w:t>Know, I have search’d the mystic rolls of Fate:</w:t>
      </w:r>
    </w:p>
    <w:p w14:paraId="0E7DCCB9" w14:textId="77777777" w:rsidR="005823C3" w:rsidRDefault="003A417A" w:rsidP="005823C3">
      <w:pPr>
        <w:pStyle w:val="Poetry"/>
      </w:pPr>
      <w:r w:rsidRPr="005823C3">
        <w:t xml:space="preserve">Thy son (nor is th’ appointed season far) </w:t>
      </w:r>
    </w:p>
    <w:p w14:paraId="3DC40B32" w14:textId="782715D7" w:rsidR="003A417A" w:rsidRPr="005823C3" w:rsidRDefault="003A417A" w:rsidP="005823C3">
      <w:pPr>
        <w:pStyle w:val="Poetry"/>
      </w:pPr>
      <w:r w:rsidRPr="005823C3">
        <w:t>In Italy shall wage successful war,</w:t>
      </w:r>
    </w:p>
    <w:p w14:paraId="24EE5FEC" w14:textId="7AA07B7A" w:rsidR="003A417A" w:rsidRPr="005823C3" w:rsidRDefault="003A417A" w:rsidP="005823C3">
      <w:pPr>
        <w:pStyle w:val="Poetry"/>
      </w:pPr>
      <w:r w:rsidRPr="005823C3">
        <w:t>Shall tame fierce nations in the bloody field,</w:t>
      </w:r>
    </w:p>
    <w:p w14:paraId="21C703D0" w14:textId="77777777" w:rsidR="005823C3" w:rsidRDefault="003A417A" w:rsidP="005823C3">
      <w:pPr>
        <w:pStyle w:val="Poetry"/>
      </w:pPr>
      <w:r w:rsidRPr="005823C3">
        <w:t xml:space="preserve">And sov’reign laws impose, and cities build, </w:t>
      </w:r>
    </w:p>
    <w:p w14:paraId="67E2A3A5" w14:textId="79ADF619" w:rsidR="003A417A" w:rsidRPr="005823C3" w:rsidRDefault="003A417A" w:rsidP="005823C3">
      <w:pPr>
        <w:pStyle w:val="Poetry"/>
      </w:pPr>
      <w:r w:rsidRPr="005823C3">
        <w:t>Till, after ev’ry foe subdued, the sun</w:t>
      </w:r>
    </w:p>
    <w:p w14:paraId="7CACD2A5" w14:textId="77777777" w:rsidR="003A417A" w:rsidRPr="005823C3" w:rsidRDefault="003A417A" w:rsidP="005823C3">
      <w:pPr>
        <w:pStyle w:val="Poetry"/>
      </w:pPr>
      <w:r w:rsidRPr="005823C3">
        <w:t>Thrice thro’ the signs his annual race shall run:</w:t>
      </w:r>
    </w:p>
    <w:p w14:paraId="0D19FEC1" w14:textId="77777777" w:rsidR="003A417A" w:rsidRPr="005823C3" w:rsidRDefault="003A417A" w:rsidP="005823C3">
      <w:pPr>
        <w:pStyle w:val="Poetry"/>
      </w:pPr>
      <w:r w:rsidRPr="005823C3">
        <w:t>This is his time prefix’d. Ascanius then,</w:t>
      </w:r>
    </w:p>
    <w:p w14:paraId="394EDA80" w14:textId="2BFF9CC8" w:rsidR="003A417A" w:rsidRPr="005823C3" w:rsidRDefault="003A417A" w:rsidP="005823C3">
      <w:pPr>
        <w:pStyle w:val="Poetry"/>
      </w:pPr>
      <w:r w:rsidRPr="005823C3">
        <w:lastRenderedPageBreak/>
        <w:t>Now call’d Iulus, shall begin his reign.</w:t>
      </w:r>
    </w:p>
    <w:p w14:paraId="7A6CE32B" w14:textId="77777777" w:rsidR="005823C3" w:rsidRDefault="003A417A" w:rsidP="005823C3">
      <w:pPr>
        <w:pStyle w:val="Poetry"/>
      </w:pPr>
      <w:r w:rsidRPr="005823C3">
        <w:t xml:space="preserve">He thirty rolling years the crown shall wear, </w:t>
      </w:r>
    </w:p>
    <w:p w14:paraId="32D5C6E2" w14:textId="77777777" w:rsidR="005823C3" w:rsidRDefault="003A417A" w:rsidP="005823C3">
      <w:pPr>
        <w:pStyle w:val="Poetry"/>
      </w:pPr>
      <w:r w:rsidRPr="005823C3">
        <w:t xml:space="preserve">Then from Lavinium shall the seat transfer, </w:t>
      </w:r>
    </w:p>
    <w:p w14:paraId="212136AB" w14:textId="3E53E06F" w:rsidR="003A417A" w:rsidRPr="005823C3" w:rsidRDefault="003A417A" w:rsidP="005823C3">
      <w:pPr>
        <w:pStyle w:val="Poetry"/>
      </w:pPr>
      <w:r w:rsidRPr="005823C3">
        <w:t>And, with hard labor, Alba Longa build.</w:t>
      </w:r>
    </w:p>
    <w:p w14:paraId="123B139E" w14:textId="77777777" w:rsidR="003A417A" w:rsidRPr="005823C3" w:rsidRDefault="003A417A" w:rsidP="005823C3">
      <w:pPr>
        <w:pStyle w:val="Poetry"/>
      </w:pPr>
      <w:r w:rsidRPr="005823C3">
        <w:t>The throne with his succession shall be fill’d</w:t>
      </w:r>
    </w:p>
    <w:p w14:paraId="6484B7B8" w14:textId="5C530631" w:rsidR="003A417A" w:rsidRPr="005823C3" w:rsidRDefault="003A417A" w:rsidP="005823C3">
      <w:pPr>
        <w:pStyle w:val="Poetry"/>
      </w:pPr>
      <w:r w:rsidRPr="005823C3">
        <w:t>Three hundred circuits more: then shall be seen</w:t>
      </w:r>
    </w:p>
    <w:p w14:paraId="5288ED14" w14:textId="77777777" w:rsidR="003A417A" w:rsidRPr="005823C3" w:rsidRDefault="003A417A" w:rsidP="005823C3">
      <w:pPr>
        <w:pStyle w:val="Poetry"/>
      </w:pPr>
      <w:r w:rsidRPr="005823C3">
        <w:t>Ilia the fair, a priestess and a queen,</w:t>
      </w:r>
    </w:p>
    <w:p w14:paraId="34647C7B" w14:textId="77777777" w:rsidR="005823C3" w:rsidRDefault="003A417A" w:rsidP="005823C3">
      <w:pPr>
        <w:pStyle w:val="Poetry"/>
      </w:pPr>
      <w:r w:rsidRPr="005823C3">
        <w:t xml:space="preserve">Who, full of Mars, in time, with kindly throes, </w:t>
      </w:r>
    </w:p>
    <w:p w14:paraId="69FBECEF" w14:textId="78216675" w:rsidR="003A417A" w:rsidRPr="005823C3" w:rsidRDefault="003A417A" w:rsidP="005823C3">
      <w:pPr>
        <w:pStyle w:val="Poetry"/>
      </w:pPr>
      <w:r w:rsidRPr="005823C3">
        <w:t>Shall at a birth two goodly boys disclose.</w:t>
      </w:r>
    </w:p>
    <w:p w14:paraId="00BD7068" w14:textId="77777777" w:rsidR="003A417A" w:rsidRPr="005823C3" w:rsidRDefault="003A417A" w:rsidP="005823C3">
      <w:pPr>
        <w:pStyle w:val="Poetry"/>
      </w:pPr>
      <w:r w:rsidRPr="005823C3">
        <w:t>The royal babes a tawny wolf shall drain:</w:t>
      </w:r>
    </w:p>
    <w:p w14:paraId="7E8E089D" w14:textId="7B9C0898" w:rsidR="003A417A" w:rsidRPr="005823C3" w:rsidRDefault="003A417A" w:rsidP="005823C3">
      <w:pPr>
        <w:pStyle w:val="Poetry"/>
      </w:pPr>
      <w:r w:rsidRPr="005823C3">
        <w:t>Then Romulus his grandsire’s throne shall gain,</w:t>
      </w:r>
    </w:p>
    <w:p w14:paraId="7C6FC6CE" w14:textId="77777777" w:rsidR="005823C3" w:rsidRDefault="003A417A" w:rsidP="005823C3">
      <w:pPr>
        <w:pStyle w:val="Poetry"/>
      </w:pPr>
      <w:r w:rsidRPr="005823C3">
        <w:t xml:space="preserve">Of martial tow’rs the founder shall become, </w:t>
      </w:r>
    </w:p>
    <w:p w14:paraId="29ED7024" w14:textId="2C02A48F" w:rsidR="003A417A" w:rsidRPr="005823C3" w:rsidRDefault="003A417A" w:rsidP="005823C3">
      <w:pPr>
        <w:pStyle w:val="Poetry"/>
      </w:pPr>
      <w:r w:rsidRPr="005823C3">
        <w:t>The people Romans call, the city Rome.</w:t>
      </w:r>
    </w:p>
    <w:p w14:paraId="6F9E6F3D" w14:textId="77777777" w:rsidR="005823C3" w:rsidRDefault="003A417A" w:rsidP="005823C3">
      <w:pPr>
        <w:pStyle w:val="Poetry"/>
      </w:pPr>
      <w:r w:rsidRPr="005823C3">
        <w:t xml:space="preserve">To them no bounds of empire I assign, </w:t>
      </w:r>
    </w:p>
    <w:p w14:paraId="14F3D2E6" w14:textId="672ACA44" w:rsidR="003A417A" w:rsidRPr="005823C3" w:rsidRDefault="003A417A" w:rsidP="005823C3">
      <w:pPr>
        <w:pStyle w:val="Poetry"/>
      </w:pPr>
      <w:r w:rsidRPr="005823C3">
        <w:t>Nor term of years to their immortal line.</w:t>
      </w:r>
    </w:p>
    <w:p w14:paraId="68EE6F69" w14:textId="2861F63F" w:rsidR="003A417A" w:rsidRPr="005823C3" w:rsidRDefault="003A417A" w:rsidP="005823C3">
      <w:pPr>
        <w:pStyle w:val="Poetry"/>
      </w:pPr>
      <w:r w:rsidRPr="005823C3">
        <w:t>Ev’n haughty Juno, who, with endless broils,</w:t>
      </w:r>
    </w:p>
    <w:p w14:paraId="4EE0461E" w14:textId="77777777" w:rsidR="005823C3" w:rsidRDefault="003A417A" w:rsidP="005823C3">
      <w:pPr>
        <w:pStyle w:val="Poetry"/>
      </w:pPr>
      <w:r w:rsidRPr="005823C3">
        <w:t xml:space="preserve">Earth, seas, and heav’n, and Jove himself </w:t>
      </w:r>
      <w:proofErr w:type="gramStart"/>
      <w:r w:rsidRPr="005823C3">
        <w:t>turmoils;</w:t>
      </w:r>
      <w:proofErr w:type="gramEnd"/>
      <w:r w:rsidRPr="005823C3">
        <w:t xml:space="preserve"> </w:t>
      </w:r>
    </w:p>
    <w:p w14:paraId="1E34EF48" w14:textId="51308EBA" w:rsidR="003A417A" w:rsidRPr="005823C3" w:rsidRDefault="003A417A" w:rsidP="005823C3">
      <w:pPr>
        <w:pStyle w:val="Poetry"/>
      </w:pPr>
      <w:r w:rsidRPr="005823C3">
        <w:t>At length aton’d, her friendly pow’r shall join,</w:t>
      </w:r>
    </w:p>
    <w:p w14:paraId="6FCC525A" w14:textId="77777777" w:rsidR="003A417A" w:rsidRPr="005823C3" w:rsidRDefault="003A417A" w:rsidP="005823C3">
      <w:pPr>
        <w:pStyle w:val="Poetry"/>
      </w:pPr>
      <w:r w:rsidRPr="005823C3">
        <w:t>To cherish and advance the Trojan line.</w:t>
      </w:r>
    </w:p>
    <w:p w14:paraId="0C80458D" w14:textId="77777777" w:rsidR="003A417A" w:rsidRPr="005823C3" w:rsidRDefault="003A417A" w:rsidP="005823C3">
      <w:pPr>
        <w:pStyle w:val="Poetry"/>
      </w:pPr>
      <w:r w:rsidRPr="005823C3">
        <w:t>The subject world shall Rome’s dominion own,</w:t>
      </w:r>
    </w:p>
    <w:p w14:paraId="2FF8F9A1" w14:textId="092010AB" w:rsidR="003A417A" w:rsidRPr="005823C3" w:rsidRDefault="003A417A" w:rsidP="005823C3">
      <w:pPr>
        <w:pStyle w:val="Poetry"/>
      </w:pPr>
      <w:r w:rsidRPr="005823C3">
        <w:t>And, prostrate, shall adore the nation of the gown.</w:t>
      </w:r>
    </w:p>
    <w:p w14:paraId="7D8D734C" w14:textId="77777777" w:rsidR="003A417A" w:rsidRPr="005823C3" w:rsidRDefault="003A417A" w:rsidP="005823C3">
      <w:pPr>
        <w:pStyle w:val="Poetry"/>
      </w:pPr>
      <w:r w:rsidRPr="005823C3">
        <w:t>An age is ripening in revolving fate</w:t>
      </w:r>
    </w:p>
    <w:p w14:paraId="368D1456" w14:textId="77777777" w:rsidR="003A417A" w:rsidRPr="005823C3" w:rsidRDefault="003A417A" w:rsidP="005823C3">
      <w:pPr>
        <w:pStyle w:val="Poetry"/>
      </w:pPr>
      <w:r w:rsidRPr="005823C3">
        <w:t>When Troy shall overturn the Grecian state,</w:t>
      </w:r>
    </w:p>
    <w:p w14:paraId="6FC00658" w14:textId="77777777" w:rsidR="005823C3" w:rsidRDefault="003A417A" w:rsidP="005823C3">
      <w:pPr>
        <w:pStyle w:val="Poetry"/>
      </w:pPr>
      <w:r w:rsidRPr="005823C3">
        <w:t xml:space="preserve">And sweet revenge her conqu’ring sons shall call, </w:t>
      </w:r>
    </w:p>
    <w:p w14:paraId="5D51E61B" w14:textId="2E2C2CD0" w:rsidR="003A417A" w:rsidRPr="005823C3" w:rsidRDefault="003A417A" w:rsidP="005823C3">
      <w:pPr>
        <w:pStyle w:val="Poetry"/>
      </w:pPr>
      <w:r w:rsidRPr="005823C3">
        <w:t>To crush the people that conspir’d her fall.</w:t>
      </w:r>
    </w:p>
    <w:p w14:paraId="29F582DC" w14:textId="5A7D6B24" w:rsidR="003A417A" w:rsidRPr="005823C3" w:rsidRDefault="003A417A" w:rsidP="005823C3">
      <w:pPr>
        <w:pStyle w:val="Poetry"/>
      </w:pPr>
      <w:r w:rsidRPr="005823C3">
        <w:t>Then Caesar from the Julian stock shall rise,</w:t>
      </w:r>
    </w:p>
    <w:p w14:paraId="20936580" w14:textId="77777777" w:rsidR="005823C3" w:rsidRDefault="003A417A" w:rsidP="005823C3">
      <w:pPr>
        <w:pStyle w:val="Poetry"/>
      </w:pPr>
      <w:r w:rsidRPr="005823C3">
        <w:t xml:space="preserve">Whose empire ocean, and whose fame the skies </w:t>
      </w:r>
    </w:p>
    <w:p w14:paraId="74BCCCDB" w14:textId="77777777" w:rsidR="005823C3" w:rsidRDefault="003A417A" w:rsidP="005823C3">
      <w:pPr>
        <w:pStyle w:val="Poetry"/>
      </w:pPr>
      <w:r w:rsidRPr="005823C3">
        <w:t xml:space="preserve">Alone shall bound; whom, fraught with eastern spoils, </w:t>
      </w:r>
    </w:p>
    <w:p w14:paraId="4AA9FEB9" w14:textId="51A9A8C7" w:rsidR="003A417A" w:rsidRPr="005823C3" w:rsidRDefault="003A417A" w:rsidP="005823C3">
      <w:pPr>
        <w:pStyle w:val="Poetry"/>
      </w:pPr>
      <w:r w:rsidRPr="005823C3">
        <w:t>Our heav’n, the just reward of human toils,</w:t>
      </w:r>
    </w:p>
    <w:p w14:paraId="769DE003" w14:textId="77777777" w:rsidR="003A417A" w:rsidRPr="005823C3" w:rsidRDefault="003A417A" w:rsidP="005823C3">
      <w:pPr>
        <w:pStyle w:val="Poetry"/>
      </w:pPr>
      <w:r w:rsidRPr="005823C3">
        <w:t xml:space="preserve">Securely shall repay with rites </w:t>
      </w:r>
      <w:proofErr w:type="gramStart"/>
      <w:r w:rsidRPr="005823C3">
        <w:t>divine;</w:t>
      </w:r>
      <w:proofErr w:type="gramEnd"/>
    </w:p>
    <w:p w14:paraId="21A7C702" w14:textId="2B72AC3A" w:rsidR="003A417A" w:rsidRPr="005823C3" w:rsidRDefault="003A417A" w:rsidP="005823C3">
      <w:pPr>
        <w:pStyle w:val="Poetry"/>
      </w:pPr>
      <w:r w:rsidRPr="005823C3">
        <w:t>And incense shall ascend before his sacred shrine.</w:t>
      </w:r>
    </w:p>
    <w:p w14:paraId="3646F717" w14:textId="77777777" w:rsidR="005823C3" w:rsidRDefault="003A417A" w:rsidP="005823C3">
      <w:pPr>
        <w:pStyle w:val="Poetry"/>
      </w:pPr>
      <w:r w:rsidRPr="005823C3">
        <w:t xml:space="preserve">Then dire debate and impious war shall cease, </w:t>
      </w:r>
    </w:p>
    <w:p w14:paraId="3C8A4B34" w14:textId="6E365AD1" w:rsidR="003A417A" w:rsidRPr="005823C3" w:rsidRDefault="003A417A" w:rsidP="005823C3">
      <w:pPr>
        <w:pStyle w:val="Poetry"/>
      </w:pPr>
      <w:r w:rsidRPr="005823C3">
        <w:t>And the stern age be soften’d into peace:</w:t>
      </w:r>
    </w:p>
    <w:p w14:paraId="27690EAE" w14:textId="77777777" w:rsidR="005823C3" w:rsidRDefault="003A417A" w:rsidP="005823C3">
      <w:pPr>
        <w:pStyle w:val="Poetry"/>
      </w:pPr>
      <w:r w:rsidRPr="005823C3">
        <w:t xml:space="preserve">Then banish’d Faith shall once again return, </w:t>
      </w:r>
    </w:p>
    <w:p w14:paraId="2073DB91" w14:textId="5B820E3D" w:rsidR="003A417A" w:rsidRPr="005823C3" w:rsidRDefault="003A417A" w:rsidP="005823C3">
      <w:pPr>
        <w:pStyle w:val="Poetry"/>
      </w:pPr>
      <w:r w:rsidRPr="005823C3">
        <w:t xml:space="preserve">And Vestal fires in hallow’d temples </w:t>
      </w:r>
      <w:proofErr w:type="gramStart"/>
      <w:r w:rsidRPr="005823C3">
        <w:t>burn;</w:t>
      </w:r>
      <w:proofErr w:type="gramEnd"/>
    </w:p>
    <w:p w14:paraId="17BAFCB4" w14:textId="3D8DE780" w:rsidR="003A417A" w:rsidRPr="005823C3" w:rsidRDefault="003A417A" w:rsidP="005823C3">
      <w:pPr>
        <w:pStyle w:val="Poetry"/>
      </w:pPr>
      <w:r w:rsidRPr="005823C3">
        <w:lastRenderedPageBreak/>
        <w:t>And Remus with Quirinus shall sustain</w:t>
      </w:r>
    </w:p>
    <w:p w14:paraId="2694B148" w14:textId="77777777" w:rsidR="005823C3" w:rsidRDefault="003A417A" w:rsidP="005823C3">
      <w:pPr>
        <w:pStyle w:val="Poetry"/>
      </w:pPr>
      <w:r w:rsidRPr="005823C3">
        <w:t xml:space="preserve">The righteous laws, and fraud and force restrain. </w:t>
      </w:r>
    </w:p>
    <w:p w14:paraId="7B7D539D" w14:textId="07F6EAA7" w:rsidR="003A417A" w:rsidRPr="005823C3" w:rsidRDefault="003A417A" w:rsidP="005823C3">
      <w:pPr>
        <w:pStyle w:val="Poetry"/>
      </w:pPr>
      <w:r w:rsidRPr="005823C3">
        <w:t>Janus himself before his fane shall wait,</w:t>
      </w:r>
    </w:p>
    <w:p w14:paraId="123C9CC8" w14:textId="77777777" w:rsidR="005823C3" w:rsidRDefault="003A417A" w:rsidP="005823C3">
      <w:pPr>
        <w:pStyle w:val="Poetry"/>
      </w:pPr>
      <w:r w:rsidRPr="005823C3">
        <w:t xml:space="preserve">And keep the dreadful issues of his gate, </w:t>
      </w:r>
    </w:p>
    <w:p w14:paraId="11FDA027" w14:textId="3161DBDE" w:rsidR="003A417A" w:rsidRPr="005823C3" w:rsidRDefault="003A417A" w:rsidP="005823C3">
      <w:pPr>
        <w:pStyle w:val="Poetry"/>
      </w:pPr>
      <w:r w:rsidRPr="005823C3">
        <w:t>With bolts and iron bars: within remains</w:t>
      </w:r>
    </w:p>
    <w:p w14:paraId="49F5C438" w14:textId="4DAFA176" w:rsidR="003A417A" w:rsidRPr="005823C3" w:rsidRDefault="003A417A" w:rsidP="005823C3">
      <w:pPr>
        <w:pStyle w:val="Poetry"/>
      </w:pPr>
      <w:r w:rsidRPr="005823C3">
        <w:t xml:space="preserve">Imprison’d Fury, bound in brazen </w:t>
      </w:r>
      <w:proofErr w:type="gramStart"/>
      <w:r w:rsidRPr="005823C3">
        <w:t>chains;</w:t>
      </w:r>
      <w:proofErr w:type="gramEnd"/>
    </w:p>
    <w:p w14:paraId="74758031" w14:textId="77777777" w:rsidR="003A417A" w:rsidRPr="005823C3" w:rsidRDefault="003A417A" w:rsidP="005823C3">
      <w:pPr>
        <w:pStyle w:val="Poetry"/>
      </w:pPr>
      <w:r w:rsidRPr="005823C3">
        <w:t>High on a trophy rais’d, of useless arms,</w:t>
      </w:r>
    </w:p>
    <w:p w14:paraId="5AC3CE90" w14:textId="77777777" w:rsidR="003A417A" w:rsidRPr="005823C3" w:rsidRDefault="003A417A" w:rsidP="005823C3">
      <w:pPr>
        <w:pStyle w:val="Poetry"/>
      </w:pPr>
      <w:r w:rsidRPr="005823C3">
        <w:t xml:space="preserve">He </w:t>
      </w:r>
      <w:proofErr w:type="gramStart"/>
      <w:r w:rsidRPr="005823C3">
        <w:t>sits, and</w:t>
      </w:r>
      <w:proofErr w:type="gramEnd"/>
      <w:r w:rsidRPr="005823C3">
        <w:t xml:space="preserve"> threats the world with vain alarms.”</w:t>
      </w:r>
    </w:p>
    <w:p w14:paraId="47932702" w14:textId="77777777" w:rsidR="005823C3" w:rsidRDefault="005823C3" w:rsidP="005823C3">
      <w:pPr>
        <w:pStyle w:val="Poetry"/>
      </w:pPr>
    </w:p>
    <w:p w14:paraId="531E2B1F" w14:textId="77777777" w:rsidR="005823C3" w:rsidRDefault="003A417A" w:rsidP="005823C3">
      <w:pPr>
        <w:pStyle w:val="Poetry"/>
      </w:pPr>
      <w:r w:rsidRPr="005823C3">
        <w:t xml:space="preserve">He said, and sent Cyllenius with command </w:t>
      </w:r>
    </w:p>
    <w:p w14:paraId="24D84068" w14:textId="734C59CE" w:rsidR="003A417A" w:rsidRPr="005823C3" w:rsidRDefault="003A417A" w:rsidP="005823C3">
      <w:pPr>
        <w:pStyle w:val="Poetry"/>
      </w:pPr>
      <w:r w:rsidRPr="005823C3">
        <w:t>To free the ports, and ope the Punic land</w:t>
      </w:r>
    </w:p>
    <w:p w14:paraId="172BA44F" w14:textId="0468B3F5" w:rsidR="003A417A" w:rsidRPr="005823C3" w:rsidRDefault="003A417A" w:rsidP="005823C3">
      <w:pPr>
        <w:pStyle w:val="Poetry"/>
      </w:pPr>
      <w:r w:rsidRPr="005823C3">
        <w:t>To Trojan guests; lest, ignorant of fate,</w:t>
      </w:r>
    </w:p>
    <w:p w14:paraId="1E9AEAD8" w14:textId="77777777" w:rsidR="005823C3" w:rsidRDefault="003A417A" w:rsidP="005823C3">
      <w:pPr>
        <w:pStyle w:val="Poetry"/>
      </w:pPr>
      <w:r w:rsidRPr="005823C3">
        <w:t xml:space="preserve">The queen might force them from her town and state. </w:t>
      </w:r>
    </w:p>
    <w:p w14:paraId="004B2BF7" w14:textId="3FCC6065" w:rsidR="003A417A" w:rsidRPr="005823C3" w:rsidRDefault="003A417A" w:rsidP="005823C3">
      <w:pPr>
        <w:pStyle w:val="Poetry"/>
      </w:pPr>
      <w:r w:rsidRPr="005823C3">
        <w:t>Down from the steep of heav’n Cyllenius flies,</w:t>
      </w:r>
    </w:p>
    <w:p w14:paraId="2A3D1CC6" w14:textId="77777777" w:rsidR="005823C3" w:rsidRDefault="003A417A" w:rsidP="005823C3">
      <w:pPr>
        <w:pStyle w:val="Poetry"/>
      </w:pPr>
      <w:r w:rsidRPr="005823C3">
        <w:t xml:space="preserve">And cleaves with all his wings the yielding skies. </w:t>
      </w:r>
    </w:p>
    <w:p w14:paraId="5EE25E39" w14:textId="38302661" w:rsidR="003A417A" w:rsidRPr="005823C3" w:rsidRDefault="003A417A" w:rsidP="005823C3">
      <w:pPr>
        <w:pStyle w:val="Poetry"/>
      </w:pPr>
      <w:r w:rsidRPr="005823C3">
        <w:t>Soon on the Libyan shore descends the god,</w:t>
      </w:r>
    </w:p>
    <w:p w14:paraId="2D459317" w14:textId="43446F1A" w:rsidR="003A417A" w:rsidRPr="005823C3" w:rsidRDefault="003A417A" w:rsidP="005823C3">
      <w:pPr>
        <w:pStyle w:val="Poetry"/>
      </w:pPr>
      <w:r w:rsidRPr="005823C3">
        <w:t>Performs his message, and displays his rod:</w:t>
      </w:r>
    </w:p>
    <w:p w14:paraId="6128AE2C" w14:textId="77777777" w:rsidR="003A417A" w:rsidRPr="005823C3" w:rsidRDefault="003A417A" w:rsidP="005823C3">
      <w:pPr>
        <w:pStyle w:val="Poetry"/>
      </w:pPr>
      <w:r w:rsidRPr="005823C3">
        <w:t xml:space="preserve">The surly murmurs of the people </w:t>
      </w:r>
      <w:proofErr w:type="gramStart"/>
      <w:r w:rsidRPr="005823C3">
        <w:t>cease;</w:t>
      </w:r>
      <w:proofErr w:type="gramEnd"/>
    </w:p>
    <w:p w14:paraId="70AEBF80" w14:textId="77777777" w:rsidR="003A417A" w:rsidRPr="005823C3" w:rsidRDefault="003A417A" w:rsidP="005823C3">
      <w:pPr>
        <w:pStyle w:val="Poetry"/>
      </w:pPr>
      <w:r w:rsidRPr="005823C3">
        <w:t>And, as the fates requir’d, they give the peace:</w:t>
      </w:r>
    </w:p>
    <w:p w14:paraId="1660133C" w14:textId="77777777" w:rsidR="005823C3" w:rsidRDefault="003A417A" w:rsidP="005823C3">
      <w:pPr>
        <w:pStyle w:val="Poetry"/>
      </w:pPr>
      <w:r w:rsidRPr="005823C3">
        <w:t xml:space="preserve">The queen herself suspends the rigid laws, </w:t>
      </w:r>
    </w:p>
    <w:p w14:paraId="7AF57274" w14:textId="336720BF" w:rsidR="003A417A" w:rsidRPr="005823C3" w:rsidRDefault="003A417A" w:rsidP="005823C3">
      <w:pPr>
        <w:pStyle w:val="Poetry"/>
      </w:pPr>
      <w:r w:rsidRPr="005823C3">
        <w:t>The Trojans pities, and protects their cause.</w:t>
      </w:r>
    </w:p>
    <w:p w14:paraId="582D1629" w14:textId="77777777" w:rsidR="005823C3" w:rsidRDefault="005823C3" w:rsidP="005823C3">
      <w:pPr>
        <w:pStyle w:val="Poetry"/>
      </w:pPr>
    </w:p>
    <w:p w14:paraId="3534CE24" w14:textId="4FA6E2C1" w:rsidR="003A417A" w:rsidRPr="005823C3" w:rsidRDefault="003A417A" w:rsidP="005823C3">
      <w:pPr>
        <w:pStyle w:val="Poetry"/>
      </w:pPr>
      <w:r w:rsidRPr="005823C3">
        <w:t>Meantime, in shades of night Aeneas lies:</w:t>
      </w:r>
    </w:p>
    <w:p w14:paraId="0C4C04FC" w14:textId="77777777" w:rsidR="005823C3" w:rsidRDefault="003A417A" w:rsidP="005823C3">
      <w:pPr>
        <w:pStyle w:val="Poetry"/>
      </w:pPr>
      <w:r w:rsidRPr="005823C3">
        <w:t xml:space="preserve">Care seiz’d his soul, and sleep forsook his eyes. </w:t>
      </w:r>
    </w:p>
    <w:p w14:paraId="2D08D082" w14:textId="77777777" w:rsidR="005823C3" w:rsidRDefault="003A417A" w:rsidP="005823C3">
      <w:pPr>
        <w:pStyle w:val="Poetry"/>
      </w:pPr>
      <w:r w:rsidRPr="005823C3">
        <w:t xml:space="preserve">But, when the sun restor’d the cheerful day, </w:t>
      </w:r>
    </w:p>
    <w:p w14:paraId="4C66B732" w14:textId="77777777" w:rsidR="005823C3" w:rsidRDefault="003A417A" w:rsidP="005823C3">
      <w:pPr>
        <w:pStyle w:val="Poetry"/>
      </w:pPr>
      <w:r w:rsidRPr="005823C3">
        <w:t xml:space="preserve">He rose, the coast and country to survey, </w:t>
      </w:r>
    </w:p>
    <w:p w14:paraId="45D51A9D" w14:textId="4633CDB0" w:rsidR="003A417A" w:rsidRPr="005823C3" w:rsidRDefault="003A417A" w:rsidP="005823C3">
      <w:pPr>
        <w:pStyle w:val="Poetry"/>
      </w:pPr>
      <w:r w:rsidRPr="005823C3">
        <w:t>Anxious and eager to discover more.</w:t>
      </w:r>
    </w:p>
    <w:p w14:paraId="68070B99" w14:textId="3D8BF6EF" w:rsidR="003A417A" w:rsidRPr="005823C3" w:rsidRDefault="003A417A" w:rsidP="005823C3">
      <w:pPr>
        <w:pStyle w:val="Poetry"/>
      </w:pPr>
      <w:proofErr w:type="gramStart"/>
      <w:r w:rsidRPr="005823C3">
        <w:t>It</w:t>
      </w:r>
      <w:proofErr w:type="gramEnd"/>
      <w:r w:rsidRPr="005823C3">
        <w:t xml:space="preserve"> look’d a wild uncultivated shore;</w:t>
      </w:r>
    </w:p>
    <w:p w14:paraId="66478241" w14:textId="77777777" w:rsidR="005823C3" w:rsidRDefault="003A417A" w:rsidP="005823C3">
      <w:pPr>
        <w:pStyle w:val="Poetry"/>
      </w:pPr>
      <w:r w:rsidRPr="005823C3">
        <w:t xml:space="preserve">But, whether humankind, or beasts alone </w:t>
      </w:r>
    </w:p>
    <w:p w14:paraId="67265AEB" w14:textId="77777777" w:rsidR="005823C3" w:rsidRDefault="003A417A" w:rsidP="005823C3">
      <w:pPr>
        <w:pStyle w:val="Poetry"/>
      </w:pPr>
      <w:r w:rsidRPr="005823C3">
        <w:t xml:space="preserve">Possess’d the new-found region, was unknown. </w:t>
      </w:r>
    </w:p>
    <w:p w14:paraId="7154DF98" w14:textId="605CE768" w:rsidR="003A417A" w:rsidRPr="005823C3" w:rsidRDefault="003A417A" w:rsidP="005823C3">
      <w:pPr>
        <w:pStyle w:val="Poetry"/>
      </w:pPr>
      <w:r w:rsidRPr="005823C3">
        <w:t>Beneath a ledge of rocks his fleet he hides:</w:t>
      </w:r>
    </w:p>
    <w:p w14:paraId="6012C373" w14:textId="77777777" w:rsidR="003A417A" w:rsidRPr="005823C3" w:rsidRDefault="003A417A" w:rsidP="005823C3">
      <w:pPr>
        <w:pStyle w:val="Poetry"/>
      </w:pPr>
      <w:r w:rsidRPr="005823C3">
        <w:t xml:space="preserve">Tall trees surround the mountain’s shady </w:t>
      </w:r>
      <w:proofErr w:type="gramStart"/>
      <w:r w:rsidRPr="005823C3">
        <w:t>sides;</w:t>
      </w:r>
      <w:proofErr w:type="gramEnd"/>
    </w:p>
    <w:p w14:paraId="4AE10F15" w14:textId="6AFDA0FB" w:rsidR="003A417A" w:rsidRPr="005823C3" w:rsidRDefault="003A417A" w:rsidP="005823C3">
      <w:pPr>
        <w:pStyle w:val="Poetry"/>
      </w:pPr>
      <w:r w:rsidRPr="005823C3">
        <w:t>The bending brow above a safe retreat provides.</w:t>
      </w:r>
    </w:p>
    <w:p w14:paraId="1D212979" w14:textId="77777777" w:rsidR="005823C3" w:rsidRDefault="003A417A" w:rsidP="005823C3">
      <w:pPr>
        <w:pStyle w:val="Poetry"/>
      </w:pPr>
      <w:r w:rsidRPr="005823C3">
        <w:t xml:space="preserve">Arm’d with </w:t>
      </w:r>
      <w:proofErr w:type="gramStart"/>
      <w:r w:rsidRPr="005823C3">
        <w:t>two pointed</w:t>
      </w:r>
      <w:proofErr w:type="gramEnd"/>
      <w:r w:rsidRPr="005823C3">
        <w:t xml:space="preserve"> darts, he leaves his friends, </w:t>
      </w:r>
    </w:p>
    <w:p w14:paraId="370C7F95" w14:textId="1F15A9D6" w:rsidR="003A417A" w:rsidRPr="005823C3" w:rsidRDefault="003A417A" w:rsidP="005823C3">
      <w:pPr>
        <w:pStyle w:val="Poetry"/>
      </w:pPr>
      <w:r w:rsidRPr="005823C3">
        <w:t xml:space="preserve">And true Achates on his </w:t>
      </w:r>
      <w:proofErr w:type="gramStart"/>
      <w:r w:rsidRPr="005823C3">
        <w:t>steps</w:t>
      </w:r>
      <w:proofErr w:type="gramEnd"/>
      <w:r w:rsidRPr="005823C3">
        <w:t xml:space="preserve"> attends.</w:t>
      </w:r>
    </w:p>
    <w:p w14:paraId="7A11E7EF" w14:textId="77777777" w:rsidR="005823C3" w:rsidRDefault="003A417A" w:rsidP="005823C3">
      <w:pPr>
        <w:pStyle w:val="Poetry"/>
      </w:pPr>
      <w:r w:rsidRPr="005823C3">
        <w:lastRenderedPageBreak/>
        <w:t xml:space="preserve">Lo! in the deep recesses of the wood, </w:t>
      </w:r>
    </w:p>
    <w:p w14:paraId="758740A1" w14:textId="1C40B950" w:rsidR="003A417A" w:rsidRPr="005823C3" w:rsidRDefault="003A417A" w:rsidP="005823C3">
      <w:pPr>
        <w:pStyle w:val="Poetry"/>
      </w:pPr>
      <w:r w:rsidRPr="005823C3">
        <w:t>Before his eyes his goddess mother stood:</w:t>
      </w:r>
    </w:p>
    <w:p w14:paraId="60C767F5" w14:textId="1332F9F4" w:rsidR="003A417A" w:rsidRPr="005823C3" w:rsidRDefault="003A417A" w:rsidP="005823C3">
      <w:pPr>
        <w:pStyle w:val="Poetry"/>
      </w:pPr>
      <w:r w:rsidRPr="005823C3">
        <w:t xml:space="preserve">A huntress in her habit and her </w:t>
      </w:r>
      <w:proofErr w:type="gramStart"/>
      <w:r w:rsidRPr="005823C3">
        <w:t>mien;</w:t>
      </w:r>
      <w:proofErr w:type="gramEnd"/>
    </w:p>
    <w:p w14:paraId="5CEC0B6D" w14:textId="77777777" w:rsidR="003A417A" w:rsidRPr="005823C3" w:rsidRDefault="003A417A" w:rsidP="005823C3">
      <w:pPr>
        <w:pStyle w:val="Poetry"/>
      </w:pPr>
      <w:r w:rsidRPr="005823C3">
        <w:t>Her dress a maid, her air confess’d a queen.</w:t>
      </w:r>
    </w:p>
    <w:p w14:paraId="4A9E4667" w14:textId="77777777" w:rsidR="005823C3" w:rsidRDefault="003A417A" w:rsidP="005823C3">
      <w:pPr>
        <w:pStyle w:val="Poetry"/>
      </w:pPr>
      <w:r w:rsidRPr="005823C3">
        <w:t xml:space="preserve">Bare were her knees, and knots her garments </w:t>
      </w:r>
      <w:proofErr w:type="gramStart"/>
      <w:r w:rsidRPr="005823C3">
        <w:t>bind;</w:t>
      </w:r>
      <w:proofErr w:type="gramEnd"/>
      <w:r w:rsidRPr="005823C3">
        <w:t xml:space="preserve"> </w:t>
      </w:r>
    </w:p>
    <w:p w14:paraId="667F443D" w14:textId="25ABCB2D" w:rsidR="003A417A" w:rsidRPr="005823C3" w:rsidRDefault="003A417A" w:rsidP="005823C3">
      <w:pPr>
        <w:pStyle w:val="Poetry"/>
      </w:pPr>
      <w:r w:rsidRPr="005823C3">
        <w:t xml:space="preserve">Loose was her hair, and wanton’d in the </w:t>
      </w:r>
      <w:proofErr w:type="gramStart"/>
      <w:r w:rsidRPr="005823C3">
        <w:t>wind;</w:t>
      </w:r>
      <w:proofErr w:type="gramEnd"/>
    </w:p>
    <w:p w14:paraId="3B69CABA" w14:textId="77777777" w:rsidR="003A417A" w:rsidRPr="005823C3" w:rsidRDefault="003A417A" w:rsidP="005823C3">
      <w:pPr>
        <w:pStyle w:val="Poetry"/>
      </w:pPr>
      <w:r w:rsidRPr="005823C3">
        <w:t>Her hand sustain’d a bow; her quiver hung behind.</w:t>
      </w:r>
    </w:p>
    <w:p w14:paraId="649310FE" w14:textId="71F15A3A" w:rsidR="003A417A" w:rsidRPr="005823C3" w:rsidRDefault="003A417A" w:rsidP="005823C3">
      <w:pPr>
        <w:pStyle w:val="Poetry"/>
      </w:pPr>
      <w:r w:rsidRPr="005823C3">
        <w:t>She seem’d a virgin of the Spartan blood:</w:t>
      </w:r>
    </w:p>
    <w:p w14:paraId="78FFCECA" w14:textId="77777777" w:rsidR="003A417A" w:rsidRPr="005823C3" w:rsidRDefault="003A417A" w:rsidP="005823C3">
      <w:pPr>
        <w:pStyle w:val="Poetry"/>
      </w:pPr>
      <w:r w:rsidRPr="005823C3">
        <w:t>With such array Harpalyce bestrode</w:t>
      </w:r>
    </w:p>
    <w:p w14:paraId="75E8697B" w14:textId="77777777" w:rsidR="005823C3" w:rsidRDefault="003A417A" w:rsidP="005823C3">
      <w:pPr>
        <w:pStyle w:val="Poetry"/>
      </w:pPr>
      <w:r w:rsidRPr="005823C3">
        <w:t xml:space="preserve">Her Thracian courser and outstripp’d the rapid flood. </w:t>
      </w:r>
    </w:p>
    <w:p w14:paraId="08AD1884" w14:textId="531F6166" w:rsidR="003A417A" w:rsidRPr="005823C3" w:rsidRDefault="003A417A" w:rsidP="005823C3">
      <w:pPr>
        <w:pStyle w:val="Poetry"/>
      </w:pPr>
      <w:r w:rsidRPr="005823C3">
        <w:t>“Ho, strangers! have you lately seen,” she said,</w:t>
      </w:r>
    </w:p>
    <w:p w14:paraId="7392409D" w14:textId="77777777" w:rsidR="003A417A" w:rsidRPr="005823C3" w:rsidRDefault="003A417A" w:rsidP="005823C3">
      <w:pPr>
        <w:pStyle w:val="Poetry"/>
      </w:pPr>
      <w:r w:rsidRPr="005823C3">
        <w:t>“One of my sisters, like myself array’d,</w:t>
      </w:r>
    </w:p>
    <w:p w14:paraId="4CC5BDDF" w14:textId="75BB1E89" w:rsidR="003A417A" w:rsidRPr="005823C3" w:rsidRDefault="003A417A" w:rsidP="005823C3">
      <w:pPr>
        <w:pStyle w:val="Poetry"/>
      </w:pPr>
      <w:r w:rsidRPr="005823C3">
        <w:t>Who cross’d the lawn, or in the forest stray’d?</w:t>
      </w:r>
    </w:p>
    <w:p w14:paraId="66558865" w14:textId="77777777" w:rsidR="005823C3" w:rsidRDefault="003A417A" w:rsidP="005823C3">
      <w:pPr>
        <w:pStyle w:val="Poetry"/>
      </w:pPr>
      <w:r w:rsidRPr="005823C3">
        <w:t xml:space="preserve">A painted quiver at her back she </w:t>
      </w:r>
      <w:proofErr w:type="gramStart"/>
      <w:r w:rsidRPr="005823C3">
        <w:t>bore;</w:t>
      </w:r>
      <w:proofErr w:type="gramEnd"/>
      <w:r w:rsidRPr="005823C3">
        <w:t xml:space="preserve"> </w:t>
      </w:r>
    </w:p>
    <w:p w14:paraId="12FE5EAD" w14:textId="77777777" w:rsidR="005823C3" w:rsidRDefault="003A417A" w:rsidP="005823C3">
      <w:pPr>
        <w:pStyle w:val="Poetry"/>
      </w:pPr>
      <w:r w:rsidRPr="005823C3">
        <w:t xml:space="preserve">Varied with spots, a lynx’s hide she </w:t>
      </w:r>
      <w:proofErr w:type="gramStart"/>
      <w:r w:rsidRPr="005823C3">
        <w:t>wore;</w:t>
      </w:r>
      <w:proofErr w:type="gramEnd"/>
      <w:r w:rsidRPr="005823C3">
        <w:t xml:space="preserve"> </w:t>
      </w:r>
    </w:p>
    <w:p w14:paraId="5911F125" w14:textId="7A5E6966" w:rsidR="003A417A" w:rsidRPr="005823C3" w:rsidRDefault="003A417A" w:rsidP="005823C3">
      <w:pPr>
        <w:pStyle w:val="Poetry"/>
      </w:pPr>
      <w:r w:rsidRPr="005823C3">
        <w:t>And at full cry pursued the tusky boar.”</w:t>
      </w:r>
    </w:p>
    <w:p w14:paraId="0B0AAF4F" w14:textId="77777777" w:rsidR="005823C3" w:rsidRDefault="005823C3" w:rsidP="005823C3">
      <w:pPr>
        <w:pStyle w:val="Poetry"/>
      </w:pPr>
    </w:p>
    <w:p w14:paraId="205D102E" w14:textId="4382C6A0" w:rsidR="003A417A" w:rsidRPr="005823C3" w:rsidRDefault="003A417A" w:rsidP="005823C3">
      <w:pPr>
        <w:pStyle w:val="Poetry"/>
      </w:pPr>
      <w:r w:rsidRPr="005823C3">
        <w:t xml:space="preserve">Thus Venus: </w:t>
      </w:r>
      <w:proofErr w:type="gramStart"/>
      <w:r w:rsidRPr="005823C3">
        <w:t>thus</w:t>
      </w:r>
      <w:proofErr w:type="gramEnd"/>
      <w:r w:rsidRPr="005823C3">
        <w:t xml:space="preserve"> her son replied again:</w:t>
      </w:r>
    </w:p>
    <w:p w14:paraId="2D42723B" w14:textId="68158F78" w:rsidR="003A417A" w:rsidRPr="005823C3" w:rsidRDefault="003A417A" w:rsidP="005823C3">
      <w:pPr>
        <w:pStyle w:val="Poetry"/>
      </w:pPr>
      <w:r w:rsidRPr="005823C3">
        <w:t>“None of your sisters have we heard or seen,</w:t>
      </w:r>
    </w:p>
    <w:p w14:paraId="5F9CC2E8" w14:textId="77777777" w:rsidR="005823C3" w:rsidRDefault="003A417A" w:rsidP="005823C3">
      <w:pPr>
        <w:pStyle w:val="Poetry"/>
      </w:pPr>
      <w:r w:rsidRPr="005823C3">
        <w:t xml:space="preserve">O virgin! or what </w:t>
      </w:r>
      <w:proofErr w:type="gramStart"/>
      <w:r w:rsidRPr="005823C3">
        <w:t>other</w:t>
      </w:r>
      <w:proofErr w:type="gramEnd"/>
      <w:r w:rsidRPr="005823C3">
        <w:t xml:space="preserve"> name you bear </w:t>
      </w:r>
    </w:p>
    <w:p w14:paraId="18FAA51C" w14:textId="77777777" w:rsidR="005823C3" w:rsidRDefault="003A417A" w:rsidP="005823C3">
      <w:pPr>
        <w:pStyle w:val="Poetry"/>
      </w:pPr>
      <w:r w:rsidRPr="005823C3">
        <w:t xml:space="preserve">Above that style—O more than mortal fair! </w:t>
      </w:r>
    </w:p>
    <w:p w14:paraId="34E0BB9E" w14:textId="77777777" w:rsidR="005823C3" w:rsidRDefault="003A417A" w:rsidP="005823C3">
      <w:pPr>
        <w:pStyle w:val="Poetry"/>
      </w:pPr>
      <w:r w:rsidRPr="005823C3">
        <w:t xml:space="preserve">Your voice and mien celestial birth betray! </w:t>
      </w:r>
    </w:p>
    <w:p w14:paraId="6924F9C7" w14:textId="629CCFE7" w:rsidR="003A417A" w:rsidRPr="005823C3" w:rsidRDefault="003A417A" w:rsidP="005823C3">
      <w:pPr>
        <w:pStyle w:val="Poetry"/>
      </w:pPr>
      <w:r w:rsidRPr="005823C3">
        <w:t>If, as you seem, the sister of the day,</w:t>
      </w:r>
    </w:p>
    <w:p w14:paraId="4A8F37E9" w14:textId="72C83AD5" w:rsidR="003A417A" w:rsidRPr="005823C3" w:rsidRDefault="003A417A" w:rsidP="005823C3">
      <w:pPr>
        <w:pStyle w:val="Poetry"/>
      </w:pPr>
      <w:r w:rsidRPr="005823C3">
        <w:t>Or one at least of chaste Diana’s train,</w:t>
      </w:r>
    </w:p>
    <w:p w14:paraId="5AD46C1A" w14:textId="77777777" w:rsidR="005823C3" w:rsidRDefault="003A417A" w:rsidP="005823C3">
      <w:pPr>
        <w:pStyle w:val="Poetry"/>
      </w:pPr>
      <w:r w:rsidRPr="005823C3">
        <w:t xml:space="preserve">Let not </w:t>
      </w:r>
      <w:proofErr w:type="gramStart"/>
      <w:r w:rsidRPr="005823C3">
        <w:t>an</w:t>
      </w:r>
      <w:proofErr w:type="gramEnd"/>
      <w:r w:rsidRPr="005823C3">
        <w:t xml:space="preserve"> humble suppliant sue in vain; </w:t>
      </w:r>
    </w:p>
    <w:p w14:paraId="7360BFB5" w14:textId="0685ECA7" w:rsidR="003A417A" w:rsidRPr="005823C3" w:rsidRDefault="003A417A" w:rsidP="005823C3">
      <w:pPr>
        <w:pStyle w:val="Poetry"/>
      </w:pPr>
      <w:r w:rsidRPr="005823C3">
        <w:t>But tell a stranger, long in tempests toss’d,</w:t>
      </w:r>
    </w:p>
    <w:p w14:paraId="279E3394" w14:textId="77777777" w:rsidR="005823C3" w:rsidRDefault="003A417A" w:rsidP="005823C3">
      <w:pPr>
        <w:pStyle w:val="Poetry"/>
      </w:pPr>
      <w:r w:rsidRPr="005823C3">
        <w:t xml:space="preserve">What earth we tread, and who commands the coast? </w:t>
      </w:r>
    </w:p>
    <w:p w14:paraId="61A76954" w14:textId="22440C72" w:rsidR="003A417A" w:rsidRPr="005823C3" w:rsidRDefault="003A417A" w:rsidP="005823C3">
      <w:pPr>
        <w:pStyle w:val="Poetry"/>
      </w:pPr>
      <w:r w:rsidRPr="005823C3">
        <w:t>Then on your name shall wretched mortals call,</w:t>
      </w:r>
    </w:p>
    <w:p w14:paraId="6E80AEFA" w14:textId="1AEFED09" w:rsidR="003A417A" w:rsidRPr="005823C3" w:rsidRDefault="003A417A" w:rsidP="005823C3">
      <w:pPr>
        <w:pStyle w:val="Poetry"/>
      </w:pPr>
      <w:r w:rsidRPr="005823C3">
        <w:t>And offer’d victims at your altars fall.”</w:t>
      </w:r>
    </w:p>
    <w:p w14:paraId="21E150FD" w14:textId="77777777" w:rsidR="005823C3" w:rsidRDefault="003A417A" w:rsidP="005823C3">
      <w:pPr>
        <w:pStyle w:val="Poetry"/>
      </w:pPr>
      <w:r w:rsidRPr="005823C3">
        <w:t xml:space="preserve">“I dare not,” she replied, “assume the name </w:t>
      </w:r>
    </w:p>
    <w:p w14:paraId="59C5A980" w14:textId="01652FA4" w:rsidR="003A417A" w:rsidRPr="005823C3" w:rsidRDefault="003A417A" w:rsidP="005823C3">
      <w:pPr>
        <w:pStyle w:val="Poetry"/>
      </w:pPr>
      <w:r w:rsidRPr="005823C3">
        <w:t>Of goddess, or celestial honors claim:</w:t>
      </w:r>
    </w:p>
    <w:p w14:paraId="266A9699" w14:textId="77777777" w:rsidR="005823C3" w:rsidRDefault="003A417A" w:rsidP="005823C3">
      <w:pPr>
        <w:pStyle w:val="Poetry"/>
      </w:pPr>
      <w:r w:rsidRPr="005823C3">
        <w:t xml:space="preserve">For Tyrian virgins bows and quivers bear, </w:t>
      </w:r>
    </w:p>
    <w:p w14:paraId="0F0476EF" w14:textId="5BECCC68" w:rsidR="003A417A" w:rsidRPr="005823C3" w:rsidRDefault="003A417A" w:rsidP="005823C3">
      <w:pPr>
        <w:pStyle w:val="Poetry"/>
      </w:pPr>
      <w:r w:rsidRPr="005823C3">
        <w:t>And purple buskins o’er their ankles wear.</w:t>
      </w:r>
    </w:p>
    <w:p w14:paraId="395363B9" w14:textId="10425BF7" w:rsidR="003A417A" w:rsidRPr="005823C3" w:rsidRDefault="003A417A" w:rsidP="005823C3">
      <w:pPr>
        <w:pStyle w:val="Poetry"/>
      </w:pPr>
      <w:r w:rsidRPr="005823C3">
        <w:t>Know, gentle youth, in Libyan lands you are—</w:t>
      </w:r>
    </w:p>
    <w:p w14:paraId="0673AFF4" w14:textId="77777777" w:rsidR="005823C3" w:rsidRDefault="003A417A" w:rsidP="005823C3">
      <w:pPr>
        <w:pStyle w:val="Poetry"/>
      </w:pPr>
      <w:r w:rsidRPr="005823C3">
        <w:t xml:space="preserve">A people rude in peace, and rough in war. </w:t>
      </w:r>
    </w:p>
    <w:p w14:paraId="4F259330" w14:textId="5CCED950" w:rsidR="003A417A" w:rsidRPr="005823C3" w:rsidRDefault="003A417A" w:rsidP="005823C3">
      <w:pPr>
        <w:pStyle w:val="Poetry"/>
      </w:pPr>
      <w:r w:rsidRPr="005823C3">
        <w:lastRenderedPageBreak/>
        <w:t>The rising city, which from far you see,</w:t>
      </w:r>
    </w:p>
    <w:p w14:paraId="53C36657" w14:textId="77777777" w:rsidR="005823C3" w:rsidRDefault="003A417A" w:rsidP="005823C3">
      <w:pPr>
        <w:pStyle w:val="Poetry"/>
      </w:pPr>
      <w:r w:rsidRPr="005823C3">
        <w:t xml:space="preserve">Is Carthage, and a Tyrian colony. </w:t>
      </w:r>
    </w:p>
    <w:p w14:paraId="6F8C7040" w14:textId="1F31C79C" w:rsidR="003A417A" w:rsidRPr="005823C3" w:rsidRDefault="003A417A" w:rsidP="005823C3">
      <w:pPr>
        <w:pStyle w:val="Poetry"/>
      </w:pPr>
      <w:r w:rsidRPr="005823C3">
        <w:t>Phoenician Dido rules the growing state,</w:t>
      </w:r>
    </w:p>
    <w:p w14:paraId="79BB42F4" w14:textId="222E0A26" w:rsidR="003A417A" w:rsidRPr="005823C3" w:rsidRDefault="003A417A" w:rsidP="005823C3">
      <w:pPr>
        <w:pStyle w:val="Poetry"/>
      </w:pPr>
      <w:r w:rsidRPr="005823C3">
        <w:t xml:space="preserve">Who fled from Tyre, to shun her brother’s </w:t>
      </w:r>
      <w:proofErr w:type="gramStart"/>
      <w:r w:rsidRPr="005823C3">
        <w:t>hate.</w:t>
      </w:r>
      <w:proofErr w:type="gramEnd"/>
    </w:p>
    <w:p w14:paraId="75BC41C8" w14:textId="77777777" w:rsidR="005823C3" w:rsidRDefault="003A417A" w:rsidP="005823C3">
      <w:pPr>
        <w:pStyle w:val="Poetry"/>
      </w:pPr>
      <w:r w:rsidRPr="005823C3">
        <w:t xml:space="preserve">Great were her wrongs, her story full of </w:t>
      </w:r>
      <w:proofErr w:type="gramStart"/>
      <w:r w:rsidRPr="005823C3">
        <w:t>fate;</w:t>
      </w:r>
      <w:proofErr w:type="gramEnd"/>
      <w:r w:rsidRPr="005823C3">
        <w:t xml:space="preserve"> </w:t>
      </w:r>
    </w:p>
    <w:p w14:paraId="453DD7EA" w14:textId="77777777" w:rsidR="005823C3" w:rsidRDefault="003A417A" w:rsidP="005823C3">
      <w:pPr>
        <w:pStyle w:val="Poetry"/>
      </w:pPr>
      <w:r w:rsidRPr="005823C3">
        <w:t xml:space="preserve">Which I will sum in short. Sichaeus, known </w:t>
      </w:r>
    </w:p>
    <w:p w14:paraId="06E7C404" w14:textId="77777777" w:rsidR="005823C3" w:rsidRDefault="003A417A" w:rsidP="005823C3">
      <w:pPr>
        <w:pStyle w:val="Poetry"/>
      </w:pPr>
      <w:r w:rsidRPr="005823C3">
        <w:t xml:space="preserve">For wealth, and brother to the Punic throne, </w:t>
      </w:r>
    </w:p>
    <w:p w14:paraId="200486A6" w14:textId="709107DE" w:rsidR="003A417A" w:rsidRPr="005823C3" w:rsidRDefault="003A417A" w:rsidP="005823C3">
      <w:pPr>
        <w:pStyle w:val="Poetry"/>
      </w:pPr>
      <w:r w:rsidRPr="005823C3">
        <w:t>Possess’d fair Dido’s bed; and either heart</w:t>
      </w:r>
    </w:p>
    <w:p w14:paraId="68AE5975" w14:textId="4C7D1993" w:rsidR="003A417A" w:rsidRPr="005823C3" w:rsidRDefault="003A417A" w:rsidP="005823C3">
      <w:pPr>
        <w:pStyle w:val="Poetry"/>
      </w:pPr>
      <w:r w:rsidRPr="005823C3">
        <w:t>At once was wounded with an equal dart.</w:t>
      </w:r>
    </w:p>
    <w:p w14:paraId="37312A80" w14:textId="77777777" w:rsidR="005823C3" w:rsidRDefault="003A417A" w:rsidP="005823C3">
      <w:pPr>
        <w:pStyle w:val="Poetry"/>
      </w:pPr>
      <w:r w:rsidRPr="005823C3">
        <w:t xml:space="preserve">Her father gave her, yet a spotless </w:t>
      </w:r>
      <w:proofErr w:type="gramStart"/>
      <w:r w:rsidRPr="005823C3">
        <w:t>maid;</w:t>
      </w:r>
      <w:proofErr w:type="gramEnd"/>
      <w:r w:rsidRPr="005823C3">
        <w:t xml:space="preserve"> </w:t>
      </w:r>
    </w:p>
    <w:p w14:paraId="03AABE77" w14:textId="764B05F9" w:rsidR="003A417A" w:rsidRPr="005823C3" w:rsidRDefault="003A417A" w:rsidP="005823C3">
      <w:pPr>
        <w:pStyle w:val="Poetry"/>
      </w:pPr>
      <w:r w:rsidRPr="005823C3">
        <w:t>Pygmalion then the Tyrian scepter sway’d:</w:t>
      </w:r>
    </w:p>
    <w:p w14:paraId="6A2D4DB7" w14:textId="77777777" w:rsidR="005823C3" w:rsidRDefault="003A417A" w:rsidP="005823C3">
      <w:pPr>
        <w:pStyle w:val="Poetry"/>
      </w:pPr>
      <w:r w:rsidRPr="005823C3">
        <w:t>One who condemn’d divine and human laws.</w:t>
      </w:r>
    </w:p>
    <w:p w14:paraId="4859905B" w14:textId="2FD06E89" w:rsidR="003A417A" w:rsidRPr="005823C3" w:rsidRDefault="003A417A" w:rsidP="005823C3">
      <w:pPr>
        <w:pStyle w:val="Poetry"/>
      </w:pPr>
      <w:r w:rsidRPr="005823C3">
        <w:t>Then strife ensued, and cursed gold the cause.</w:t>
      </w:r>
    </w:p>
    <w:p w14:paraId="74CF2595" w14:textId="48FA20C7" w:rsidR="003A417A" w:rsidRDefault="003A417A" w:rsidP="005823C3">
      <w:pPr>
        <w:pStyle w:val="Poetry"/>
      </w:pPr>
      <w:r w:rsidRPr="005823C3">
        <w:t>The monarch, blinded with desire of wealth,</w:t>
      </w:r>
    </w:p>
    <w:p w14:paraId="239C575B" w14:textId="77777777" w:rsidR="005823C3" w:rsidRDefault="003A417A" w:rsidP="005823C3">
      <w:pPr>
        <w:pStyle w:val="Poetry"/>
      </w:pPr>
      <w:r w:rsidRPr="005823C3">
        <w:t xml:space="preserve">With steel invades his brother’s life by </w:t>
      </w:r>
      <w:proofErr w:type="gramStart"/>
      <w:r w:rsidRPr="005823C3">
        <w:t>stealth;</w:t>
      </w:r>
      <w:proofErr w:type="gramEnd"/>
      <w:r w:rsidRPr="005823C3">
        <w:t xml:space="preserve"> </w:t>
      </w:r>
    </w:p>
    <w:p w14:paraId="49E1BE83" w14:textId="3EC84218" w:rsidR="003A417A" w:rsidRPr="005823C3" w:rsidRDefault="003A417A" w:rsidP="005823C3">
      <w:pPr>
        <w:pStyle w:val="Poetry"/>
      </w:pPr>
      <w:r w:rsidRPr="005823C3">
        <w:t>Before the sacred altar made him bleed,</w:t>
      </w:r>
    </w:p>
    <w:p w14:paraId="29A54D18" w14:textId="77777777" w:rsidR="005823C3" w:rsidRDefault="003A417A" w:rsidP="005823C3">
      <w:pPr>
        <w:pStyle w:val="Poetry"/>
      </w:pPr>
      <w:r w:rsidRPr="005823C3">
        <w:t xml:space="preserve">And long from her conceal’d the cruel deed. </w:t>
      </w:r>
    </w:p>
    <w:p w14:paraId="74568B51" w14:textId="3FD00038" w:rsidR="003A417A" w:rsidRPr="005823C3" w:rsidRDefault="003A417A" w:rsidP="005823C3">
      <w:pPr>
        <w:pStyle w:val="Poetry"/>
      </w:pPr>
      <w:r w:rsidRPr="005823C3">
        <w:t xml:space="preserve">Some </w:t>
      </w:r>
      <w:proofErr w:type="gramStart"/>
      <w:r w:rsidRPr="005823C3">
        <w:t>tale</w:t>
      </w:r>
      <w:proofErr w:type="gramEnd"/>
      <w:r w:rsidRPr="005823C3">
        <w:t>, some new pretense, he daily coin’d,</w:t>
      </w:r>
    </w:p>
    <w:p w14:paraId="372B9990" w14:textId="08A86681" w:rsidR="003A417A" w:rsidRPr="005823C3" w:rsidRDefault="003A417A" w:rsidP="005823C3">
      <w:pPr>
        <w:pStyle w:val="Poetry"/>
      </w:pPr>
      <w:r w:rsidRPr="005823C3">
        <w:t xml:space="preserve">To soothe his </w:t>
      </w:r>
      <w:proofErr w:type="gramStart"/>
      <w:r w:rsidRPr="005823C3">
        <w:t>sister, and</w:t>
      </w:r>
      <w:proofErr w:type="gramEnd"/>
      <w:r w:rsidRPr="005823C3">
        <w:t xml:space="preserve"> delude her mind.</w:t>
      </w:r>
    </w:p>
    <w:p w14:paraId="6F08A992" w14:textId="77777777" w:rsidR="005823C3" w:rsidRDefault="003A417A" w:rsidP="005823C3">
      <w:pPr>
        <w:pStyle w:val="Poetry"/>
      </w:pPr>
      <w:r w:rsidRPr="005823C3">
        <w:t xml:space="preserve">At length, in dead of night, the ghost appears </w:t>
      </w:r>
    </w:p>
    <w:p w14:paraId="1EAEFBF6" w14:textId="3F710CE6" w:rsidR="003A417A" w:rsidRPr="005823C3" w:rsidRDefault="003A417A" w:rsidP="005823C3">
      <w:pPr>
        <w:pStyle w:val="Poetry"/>
      </w:pPr>
      <w:r w:rsidRPr="005823C3">
        <w:t>Of her unhappy lord: the specter stares,</w:t>
      </w:r>
    </w:p>
    <w:p w14:paraId="4AFC29D3" w14:textId="77777777" w:rsidR="005823C3" w:rsidRDefault="003A417A" w:rsidP="005823C3">
      <w:pPr>
        <w:pStyle w:val="Poetry"/>
      </w:pPr>
      <w:r w:rsidRPr="005823C3">
        <w:t xml:space="preserve">And, with erected eyes, his bloody bosom bares. </w:t>
      </w:r>
    </w:p>
    <w:p w14:paraId="3A04CD41" w14:textId="3A5E33F6" w:rsidR="003A417A" w:rsidRPr="005823C3" w:rsidRDefault="003A417A" w:rsidP="005823C3">
      <w:pPr>
        <w:pStyle w:val="Poetry"/>
      </w:pPr>
      <w:r w:rsidRPr="005823C3">
        <w:t xml:space="preserve">The cruel altars and his fate he </w:t>
      </w:r>
      <w:proofErr w:type="gramStart"/>
      <w:r w:rsidRPr="005823C3">
        <w:t>tells</w:t>
      </w:r>
      <w:proofErr w:type="gramEnd"/>
      <w:r w:rsidRPr="005823C3">
        <w:t>,</w:t>
      </w:r>
    </w:p>
    <w:p w14:paraId="65431BFD" w14:textId="2385969A" w:rsidR="003A417A" w:rsidRPr="005823C3" w:rsidRDefault="003A417A" w:rsidP="005823C3">
      <w:pPr>
        <w:pStyle w:val="Poetry"/>
      </w:pPr>
      <w:r w:rsidRPr="005823C3">
        <w:t>And the dire secret of his house reveals,</w:t>
      </w:r>
    </w:p>
    <w:p w14:paraId="387D0169" w14:textId="77777777" w:rsidR="005823C3" w:rsidRDefault="003A417A" w:rsidP="005823C3">
      <w:pPr>
        <w:pStyle w:val="Poetry"/>
      </w:pPr>
      <w:r w:rsidRPr="005823C3">
        <w:t xml:space="preserve">Then warns the widow, with her household gods, </w:t>
      </w:r>
    </w:p>
    <w:p w14:paraId="5A95AFE5" w14:textId="56EF6185" w:rsidR="003A417A" w:rsidRPr="005823C3" w:rsidRDefault="003A417A" w:rsidP="005823C3">
      <w:pPr>
        <w:pStyle w:val="Poetry"/>
      </w:pPr>
      <w:r w:rsidRPr="005823C3">
        <w:t>To seek a refuge in remote abodes.</w:t>
      </w:r>
    </w:p>
    <w:p w14:paraId="3B89CF1D" w14:textId="77777777" w:rsidR="003A417A" w:rsidRPr="005823C3" w:rsidRDefault="003A417A" w:rsidP="005823C3">
      <w:pPr>
        <w:pStyle w:val="Poetry"/>
      </w:pPr>
      <w:r w:rsidRPr="005823C3">
        <w:t>Last, to support her in so long a way,</w:t>
      </w:r>
    </w:p>
    <w:p w14:paraId="30DB6D18" w14:textId="77777777" w:rsidR="003A417A" w:rsidRPr="005823C3" w:rsidRDefault="003A417A" w:rsidP="005823C3">
      <w:pPr>
        <w:pStyle w:val="Poetry"/>
      </w:pPr>
      <w:r w:rsidRPr="005823C3">
        <w:t>He shows her where his hidden treasure lay.</w:t>
      </w:r>
    </w:p>
    <w:p w14:paraId="6CF4F839" w14:textId="390E8BE8" w:rsidR="003A417A" w:rsidRPr="005823C3" w:rsidRDefault="003A417A" w:rsidP="005823C3">
      <w:pPr>
        <w:pStyle w:val="Poetry"/>
      </w:pPr>
      <w:r w:rsidRPr="005823C3">
        <w:t>Admonish’d thus, and seiz’d with mortal fright,</w:t>
      </w:r>
    </w:p>
    <w:p w14:paraId="0CE39FFE" w14:textId="77777777" w:rsidR="003A417A" w:rsidRPr="005823C3" w:rsidRDefault="003A417A" w:rsidP="005823C3">
      <w:pPr>
        <w:pStyle w:val="Poetry"/>
      </w:pPr>
      <w:r w:rsidRPr="005823C3">
        <w:t>The queen provides companions of her flight:</w:t>
      </w:r>
    </w:p>
    <w:p w14:paraId="47F3816E" w14:textId="77777777" w:rsidR="005823C3" w:rsidRDefault="003A417A" w:rsidP="005823C3">
      <w:pPr>
        <w:pStyle w:val="Poetry"/>
      </w:pPr>
      <w:r w:rsidRPr="005823C3">
        <w:t xml:space="preserve">They meet, and all combine to leave the state, </w:t>
      </w:r>
    </w:p>
    <w:p w14:paraId="137D7B5D" w14:textId="7E1A09B6" w:rsidR="003A417A" w:rsidRPr="005823C3" w:rsidRDefault="003A417A" w:rsidP="005823C3">
      <w:pPr>
        <w:pStyle w:val="Poetry"/>
      </w:pPr>
      <w:r w:rsidRPr="005823C3">
        <w:t xml:space="preserve">Who hate the tyrant, or who fear his </w:t>
      </w:r>
      <w:proofErr w:type="gramStart"/>
      <w:r w:rsidRPr="005823C3">
        <w:t>hate.</w:t>
      </w:r>
      <w:proofErr w:type="gramEnd"/>
    </w:p>
    <w:p w14:paraId="4FF25914" w14:textId="77777777" w:rsidR="003A417A" w:rsidRPr="005823C3" w:rsidRDefault="003A417A" w:rsidP="005823C3">
      <w:pPr>
        <w:pStyle w:val="Poetry"/>
      </w:pPr>
      <w:r w:rsidRPr="005823C3">
        <w:t xml:space="preserve">They seize a fleet, which ready rigg’d they </w:t>
      </w:r>
      <w:proofErr w:type="gramStart"/>
      <w:r w:rsidRPr="005823C3">
        <w:t>find;</w:t>
      </w:r>
      <w:proofErr w:type="gramEnd"/>
    </w:p>
    <w:p w14:paraId="1F503A3F" w14:textId="36D44E24" w:rsidR="003A417A" w:rsidRPr="005823C3" w:rsidRDefault="003A417A" w:rsidP="005823C3">
      <w:pPr>
        <w:pStyle w:val="Poetry"/>
      </w:pPr>
      <w:r w:rsidRPr="005823C3">
        <w:t>Nor is Pygmalion’s treasure left behind.</w:t>
      </w:r>
    </w:p>
    <w:p w14:paraId="63D73E87" w14:textId="77777777" w:rsidR="003A417A" w:rsidRPr="005823C3" w:rsidRDefault="003A417A" w:rsidP="005823C3">
      <w:pPr>
        <w:pStyle w:val="Poetry"/>
      </w:pPr>
      <w:r w:rsidRPr="005823C3">
        <w:t>The vessels, heavy laden, put to sea</w:t>
      </w:r>
    </w:p>
    <w:p w14:paraId="1F1B71C6" w14:textId="77777777" w:rsidR="005823C3" w:rsidRDefault="003A417A" w:rsidP="005823C3">
      <w:pPr>
        <w:pStyle w:val="Poetry"/>
      </w:pPr>
      <w:r w:rsidRPr="005823C3">
        <w:lastRenderedPageBreak/>
        <w:t xml:space="preserve">With prosp’rous </w:t>
      </w:r>
      <w:proofErr w:type="gramStart"/>
      <w:r w:rsidRPr="005823C3">
        <w:t>winds;</w:t>
      </w:r>
      <w:proofErr w:type="gramEnd"/>
      <w:r w:rsidRPr="005823C3">
        <w:t xml:space="preserve"> a woman leads the way. </w:t>
      </w:r>
    </w:p>
    <w:p w14:paraId="5386B15C" w14:textId="09C67FA4" w:rsidR="003A417A" w:rsidRPr="005823C3" w:rsidRDefault="003A417A" w:rsidP="005823C3">
      <w:pPr>
        <w:pStyle w:val="Poetry"/>
      </w:pPr>
      <w:r w:rsidRPr="005823C3">
        <w:t>I know not, if by stress of weather driv’n,</w:t>
      </w:r>
    </w:p>
    <w:p w14:paraId="714EFAF9" w14:textId="77777777" w:rsidR="003A417A" w:rsidRPr="005823C3" w:rsidRDefault="003A417A" w:rsidP="005823C3">
      <w:pPr>
        <w:pStyle w:val="Poetry"/>
      </w:pPr>
      <w:r w:rsidRPr="005823C3">
        <w:t xml:space="preserve">Or was their fatal course dispos’d by </w:t>
      </w:r>
      <w:proofErr w:type="gramStart"/>
      <w:r w:rsidRPr="005823C3">
        <w:t>Heav’n;</w:t>
      </w:r>
      <w:proofErr w:type="gramEnd"/>
    </w:p>
    <w:p w14:paraId="7DFF1984" w14:textId="50D82D22" w:rsidR="003A417A" w:rsidRPr="005823C3" w:rsidRDefault="003A417A" w:rsidP="005823C3">
      <w:pPr>
        <w:pStyle w:val="Poetry"/>
      </w:pPr>
      <w:r w:rsidRPr="005823C3">
        <w:t xml:space="preserve">At </w:t>
      </w:r>
      <w:proofErr w:type="gramStart"/>
      <w:r w:rsidRPr="005823C3">
        <w:t>last</w:t>
      </w:r>
      <w:proofErr w:type="gramEnd"/>
      <w:r w:rsidRPr="005823C3">
        <w:t xml:space="preserve"> they landed, where from far your eyes</w:t>
      </w:r>
    </w:p>
    <w:p w14:paraId="3E82CEEB" w14:textId="77777777" w:rsidR="003A417A" w:rsidRPr="005823C3" w:rsidRDefault="003A417A" w:rsidP="005823C3">
      <w:pPr>
        <w:pStyle w:val="Poetry"/>
      </w:pPr>
      <w:r w:rsidRPr="005823C3">
        <w:t xml:space="preserve">May view the turrets of new Carthage </w:t>
      </w:r>
      <w:proofErr w:type="gramStart"/>
      <w:r w:rsidRPr="005823C3">
        <w:t>rise;</w:t>
      </w:r>
      <w:proofErr w:type="gramEnd"/>
    </w:p>
    <w:p w14:paraId="424B1386" w14:textId="77777777" w:rsidR="005823C3" w:rsidRDefault="003A417A" w:rsidP="005823C3">
      <w:pPr>
        <w:pStyle w:val="Poetry"/>
      </w:pPr>
      <w:r w:rsidRPr="005823C3">
        <w:t xml:space="preserve">There bought a space of ground, which (Byrsa call’d, </w:t>
      </w:r>
    </w:p>
    <w:p w14:paraId="3B48F1DA" w14:textId="10485755" w:rsidR="003A417A" w:rsidRPr="005823C3" w:rsidRDefault="003A417A" w:rsidP="005823C3">
      <w:pPr>
        <w:pStyle w:val="Poetry"/>
      </w:pPr>
      <w:r w:rsidRPr="005823C3">
        <w:t>From the bull’s hide) they first inclos’d, and wall’d.</w:t>
      </w:r>
    </w:p>
    <w:p w14:paraId="787301EC" w14:textId="77777777" w:rsidR="003A417A" w:rsidRPr="005823C3" w:rsidRDefault="003A417A" w:rsidP="005823C3">
      <w:pPr>
        <w:pStyle w:val="Poetry"/>
      </w:pPr>
      <w:r w:rsidRPr="005823C3">
        <w:t xml:space="preserve">But </w:t>
      </w:r>
      <w:proofErr w:type="gramStart"/>
      <w:r w:rsidRPr="005823C3">
        <w:t>whence</w:t>
      </w:r>
      <w:proofErr w:type="gramEnd"/>
      <w:r w:rsidRPr="005823C3">
        <w:t xml:space="preserve"> are you? what country claims your birth?</w:t>
      </w:r>
    </w:p>
    <w:p w14:paraId="6F1DB0BE" w14:textId="6485E449" w:rsidR="003A417A" w:rsidRPr="005823C3" w:rsidRDefault="003A417A" w:rsidP="005823C3">
      <w:pPr>
        <w:pStyle w:val="Poetry"/>
      </w:pPr>
      <w:r w:rsidRPr="005823C3">
        <w:t>What seek you, strangers, on our Libyan earth?”</w:t>
      </w:r>
    </w:p>
    <w:p w14:paraId="5EC44EDB" w14:textId="77777777" w:rsidR="005823C3" w:rsidRDefault="005823C3" w:rsidP="005823C3">
      <w:pPr>
        <w:pStyle w:val="Poetry"/>
      </w:pPr>
    </w:p>
    <w:p w14:paraId="4EA63FDB" w14:textId="77777777" w:rsidR="005823C3" w:rsidRDefault="003A417A" w:rsidP="005823C3">
      <w:pPr>
        <w:pStyle w:val="Poetry"/>
      </w:pPr>
      <w:r w:rsidRPr="005823C3">
        <w:t xml:space="preserve">To whom, with sorrow streaming from his eyes, </w:t>
      </w:r>
    </w:p>
    <w:p w14:paraId="61126C85" w14:textId="2C1221C5" w:rsidR="003A417A" w:rsidRPr="005823C3" w:rsidRDefault="003A417A" w:rsidP="005823C3">
      <w:pPr>
        <w:pStyle w:val="Poetry"/>
      </w:pPr>
      <w:r w:rsidRPr="005823C3">
        <w:t>And deeply sighing, thus her son replies:</w:t>
      </w:r>
    </w:p>
    <w:p w14:paraId="43784A30" w14:textId="77777777" w:rsidR="005823C3" w:rsidRDefault="003A417A" w:rsidP="005823C3">
      <w:pPr>
        <w:pStyle w:val="Poetry"/>
      </w:pPr>
      <w:r w:rsidRPr="005823C3">
        <w:t xml:space="preserve">“Could you with patience hear, or I relate, </w:t>
      </w:r>
    </w:p>
    <w:p w14:paraId="1ADA2221" w14:textId="5AECA4BA" w:rsidR="003A417A" w:rsidRPr="005823C3" w:rsidRDefault="003A417A" w:rsidP="005823C3">
      <w:pPr>
        <w:pStyle w:val="Poetry"/>
      </w:pPr>
      <w:r w:rsidRPr="005823C3">
        <w:t>O nymph, the tedious annals of our fate!</w:t>
      </w:r>
    </w:p>
    <w:p w14:paraId="3D5C1079" w14:textId="3952534C" w:rsidR="003A417A" w:rsidRPr="005823C3" w:rsidRDefault="003A417A" w:rsidP="005823C3">
      <w:pPr>
        <w:pStyle w:val="Poetry"/>
      </w:pPr>
      <w:r w:rsidRPr="005823C3">
        <w:t>Thro’ such a train of woes if I should run,</w:t>
      </w:r>
    </w:p>
    <w:p w14:paraId="3F214144" w14:textId="77777777" w:rsidR="005823C3" w:rsidRDefault="003A417A" w:rsidP="005823C3">
      <w:pPr>
        <w:pStyle w:val="Poetry"/>
      </w:pPr>
      <w:r w:rsidRPr="005823C3">
        <w:t xml:space="preserve">The day would sooner than the tale be done! </w:t>
      </w:r>
    </w:p>
    <w:p w14:paraId="77B6F7F6" w14:textId="77777777" w:rsidR="005823C3" w:rsidRDefault="003A417A" w:rsidP="005823C3">
      <w:pPr>
        <w:pStyle w:val="Poetry"/>
      </w:pPr>
      <w:r w:rsidRPr="005823C3">
        <w:t xml:space="preserve">From ancient Troy, by force expell’d, we came— </w:t>
      </w:r>
    </w:p>
    <w:p w14:paraId="4052DC4D" w14:textId="77777777" w:rsidR="005823C3" w:rsidRDefault="003A417A" w:rsidP="005823C3">
      <w:pPr>
        <w:pStyle w:val="Poetry"/>
      </w:pPr>
      <w:r w:rsidRPr="005823C3">
        <w:t xml:space="preserve">If you by chance have heard the Trojan name. </w:t>
      </w:r>
    </w:p>
    <w:p w14:paraId="0FF0CC8C" w14:textId="4153A0F6" w:rsidR="003A417A" w:rsidRPr="005823C3" w:rsidRDefault="003A417A" w:rsidP="005823C3">
      <w:pPr>
        <w:pStyle w:val="Poetry"/>
      </w:pPr>
      <w:r w:rsidRPr="005823C3">
        <w:t>On various seas by various tempests toss’d,</w:t>
      </w:r>
    </w:p>
    <w:p w14:paraId="23E3E17D" w14:textId="3465890F" w:rsidR="003A417A" w:rsidRPr="005823C3" w:rsidRDefault="003A417A" w:rsidP="005823C3">
      <w:pPr>
        <w:pStyle w:val="Poetry"/>
      </w:pPr>
      <w:r w:rsidRPr="005823C3">
        <w:t>At length we landed on your Libyan coast.</w:t>
      </w:r>
    </w:p>
    <w:p w14:paraId="784E4EF3" w14:textId="77777777" w:rsidR="003A417A" w:rsidRPr="005823C3" w:rsidRDefault="003A417A" w:rsidP="005823C3">
      <w:pPr>
        <w:pStyle w:val="Poetry"/>
      </w:pPr>
      <w:r w:rsidRPr="005823C3">
        <w:t>The good Aeneas am I call’d—a name,</w:t>
      </w:r>
    </w:p>
    <w:p w14:paraId="7ED126EC" w14:textId="77777777" w:rsidR="005823C3" w:rsidRDefault="003A417A" w:rsidP="005823C3">
      <w:pPr>
        <w:pStyle w:val="Poetry"/>
      </w:pPr>
      <w:r w:rsidRPr="005823C3">
        <w:t xml:space="preserve">While Fortune favor’d, not unknown to fame. </w:t>
      </w:r>
    </w:p>
    <w:p w14:paraId="7CD2DF01" w14:textId="77777777" w:rsidR="005823C3" w:rsidRDefault="003A417A" w:rsidP="005823C3">
      <w:pPr>
        <w:pStyle w:val="Poetry"/>
      </w:pPr>
      <w:r w:rsidRPr="005823C3">
        <w:t xml:space="preserve">My household gods, companions of my woes, </w:t>
      </w:r>
    </w:p>
    <w:p w14:paraId="6F37B89C" w14:textId="38CF1E86" w:rsidR="003A417A" w:rsidRPr="005823C3" w:rsidRDefault="003A417A" w:rsidP="005823C3">
      <w:pPr>
        <w:pStyle w:val="Poetry"/>
      </w:pPr>
      <w:r w:rsidRPr="005823C3">
        <w:t>With pious care I rescued from our foes.</w:t>
      </w:r>
    </w:p>
    <w:p w14:paraId="47B22E16" w14:textId="2397EDDF" w:rsidR="003A417A" w:rsidRPr="005823C3" w:rsidRDefault="003A417A" w:rsidP="005823C3">
      <w:pPr>
        <w:pStyle w:val="Poetry"/>
      </w:pPr>
      <w:r w:rsidRPr="005823C3">
        <w:t xml:space="preserve">To fruitful Italy my course was </w:t>
      </w:r>
      <w:proofErr w:type="gramStart"/>
      <w:r w:rsidRPr="005823C3">
        <w:t>bent;</w:t>
      </w:r>
      <w:proofErr w:type="gramEnd"/>
    </w:p>
    <w:p w14:paraId="47567161" w14:textId="77777777" w:rsidR="005823C3" w:rsidRDefault="003A417A" w:rsidP="005823C3">
      <w:pPr>
        <w:pStyle w:val="Poetry"/>
      </w:pPr>
      <w:r w:rsidRPr="005823C3">
        <w:t xml:space="preserve">And from the King of Heav’n is my descent. </w:t>
      </w:r>
    </w:p>
    <w:p w14:paraId="25687ED0" w14:textId="77777777" w:rsidR="005823C3" w:rsidRDefault="003A417A" w:rsidP="005823C3">
      <w:pPr>
        <w:pStyle w:val="Poetry"/>
      </w:pPr>
      <w:r w:rsidRPr="005823C3">
        <w:t xml:space="preserve">With twice ten sail I cross’d the Phrygian </w:t>
      </w:r>
      <w:proofErr w:type="gramStart"/>
      <w:r w:rsidRPr="005823C3">
        <w:t>sea;</w:t>
      </w:r>
      <w:proofErr w:type="gramEnd"/>
      <w:r w:rsidRPr="005823C3">
        <w:t xml:space="preserve"> </w:t>
      </w:r>
    </w:p>
    <w:p w14:paraId="199ECDBF" w14:textId="5A485EC5" w:rsidR="003A417A" w:rsidRPr="005823C3" w:rsidRDefault="003A417A" w:rsidP="005823C3">
      <w:pPr>
        <w:pStyle w:val="Poetry"/>
      </w:pPr>
      <w:r w:rsidRPr="005823C3">
        <w:t>Fate and my mother goddess led my way.</w:t>
      </w:r>
    </w:p>
    <w:p w14:paraId="7C47E45C" w14:textId="77777777" w:rsidR="003A417A" w:rsidRPr="005823C3" w:rsidRDefault="003A417A" w:rsidP="005823C3">
      <w:pPr>
        <w:pStyle w:val="Poetry"/>
      </w:pPr>
      <w:r w:rsidRPr="005823C3">
        <w:t>Scarce sev’n, the thin remainders of my fleet,</w:t>
      </w:r>
    </w:p>
    <w:p w14:paraId="6D10A4AA" w14:textId="6BED84C9" w:rsidR="003A417A" w:rsidRPr="005823C3" w:rsidRDefault="003A417A" w:rsidP="005823C3">
      <w:pPr>
        <w:pStyle w:val="Poetry"/>
      </w:pPr>
      <w:r w:rsidRPr="005823C3">
        <w:t>From storms preserv’d, within your harbor meet.</w:t>
      </w:r>
      <w:r w:rsidRPr="005823C3">
        <w:tab/>
      </w:r>
    </w:p>
    <w:p w14:paraId="72A0D697" w14:textId="77777777" w:rsidR="005823C3" w:rsidRDefault="003A417A" w:rsidP="005823C3">
      <w:pPr>
        <w:pStyle w:val="Poetry"/>
      </w:pPr>
      <w:r w:rsidRPr="005823C3">
        <w:t xml:space="preserve">Myself distress’d, an exile, and unknown, </w:t>
      </w:r>
    </w:p>
    <w:p w14:paraId="29912FBF" w14:textId="77777777" w:rsidR="005823C3" w:rsidRDefault="003A417A" w:rsidP="005823C3">
      <w:pPr>
        <w:pStyle w:val="Poetry"/>
      </w:pPr>
      <w:r w:rsidRPr="005823C3">
        <w:t xml:space="preserve">Debarr’d from Europe, and from Asia thrown, </w:t>
      </w:r>
    </w:p>
    <w:p w14:paraId="328A08B7" w14:textId="1F5561AF" w:rsidR="003A417A" w:rsidRPr="005823C3" w:rsidRDefault="003A417A" w:rsidP="005823C3">
      <w:pPr>
        <w:pStyle w:val="Poetry"/>
      </w:pPr>
      <w:r w:rsidRPr="005823C3">
        <w:t>In Libyan desarts wander thus alone.”</w:t>
      </w:r>
    </w:p>
    <w:p w14:paraId="027499C6" w14:textId="77777777" w:rsidR="005823C3" w:rsidRDefault="005823C3" w:rsidP="005823C3">
      <w:pPr>
        <w:pStyle w:val="Poetry"/>
      </w:pPr>
    </w:p>
    <w:p w14:paraId="747D312A" w14:textId="41E17C91" w:rsidR="003A417A" w:rsidRPr="005823C3" w:rsidRDefault="003A417A" w:rsidP="005823C3">
      <w:pPr>
        <w:pStyle w:val="Poetry"/>
      </w:pPr>
      <w:r w:rsidRPr="005823C3">
        <w:t xml:space="preserve">His tender parent could no longer </w:t>
      </w:r>
      <w:proofErr w:type="gramStart"/>
      <w:r w:rsidRPr="005823C3">
        <w:t>bear;</w:t>
      </w:r>
      <w:proofErr w:type="gramEnd"/>
    </w:p>
    <w:p w14:paraId="374A2CAB" w14:textId="316DD5EF" w:rsidR="003A417A" w:rsidRDefault="003A417A" w:rsidP="005823C3">
      <w:pPr>
        <w:pStyle w:val="Poetry"/>
      </w:pPr>
      <w:r w:rsidRPr="005823C3">
        <w:lastRenderedPageBreak/>
        <w:t>But, interposing, sought to soothe his care.</w:t>
      </w:r>
    </w:p>
    <w:p w14:paraId="33A075A9" w14:textId="77777777" w:rsidR="003A417A" w:rsidRPr="005823C3" w:rsidRDefault="003A417A" w:rsidP="005823C3">
      <w:pPr>
        <w:pStyle w:val="Poetry"/>
      </w:pPr>
      <w:r w:rsidRPr="005823C3">
        <w:t>“Whoe’er you are—not unbelov’d by Heav’n,</w:t>
      </w:r>
    </w:p>
    <w:p w14:paraId="03B5DFA5" w14:textId="77777777" w:rsidR="005823C3" w:rsidRDefault="003A417A" w:rsidP="005823C3">
      <w:pPr>
        <w:pStyle w:val="Poetry"/>
      </w:pPr>
      <w:r w:rsidRPr="005823C3">
        <w:t xml:space="preserve">Since on our friendly shore your ships are driv’n— </w:t>
      </w:r>
    </w:p>
    <w:p w14:paraId="2DCEB08F" w14:textId="5DB4FF60" w:rsidR="003A417A" w:rsidRPr="005823C3" w:rsidRDefault="003A417A" w:rsidP="005823C3">
      <w:pPr>
        <w:pStyle w:val="Poetry"/>
      </w:pPr>
      <w:r w:rsidRPr="005823C3">
        <w:t>Have courage: to the gods permit the rest,</w:t>
      </w:r>
    </w:p>
    <w:p w14:paraId="6D582175" w14:textId="77777777" w:rsidR="003A417A" w:rsidRPr="005823C3" w:rsidRDefault="003A417A" w:rsidP="005823C3">
      <w:pPr>
        <w:pStyle w:val="Poetry"/>
      </w:pPr>
      <w:r w:rsidRPr="005823C3">
        <w:t>And to the queen expose your just request.</w:t>
      </w:r>
    </w:p>
    <w:p w14:paraId="69087897" w14:textId="4891BCBB" w:rsidR="003A417A" w:rsidRPr="005823C3" w:rsidRDefault="003A417A" w:rsidP="005823C3">
      <w:pPr>
        <w:pStyle w:val="Poetry"/>
      </w:pPr>
      <w:r w:rsidRPr="005823C3">
        <w:t>Now take this earnest of success, for more:</w:t>
      </w:r>
    </w:p>
    <w:p w14:paraId="05073910" w14:textId="77777777" w:rsidR="003A417A" w:rsidRPr="005823C3" w:rsidRDefault="003A417A" w:rsidP="005823C3">
      <w:pPr>
        <w:pStyle w:val="Poetry"/>
      </w:pPr>
      <w:r w:rsidRPr="005823C3">
        <w:t xml:space="preserve">Your scatter’d fleet is join’d upon the </w:t>
      </w:r>
      <w:proofErr w:type="gramStart"/>
      <w:r w:rsidRPr="005823C3">
        <w:t>shore;</w:t>
      </w:r>
      <w:proofErr w:type="gramEnd"/>
    </w:p>
    <w:p w14:paraId="615E90B4" w14:textId="77777777" w:rsidR="005823C3" w:rsidRDefault="003A417A" w:rsidP="005823C3">
      <w:pPr>
        <w:pStyle w:val="Poetry"/>
      </w:pPr>
      <w:r w:rsidRPr="005823C3">
        <w:t xml:space="preserve">The winds are chang’d, your friends from danger </w:t>
      </w:r>
      <w:proofErr w:type="gramStart"/>
      <w:r w:rsidRPr="005823C3">
        <w:t>free;</w:t>
      </w:r>
      <w:proofErr w:type="gramEnd"/>
      <w:r w:rsidRPr="005823C3">
        <w:t xml:space="preserve"> </w:t>
      </w:r>
    </w:p>
    <w:p w14:paraId="0124C620" w14:textId="1A0232AB" w:rsidR="003A417A" w:rsidRPr="005823C3" w:rsidRDefault="003A417A" w:rsidP="005823C3">
      <w:pPr>
        <w:pStyle w:val="Poetry"/>
      </w:pPr>
      <w:r w:rsidRPr="005823C3">
        <w:t>Or I renounce my skill in augury.</w:t>
      </w:r>
    </w:p>
    <w:p w14:paraId="7AD16CA6" w14:textId="77777777" w:rsidR="003A417A" w:rsidRPr="005823C3" w:rsidRDefault="003A417A" w:rsidP="005823C3">
      <w:pPr>
        <w:pStyle w:val="Poetry"/>
      </w:pPr>
      <w:r w:rsidRPr="005823C3">
        <w:t>Twelve swans behold in beauteous order move,</w:t>
      </w:r>
    </w:p>
    <w:p w14:paraId="4F4210E5" w14:textId="14D7EEB4" w:rsidR="003A417A" w:rsidRPr="005823C3" w:rsidRDefault="003A417A" w:rsidP="005823C3">
      <w:pPr>
        <w:pStyle w:val="Poetry"/>
      </w:pPr>
      <w:r w:rsidRPr="005823C3">
        <w:t xml:space="preserve">And stoop with closing pinions from </w:t>
      </w:r>
      <w:proofErr w:type="gramStart"/>
      <w:r w:rsidRPr="005823C3">
        <w:t>above;</w:t>
      </w:r>
      <w:proofErr w:type="gramEnd"/>
    </w:p>
    <w:p w14:paraId="348EF87C" w14:textId="77777777" w:rsidR="003A417A" w:rsidRPr="005823C3" w:rsidRDefault="003A417A" w:rsidP="005823C3">
      <w:pPr>
        <w:pStyle w:val="Poetry"/>
      </w:pPr>
      <w:r w:rsidRPr="005823C3">
        <w:t>Whom late the bird of Jove had driv’n along,</w:t>
      </w:r>
    </w:p>
    <w:p w14:paraId="6BDF77F9" w14:textId="77777777" w:rsidR="003A417A" w:rsidRPr="005823C3" w:rsidRDefault="003A417A" w:rsidP="005823C3">
      <w:pPr>
        <w:pStyle w:val="Poetry"/>
      </w:pPr>
      <w:r w:rsidRPr="005823C3">
        <w:t>And thro’ the clouds pursued the scatt’ring throng:</w:t>
      </w:r>
    </w:p>
    <w:p w14:paraId="770A7DDF" w14:textId="77777777" w:rsidR="003A417A" w:rsidRPr="005823C3" w:rsidRDefault="003A417A" w:rsidP="005823C3">
      <w:pPr>
        <w:pStyle w:val="Poetry"/>
      </w:pPr>
      <w:r w:rsidRPr="005823C3">
        <w:t>Now, all united in a goodly team,</w:t>
      </w:r>
    </w:p>
    <w:p w14:paraId="688BBBEF" w14:textId="77777777" w:rsidR="003A417A" w:rsidRPr="005823C3" w:rsidRDefault="003A417A" w:rsidP="005823C3">
      <w:pPr>
        <w:pStyle w:val="Poetry"/>
      </w:pPr>
      <w:r w:rsidRPr="005823C3">
        <w:t xml:space="preserve">They skim the </w:t>
      </w:r>
      <w:proofErr w:type="gramStart"/>
      <w:r w:rsidRPr="005823C3">
        <w:t>ground, and</w:t>
      </w:r>
      <w:proofErr w:type="gramEnd"/>
      <w:r w:rsidRPr="005823C3">
        <w:t xml:space="preserve"> seek the quiet stream.</w:t>
      </w:r>
    </w:p>
    <w:p w14:paraId="53B5BDA1" w14:textId="5A2AC018" w:rsidR="003A417A" w:rsidRPr="005823C3" w:rsidRDefault="003A417A" w:rsidP="005823C3">
      <w:pPr>
        <w:pStyle w:val="Poetry"/>
      </w:pPr>
      <w:r w:rsidRPr="005823C3">
        <w:t>As they, with joy returning, clap their wings,</w:t>
      </w:r>
    </w:p>
    <w:p w14:paraId="7B9AB227" w14:textId="77777777" w:rsidR="005823C3" w:rsidRDefault="003A417A" w:rsidP="005823C3">
      <w:pPr>
        <w:pStyle w:val="Poetry"/>
      </w:pPr>
      <w:r w:rsidRPr="005823C3">
        <w:t xml:space="preserve">And ride the circuit of the skies in </w:t>
      </w:r>
      <w:proofErr w:type="gramStart"/>
      <w:r w:rsidRPr="005823C3">
        <w:t>rings;</w:t>
      </w:r>
      <w:proofErr w:type="gramEnd"/>
      <w:r w:rsidRPr="005823C3">
        <w:t xml:space="preserve"> </w:t>
      </w:r>
    </w:p>
    <w:p w14:paraId="7E38A25A" w14:textId="35182D9D" w:rsidR="003A417A" w:rsidRPr="005823C3" w:rsidRDefault="003A417A" w:rsidP="005823C3">
      <w:pPr>
        <w:pStyle w:val="Poetry"/>
      </w:pPr>
      <w:r w:rsidRPr="005823C3">
        <w:t>Not otherwise your ships, and ev’ry friend,</w:t>
      </w:r>
    </w:p>
    <w:p w14:paraId="4D564316" w14:textId="77777777" w:rsidR="005823C3" w:rsidRDefault="003A417A" w:rsidP="005823C3">
      <w:pPr>
        <w:pStyle w:val="Poetry"/>
      </w:pPr>
      <w:r w:rsidRPr="005823C3">
        <w:t xml:space="preserve">Already hold the port, or with swift sails descend. </w:t>
      </w:r>
    </w:p>
    <w:p w14:paraId="5DB940DE" w14:textId="78B1855D" w:rsidR="003A417A" w:rsidRPr="005823C3" w:rsidRDefault="003A417A" w:rsidP="005823C3">
      <w:pPr>
        <w:pStyle w:val="Poetry"/>
      </w:pPr>
      <w:r w:rsidRPr="005823C3">
        <w:t>No more advice is needful; but pursue</w:t>
      </w:r>
    </w:p>
    <w:p w14:paraId="26FA6D53" w14:textId="0AE91240" w:rsidR="003A417A" w:rsidRPr="005823C3" w:rsidRDefault="003A417A" w:rsidP="005823C3">
      <w:pPr>
        <w:pStyle w:val="Poetry"/>
      </w:pPr>
      <w:r w:rsidRPr="005823C3">
        <w:t>The path before you, and the town in view.”</w:t>
      </w:r>
    </w:p>
    <w:p w14:paraId="54416153" w14:textId="77777777" w:rsidR="005823C3" w:rsidRDefault="005823C3" w:rsidP="005823C3">
      <w:pPr>
        <w:pStyle w:val="Poetry"/>
      </w:pPr>
    </w:p>
    <w:p w14:paraId="01B9F277" w14:textId="77777777" w:rsidR="005823C3" w:rsidRDefault="003A417A" w:rsidP="005823C3">
      <w:pPr>
        <w:pStyle w:val="Poetry"/>
      </w:pPr>
      <w:proofErr w:type="gramStart"/>
      <w:r w:rsidRPr="005823C3">
        <w:t>Thus</w:t>
      </w:r>
      <w:proofErr w:type="gramEnd"/>
      <w:r w:rsidRPr="005823C3">
        <w:t xml:space="preserve"> having said, she turn’d, and made appear </w:t>
      </w:r>
    </w:p>
    <w:p w14:paraId="7040D979" w14:textId="6B3F9813" w:rsidR="003A417A" w:rsidRPr="005823C3" w:rsidRDefault="003A417A" w:rsidP="005823C3">
      <w:pPr>
        <w:pStyle w:val="Poetry"/>
      </w:pPr>
      <w:r w:rsidRPr="005823C3">
        <w:t>Her neck refulgent, and dishevel’d hair,</w:t>
      </w:r>
    </w:p>
    <w:p w14:paraId="2B387C89" w14:textId="77777777" w:rsidR="005823C3" w:rsidRDefault="003A417A" w:rsidP="005823C3">
      <w:pPr>
        <w:pStyle w:val="Poetry"/>
      </w:pPr>
      <w:r w:rsidRPr="005823C3">
        <w:t xml:space="preserve">Which, flowing from her shoulders, reach’d the ground. </w:t>
      </w:r>
    </w:p>
    <w:p w14:paraId="02E3EC60" w14:textId="55975F86" w:rsidR="003A417A" w:rsidRPr="005823C3" w:rsidRDefault="003A417A" w:rsidP="005823C3">
      <w:pPr>
        <w:pStyle w:val="Poetry"/>
      </w:pPr>
      <w:r w:rsidRPr="005823C3">
        <w:t>And widely spread ambrosial scents around:</w:t>
      </w:r>
    </w:p>
    <w:p w14:paraId="7CEFC443" w14:textId="4D1558C5" w:rsidR="003A417A" w:rsidRPr="005823C3" w:rsidRDefault="003A417A" w:rsidP="005823C3">
      <w:pPr>
        <w:pStyle w:val="Poetry"/>
      </w:pPr>
      <w:r w:rsidRPr="005823C3">
        <w:t xml:space="preserve">In length of train descends her sweeping </w:t>
      </w:r>
      <w:proofErr w:type="gramStart"/>
      <w:r w:rsidRPr="005823C3">
        <w:t>gown;</w:t>
      </w:r>
      <w:proofErr w:type="gramEnd"/>
    </w:p>
    <w:p w14:paraId="3637C138" w14:textId="77777777" w:rsidR="005823C3" w:rsidRDefault="003A417A" w:rsidP="005823C3">
      <w:pPr>
        <w:pStyle w:val="Poetry"/>
      </w:pPr>
      <w:r w:rsidRPr="005823C3">
        <w:t xml:space="preserve">And, by her graceful walk, the Queen of Love is known. </w:t>
      </w:r>
    </w:p>
    <w:p w14:paraId="154930B0" w14:textId="46FB6AA9" w:rsidR="003A417A" w:rsidRPr="005823C3" w:rsidRDefault="003A417A" w:rsidP="005823C3">
      <w:pPr>
        <w:pStyle w:val="Poetry"/>
      </w:pPr>
      <w:r w:rsidRPr="005823C3">
        <w:t>The prince pursued the parting deity</w:t>
      </w:r>
    </w:p>
    <w:p w14:paraId="4FB3B4BE" w14:textId="77777777" w:rsidR="005823C3" w:rsidRDefault="003A417A" w:rsidP="005823C3">
      <w:pPr>
        <w:pStyle w:val="Poetry"/>
      </w:pPr>
      <w:r w:rsidRPr="005823C3">
        <w:t xml:space="preserve">With words like these: “Ah! whither do you fly? </w:t>
      </w:r>
    </w:p>
    <w:p w14:paraId="33DD7B2C" w14:textId="13FC436F" w:rsidR="003A417A" w:rsidRPr="005823C3" w:rsidRDefault="003A417A" w:rsidP="005823C3">
      <w:pPr>
        <w:pStyle w:val="Poetry"/>
      </w:pPr>
      <w:r w:rsidRPr="005823C3">
        <w:t>Unkind and cruel! to deceive your son</w:t>
      </w:r>
    </w:p>
    <w:p w14:paraId="52CB1968" w14:textId="73440A2C" w:rsidR="003A417A" w:rsidRPr="005823C3" w:rsidRDefault="003A417A" w:rsidP="005823C3">
      <w:pPr>
        <w:pStyle w:val="Poetry"/>
      </w:pPr>
      <w:r w:rsidRPr="005823C3">
        <w:t xml:space="preserve">In borrow’d shapes, and his embrace to </w:t>
      </w:r>
      <w:proofErr w:type="gramStart"/>
      <w:r w:rsidRPr="005823C3">
        <w:t>shun;</w:t>
      </w:r>
      <w:proofErr w:type="gramEnd"/>
    </w:p>
    <w:p w14:paraId="09DE08A4" w14:textId="77777777" w:rsidR="005823C3" w:rsidRDefault="003A417A" w:rsidP="005823C3">
      <w:pPr>
        <w:pStyle w:val="Poetry"/>
      </w:pPr>
      <w:r w:rsidRPr="005823C3">
        <w:t xml:space="preserve">Never to bless my sight, but thus </w:t>
      </w:r>
      <w:proofErr w:type="gramStart"/>
      <w:r w:rsidRPr="005823C3">
        <w:t>unknown;</w:t>
      </w:r>
      <w:proofErr w:type="gramEnd"/>
      <w:r w:rsidRPr="005823C3">
        <w:t xml:space="preserve"> </w:t>
      </w:r>
    </w:p>
    <w:p w14:paraId="24938FEC" w14:textId="77777777" w:rsidR="005823C3" w:rsidRDefault="003A417A" w:rsidP="005823C3">
      <w:pPr>
        <w:pStyle w:val="Poetry"/>
      </w:pPr>
      <w:r w:rsidRPr="005823C3">
        <w:t xml:space="preserve">And still to speak in accents not your own.” </w:t>
      </w:r>
    </w:p>
    <w:p w14:paraId="7A569C91" w14:textId="77777777" w:rsidR="005823C3" w:rsidRDefault="003A417A" w:rsidP="005823C3">
      <w:pPr>
        <w:pStyle w:val="Poetry"/>
      </w:pPr>
      <w:r w:rsidRPr="005823C3">
        <w:t xml:space="preserve">Against the goddess these complaints he made, </w:t>
      </w:r>
    </w:p>
    <w:p w14:paraId="549A7D20" w14:textId="4C05172B" w:rsidR="003A417A" w:rsidRPr="005823C3" w:rsidRDefault="003A417A" w:rsidP="005823C3">
      <w:pPr>
        <w:pStyle w:val="Poetry"/>
      </w:pPr>
      <w:r w:rsidRPr="005823C3">
        <w:lastRenderedPageBreak/>
        <w:t>But took the path, and her commands obey’d.</w:t>
      </w:r>
    </w:p>
    <w:p w14:paraId="45BF265E" w14:textId="6969761B" w:rsidR="003A417A" w:rsidRPr="005823C3" w:rsidRDefault="003A417A" w:rsidP="005823C3">
      <w:pPr>
        <w:pStyle w:val="Poetry"/>
      </w:pPr>
      <w:r w:rsidRPr="005823C3">
        <w:t xml:space="preserve">They march, </w:t>
      </w:r>
      <w:proofErr w:type="gramStart"/>
      <w:r w:rsidRPr="005823C3">
        <w:t>obscure;</w:t>
      </w:r>
      <w:proofErr w:type="gramEnd"/>
      <w:r w:rsidRPr="005823C3">
        <w:t xml:space="preserve"> for Venus kindly shrouds</w:t>
      </w:r>
    </w:p>
    <w:p w14:paraId="21235013" w14:textId="77777777" w:rsidR="005823C3" w:rsidRDefault="003A417A" w:rsidP="005823C3">
      <w:pPr>
        <w:pStyle w:val="Poetry"/>
      </w:pPr>
      <w:r w:rsidRPr="005823C3">
        <w:t xml:space="preserve">With mists their persons, and involves in clouds, </w:t>
      </w:r>
    </w:p>
    <w:p w14:paraId="097A9710" w14:textId="77777777" w:rsidR="005823C3" w:rsidRDefault="003A417A" w:rsidP="005823C3">
      <w:pPr>
        <w:pStyle w:val="Poetry"/>
      </w:pPr>
      <w:r w:rsidRPr="005823C3">
        <w:t xml:space="preserve">That, thus unseen, their passage none might stay, </w:t>
      </w:r>
    </w:p>
    <w:p w14:paraId="512FB3A6" w14:textId="62C3B81A" w:rsidR="003A417A" w:rsidRPr="005823C3" w:rsidRDefault="003A417A" w:rsidP="005823C3">
      <w:pPr>
        <w:pStyle w:val="Poetry"/>
      </w:pPr>
      <w:r w:rsidRPr="005823C3">
        <w:t>Or force to tell the causes of their way.</w:t>
      </w:r>
    </w:p>
    <w:p w14:paraId="2E0BB66E" w14:textId="77777777" w:rsidR="003A417A" w:rsidRPr="005823C3" w:rsidRDefault="003A417A" w:rsidP="005823C3">
      <w:pPr>
        <w:pStyle w:val="Poetry"/>
      </w:pPr>
      <w:r w:rsidRPr="005823C3">
        <w:t>This part perform’d, the goddess flies sublime</w:t>
      </w:r>
    </w:p>
    <w:p w14:paraId="12626C9C" w14:textId="0205AA31" w:rsidR="003A417A" w:rsidRPr="005823C3" w:rsidRDefault="003A417A" w:rsidP="005823C3">
      <w:pPr>
        <w:pStyle w:val="Poetry"/>
      </w:pPr>
      <w:r w:rsidRPr="005823C3">
        <w:t xml:space="preserve">To visit Paphos and her native </w:t>
      </w:r>
      <w:proofErr w:type="gramStart"/>
      <w:r w:rsidRPr="005823C3">
        <w:t>clime;</w:t>
      </w:r>
      <w:proofErr w:type="gramEnd"/>
    </w:p>
    <w:p w14:paraId="0765DDEB" w14:textId="77777777" w:rsidR="005823C3" w:rsidRDefault="003A417A" w:rsidP="005823C3">
      <w:pPr>
        <w:pStyle w:val="Poetry"/>
      </w:pPr>
      <w:r w:rsidRPr="005823C3">
        <w:t xml:space="preserve">Where garlands, ever green and ever fair, </w:t>
      </w:r>
    </w:p>
    <w:p w14:paraId="64ED5D8F" w14:textId="2E5ED6DE" w:rsidR="003A417A" w:rsidRPr="005823C3" w:rsidRDefault="003A417A" w:rsidP="005823C3">
      <w:pPr>
        <w:pStyle w:val="Poetry"/>
      </w:pPr>
      <w:r w:rsidRPr="005823C3">
        <w:t>With vows are offer’d, and with solemn pray’r:</w:t>
      </w:r>
    </w:p>
    <w:p w14:paraId="012B1C55" w14:textId="77777777" w:rsidR="003A417A" w:rsidRPr="005823C3" w:rsidRDefault="003A417A" w:rsidP="005823C3">
      <w:pPr>
        <w:pStyle w:val="Poetry"/>
      </w:pPr>
      <w:r w:rsidRPr="005823C3">
        <w:t xml:space="preserve">A hundred altars in her temple </w:t>
      </w:r>
      <w:proofErr w:type="gramStart"/>
      <w:r w:rsidRPr="005823C3">
        <w:t>smoke;</w:t>
      </w:r>
      <w:proofErr w:type="gramEnd"/>
    </w:p>
    <w:p w14:paraId="6DEA9323" w14:textId="77777777" w:rsidR="003A417A" w:rsidRPr="005823C3" w:rsidRDefault="003A417A" w:rsidP="005823C3">
      <w:pPr>
        <w:pStyle w:val="Poetry"/>
      </w:pPr>
      <w:r w:rsidRPr="005823C3">
        <w:t>A thousand bleeding hearts her pow’r invoke.</w:t>
      </w:r>
    </w:p>
    <w:p w14:paraId="7D86483C" w14:textId="77777777" w:rsidR="005823C3" w:rsidRDefault="005823C3" w:rsidP="005823C3">
      <w:pPr>
        <w:pStyle w:val="Poetry"/>
      </w:pPr>
    </w:p>
    <w:p w14:paraId="5B1B90A3" w14:textId="22957373" w:rsidR="003A417A" w:rsidRPr="005823C3" w:rsidRDefault="003A417A" w:rsidP="005823C3">
      <w:pPr>
        <w:pStyle w:val="Poetry"/>
      </w:pPr>
      <w:r w:rsidRPr="005823C3">
        <w:t>They climb the next ascent, and, looking down,</w:t>
      </w:r>
    </w:p>
    <w:p w14:paraId="4B88AA63" w14:textId="77777777" w:rsidR="003A417A" w:rsidRPr="005823C3" w:rsidRDefault="003A417A" w:rsidP="005823C3">
      <w:pPr>
        <w:pStyle w:val="Poetry"/>
      </w:pPr>
      <w:r w:rsidRPr="005823C3">
        <w:t>Now at a nearer distance view the town.</w:t>
      </w:r>
    </w:p>
    <w:p w14:paraId="318EE333" w14:textId="77777777" w:rsidR="005823C3" w:rsidRDefault="003A417A" w:rsidP="005823C3">
      <w:pPr>
        <w:pStyle w:val="Poetry"/>
      </w:pPr>
      <w:r w:rsidRPr="005823C3">
        <w:t xml:space="preserve">The prince with wonder sees the stately tow’rs, </w:t>
      </w:r>
    </w:p>
    <w:p w14:paraId="3DC902B0" w14:textId="77777777" w:rsidR="005823C3" w:rsidRDefault="003A417A" w:rsidP="005823C3">
      <w:pPr>
        <w:pStyle w:val="Poetry"/>
      </w:pPr>
      <w:r w:rsidRPr="005823C3">
        <w:t xml:space="preserve">Which late were huts and shepherds’ homely bow’rs, </w:t>
      </w:r>
    </w:p>
    <w:p w14:paraId="54FD6464" w14:textId="51AEE661" w:rsidR="003A417A" w:rsidRPr="005823C3" w:rsidRDefault="003A417A" w:rsidP="005823C3">
      <w:pPr>
        <w:pStyle w:val="Poetry"/>
      </w:pPr>
      <w:r w:rsidRPr="005823C3">
        <w:t>The gates and streets; and hears, from ev’ry part,</w:t>
      </w:r>
    </w:p>
    <w:p w14:paraId="180134A9" w14:textId="0C85DFBE" w:rsidR="003A417A" w:rsidRPr="005823C3" w:rsidRDefault="003A417A" w:rsidP="005823C3">
      <w:pPr>
        <w:pStyle w:val="Poetry"/>
      </w:pPr>
      <w:r w:rsidRPr="005823C3">
        <w:t>The noise and busy concourse of the mart.</w:t>
      </w:r>
    </w:p>
    <w:p w14:paraId="23C33780" w14:textId="77777777" w:rsidR="005823C3" w:rsidRDefault="003A417A" w:rsidP="005823C3">
      <w:pPr>
        <w:pStyle w:val="Poetry"/>
      </w:pPr>
      <w:r w:rsidRPr="005823C3">
        <w:t xml:space="preserve">The toiling Tyrians on each other call </w:t>
      </w:r>
    </w:p>
    <w:p w14:paraId="014DF331" w14:textId="06E53F8A" w:rsidR="003A417A" w:rsidRPr="005823C3" w:rsidRDefault="003A417A" w:rsidP="005823C3">
      <w:pPr>
        <w:pStyle w:val="Poetry"/>
      </w:pPr>
      <w:r w:rsidRPr="005823C3">
        <w:t xml:space="preserve">To ply their labor: some extend the </w:t>
      </w:r>
      <w:proofErr w:type="gramStart"/>
      <w:r w:rsidRPr="005823C3">
        <w:t>wall;</w:t>
      </w:r>
      <w:proofErr w:type="gramEnd"/>
    </w:p>
    <w:p w14:paraId="6E0E347D" w14:textId="77777777" w:rsidR="005823C3" w:rsidRDefault="003A417A" w:rsidP="005823C3">
      <w:pPr>
        <w:pStyle w:val="Poetry"/>
      </w:pPr>
      <w:r w:rsidRPr="005823C3">
        <w:t xml:space="preserve">Some build the </w:t>
      </w:r>
      <w:proofErr w:type="gramStart"/>
      <w:r w:rsidRPr="005823C3">
        <w:t>citadel;</w:t>
      </w:r>
      <w:proofErr w:type="gramEnd"/>
      <w:r w:rsidRPr="005823C3">
        <w:t xml:space="preserve"> the brawny throng </w:t>
      </w:r>
    </w:p>
    <w:p w14:paraId="26775055" w14:textId="1334DCFB" w:rsidR="003A417A" w:rsidRPr="005823C3" w:rsidRDefault="003A417A" w:rsidP="005823C3">
      <w:pPr>
        <w:pStyle w:val="Poetry"/>
      </w:pPr>
      <w:r w:rsidRPr="005823C3">
        <w:t xml:space="preserve">Or </w:t>
      </w:r>
      <w:proofErr w:type="gramStart"/>
      <w:r w:rsidRPr="005823C3">
        <w:t>dig, or</w:t>
      </w:r>
      <w:proofErr w:type="gramEnd"/>
      <w:r w:rsidRPr="005823C3">
        <w:t xml:space="preserve"> push unwieldly stones along.</w:t>
      </w:r>
    </w:p>
    <w:p w14:paraId="111D1A39" w14:textId="08B60CDE" w:rsidR="003A417A" w:rsidRDefault="003A417A" w:rsidP="005823C3">
      <w:pPr>
        <w:pStyle w:val="Poetry"/>
      </w:pPr>
      <w:r w:rsidRPr="005823C3">
        <w:t>Some for their dwellings choose a spot of ground,</w:t>
      </w:r>
    </w:p>
    <w:p w14:paraId="7E0CF08E" w14:textId="77777777" w:rsidR="005823C3" w:rsidRDefault="003A417A" w:rsidP="005823C3">
      <w:pPr>
        <w:pStyle w:val="Poetry"/>
      </w:pPr>
      <w:r w:rsidRPr="005823C3">
        <w:t xml:space="preserve">Which, first design’d, with ditches they surround. </w:t>
      </w:r>
    </w:p>
    <w:p w14:paraId="2092E860" w14:textId="77777777" w:rsidR="005823C3" w:rsidRDefault="003A417A" w:rsidP="005823C3">
      <w:pPr>
        <w:pStyle w:val="Poetry"/>
      </w:pPr>
      <w:r w:rsidRPr="005823C3">
        <w:t xml:space="preserve">Some laws ordain; and some attend the choice </w:t>
      </w:r>
    </w:p>
    <w:p w14:paraId="2483C53D" w14:textId="51756AE6" w:rsidR="003A417A" w:rsidRPr="005823C3" w:rsidRDefault="003A417A" w:rsidP="005823C3">
      <w:pPr>
        <w:pStyle w:val="Poetry"/>
      </w:pPr>
      <w:r w:rsidRPr="005823C3">
        <w:t xml:space="preserve">Of holy </w:t>
      </w:r>
      <w:proofErr w:type="gramStart"/>
      <w:r w:rsidRPr="005823C3">
        <w:t>senates, and</w:t>
      </w:r>
      <w:proofErr w:type="gramEnd"/>
      <w:r w:rsidRPr="005823C3">
        <w:t xml:space="preserve"> elect by voice.</w:t>
      </w:r>
    </w:p>
    <w:p w14:paraId="6E328867" w14:textId="77777777" w:rsidR="003A417A" w:rsidRPr="005823C3" w:rsidRDefault="003A417A" w:rsidP="005823C3">
      <w:pPr>
        <w:pStyle w:val="Poetry"/>
      </w:pPr>
      <w:r w:rsidRPr="005823C3">
        <w:t>Here some design a mole, while others there</w:t>
      </w:r>
    </w:p>
    <w:p w14:paraId="23A7D00E" w14:textId="224C167A" w:rsidR="003A417A" w:rsidRPr="005823C3" w:rsidRDefault="003A417A" w:rsidP="005823C3">
      <w:pPr>
        <w:pStyle w:val="Poetry"/>
      </w:pPr>
      <w:r w:rsidRPr="005823C3">
        <w:t xml:space="preserve">Lay deep foundations for a </w:t>
      </w:r>
      <w:proofErr w:type="gramStart"/>
      <w:r w:rsidRPr="005823C3">
        <w:t>theater;</w:t>
      </w:r>
      <w:proofErr w:type="gramEnd"/>
    </w:p>
    <w:p w14:paraId="1416E85C" w14:textId="77777777" w:rsidR="005823C3" w:rsidRDefault="003A417A" w:rsidP="005823C3">
      <w:pPr>
        <w:pStyle w:val="Poetry"/>
      </w:pPr>
      <w:r w:rsidRPr="005823C3">
        <w:t xml:space="preserve">From marble quarries mighty columns hew, </w:t>
      </w:r>
    </w:p>
    <w:p w14:paraId="77E56DA4" w14:textId="5C070350" w:rsidR="003A417A" w:rsidRPr="005823C3" w:rsidRDefault="003A417A" w:rsidP="005823C3">
      <w:pPr>
        <w:pStyle w:val="Poetry"/>
      </w:pPr>
      <w:r w:rsidRPr="005823C3">
        <w:t>For ornaments of scenes, and future view.</w:t>
      </w:r>
    </w:p>
    <w:p w14:paraId="2B774656" w14:textId="77777777" w:rsidR="005823C3" w:rsidRDefault="003A417A" w:rsidP="005823C3">
      <w:pPr>
        <w:pStyle w:val="Poetry"/>
      </w:pPr>
      <w:r w:rsidRPr="005823C3">
        <w:t xml:space="preserve">Such is their toil, and such their busy pains, </w:t>
      </w:r>
    </w:p>
    <w:p w14:paraId="37AC3480" w14:textId="4DDCD229" w:rsidR="003A417A" w:rsidRPr="005823C3" w:rsidRDefault="003A417A" w:rsidP="005823C3">
      <w:pPr>
        <w:pStyle w:val="Poetry"/>
      </w:pPr>
      <w:r w:rsidRPr="005823C3">
        <w:t>As exercise the bees in flow’ry plains,</w:t>
      </w:r>
    </w:p>
    <w:p w14:paraId="6466D928" w14:textId="5C5F685F" w:rsidR="003A417A" w:rsidRPr="005823C3" w:rsidRDefault="003A417A" w:rsidP="005823C3">
      <w:pPr>
        <w:pStyle w:val="Poetry"/>
      </w:pPr>
      <w:r w:rsidRPr="005823C3">
        <w:t>When winter past, and summer scarce begun,</w:t>
      </w:r>
    </w:p>
    <w:p w14:paraId="58A5B862" w14:textId="77777777" w:rsidR="003A417A" w:rsidRPr="005823C3" w:rsidRDefault="003A417A" w:rsidP="005823C3">
      <w:pPr>
        <w:pStyle w:val="Poetry"/>
      </w:pPr>
      <w:r w:rsidRPr="005823C3">
        <w:t xml:space="preserve">Invites them forth to labor in the </w:t>
      </w:r>
      <w:proofErr w:type="gramStart"/>
      <w:r w:rsidRPr="005823C3">
        <w:t>sun;</w:t>
      </w:r>
      <w:proofErr w:type="gramEnd"/>
    </w:p>
    <w:p w14:paraId="0CA5DDAA" w14:textId="77777777" w:rsidR="005823C3" w:rsidRDefault="003A417A" w:rsidP="005823C3">
      <w:pPr>
        <w:pStyle w:val="Poetry"/>
      </w:pPr>
      <w:r w:rsidRPr="005823C3">
        <w:t xml:space="preserve">Some lead their youth abroad, while some condense </w:t>
      </w:r>
    </w:p>
    <w:p w14:paraId="689F742C" w14:textId="5333FE0B" w:rsidR="003A417A" w:rsidRPr="005823C3" w:rsidRDefault="003A417A" w:rsidP="005823C3">
      <w:pPr>
        <w:pStyle w:val="Poetry"/>
      </w:pPr>
      <w:r w:rsidRPr="005823C3">
        <w:lastRenderedPageBreak/>
        <w:t xml:space="preserve">Their liquid store, and some in cells </w:t>
      </w:r>
      <w:proofErr w:type="gramStart"/>
      <w:r w:rsidRPr="005823C3">
        <w:t>dispense;</w:t>
      </w:r>
      <w:proofErr w:type="gramEnd"/>
    </w:p>
    <w:p w14:paraId="48389D64" w14:textId="77777777" w:rsidR="003A417A" w:rsidRPr="005823C3" w:rsidRDefault="003A417A" w:rsidP="005823C3">
      <w:pPr>
        <w:pStyle w:val="Poetry"/>
      </w:pPr>
      <w:r w:rsidRPr="005823C3">
        <w:t>Some at the gate stand ready to receive</w:t>
      </w:r>
    </w:p>
    <w:p w14:paraId="3EFAE443" w14:textId="17CF73E7" w:rsidR="003A417A" w:rsidRPr="005823C3" w:rsidRDefault="003A417A" w:rsidP="005823C3">
      <w:pPr>
        <w:pStyle w:val="Poetry"/>
      </w:pPr>
      <w:r w:rsidRPr="005823C3">
        <w:t xml:space="preserve">The golden burthen, and their friends </w:t>
      </w:r>
      <w:proofErr w:type="gramStart"/>
      <w:r w:rsidRPr="005823C3">
        <w:t>relieve;</w:t>
      </w:r>
      <w:proofErr w:type="gramEnd"/>
    </w:p>
    <w:p w14:paraId="2942BF0B" w14:textId="77777777" w:rsidR="005823C3" w:rsidRDefault="003A417A" w:rsidP="005823C3">
      <w:pPr>
        <w:pStyle w:val="Poetry"/>
      </w:pPr>
      <w:r w:rsidRPr="005823C3">
        <w:t xml:space="preserve">All with united force, combine to drive </w:t>
      </w:r>
    </w:p>
    <w:p w14:paraId="3A13BD80" w14:textId="0C9E201D" w:rsidR="003A417A" w:rsidRPr="005823C3" w:rsidRDefault="003A417A" w:rsidP="005823C3">
      <w:pPr>
        <w:pStyle w:val="Poetry"/>
      </w:pPr>
      <w:r w:rsidRPr="005823C3">
        <w:t>The lazy drones from the laborious hive:</w:t>
      </w:r>
    </w:p>
    <w:p w14:paraId="4345E275" w14:textId="77777777" w:rsidR="005823C3" w:rsidRDefault="003A417A" w:rsidP="005823C3">
      <w:pPr>
        <w:pStyle w:val="Poetry"/>
      </w:pPr>
      <w:r w:rsidRPr="005823C3">
        <w:t xml:space="preserve">With envy stung, they view each other’s </w:t>
      </w:r>
      <w:proofErr w:type="gramStart"/>
      <w:r w:rsidRPr="005823C3">
        <w:t>deeds;</w:t>
      </w:r>
      <w:proofErr w:type="gramEnd"/>
      <w:r w:rsidRPr="005823C3">
        <w:t xml:space="preserve"> </w:t>
      </w:r>
    </w:p>
    <w:p w14:paraId="2259A534" w14:textId="00A7DFEB" w:rsidR="003A417A" w:rsidRPr="005823C3" w:rsidRDefault="003A417A" w:rsidP="005823C3">
      <w:pPr>
        <w:pStyle w:val="Poetry"/>
      </w:pPr>
      <w:r w:rsidRPr="005823C3">
        <w:t>The fragrant work with diligence proceeds.</w:t>
      </w:r>
    </w:p>
    <w:p w14:paraId="64237D3A" w14:textId="2758F4C9" w:rsidR="003A417A" w:rsidRPr="005823C3" w:rsidRDefault="003A417A" w:rsidP="005823C3">
      <w:pPr>
        <w:pStyle w:val="Poetry"/>
      </w:pPr>
      <w:r w:rsidRPr="005823C3">
        <w:t>“Thrice happy you, whose walls already rise!”</w:t>
      </w:r>
    </w:p>
    <w:p w14:paraId="76C50EF8" w14:textId="77777777" w:rsidR="005823C3" w:rsidRDefault="003A417A" w:rsidP="005823C3">
      <w:pPr>
        <w:pStyle w:val="Poetry"/>
      </w:pPr>
      <w:r w:rsidRPr="005823C3">
        <w:t xml:space="preserve">Aeneas said, and view’d, with lifted eyes, </w:t>
      </w:r>
    </w:p>
    <w:p w14:paraId="18727550" w14:textId="77777777" w:rsidR="005823C3" w:rsidRDefault="003A417A" w:rsidP="005823C3">
      <w:pPr>
        <w:pStyle w:val="Poetry"/>
      </w:pPr>
      <w:r w:rsidRPr="005823C3">
        <w:t xml:space="preserve">Their lofty tow’rs; then, entiring at the gate, </w:t>
      </w:r>
    </w:p>
    <w:p w14:paraId="1AD1744D" w14:textId="77777777" w:rsidR="005823C3" w:rsidRDefault="003A417A" w:rsidP="005823C3">
      <w:pPr>
        <w:pStyle w:val="Poetry"/>
      </w:pPr>
      <w:r w:rsidRPr="005823C3">
        <w:t xml:space="preserve">Conceal’d in clouds (prodigious to relate) </w:t>
      </w:r>
    </w:p>
    <w:p w14:paraId="408802E5" w14:textId="7A0B33DC" w:rsidR="003A417A" w:rsidRPr="005823C3" w:rsidRDefault="003A417A" w:rsidP="005823C3">
      <w:pPr>
        <w:pStyle w:val="Poetry"/>
      </w:pPr>
      <w:r w:rsidRPr="005823C3">
        <w:t>He mix’d, unmark’d, among the busy throng,</w:t>
      </w:r>
    </w:p>
    <w:p w14:paraId="3CE3E974" w14:textId="4AABDF4F" w:rsidR="003A417A" w:rsidRPr="005823C3" w:rsidRDefault="003A417A" w:rsidP="005823C3">
      <w:pPr>
        <w:pStyle w:val="Poetry"/>
      </w:pPr>
      <w:r w:rsidRPr="005823C3">
        <w:t>Borne by the tide, and pass’d unseen along.</w:t>
      </w:r>
    </w:p>
    <w:p w14:paraId="0095606A" w14:textId="77777777" w:rsidR="005823C3" w:rsidRDefault="005823C3" w:rsidP="005823C3">
      <w:pPr>
        <w:pStyle w:val="Poetry"/>
      </w:pPr>
    </w:p>
    <w:p w14:paraId="11568527" w14:textId="77777777" w:rsidR="005823C3" w:rsidRDefault="003A417A" w:rsidP="005823C3">
      <w:pPr>
        <w:pStyle w:val="Poetry"/>
      </w:pPr>
      <w:r w:rsidRPr="005823C3">
        <w:t xml:space="preserve">Full in the center of the town there stood, </w:t>
      </w:r>
    </w:p>
    <w:p w14:paraId="0E7FCDF4" w14:textId="7DA07FDF" w:rsidR="003A417A" w:rsidRPr="005823C3" w:rsidRDefault="003A417A" w:rsidP="005823C3">
      <w:pPr>
        <w:pStyle w:val="Poetry"/>
      </w:pPr>
      <w:r w:rsidRPr="005823C3">
        <w:t>Thick set with trees, a venerable wood.</w:t>
      </w:r>
    </w:p>
    <w:p w14:paraId="6A44705E" w14:textId="77777777" w:rsidR="005823C3" w:rsidRDefault="003A417A" w:rsidP="005823C3">
      <w:pPr>
        <w:pStyle w:val="Poetry"/>
      </w:pPr>
      <w:r w:rsidRPr="005823C3">
        <w:t xml:space="preserve">The Tyrians, landing near this holy ground, </w:t>
      </w:r>
    </w:p>
    <w:p w14:paraId="580CAFB4" w14:textId="3F3EE0D7" w:rsidR="003A417A" w:rsidRPr="005823C3" w:rsidRDefault="003A417A" w:rsidP="005823C3">
      <w:pPr>
        <w:pStyle w:val="Poetry"/>
      </w:pPr>
      <w:r w:rsidRPr="005823C3">
        <w:t>And digging here, a prosp’rous omen found:</w:t>
      </w:r>
    </w:p>
    <w:p w14:paraId="79BD70B7" w14:textId="481C0898" w:rsidR="003A417A" w:rsidRPr="005823C3" w:rsidRDefault="003A417A" w:rsidP="005823C3">
      <w:pPr>
        <w:pStyle w:val="Poetry"/>
      </w:pPr>
      <w:r w:rsidRPr="005823C3">
        <w:t>From under earth a courser’s head they drew,</w:t>
      </w:r>
    </w:p>
    <w:p w14:paraId="09636F87" w14:textId="77777777" w:rsidR="005823C3" w:rsidRDefault="003A417A" w:rsidP="005823C3">
      <w:pPr>
        <w:pStyle w:val="Poetry"/>
      </w:pPr>
      <w:r w:rsidRPr="005823C3">
        <w:t xml:space="preserve">Their growth and future fortune to foreshew. </w:t>
      </w:r>
    </w:p>
    <w:p w14:paraId="739A24FF" w14:textId="76828CE0" w:rsidR="003A417A" w:rsidRPr="005823C3" w:rsidRDefault="003A417A" w:rsidP="005823C3">
      <w:pPr>
        <w:pStyle w:val="Poetry"/>
      </w:pPr>
      <w:r w:rsidRPr="005823C3">
        <w:t>This fated sign their foundress Juno gave,</w:t>
      </w:r>
    </w:p>
    <w:p w14:paraId="75617B1A" w14:textId="77777777" w:rsidR="005823C3" w:rsidRDefault="003A417A" w:rsidP="005823C3">
      <w:pPr>
        <w:pStyle w:val="Poetry"/>
      </w:pPr>
      <w:r w:rsidRPr="005823C3">
        <w:t xml:space="preserve">Of a soil fruitful, and a people brave. </w:t>
      </w:r>
    </w:p>
    <w:p w14:paraId="7B8A490A" w14:textId="46BA5526" w:rsidR="003A417A" w:rsidRPr="005823C3" w:rsidRDefault="003A417A" w:rsidP="005823C3">
      <w:pPr>
        <w:pStyle w:val="Poetry"/>
      </w:pPr>
      <w:r w:rsidRPr="005823C3">
        <w:t>Sidonian Dido here with solemn state</w:t>
      </w:r>
    </w:p>
    <w:p w14:paraId="0320EEF6" w14:textId="027F99D5" w:rsidR="003A417A" w:rsidRPr="005823C3" w:rsidRDefault="003A417A" w:rsidP="005823C3">
      <w:pPr>
        <w:pStyle w:val="Poetry"/>
      </w:pPr>
      <w:r w:rsidRPr="005823C3">
        <w:t xml:space="preserve">Did Juno’s temple build, and </w:t>
      </w:r>
      <w:proofErr w:type="gramStart"/>
      <w:r w:rsidRPr="005823C3">
        <w:t>consecrate,</w:t>
      </w:r>
      <w:proofErr w:type="gramEnd"/>
      <w:r w:rsidRPr="005823C3">
        <w:tab/>
      </w:r>
    </w:p>
    <w:p w14:paraId="69E176E8" w14:textId="77777777" w:rsidR="005823C3" w:rsidRDefault="003A417A" w:rsidP="005823C3">
      <w:pPr>
        <w:pStyle w:val="Poetry"/>
      </w:pPr>
      <w:r w:rsidRPr="005823C3">
        <w:t xml:space="preserve">Enrich’d with gifts, and with a golden </w:t>
      </w:r>
      <w:proofErr w:type="gramStart"/>
      <w:r w:rsidRPr="005823C3">
        <w:t>shrine;</w:t>
      </w:r>
      <w:proofErr w:type="gramEnd"/>
      <w:r w:rsidRPr="005823C3">
        <w:t xml:space="preserve"> </w:t>
      </w:r>
    </w:p>
    <w:p w14:paraId="2DA1FB2D" w14:textId="77777777" w:rsidR="005823C3" w:rsidRDefault="003A417A" w:rsidP="005823C3">
      <w:pPr>
        <w:pStyle w:val="Poetry"/>
      </w:pPr>
      <w:r w:rsidRPr="005823C3">
        <w:t xml:space="preserve">But more the goddess made the place divine. </w:t>
      </w:r>
    </w:p>
    <w:p w14:paraId="069EAC60" w14:textId="77777777" w:rsidR="005823C3" w:rsidRDefault="003A417A" w:rsidP="005823C3">
      <w:pPr>
        <w:pStyle w:val="Poetry"/>
      </w:pPr>
      <w:r w:rsidRPr="005823C3">
        <w:t xml:space="preserve">On brazen steps the marble threshold rose, </w:t>
      </w:r>
    </w:p>
    <w:p w14:paraId="217BFD41" w14:textId="3A2DB5A7" w:rsidR="003A417A" w:rsidRPr="005823C3" w:rsidRDefault="003A417A" w:rsidP="005823C3">
      <w:pPr>
        <w:pStyle w:val="Poetry"/>
      </w:pPr>
      <w:r w:rsidRPr="005823C3">
        <w:t>And brazen plates the cedar beams inclose:</w:t>
      </w:r>
    </w:p>
    <w:p w14:paraId="2CAF6EB3" w14:textId="3D2B7456" w:rsidR="003A417A" w:rsidRPr="005823C3" w:rsidRDefault="003A417A" w:rsidP="005823C3">
      <w:pPr>
        <w:pStyle w:val="Poetry"/>
      </w:pPr>
      <w:r w:rsidRPr="005823C3">
        <w:t xml:space="preserve">The rafters are with brazen cov’rings </w:t>
      </w:r>
      <w:proofErr w:type="gramStart"/>
      <w:r w:rsidRPr="005823C3">
        <w:t>crown’d;</w:t>
      </w:r>
      <w:proofErr w:type="gramEnd"/>
    </w:p>
    <w:p w14:paraId="6BD54456" w14:textId="77777777" w:rsidR="005823C3" w:rsidRDefault="003A417A" w:rsidP="005823C3">
      <w:pPr>
        <w:pStyle w:val="Poetry"/>
      </w:pPr>
      <w:r w:rsidRPr="005823C3">
        <w:t xml:space="preserve">The lofty doors on brazen hinges sound. </w:t>
      </w:r>
    </w:p>
    <w:p w14:paraId="20E42FF2" w14:textId="77777777" w:rsidR="005823C3" w:rsidRDefault="003A417A" w:rsidP="005823C3">
      <w:pPr>
        <w:pStyle w:val="Poetry"/>
      </w:pPr>
      <w:r w:rsidRPr="005823C3">
        <w:t xml:space="preserve">What first Aeneas this place beheld, </w:t>
      </w:r>
    </w:p>
    <w:p w14:paraId="61368977" w14:textId="6FAB7CEB" w:rsidR="003A417A" w:rsidRPr="005823C3" w:rsidRDefault="003A417A" w:rsidP="005823C3">
      <w:pPr>
        <w:pStyle w:val="Poetry"/>
      </w:pPr>
      <w:r w:rsidRPr="005823C3">
        <w:t>Reviv’d his courage, and his fear expell’d.</w:t>
      </w:r>
    </w:p>
    <w:p w14:paraId="04447C2A" w14:textId="77777777" w:rsidR="003A417A" w:rsidRPr="005823C3" w:rsidRDefault="003A417A" w:rsidP="005823C3">
      <w:pPr>
        <w:pStyle w:val="Poetry"/>
      </w:pPr>
      <w:r w:rsidRPr="005823C3">
        <w:t>For while, expecting there the queen, he rais’d</w:t>
      </w:r>
    </w:p>
    <w:p w14:paraId="525C1A3E" w14:textId="106F843D" w:rsidR="003A417A" w:rsidRPr="005823C3" w:rsidRDefault="003A417A" w:rsidP="005823C3">
      <w:pPr>
        <w:pStyle w:val="Poetry"/>
      </w:pPr>
      <w:r w:rsidRPr="005823C3">
        <w:t>His wond’ring eyes, and round the temple gaz’d,</w:t>
      </w:r>
    </w:p>
    <w:p w14:paraId="69936BC7" w14:textId="77777777" w:rsidR="005823C3" w:rsidRDefault="003A417A" w:rsidP="005823C3">
      <w:pPr>
        <w:pStyle w:val="Poetry"/>
      </w:pPr>
      <w:r w:rsidRPr="005823C3">
        <w:t xml:space="preserve">Admir’d the fortune of the rising town, </w:t>
      </w:r>
    </w:p>
    <w:p w14:paraId="644D6A2B" w14:textId="77777777" w:rsidR="005823C3" w:rsidRDefault="003A417A" w:rsidP="005823C3">
      <w:pPr>
        <w:pStyle w:val="Poetry"/>
      </w:pPr>
      <w:r w:rsidRPr="005823C3">
        <w:lastRenderedPageBreak/>
        <w:t xml:space="preserve">The striving artists, and their arts’ </w:t>
      </w:r>
      <w:proofErr w:type="gramStart"/>
      <w:r w:rsidRPr="005823C3">
        <w:t>renown;</w:t>
      </w:r>
      <w:proofErr w:type="gramEnd"/>
      <w:r w:rsidRPr="005823C3">
        <w:t xml:space="preserve"> </w:t>
      </w:r>
    </w:p>
    <w:p w14:paraId="50CAC5CF" w14:textId="77777777" w:rsidR="005823C3" w:rsidRDefault="003A417A" w:rsidP="005823C3">
      <w:pPr>
        <w:pStyle w:val="Poetry"/>
      </w:pPr>
      <w:r w:rsidRPr="005823C3">
        <w:t xml:space="preserve">He saw, in order painted on the wall, </w:t>
      </w:r>
    </w:p>
    <w:p w14:paraId="3267A533" w14:textId="08EEEB6F" w:rsidR="003A417A" w:rsidRPr="005823C3" w:rsidRDefault="003A417A" w:rsidP="005823C3">
      <w:pPr>
        <w:pStyle w:val="Poetry"/>
      </w:pPr>
      <w:r w:rsidRPr="005823C3">
        <w:t>Whatever did unhappy Troy befall:</w:t>
      </w:r>
    </w:p>
    <w:p w14:paraId="4D3965DA" w14:textId="3D4F5DD3" w:rsidR="003A417A" w:rsidRPr="005823C3" w:rsidRDefault="003A417A" w:rsidP="005823C3">
      <w:pPr>
        <w:pStyle w:val="Poetry"/>
      </w:pPr>
      <w:r w:rsidRPr="005823C3">
        <w:t>The wars that fame around the world had blown,</w:t>
      </w:r>
    </w:p>
    <w:p w14:paraId="306CA354" w14:textId="77777777" w:rsidR="005823C3" w:rsidRDefault="003A417A" w:rsidP="005823C3">
      <w:pPr>
        <w:pStyle w:val="Poetry"/>
      </w:pPr>
      <w:r w:rsidRPr="005823C3">
        <w:t xml:space="preserve">All to the life, and ev’ry leader known. </w:t>
      </w:r>
    </w:p>
    <w:p w14:paraId="0EB83576" w14:textId="77777777" w:rsidR="005823C3" w:rsidRDefault="003A417A" w:rsidP="005823C3">
      <w:pPr>
        <w:pStyle w:val="Poetry"/>
      </w:pPr>
      <w:proofErr w:type="gramStart"/>
      <w:r w:rsidRPr="005823C3">
        <w:t>There</w:t>
      </w:r>
      <w:proofErr w:type="gramEnd"/>
      <w:r w:rsidRPr="005823C3">
        <w:t xml:space="preserve"> Agamemnon, Priam here, he spies, </w:t>
      </w:r>
    </w:p>
    <w:p w14:paraId="2E052B3F" w14:textId="52C29AC4" w:rsidR="003A417A" w:rsidRPr="005823C3" w:rsidRDefault="003A417A" w:rsidP="005823C3">
      <w:pPr>
        <w:pStyle w:val="Poetry"/>
      </w:pPr>
      <w:r w:rsidRPr="005823C3">
        <w:t xml:space="preserve">And fierce Achilles, who both kings </w:t>
      </w:r>
      <w:proofErr w:type="gramStart"/>
      <w:r w:rsidRPr="005823C3">
        <w:t>defies</w:t>
      </w:r>
      <w:proofErr w:type="gramEnd"/>
      <w:r w:rsidRPr="005823C3">
        <w:t>.</w:t>
      </w:r>
    </w:p>
    <w:p w14:paraId="1758DB91" w14:textId="77777777" w:rsidR="003A417A" w:rsidRPr="005823C3" w:rsidRDefault="003A417A" w:rsidP="005823C3">
      <w:pPr>
        <w:pStyle w:val="Poetry"/>
      </w:pPr>
      <w:r w:rsidRPr="005823C3">
        <w:t>He stopp’d, and weeping said: “O friend! ev’n here</w:t>
      </w:r>
    </w:p>
    <w:p w14:paraId="46EC0EAF" w14:textId="4635CFF8" w:rsidR="003A417A" w:rsidRPr="005823C3" w:rsidRDefault="003A417A" w:rsidP="005823C3">
      <w:pPr>
        <w:pStyle w:val="Poetry"/>
      </w:pPr>
      <w:r w:rsidRPr="005823C3">
        <w:t>The monuments of Trojan woes appear!</w:t>
      </w:r>
    </w:p>
    <w:p w14:paraId="68FC3493" w14:textId="77777777" w:rsidR="003A417A" w:rsidRPr="005823C3" w:rsidRDefault="003A417A" w:rsidP="005823C3">
      <w:pPr>
        <w:pStyle w:val="Poetry"/>
      </w:pPr>
      <w:r w:rsidRPr="005823C3">
        <w:t>Our known disasters fill ev’n foreign lands:</w:t>
      </w:r>
    </w:p>
    <w:p w14:paraId="33C381CA" w14:textId="77777777" w:rsidR="005823C3" w:rsidRDefault="003A417A" w:rsidP="005823C3">
      <w:pPr>
        <w:pStyle w:val="Poetry"/>
      </w:pPr>
      <w:r w:rsidRPr="005823C3">
        <w:t xml:space="preserve">See there, where old unhappy Priam stands! </w:t>
      </w:r>
    </w:p>
    <w:p w14:paraId="1A72E43E" w14:textId="77777777" w:rsidR="005823C3" w:rsidRDefault="003A417A" w:rsidP="005823C3">
      <w:pPr>
        <w:pStyle w:val="Poetry"/>
      </w:pPr>
      <w:r w:rsidRPr="005823C3">
        <w:t xml:space="preserve">Ev’n the mute walls relate the warrior’s fame, </w:t>
      </w:r>
    </w:p>
    <w:p w14:paraId="78B91E37" w14:textId="6E56FE9E" w:rsidR="003A417A" w:rsidRPr="005823C3" w:rsidRDefault="003A417A" w:rsidP="005823C3">
      <w:pPr>
        <w:pStyle w:val="Poetry"/>
      </w:pPr>
      <w:r w:rsidRPr="005823C3">
        <w:t>And Trojan griefs the Tyrians’ pity claim.”</w:t>
      </w:r>
    </w:p>
    <w:p w14:paraId="70C91532" w14:textId="603C4F42" w:rsidR="003A417A" w:rsidRPr="005823C3" w:rsidRDefault="003A417A" w:rsidP="005823C3">
      <w:pPr>
        <w:pStyle w:val="Poetry"/>
      </w:pPr>
      <w:r w:rsidRPr="005823C3">
        <w:t xml:space="preserve">He said (his tears a ready passage </w:t>
      </w:r>
      <w:proofErr w:type="gramStart"/>
      <w:r w:rsidRPr="005823C3">
        <w:t>find</w:t>
      </w:r>
      <w:proofErr w:type="gramEnd"/>
      <w:r w:rsidRPr="005823C3">
        <w:t>),</w:t>
      </w:r>
    </w:p>
    <w:p w14:paraId="5D710253" w14:textId="77777777" w:rsidR="005823C3" w:rsidRDefault="003A417A" w:rsidP="005823C3">
      <w:pPr>
        <w:pStyle w:val="Poetry"/>
      </w:pPr>
      <w:r w:rsidRPr="005823C3">
        <w:t xml:space="preserve">Devouring what he saw so well design’d, </w:t>
      </w:r>
    </w:p>
    <w:p w14:paraId="6D3F0AAF" w14:textId="04B98D5E" w:rsidR="003A417A" w:rsidRPr="005823C3" w:rsidRDefault="003A417A" w:rsidP="005823C3">
      <w:pPr>
        <w:pStyle w:val="Poetry"/>
      </w:pPr>
      <w:r w:rsidRPr="005823C3">
        <w:t>And with an empty picture fed his mind:</w:t>
      </w:r>
    </w:p>
    <w:p w14:paraId="7EC614EF" w14:textId="77777777" w:rsidR="005823C3" w:rsidRDefault="003A417A" w:rsidP="005823C3">
      <w:pPr>
        <w:pStyle w:val="Poetry"/>
      </w:pPr>
      <w:r w:rsidRPr="005823C3">
        <w:t xml:space="preserve">For there he saw the fainting Grecians yield, </w:t>
      </w:r>
    </w:p>
    <w:p w14:paraId="2689CE97" w14:textId="53730650" w:rsidR="003A417A" w:rsidRPr="005823C3" w:rsidRDefault="003A417A" w:rsidP="005823C3">
      <w:pPr>
        <w:pStyle w:val="Poetry"/>
      </w:pPr>
      <w:r w:rsidRPr="005823C3">
        <w:t>And here the trembling Trojans quit the field,</w:t>
      </w:r>
    </w:p>
    <w:p w14:paraId="0FC749CE" w14:textId="0ECB4968" w:rsidR="003A417A" w:rsidRPr="005823C3" w:rsidRDefault="003A417A" w:rsidP="005823C3">
      <w:pPr>
        <w:pStyle w:val="Poetry"/>
      </w:pPr>
      <w:r w:rsidRPr="005823C3">
        <w:t>Pursued by fierce Achilles thro’ the plain,</w:t>
      </w:r>
    </w:p>
    <w:p w14:paraId="510DA7A3" w14:textId="77777777" w:rsidR="005823C3" w:rsidRDefault="003A417A" w:rsidP="005823C3">
      <w:pPr>
        <w:pStyle w:val="Poetry"/>
      </w:pPr>
      <w:r w:rsidRPr="005823C3">
        <w:t xml:space="preserve">On his high chariot driving o’er the slain. </w:t>
      </w:r>
    </w:p>
    <w:p w14:paraId="6B671A3B" w14:textId="27CBD095" w:rsidR="003A417A" w:rsidRPr="005823C3" w:rsidRDefault="003A417A" w:rsidP="005823C3">
      <w:pPr>
        <w:pStyle w:val="Poetry"/>
      </w:pPr>
      <w:r w:rsidRPr="005823C3">
        <w:t>The tents of Rhesus next his grief renew,</w:t>
      </w:r>
    </w:p>
    <w:p w14:paraId="54EF892D" w14:textId="77777777" w:rsidR="005823C3" w:rsidRDefault="003A417A" w:rsidP="005823C3">
      <w:pPr>
        <w:pStyle w:val="Poetry"/>
      </w:pPr>
      <w:r w:rsidRPr="005823C3">
        <w:t xml:space="preserve">By their white sails betray’d to nightly </w:t>
      </w:r>
      <w:proofErr w:type="gramStart"/>
      <w:r w:rsidRPr="005823C3">
        <w:t>view;</w:t>
      </w:r>
      <w:proofErr w:type="gramEnd"/>
      <w:r w:rsidRPr="005823C3">
        <w:t xml:space="preserve"> </w:t>
      </w:r>
    </w:p>
    <w:p w14:paraId="6D6644B0" w14:textId="13E50B4F" w:rsidR="003A417A" w:rsidRPr="005823C3" w:rsidRDefault="003A417A" w:rsidP="005823C3">
      <w:pPr>
        <w:pStyle w:val="Poetry"/>
      </w:pPr>
      <w:r w:rsidRPr="005823C3">
        <w:t>And wakeful Diomede, whose cruel sword</w:t>
      </w:r>
    </w:p>
    <w:p w14:paraId="07660C80" w14:textId="4C346770" w:rsidR="003A417A" w:rsidRPr="005823C3" w:rsidRDefault="003A417A" w:rsidP="005823C3">
      <w:pPr>
        <w:pStyle w:val="Poetry"/>
      </w:pPr>
      <w:r w:rsidRPr="005823C3">
        <w:t>The sentries slew, nor spar’d their slumb’ring lord,</w:t>
      </w:r>
    </w:p>
    <w:p w14:paraId="70FA4803" w14:textId="77777777" w:rsidR="003A417A" w:rsidRPr="005823C3" w:rsidRDefault="003A417A" w:rsidP="005823C3">
      <w:pPr>
        <w:pStyle w:val="Poetry"/>
      </w:pPr>
      <w:r w:rsidRPr="005823C3">
        <w:t>Then took the fiery steeds, ere yet the food</w:t>
      </w:r>
    </w:p>
    <w:p w14:paraId="370CFDA4" w14:textId="77777777" w:rsidR="005823C3" w:rsidRDefault="003A417A" w:rsidP="005823C3">
      <w:pPr>
        <w:pStyle w:val="Poetry"/>
      </w:pPr>
      <w:r w:rsidRPr="005823C3">
        <w:t xml:space="preserve">Of Troy they </w:t>
      </w:r>
      <w:proofErr w:type="gramStart"/>
      <w:r w:rsidRPr="005823C3">
        <w:t>taste, or</w:t>
      </w:r>
      <w:proofErr w:type="gramEnd"/>
      <w:r w:rsidRPr="005823C3">
        <w:t xml:space="preserve"> drink the Xanthian flood. </w:t>
      </w:r>
    </w:p>
    <w:p w14:paraId="181301BA" w14:textId="77777777" w:rsidR="005823C3" w:rsidRDefault="003A417A" w:rsidP="005823C3">
      <w:pPr>
        <w:pStyle w:val="Poetry"/>
      </w:pPr>
      <w:r w:rsidRPr="005823C3">
        <w:t xml:space="preserve">Elsewhere he saw where Troilus defied </w:t>
      </w:r>
    </w:p>
    <w:p w14:paraId="4CA9A029" w14:textId="086B511A" w:rsidR="003A417A" w:rsidRPr="005823C3" w:rsidRDefault="003A417A" w:rsidP="005823C3">
      <w:pPr>
        <w:pStyle w:val="Poetry"/>
      </w:pPr>
      <w:r w:rsidRPr="005823C3">
        <w:t xml:space="preserve">Achilles, and unequal combat </w:t>
      </w:r>
      <w:proofErr w:type="gramStart"/>
      <w:r w:rsidRPr="005823C3">
        <w:t>tried;</w:t>
      </w:r>
      <w:proofErr w:type="gramEnd"/>
    </w:p>
    <w:p w14:paraId="22723584" w14:textId="4F8EFBB5" w:rsidR="003A417A" w:rsidRPr="005823C3" w:rsidRDefault="003A417A" w:rsidP="005823C3">
      <w:pPr>
        <w:pStyle w:val="Poetry"/>
      </w:pPr>
      <w:r w:rsidRPr="005823C3">
        <w:t>Then, where the boy disarm’d, with loosen’d reins,</w:t>
      </w:r>
    </w:p>
    <w:p w14:paraId="127BBCA8" w14:textId="77777777" w:rsidR="003A417A" w:rsidRPr="005823C3" w:rsidRDefault="003A417A" w:rsidP="005823C3">
      <w:pPr>
        <w:pStyle w:val="Poetry"/>
      </w:pPr>
      <w:r w:rsidRPr="005823C3">
        <w:t>Was by his horses hurried o’er the plains,</w:t>
      </w:r>
    </w:p>
    <w:p w14:paraId="3001393F" w14:textId="77777777" w:rsidR="003A417A" w:rsidRPr="005823C3" w:rsidRDefault="003A417A" w:rsidP="005823C3">
      <w:pPr>
        <w:pStyle w:val="Poetry"/>
      </w:pPr>
      <w:r w:rsidRPr="005823C3">
        <w:t>Hung by the neck and hair, and dragg’d around:</w:t>
      </w:r>
    </w:p>
    <w:p w14:paraId="319053A5" w14:textId="77777777" w:rsidR="005823C3" w:rsidRDefault="003A417A" w:rsidP="005823C3">
      <w:pPr>
        <w:pStyle w:val="Poetry"/>
      </w:pPr>
      <w:r w:rsidRPr="005823C3">
        <w:t xml:space="preserve">The hostile spear, yet sticking in his wound, </w:t>
      </w:r>
    </w:p>
    <w:p w14:paraId="39FDF2EA" w14:textId="3B5B1DBB" w:rsidR="003A417A" w:rsidRPr="005823C3" w:rsidRDefault="003A417A" w:rsidP="005823C3">
      <w:pPr>
        <w:pStyle w:val="Poetry"/>
      </w:pPr>
      <w:r w:rsidRPr="005823C3">
        <w:t>With tracks of blood inscrib’d the dusty ground.</w:t>
      </w:r>
    </w:p>
    <w:p w14:paraId="5E5CCA5B" w14:textId="6FF44470" w:rsidR="003A417A" w:rsidRPr="005823C3" w:rsidRDefault="003A417A" w:rsidP="005823C3">
      <w:pPr>
        <w:pStyle w:val="Poetry"/>
      </w:pPr>
      <w:r w:rsidRPr="005823C3">
        <w:t>Meantime the Trojan dames, oppress’d with woe,</w:t>
      </w:r>
    </w:p>
    <w:p w14:paraId="569D4BF4" w14:textId="77777777" w:rsidR="005823C3" w:rsidRDefault="003A417A" w:rsidP="005823C3">
      <w:pPr>
        <w:pStyle w:val="Poetry"/>
      </w:pPr>
      <w:r w:rsidRPr="005823C3">
        <w:t xml:space="preserve">To Pallas’ fane in long procession go, </w:t>
      </w:r>
    </w:p>
    <w:p w14:paraId="28CBEC9C" w14:textId="08F26870" w:rsidR="003A417A" w:rsidRPr="005823C3" w:rsidRDefault="003A417A" w:rsidP="005823C3">
      <w:pPr>
        <w:pStyle w:val="Poetry"/>
      </w:pPr>
      <w:r w:rsidRPr="005823C3">
        <w:lastRenderedPageBreak/>
        <w:t>In hopes to reconcile their heav’nly foe.</w:t>
      </w:r>
    </w:p>
    <w:p w14:paraId="6C93187A" w14:textId="77777777" w:rsidR="005823C3" w:rsidRDefault="003A417A" w:rsidP="005823C3">
      <w:pPr>
        <w:pStyle w:val="Poetry"/>
      </w:pPr>
      <w:r w:rsidRPr="005823C3">
        <w:t xml:space="preserve">They weep, they beat their breasts, they rend their hair, </w:t>
      </w:r>
    </w:p>
    <w:p w14:paraId="3240F790" w14:textId="6B77C37A" w:rsidR="003A417A" w:rsidRPr="005823C3" w:rsidRDefault="003A417A" w:rsidP="005823C3">
      <w:pPr>
        <w:pStyle w:val="Poetry"/>
      </w:pPr>
      <w:r w:rsidRPr="005823C3">
        <w:t xml:space="preserve">And rich embroider’d vests for presents </w:t>
      </w:r>
      <w:proofErr w:type="gramStart"/>
      <w:r w:rsidRPr="005823C3">
        <w:t>bear;</w:t>
      </w:r>
      <w:proofErr w:type="gramEnd"/>
    </w:p>
    <w:p w14:paraId="01660F75" w14:textId="3C639A81" w:rsidR="003A417A" w:rsidRPr="005823C3" w:rsidRDefault="003A417A" w:rsidP="005823C3">
      <w:pPr>
        <w:pStyle w:val="Poetry"/>
      </w:pPr>
      <w:r w:rsidRPr="005823C3">
        <w:t>But the stern goddess stands unmov’d with pray’r.</w:t>
      </w:r>
    </w:p>
    <w:p w14:paraId="15D48817" w14:textId="77777777" w:rsidR="005823C3" w:rsidRDefault="003A417A" w:rsidP="005823C3">
      <w:pPr>
        <w:pStyle w:val="Poetry"/>
      </w:pPr>
      <w:r w:rsidRPr="005823C3">
        <w:t xml:space="preserve">Thrice round the Trojan walls Achilles drew </w:t>
      </w:r>
    </w:p>
    <w:p w14:paraId="5CC8B3C7" w14:textId="77777777" w:rsidR="005823C3" w:rsidRDefault="003A417A" w:rsidP="005823C3">
      <w:pPr>
        <w:pStyle w:val="Poetry"/>
      </w:pPr>
      <w:r w:rsidRPr="005823C3">
        <w:t xml:space="preserve">The corpse of Hector, whom in fight he slew. </w:t>
      </w:r>
    </w:p>
    <w:p w14:paraId="64D56E7E" w14:textId="77777777" w:rsidR="005823C3" w:rsidRDefault="003A417A" w:rsidP="005823C3">
      <w:pPr>
        <w:pStyle w:val="Poetry"/>
      </w:pPr>
      <w:r w:rsidRPr="005823C3">
        <w:t xml:space="preserve">Here Priam sues; and there, for sums of gold, </w:t>
      </w:r>
    </w:p>
    <w:p w14:paraId="436B9B33" w14:textId="1AA5C724" w:rsidR="003A417A" w:rsidRPr="005823C3" w:rsidRDefault="003A417A" w:rsidP="005823C3">
      <w:pPr>
        <w:pStyle w:val="Poetry"/>
      </w:pPr>
      <w:r w:rsidRPr="005823C3">
        <w:t>The lifeless body of his son is sold.</w:t>
      </w:r>
    </w:p>
    <w:p w14:paraId="122DC700" w14:textId="1E166B73" w:rsidR="003A417A" w:rsidRPr="005823C3" w:rsidRDefault="003A417A" w:rsidP="005823C3">
      <w:pPr>
        <w:pStyle w:val="Poetry"/>
      </w:pPr>
      <w:r w:rsidRPr="005823C3">
        <w:t>So sad an object, and so well express’d,</w:t>
      </w:r>
    </w:p>
    <w:p w14:paraId="69BB71C1" w14:textId="77777777" w:rsidR="005823C3" w:rsidRDefault="003A417A" w:rsidP="005823C3">
      <w:pPr>
        <w:pStyle w:val="Poetry"/>
      </w:pPr>
      <w:r w:rsidRPr="005823C3">
        <w:t xml:space="preserve">Drew sighs and groans from the griev’d hero’s breast, </w:t>
      </w:r>
    </w:p>
    <w:p w14:paraId="01381748" w14:textId="5D24D991" w:rsidR="003A417A" w:rsidRPr="005823C3" w:rsidRDefault="003A417A" w:rsidP="005823C3">
      <w:pPr>
        <w:pStyle w:val="Poetry"/>
      </w:pPr>
      <w:r w:rsidRPr="005823C3">
        <w:t>To see the figure of his lifeless friend,</w:t>
      </w:r>
    </w:p>
    <w:p w14:paraId="669E597C" w14:textId="77777777" w:rsidR="005823C3" w:rsidRDefault="003A417A" w:rsidP="005823C3">
      <w:pPr>
        <w:pStyle w:val="Poetry"/>
      </w:pPr>
      <w:r w:rsidRPr="005823C3">
        <w:t xml:space="preserve">And his old sire his helpless hand </w:t>
      </w:r>
      <w:proofErr w:type="gramStart"/>
      <w:r w:rsidRPr="005823C3">
        <w:t>extend</w:t>
      </w:r>
      <w:proofErr w:type="gramEnd"/>
      <w:r w:rsidRPr="005823C3">
        <w:t xml:space="preserve">. </w:t>
      </w:r>
    </w:p>
    <w:p w14:paraId="5FE1D52F" w14:textId="5707F066" w:rsidR="003A417A" w:rsidRPr="005823C3" w:rsidRDefault="003A417A" w:rsidP="005823C3">
      <w:pPr>
        <w:pStyle w:val="Poetry"/>
      </w:pPr>
      <w:r w:rsidRPr="005823C3">
        <w:t>Himself he saw amidst the Grecian train,</w:t>
      </w:r>
    </w:p>
    <w:p w14:paraId="75BC5678" w14:textId="295A2721" w:rsidR="003A417A" w:rsidRPr="005823C3" w:rsidRDefault="003A417A" w:rsidP="005823C3">
      <w:pPr>
        <w:pStyle w:val="Poetry"/>
      </w:pPr>
      <w:r w:rsidRPr="005823C3">
        <w:t xml:space="preserve">Mix’d in the bloody battle on the </w:t>
      </w:r>
      <w:proofErr w:type="gramStart"/>
      <w:r w:rsidRPr="005823C3">
        <w:t>plain;</w:t>
      </w:r>
      <w:proofErr w:type="gramEnd"/>
    </w:p>
    <w:p w14:paraId="30BE3E34" w14:textId="77777777" w:rsidR="005823C3" w:rsidRDefault="003A417A" w:rsidP="005823C3">
      <w:pPr>
        <w:pStyle w:val="Poetry"/>
      </w:pPr>
      <w:r w:rsidRPr="005823C3">
        <w:t xml:space="preserve">And swarthy Memnon in his arms he knew, </w:t>
      </w:r>
    </w:p>
    <w:p w14:paraId="7A1A33A7" w14:textId="77777777" w:rsidR="005823C3" w:rsidRDefault="003A417A" w:rsidP="005823C3">
      <w:pPr>
        <w:pStyle w:val="Poetry"/>
      </w:pPr>
      <w:r w:rsidRPr="005823C3">
        <w:t xml:space="preserve">His pompous ensigns, and his Indian crew. </w:t>
      </w:r>
    </w:p>
    <w:p w14:paraId="5F523ECF" w14:textId="77777777" w:rsidR="005823C3" w:rsidRDefault="003A417A" w:rsidP="005823C3">
      <w:pPr>
        <w:pStyle w:val="Poetry"/>
      </w:pPr>
      <w:r w:rsidRPr="005823C3">
        <w:t xml:space="preserve">Penthisilea there, with haughty grace, </w:t>
      </w:r>
    </w:p>
    <w:p w14:paraId="554E4290" w14:textId="5A3C88A0" w:rsidR="003A417A" w:rsidRPr="005823C3" w:rsidRDefault="003A417A" w:rsidP="005823C3">
      <w:pPr>
        <w:pStyle w:val="Poetry"/>
      </w:pPr>
      <w:r w:rsidRPr="005823C3">
        <w:t>Leads to the wars an Amazonian race:</w:t>
      </w:r>
    </w:p>
    <w:p w14:paraId="365C69A7" w14:textId="26DA7C3F" w:rsidR="003A417A" w:rsidRPr="005823C3" w:rsidRDefault="003A417A" w:rsidP="005823C3">
      <w:pPr>
        <w:pStyle w:val="Poetry"/>
      </w:pPr>
      <w:r w:rsidRPr="005823C3">
        <w:t xml:space="preserve">In their right hands a pointed dart they </w:t>
      </w:r>
      <w:proofErr w:type="gramStart"/>
      <w:r w:rsidRPr="005823C3">
        <w:t>wield;</w:t>
      </w:r>
      <w:proofErr w:type="gramEnd"/>
    </w:p>
    <w:p w14:paraId="0F4D292F" w14:textId="77777777" w:rsidR="005823C3" w:rsidRDefault="003A417A" w:rsidP="005823C3">
      <w:pPr>
        <w:pStyle w:val="Poetry"/>
      </w:pPr>
      <w:r w:rsidRPr="005823C3">
        <w:t xml:space="preserve">The left, for ward, sustains the lunar shield. </w:t>
      </w:r>
    </w:p>
    <w:p w14:paraId="7202E264" w14:textId="77777777" w:rsidR="005823C3" w:rsidRDefault="003A417A" w:rsidP="005823C3">
      <w:pPr>
        <w:pStyle w:val="Poetry"/>
      </w:pPr>
      <w:r w:rsidRPr="005823C3">
        <w:t xml:space="preserve">Athwart her breast a golden belt she throws, </w:t>
      </w:r>
    </w:p>
    <w:p w14:paraId="5D6CC130" w14:textId="77777777" w:rsidR="005823C3" w:rsidRDefault="003A417A" w:rsidP="005823C3">
      <w:pPr>
        <w:pStyle w:val="Poetry"/>
      </w:pPr>
      <w:r w:rsidRPr="005823C3">
        <w:t xml:space="preserve">Amidst the press alone provokes a thousand foes, </w:t>
      </w:r>
    </w:p>
    <w:p w14:paraId="124DEF42" w14:textId="73B40D3D" w:rsidR="003A417A" w:rsidRPr="005823C3" w:rsidRDefault="003A417A" w:rsidP="005823C3">
      <w:pPr>
        <w:pStyle w:val="Poetry"/>
      </w:pPr>
      <w:r w:rsidRPr="005823C3">
        <w:t>And dares her maiden arms to manly force oppose.</w:t>
      </w:r>
    </w:p>
    <w:p w14:paraId="5E8D3F28" w14:textId="77777777" w:rsidR="005823C3" w:rsidRDefault="005823C3" w:rsidP="005823C3">
      <w:pPr>
        <w:pStyle w:val="Poetry"/>
      </w:pPr>
    </w:p>
    <w:p w14:paraId="52E0644F" w14:textId="1059C2A7" w:rsidR="003A417A" w:rsidRPr="005823C3" w:rsidRDefault="003A417A" w:rsidP="005823C3">
      <w:pPr>
        <w:pStyle w:val="Poetry"/>
      </w:pPr>
      <w:proofErr w:type="gramStart"/>
      <w:r w:rsidRPr="005823C3">
        <w:t>Thus</w:t>
      </w:r>
      <w:proofErr w:type="gramEnd"/>
      <w:r w:rsidRPr="005823C3">
        <w:t xml:space="preserve"> while the Trojan prince employs his eyes,</w:t>
      </w:r>
    </w:p>
    <w:p w14:paraId="453B9CDA" w14:textId="77777777" w:rsidR="005823C3" w:rsidRDefault="003A417A" w:rsidP="005823C3">
      <w:pPr>
        <w:pStyle w:val="Poetry"/>
      </w:pPr>
      <w:r w:rsidRPr="005823C3">
        <w:t xml:space="preserve">Fix’d on the walls with wonder and surprise, </w:t>
      </w:r>
    </w:p>
    <w:p w14:paraId="7F126F25" w14:textId="77777777" w:rsidR="005823C3" w:rsidRDefault="003A417A" w:rsidP="005823C3">
      <w:pPr>
        <w:pStyle w:val="Poetry"/>
      </w:pPr>
      <w:r w:rsidRPr="005823C3">
        <w:t xml:space="preserve">The beauteous Dido, with a num’rous train </w:t>
      </w:r>
    </w:p>
    <w:p w14:paraId="621E86A3" w14:textId="77777777" w:rsidR="005823C3" w:rsidRDefault="003A417A" w:rsidP="005823C3">
      <w:pPr>
        <w:pStyle w:val="Poetry"/>
      </w:pPr>
      <w:r w:rsidRPr="005823C3">
        <w:t xml:space="preserve">And pomp of guards, ascends the sacred fane. </w:t>
      </w:r>
    </w:p>
    <w:p w14:paraId="0575006C" w14:textId="013ED282" w:rsidR="003A417A" w:rsidRPr="005823C3" w:rsidRDefault="003A417A" w:rsidP="005823C3">
      <w:pPr>
        <w:pStyle w:val="Poetry"/>
      </w:pPr>
      <w:r w:rsidRPr="005823C3">
        <w:t>Such on Eurotas’ banks, or Cynthus’ height,</w:t>
      </w:r>
    </w:p>
    <w:p w14:paraId="749DDAEA" w14:textId="0737098F" w:rsidR="003A417A" w:rsidRPr="005823C3" w:rsidRDefault="003A417A" w:rsidP="005823C3">
      <w:pPr>
        <w:pStyle w:val="Poetry"/>
      </w:pPr>
      <w:r w:rsidRPr="005823C3">
        <w:t xml:space="preserve">Diana seems; and </w:t>
      </w:r>
      <w:proofErr w:type="gramStart"/>
      <w:r w:rsidRPr="005823C3">
        <w:t>so</w:t>
      </w:r>
      <w:proofErr w:type="gramEnd"/>
      <w:r w:rsidRPr="005823C3">
        <w:t xml:space="preserve"> she charms the sight,</w:t>
      </w:r>
    </w:p>
    <w:p w14:paraId="0B976603" w14:textId="77777777" w:rsidR="005823C3" w:rsidRDefault="003A417A" w:rsidP="005823C3">
      <w:pPr>
        <w:pStyle w:val="Poetry"/>
      </w:pPr>
      <w:r w:rsidRPr="005823C3">
        <w:t xml:space="preserve">When in the dance the graceful goddess leads </w:t>
      </w:r>
    </w:p>
    <w:p w14:paraId="66E43F3D" w14:textId="65766F44" w:rsidR="003A417A" w:rsidRPr="005823C3" w:rsidRDefault="003A417A" w:rsidP="005823C3">
      <w:pPr>
        <w:pStyle w:val="Poetry"/>
      </w:pPr>
      <w:r w:rsidRPr="005823C3">
        <w:t>The choir of nymphs, and overtops their heads:</w:t>
      </w:r>
    </w:p>
    <w:p w14:paraId="30C5F1A2" w14:textId="77777777" w:rsidR="003A417A" w:rsidRPr="005823C3" w:rsidRDefault="003A417A" w:rsidP="005823C3">
      <w:pPr>
        <w:pStyle w:val="Poetry"/>
      </w:pPr>
      <w:r w:rsidRPr="005823C3">
        <w:t>Known by her quiver, and her lofty mien,</w:t>
      </w:r>
    </w:p>
    <w:p w14:paraId="34D3AAB2" w14:textId="77777777" w:rsidR="003A417A" w:rsidRPr="005823C3" w:rsidRDefault="003A417A" w:rsidP="005823C3">
      <w:pPr>
        <w:pStyle w:val="Poetry"/>
      </w:pPr>
      <w:r w:rsidRPr="005823C3">
        <w:t xml:space="preserve">She walks majestic, and she looks their </w:t>
      </w:r>
      <w:proofErr w:type="gramStart"/>
      <w:r w:rsidRPr="005823C3">
        <w:t>queen;</w:t>
      </w:r>
      <w:proofErr w:type="gramEnd"/>
    </w:p>
    <w:p w14:paraId="37483626" w14:textId="6969AADF" w:rsidR="003A417A" w:rsidRPr="005823C3" w:rsidRDefault="003A417A" w:rsidP="005823C3">
      <w:pPr>
        <w:pStyle w:val="Poetry"/>
      </w:pPr>
      <w:r w:rsidRPr="005823C3">
        <w:t>Latona sees her shine above the rest,</w:t>
      </w:r>
    </w:p>
    <w:p w14:paraId="7AFBEC45" w14:textId="77777777" w:rsidR="005823C3" w:rsidRDefault="003A417A" w:rsidP="005823C3">
      <w:pPr>
        <w:pStyle w:val="Poetry"/>
      </w:pPr>
      <w:r w:rsidRPr="005823C3">
        <w:lastRenderedPageBreak/>
        <w:t xml:space="preserve">And feeds with secret joy her silent breast. </w:t>
      </w:r>
    </w:p>
    <w:p w14:paraId="0A7E5013" w14:textId="77777777" w:rsidR="005823C3" w:rsidRDefault="003A417A" w:rsidP="005823C3">
      <w:pPr>
        <w:pStyle w:val="Poetry"/>
      </w:pPr>
      <w:r w:rsidRPr="005823C3">
        <w:t xml:space="preserve">Such Dido </w:t>
      </w:r>
      <w:proofErr w:type="gramStart"/>
      <w:r w:rsidRPr="005823C3">
        <w:t>was;</w:t>
      </w:r>
      <w:proofErr w:type="gramEnd"/>
      <w:r w:rsidRPr="005823C3">
        <w:t xml:space="preserve"> with such becoming state, </w:t>
      </w:r>
    </w:p>
    <w:p w14:paraId="6EFC4D6E" w14:textId="77777777" w:rsidR="005823C3" w:rsidRDefault="003A417A" w:rsidP="005823C3">
      <w:pPr>
        <w:pStyle w:val="Poetry"/>
      </w:pPr>
      <w:r w:rsidRPr="005823C3">
        <w:t xml:space="preserve">Amidst the crowd, she walks serenely great. </w:t>
      </w:r>
    </w:p>
    <w:p w14:paraId="68520E38" w14:textId="2AD2AB24" w:rsidR="003A417A" w:rsidRPr="005823C3" w:rsidRDefault="003A417A" w:rsidP="005823C3">
      <w:pPr>
        <w:pStyle w:val="Poetry"/>
      </w:pPr>
      <w:r w:rsidRPr="005823C3">
        <w:t>Their labor to her future sway she speeds,</w:t>
      </w:r>
    </w:p>
    <w:p w14:paraId="2EF85FF3" w14:textId="2B5A4728" w:rsidR="003A417A" w:rsidRPr="005823C3" w:rsidRDefault="003A417A" w:rsidP="005823C3">
      <w:pPr>
        <w:pStyle w:val="Poetry"/>
      </w:pPr>
      <w:r w:rsidRPr="005823C3">
        <w:t xml:space="preserve">And passing with a gracious glance </w:t>
      </w:r>
      <w:proofErr w:type="gramStart"/>
      <w:r w:rsidRPr="005823C3">
        <w:t>proceeds;</w:t>
      </w:r>
      <w:proofErr w:type="gramEnd"/>
    </w:p>
    <w:p w14:paraId="0985AC72" w14:textId="77777777" w:rsidR="003A417A" w:rsidRPr="005823C3" w:rsidRDefault="003A417A" w:rsidP="005823C3">
      <w:pPr>
        <w:pStyle w:val="Poetry"/>
      </w:pPr>
      <w:r w:rsidRPr="005823C3">
        <w:t>Then mounts the throne, high plac’d before the shrine:</w:t>
      </w:r>
    </w:p>
    <w:p w14:paraId="654AB0F3" w14:textId="77777777" w:rsidR="005823C3" w:rsidRDefault="003A417A" w:rsidP="005823C3">
      <w:pPr>
        <w:pStyle w:val="Poetry"/>
      </w:pPr>
      <w:r w:rsidRPr="005823C3">
        <w:t xml:space="preserve">In crowds around, the swarming people join. </w:t>
      </w:r>
    </w:p>
    <w:p w14:paraId="4C072201" w14:textId="77777777" w:rsidR="005823C3" w:rsidRDefault="003A417A" w:rsidP="005823C3">
      <w:pPr>
        <w:pStyle w:val="Poetry"/>
      </w:pPr>
      <w:r w:rsidRPr="005823C3">
        <w:t xml:space="preserve">She takes petitions, and dispenses laws, </w:t>
      </w:r>
    </w:p>
    <w:p w14:paraId="6835499C" w14:textId="7D735169" w:rsidR="003A417A" w:rsidRPr="005823C3" w:rsidRDefault="003A417A" w:rsidP="005823C3">
      <w:pPr>
        <w:pStyle w:val="Poetry"/>
      </w:pPr>
      <w:r w:rsidRPr="005823C3">
        <w:t xml:space="preserve">Hears and determines ev’ry private </w:t>
      </w:r>
      <w:proofErr w:type="gramStart"/>
      <w:r w:rsidRPr="005823C3">
        <w:t>cause;</w:t>
      </w:r>
      <w:proofErr w:type="gramEnd"/>
    </w:p>
    <w:p w14:paraId="5F55C85A" w14:textId="5609485B" w:rsidR="003A417A" w:rsidRPr="005823C3" w:rsidRDefault="003A417A" w:rsidP="005823C3">
      <w:pPr>
        <w:pStyle w:val="Poetry"/>
      </w:pPr>
      <w:r w:rsidRPr="005823C3">
        <w:t>Their tasks in equal portions she divides,</w:t>
      </w:r>
      <w:r w:rsidRPr="005823C3">
        <w:tab/>
      </w:r>
    </w:p>
    <w:p w14:paraId="0553D2F1" w14:textId="77777777" w:rsidR="005823C3" w:rsidRDefault="003A417A" w:rsidP="005823C3">
      <w:pPr>
        <w:pStyle w:val="Poetry"/>
      </w:pPr>
      <w:r w:rsidRPr="005823C3">
        <w:t xml:space="preserve">And, where unequal, there by lots decides. </w:t>
      </w:r>
    </w:p>
    <w:p w14:paraId="78F40700" w14:textId="3D29BD66" w:rsidR="003A417A" w:rsidRPr="005823C3" w:rsidRDefault="003A417A" w:rsidP="005823C3">
      <w:pPr>
        <w:pStyle w:val="Poetry"/>
      </w:pPr>
      <w:r w:rsidRPr="005823C3">
        <w:t>Another way by chance Aeneas bends</w:t>
      </w:r>
    </w:p>
    <w:p w14:paraId="78DD9665" w14:textId="77777777" w:rsidR="005823C3" w:rsidRDefault="003A417A" w:rsidP="005823C3">
      <w:pPr>
        <w:pStyle w:val="Poetry"/>
      </w:pPr>
      <w:r w:rsidRPr="005823C3">
        <w:t xml:space="preserve">His eyes, and unexpected sees his friends, </w:t>
      </w:r>
    </w:p>
    <w:p w14:paraId="44BD70D4" w14:textId="7BD015B4" w:rsidR="003A417A" w:rsidRPr="005823C3" w:rsidRDefault="003A417A" w:rsidP="005823C3">
      <w:pPr>
        <w:pStyle w:val="Poetry"/>
      </w:pPr>
      <w:r w:rsidRPr="005823C3">
        <w:t>Antheus, Sergestus grave, Cloanthus strong,</w:t>
      </w:r>
    </w:p>
    <w:p w14:paraId="329E4929" w14:textId="53D64A38" w:rsidR="003A417A" w:rsidRPr="005823C3" w:rsidRDefault="003A417A" w:rsidP="005823C3">
      <w:pPr>
        <w:pStyle w:val="Poetry"/>
      </w:pPr>
      <w:r w:rsidRPr="005823C3">
        <w:t>And at their backs a mighty Trojan throng,</w:t>
      </w:r>
    </w:p>
    <w:p w14:paraId="5A87B2B7" w14:textId="77777777" w:rsidR="005823C3" w:rsidRDefault="003A417A" w:rsidP="005823C3">
      <w:pPr>
        <w:pStyle w:val="Poetry"/>
      </w:pPr>
      <w:r w:rsidRPr="005823C3">
        <w:t xml:space="preserve">Whom late the tempest on the </w:t>
      </w:r>
      <w:proofErr w:type="gramStart"/>
      <w:r w:rsidRPr="005823C3">
        <w:t>billows</w:t>
      </w:r>
      <w:proofErr w:type="gramEnd"/>
      <w:r w:rsidRPr="005823C3">
        <w:t xml:space="preserve"> toss’d, </w:t>
      </w:r>
    </w:p>
    <w:p w14:paraId="7D69830E" w14:textId="5EEA3888" w:rsidR="003A417A" w:rsidRPr="005823C3" w:rsidRDefault="003A417A" w:rsidP="005823C3">
      <w:pPr>
        <w:pStyle w:val="Poetry"/>
      </w:pPr>
      <w:r w:rsidRPr="005823C3">
        <w:t>And widely scatter’d on another coast.</w:t>
      </w:r>
    </w:p>
    <w:p w14:paraId="0483666C" w14:textId="77777777" w:rsidR="005823C3" w:rsidRDefault="003A417A" w:rsidP="005823C3">
      <w:pPr>
        <w:pStyle w:val="Poetry"/>
      </w:pPr>
      <w:r w:rsidRPr="005823C3">
        <w:t xml:space="preserve">The prince, unseen, surpris’d with wonder stands, </w:t>
      </w:r>
    </w:p>
    <w:p w14:paraId="53D5B622" w14:textId="22DFF33E" w:rsidR="003A417A" w:rsidRPr="005823C3" w:rsidRDefault="003A417A" w:rsidP="005823C3">
      <w:pPr>
        <w:pStyle w:val="Poetry"/>
      </w:pPr>
      <w:r w:rsidRPr="005823C3">
        <w:t xml:space="preserve">And longs, with joyful haste, to join their </w:t>
      </w:r>
      <w:proofErr w:type="gramStart"/>
      <w:r w:rsidRPr="005823C3">
        <w:t>hands;</w:t>
      </w:r>
      <w:proofErr w:type="gramEnd"/>
    </w:p>
    <w:p w14:paraId="48B90E8B" w14:textId="4C79DA45" w:rsidR="003A417A" w:rsidRPr="005823C3" w:rsidRDefault="003A417A" w:rsidP="005823C3">
      <w:pPr>
        <w:pStyle w:val="Poetry"/>
      </w:pPr>
      <w:r w:rsidRPr="005823C3">
        <w:t>But, doubtful of the wish’d event, he stays,</w:t>
      </w:r>
    </w:p>
    <w:p w14:paraId="0BDB8A23" w14:textId="77777777" w:rsidR="005823C3" w:rsidRDefault="003A417A" w:rsidP="005823C3">
      <w:pPr>
        <w:pStyle w:val="Poetry"/>
      </w:pPr>
      <w:r w:rsidRPr="005823C3">
        <w:t xml:space="preserve">And from the hollow cloud his </w:t>
      </w:r>
      <w:proofErr w:type="gramStart"/>
      <w:r w:rsidRPr="005823C3">
        <w:t>friends</w:t>
      </w:r>
      <w:proofErr w:type="gramEnd"/>
      <w:r w:rsidRPr="005823C3">
        <w:t xml:space="preserve"> surveys, </w:t>
      </w:r>
    </w:p>
    <w:p w14:paraId="7E6FBC50" w14:textId="79B76646" w:rsidR="003A417A" w:rsidRPr="005823C3" w:rsidRDefault="003A417A" w:rsidP="005823C3">
      <w:pPr>
        <w:pStyle w:val="Poetry"/>
      </w:pPr>
      <w:r w:rsidRPr="005823C3">
        <w:t>Impatient till they told their present state,</w:t>
      </w:r>
    </w:p>
    <w:p w14:paraId="75AC6320" w14:textId="77777777" w:rsidR="005823C3" w:rsidRDefault="003A417A" w:rsidP="005823C3">
      <w:pPr>
        <w:pStyle w:val="Poetry"/>
      </w:pPr>
      <w:r w:rsidRPr="005823C3">
        <w:t xml:space="preserve">And where they left their ships, and what their fate, </w:t>
      </w:r>
    </w:p>
    <w:p w14:paraId="1F9856C1" w14:textId="004F1A30" w:rsidR="003A417A" w:rsidRPr="005823C3" w:rsidRDefault="003A417A" w:rsidP="005823C3">
      <w:pPr>
        <w:pStyle w:val="Poetry"/>
      </w:pPr>
      <w:r w:rsidRPr="005823C3">
        <w:t xml:space="preserve">And why they came, and what was their </w:t>
      </w:r>
      <w:proofErr w:type="gramStart"/>
      <w:r w:rsidRPr="005823C3">
        <w:t>request;</w:t>
      </w:r>
      <w:proofErr w:type="gramEnd"/>
    </w:p>
    <w:p w14:paraId="3244F02C" w14:textId="26C13FA7" w:rsidR="003A417A" w:rsidRPr="005823C3" w:rsidRDefault="003A417A" w:rsidP="005823C3">
      <w:pPr>
        <w:pStyle w:val="Poetry"/>
      </w:pPr>
      <w:r w:rsidRPr="005823C3">
        <w:t>For these were sent, commission’d by the rest,</w:t>
      </w:r>
    </w:p>
    <w:p w14:paraId="309CACB2" w14:textId="77777777" w:rsidR="005823C3" w:rsidRDefault="003A417A" w:rsidP="005823C3">
      <w:pPr>
        <w:pStyle w:val="Poetry"/>
      </w:pPr>
      <w:r w:rsidRPr="005823C3">
        <w:t xml:space="preserve">To sue for leave to land their sickly men, </w:t>
      </w:r>
    </w:p>
    <w:p w14:paraId="7C4E4F59" w14:textId="77777777" w:rsidR="005823C3" w:rsidRDefault="003A417A" w:rsidP="005823C3">
      <w:pPr>
        <w:pStyle w:val="Poetry"/>
      </w:pPr>
      <w:r w:rsidRPr="005823C3">
        <w:t xml:space="preserve">And gain admission to the gracious queen. </w:t>
      </w:r>
    </w:p>
    <w:p w14:paraId="368DA6CB" w14:textId="77777777" w:rsidR="005823C3" w:rsidRDefault="003A417A" w:rsidP="005823C3">
      <w:pPr>
        <w:pStyle w:val="Poetry"/>
      </w:pPr>
      <w:r w:rsidRPr="005823C3">
        <w:t xml:space="preserve">Ent’ring, with cries they fill’d the holy </w:t>
      </w:r>
      <w:proofErr w:type="gramStart"/>
      <w:r w:rsidRPr="005823C3">
        <w:t>fane;</w:t>
      </w:r>
      <w:proofErr w:type="gramEnd"/>
      <w:r w:rsidRPr="005823C3">
        <w:t xml:space="preserve"> </w:t>
      </w:r>
    </w:p>
    <w:p w14:paraId="19BE9B75" w14:textId="634704BD" w:rsidR="003A417A" w:rsidRPr="005823C3" w:rsidRDefault="003A417A" w:rsidP="005823C3">
      <w:pPr>
        <w:pStyle w:val="Poetry"/>
      </w:pPr>
      <w:r w:rsidRPr="005823C3">
        <w:t>Then thus, with lowly voice, Ilioneus began:</w:t>
      </w:r>
    </w:p>
    <w:p w14:paraId="5AAB11EC" w14:textId="77777777" w:rsidR="005823C3" w:rsidRDefault="005823C3" w:rsidP="005823C3">
      <w:pPr>
        <w:pStyle w:val="Poetry"/>
      </w:pPr>
    </w:p>
    <w:p w14:paraId="405E9851" w14:textId="272BE98A" w:rsidR="003A417A" w:rsidRPr="005823C3" w:rsidRDefault="003A417A" w:rsidP="005823C3">
      <w:pPr>
        <w:pStyle w:val="Poetry"/>
      </w:pPr>
      <w:r w:rsidRPr="005823C3">
        <w:t>“O queen! indulg’d by favor of the gods</w:t>
      </w:r>
    </w:p>
    <w:p w14:paraId="4FEA5ED9" w14:textId="77777777" w:rsidR="005823C3" w:rsidRDefault="003A417A" w:rsidP="005823C3">
      <w:pPr>
        <w:pStyle w:val="Poetry"/>
      </w:pPr>
      <w:r w:rsidRPr="005823C3">
        <w:t xml:space="preserve">To </w:t>
      </w:r>
      <w:proofErr w:type="gramStart"/>
      <w:r w:rsidRPr="005823C3">
        <w:t>found</w:t>
      </w:r>
      <w:proofErr w:type="gramEnd"/>
      <w:r w:rsidRPr="005823C3">
        <w:t xml:space="preserve"> an empire in these new abodes, </w:t>
      </w:r>
    </w:p>
    <w:p w14:paraId="1FFC80C7" w14:textId="77777777" w:rsidR="005823C3" w:rsidRDefault="003A417A" w:rsidP="005823C3">
      <w:pPr>
        <w:pStyle w:val="Poetry"/>
      </w:pPr>
      <w:r w:rsidRPr="005823C3">
        <w:t xml:space="preserve">To build a town, with statutes to restrain </w:t>
      </w:r>
    </w:p>
    <w:p w14:paraId="5434848B" w14:textId="77777777" w:rsidR="005823C3" w:rsidRDefault="003A417A" w:rsidP="005823C3">
      <w:pPr>
        <w:pStyle w:val="Poetry"/>
      </w:pPr>
      <w:r w:rsidRPr="005823C3">
        <w:t xml:space="preserve">The wild inhabitants beneath thy reign, </w:t>
      </w:r>
    </w:p>
    <w:p w14:paraId="080639D7" w14:textId="34E51A73" w:rsidR="003A417A" w:rsidRPr="005823C3" w:rsidRDefault="003A417A" w:rsidP="005823C3">
      <w:pPr>
        <w:pStyle w:val="Poetry"/>
      </w:pPr>
      <w:r w:rsidRPr="005823C3">
        <w:t>We wretched Trojans, toss’d on ev’ry shore,</w:t>
      </w:r>
    </w:p>
    <w:p w14:paraId="71E59B7C" w14:textId="04C51A91" w:rsidR="003A417A" w:rsidRPr="005823C3" w:rsidRDefault="003A417A" w:rsidP="005823C3">
      <w:pPr>
        <w:pStyle w:val="Poetry"/>
      </w:pPr>
      <w:r w:rsidRPr="005823C3">
        <w:lastRenderedPageBreak/>
        <w:t xml:space="preserve">From sea to sea, thy clemency </w:t>
      </w:r>
      <w:proofErr w:type="gramStart"/>
      <w:r w:rsidRPr="005823C3">
        <w:t>implore</w:t>
      </w:r>
      <w:proofErr w:type="gramEnd"/>
      <w:r w:rsidRPr="005823C3">
        <w:t>.</w:t>
      </w:r>
    </w:p>
    <w:p w14:paraId="39E7E058" w14:textId="77777777" w:rsidR="005823C3" w:rsidRDefault="003A417A" w:rsidP="005823C3">
      <w:pPr>
        <w:pStyle w:val="Poetry"/>
      </w:pPr>
      <w:r w:rsidRPr="005823C3">
        <w:t xml:space="preserve">Forbid the fires our shipping to deface! </w:t>
      </w:r>
    </w:p>
    <w:p w14:paraId="168E9115" w14:textId="77777777" w:rsidR="005823C3" w:rsidRDefault="003A417A" w:rsidP="005823C3">
      <w:pPr>
        <w:pStyle w:val="Poetry"/>
      </w:pPr>
      <w:r w:rsidRPr="005823C3">
        <w:t xml:space="preserve">Receive th’ unhappy fugitives to grace, </w:t>
      </w:r>
    </w:p>
    <w:p w14:paraId="7380A363" w14:textId="77777777" w:rsidR="005823C3" w:rsidRDefault="003A417A" w:rsidP="005823C3">
      <w:pPr>
        <w:pStyle w:val="Poetry"/>
      </w:pPr>
      <w:r w:rsidRPr="005823C3">
        <w:t xml:space="preserve">And spare the remnant of a pious race! </w:t>
      </w:r>
    </w:p>
    <w:p w14:paraId="108ACE99" w14:textId="76609D54" w:rsidR="003A417A" w:rsidRPr="005823C3" w:rsidRDefault="003A417A" w:rsidP="005823C3">
      <w:pPr>
        <w:pStyle w:val="Poetry"/>
      </w:pPr>
      <w:r w:rsidRPr="005823C3">
        <w:t>We come not with design of wasteful prey,</w:t>
      </w:r>
    </w:p>
    <w:p w14:paraId="38248273" w14:textId="72A95EE3" w:rsidR="003A417A" w:rsidRPr="005823C3" w:rsidRDefault="003A417A" w:rsidP="005823C3">
      <w:pPr>
        <w:pStyle w:val="Poetry"/>
      </w:pPr>
      <w:r w:rsidRPr="005823C3">
        <w:t>To drive the country, force the swains away:</w:t>
      </w:r>
    </w:p>
    <w:p w14:paraId="255CA019" w14:textId="77777777" w:rsidR="005823C3" w:rsidRDefault="003A417A" w:rsidP="005823C3">
      <w:pPr>
        <w:pStyle w:val="Poetry"/>
      </w:pPr>
      <w:r w:rsidRPr="005823C3">
        <w:t xml:space="preserve">Nor such our strength, nor such is our </w:t>
      </w:r>
      <w:proofErr w:type="gramStart"/>
      <w:r w:rsidRPr="005823C3">
        <w:t>desire;</w:t>
      </w:r>
      <w:proofErr w:type="gramEnd"/>
      <w:r w:rsidRPr="005823C3">
        <w:t xml:space="preserve"> </w:t>
      </w:r>
    </w:p>
    <w:p w14:paraId="7E19ED7B" w14:textId="77777777" w:rsidR="005823C3" w:rsidRDefault="003A417A" w:rsidP="005823C3">
      <w:pPr>
        <w:pStyle w:val="Poetry"/>
      </w:pPr>
      <w:r w:rsidRPr="005823C3">
        <w:t xml:space="preserve">The vanquish’d dare not to such thoughts aspire. </w:t>
      </w:r>
    </w:p>
    <w:p w14:paraId="6BAD3876" w14:textId="6D76B566" w:rsidR="003A417A" w:rsidRPr="005823C3" w:rsidRDefault="003A417A" w:rsidP="005823C3">
      <w:pPr>
        <w:pStyle w:val="Poetry"/>
      </w:pPr>
      <w:r w:rsidRPr="005823C3">
        <w:t xml:space="preserve">A land there is, Hesperia nam’d of </w:t>
      </w:r>
      <w:proofErr w:type="gramStart"/>
      <w:r w:rsidRPr="005823C3">
        <w:t>old;</w:t>
      </w:r>
      <w:proofErr w:type="gramEnd"/>
    </w:p>
    <w:p w14:paraId="6F5BFA08" w14:textId="77777777" w:rsidR="003A417A" w:rsidRPr="005823C3" w:rsidRDefault="003A417A" w:rsidP="005823C3">
      <w:pPr>
        <w:pStyle w:val="Poetry"/>
      </w:pPr>
      <w:r w:rsidRPr="005823C3">
        <w:t>The soil is fruitful, and the men are bold—</w:t>
      </w:r>
    </w:p>
    <w:p w14:paraId="3693E5CA" w14:textId="2746E8FB" w:rsidR="003A417A" w:rsidRPr="005823C3" w:rsidRDefault="003A417A" w:rsidP="005823C3">
      <w:pPr>
        <w:pStyle w:val="Poetry"/>
      </w:pPr>
      <w:r w:rsidRPr="005823C3">
        <w:t>Th’ Oenotrians held it once—by common fame</w:t>
      </w:r>
    </w:p>
    <w:p w14:paraId="40E487A8" w14:textId="77777777" w:rsidR="005823C3" w:rsidRDefault="003A417A" w:rsidP="005823C3">
      <w:pPr>
        <w:pStyle w:val="Poetry"/>
      </w:pPr>
      <w:r w:rsidRPr="005823C3">
        <w:t>Now call’d Italia, from the leader’s name.</w:t>
      </w:r>
    </w:p>
    <w:p w14:paraId="7ED0A2A4" w14:textId="77777777" w:rsidR="005823C3" w:rsidRDefault="003A417A" w:rsidP="005823C3">
      <w:pPr>
        <w:pStyle w:val="Poetry"/>
      </w:pPr>
      <w:r w:rsidRPr="005823C3">
        <w:t xml:space="preserve"> To that sweet region was our voyage bent, </w:t>
      </w:r>
    </w:p>
    <w:p w14:paraId="62E34AFA" w14:textId="1A350369" w:rsidR="003A417A" w:rsidRPr="005823C3" w:rsidRDefault="003A417A" w:rsidP="005823C3">
      <w:pPr>
        <w:pStyle w:val="Poetry"/>
      </w:pPr>
      <w:r w:rsidRPr="005823C3">
        <w:t>When winds and ev’ry warring element</w:t>
      </w:r>
    </w:p>
    <w:p w14:paraId="44C0356F" w14:textId="77777777" w:rsidR="003A417A" w:rsidRPr="005823C3" w:rsidRDefault="003A417A" w:rsidP="005823C3">
      <w:pPr>
        <w:pStyle w:val="Poetry"/>
      </w:pPr>
      <w:r w:rsidRPr="005823C3">
        <w:t>Disturb’d our course, and, far from sight of land,</w:t>
      </w:r>
    </w:p>
    <w:p w14:paraId="1CCEAA49" w14:textId="4916D383" w:rsidR="003A417A" w:rsidRPr="005823C3" w:rsidRDefault="003A417A" w:rsidP="005823C3">
      <w:pPr>
        <w:pStyle w:val="Poetry"/>
      </w:pPr>
      <w:r w:rsidRPr="005823C3">
        <w:t>Cast our torn vessels on the moving sand:</w:t>
      </w:r>
    </w:p>
    <w:p w14:paraId="723AA37E" w14:textId="77777777" w:rsidR="005823C3" w:rsidRDefault="003A417A" w:rsidP="005823C3">
      <w:pPr>
        <w:pStyle w:val="Poetry"/>
      </w:pPr>
      <w:r w:rsidRPr="005823C3">
        <w:t xml:space="preserve">The sea came </w:t>
      </w:r>
      <w:proofErr w:type="gramStart"/>
      <w:r w:rsidRPr="005823C3">
        <w:t>on;</w:t>
      </w:r>
      <w:proofErr w:type="gramEnd"/>
      <w:r w:rsidRPr="005823C3">
        <w:t xml:space="preserve"> the South, with mighty roar, </w:t>
      </w:r>
    </w:p>
    <w:p w14:paraId="45F8DE50" w14:textId="77777777" w:rsidR="005823C3" w:rsidRDefault="003A417A" w:rsidP="005823C3">
      <w:pPr>
        <w:pStyle w:val="Poetry"/>
      </w:pPr>
      <w:r w:rsidRPr="005823C3">
        <w:t xml:space="preserve">Dispers’d and dash’d the rest upon the rocky shore. </w:t>
      </w:r>
    </w:p>
    <w:p w14:paraId="3F676685" w14:textId="4E9F07BE" w:rsidR="003A417A" w:rsidRPr="005823C3" w:rsidRDefault="003A417A" w:rsidP="005823C3">
      <w:pPr>
        <w:pStyle w:val="Poetry"/>
      </w:pPr>
      <w:r w:rsidRPr="005823C3">
        <w:t>Those few you see escap’d the Storm, and fear,</w:t>
      </w:r>
    </w:p>
    <w:p w14:paraId="7724A2FF" w14:textId="77777777" w:rsidR="003A417A" w:rsidRPr="005823C3" w:rsidRDefault="003A417A" w:rsidP="005823C3">
      <w:pPr>
        <w:pStyle w:val="Poetry"/>
      </w:pPr>
      <w:r w:rsidRPr="005823C3">
        <w:t>Unless you interpose, a shipwreck here.</w:t>
      </w:r>
    </w:p>
    <w:p w14:paraId="538E1077" w14:textId="6BAD4748" w:rsidR="003A417A" w:rsidRPr="005823C3" w:rsidRDefault="003A417A" w:rsidP="005823C3">
      <w:pPr>
        <w:pStyle w:val="Poetry"/>
      </w:pPr>
      <w:r w:rsidRPr="005823C3">
        <w:t>What men, what monsters, what inhuman race,</w:t>
      </w:r>
    </w:p>
    <w:p w14:paraId="69475DCB" w14:textId="77777777" w:rsidR="005823C3" w:rsidRDefault="003A417A" w:rsidP="005823C3">
      <w:pPr>
        <w:pStyle w:val="Poetry"/>
      </w:pPr>
      <w:r w:rsidRPr="005823C3">
        <w:t xml:space="preserve">What laws, what barb’rous customs of the place, </w:t>
      </w:r>
    </w:p>
    <w:p w14:paraId="0C1A7A94" w14:textId="719481E0" w:rsidR="003A417A" w:rsidRPr="005823C3" w:rsidRDefault="003A417A" w:rsidP="005823C3">
      <w:pPr>
        <w:pStyle w:val="Poetry"/>
      </w:pPr>
      <w:r w:rsidRPr="005823C3">
        <w:t>Shut up a desart shore to drowning men,</w:t>
      </w:r>
    </w:p>
    <w:p w14:paraId="6EDD2EF8" w14:textId="77777777" w:rsidR="003A417A" w:rsidRPr="005823C3" w:rsidRDefault="003A417A" w:rsidP="005823C3">
      <w:pPr>
        <w:pStyle w:val="Poetry"/>
      </w:pPr>
      <w:r w:rsidRPr="005823C3">
        <w:t>And drive us to the cruel seas again?</w:t>
      </w:r>
    </w:p>
    <w:p w14:paraId="365FCA91" w14:textId="77777777" w:rsidR="003A417A" w:rsidRPr="005823C3" w:rsidRDefault="003A417A" w:rsidP="005823C3">
      <w:pPr>
        <w:pStyle w:val="Poetry"/>
      </w:pPr>
      <w:r w:rsidRPr="005823C3">
        <w:t>If our hard fortune no compassion draws,</w:t>
      </w:r>
    </w:p>
    <w:p w14:paraId="13EAFADD" w14:textId="0438BED2" w:rsidR="003A417A" w:rsidRPr="005823C3" w:rsidRDefault="003A417A" w:rsidP="005823C3">
      <w:pPr>
        <w:pStyle w:val="Poetry"/>
      </w:pPr>
      <w:r w:rsidRPr="005823C3">
        <w:t>Nor hospitable rights, nor human laws,</w:t>
      </w:r>
    </w:p>
    <w:p w14:paraId="7D5FD569" w14:textId="77777777" w:rsidR="005823C3" w:rsidRDefault="003A417A" w:rsidP="005823C3">
      <w:pPr>
        <w:pStyle w:val="Poetry"/>
      </w:pPr>
      <w:r w:rsidRPr="005823C3">
        <w:t xml:space="preserve">The gods are </w:t>
      </w:r>
      <w:proofErr w:type="gramStart"/>
      <w:r w:rsidRPr="005823C3">
        <w:t>just, and</w:t>
      </w:r>
      <w:proofErr w:type="gramEnd"/>
      <w:r w:rsidRPr="005823C3">
        <w:t xml:space="preserve"> will revenge our cause. </w:t>
      </w:r>
    </w:p>
    <w:p w14:paraId="38A6B020" w14:textId="0FFD2422" w:rsidR="003A417A" w:rsidRPr="005823C3" w:rsidRDefault="003A417A" w:rsidP="005823C3">
      <w:pPr>
        <w:pStyle w:val="Poetry"/>
      </w:pPr>
      <w:r w:rsidRPr="005823C3">
        <w:t>Aeneas was our prince: a juster lord,</w:t>
      </w:r>
    </w:p>
    <w:p w14:paraId="514B4F99" w14:textId="77777777" w:rsidR="005823C3" w:rsidRDefault="003A417A" w:rsidP="005823C3">
      <w:pPr>
        <w:pStyle w:val="Poetry"/>
      </w:pPr>
      <w:r w:rsidRPr="005823C3">
        <w:t xml:space="preserve">Or nobler warrior, never drew a </w:t>
      </w:r>
      <w:proofErr w:type="gramStart"/>
      <w:r w:rsidRPr="005823C3">
        <w:t>sword;</w:t>
      </w:r>
      <w:proofErr w:type="gramEnd"/>
      <w:r w:rsidRPr="005823C3">
        <w:t xml:space="preserve"> </w:t>
      </w:r>
    </w:p>
    <w:p w14:paraId="6DBF8C2C" w14:textId="608B0BA9" w:rsidR="003A417A" w:rsidRPr="005823C3" w:rsidRDefault="003A417A" w:rsidP="005823C3">
      <w:pPr>
        <w:pStyle w:val="Poetry"/>
      </w:pPr>
      <w:r w:rsidRPr="005823C3">
        <w:t>Observant of the right, religious of his word.</w:t>
      </w:r>
    </w:p>
    <w:p w14:paraId="687157F0" w14:textId="3B8CA5D9" w:rsidR="003A417A" w:rsidRPr="005823C3" w:rsidRDefault="003A417A" w:rsidP="005823C3">
      <w:pPr>
        <w:pStyle w:val="Poetry"/>
      </w:pPr>
      <w:r w:rsidRPr="005823C3">
        <w:t>If yet he lives, and draws this vital air,</w:t>
      </w:r>
    </w:p>
    <w:p w14:paraId="69896E78" w14:textId="77777777" w:rsidR="005823C3" w:rsidRDefault="003A417A" w:rsidP="005823C3">
      <w:pPr>
        <w:pStyle w:val="Poetry"/>
      </w:pPr>
      <w:r w:rsidRPr="005823C3">
        <w:t xml:space="preserve">Nor we, his friends, of safety shall </w:t>
      </w:r>
      <w:proofErr w:type="gramStart"/>
      <w:r w:rsidRPr="005823C3">
        <w:t>despair;</w:t>
      </w:r>
      <w:proofErr w:type="gramEnd"/>
      <w:r w:rsidRPr="005823C3">
        <w:t xml:space="preserve"> </w:t>
      </w:r>
    </w:p>
    <w:p w14:paraId="73DD3001" w14:textId="77777777" w:rsidR="005823C3" w:rsidRDefault="003A417A" w:rsidP="005823C3">
      <w:pPr>
        <w:pStyle w:val="Poetry"/>
      </w:pPr>
      <w:r w:rsidRPr="005823C3">
        <w:t xml:space="preserve">Nor you, great queen, these offices repent, </w:t>
      </w:r>
    </w:p>
    <w:p w14:paraId="73E235E0" w14:textId="77777777" w:rsidR="005823C3" w:rsidRDefault="003A417A" w:rsidP="005823C3">
      <w:pPr>
        <w:pStyle w:val="Poetry"/>
      </w:pPr>
      <w:r w:rsidRPr="005823C3">
        <w:t xml:space="preserve">Which he will equal, and perhaps augment. </w:t>
      </w:r>
    </w:p>
    <w:p w14:paraId="5F477803" w14:textId="07877D65" w:rsidR="003A417A" w:rsidRPr="005823C3" w:rsidRDefault="003A417A" w:rsidP="005823C3">
      <w:pPr>
        <w:pStyle w:val="Poetry"/>
      </w:pPr>
      <w:r w:rsidRPr="005823C3">
        <w:t>We want not cities, nor Sicilian coasts,</w:t>
      </w:r>
    </w:p>
    <w:p w14:paraId="53D40586" w14:textId="6CF8AFD4" w:rsidR="003A417A" w:rsidRPr="005823C3" w:rsidRDefault="003A417A" w:rsidP="005823C3">
      <w:pPr>
        <w:pStyle w:val="Poetry"/>
      </w:pPr>
      <w:r w:rsidRPr="005823C3">
        <w:lastRenderedPageBreak/>
        <w:t>Where King Acestes Trojan lineage boasts.</w:t>
      </w:r>
    </w:p>
    <w:p w14:paraId="54C9BF07" w14:textId="77777777" w:rsidR="005823C3" w:rsidRDefault="003A417A" w:rsidP="005823C3">
      <w:pPr>
        <w:pStyle w:val="Poetry"/>
      </w:pPr>
      <w:r w:rsidRPr="005823C3">
        <w:t xml:space="preserve">Permit our ships a shelter on your shores, </w:t>
      </w:r>
    </w:p>
    <w:p w14:paraId="08BDF7D9" w14:textId="77777777" w:rsidR="005823C3" w:rsidRDefault="003A417A" w:rsidP="005823C3">
      <w:pPr>
        <w:pStyle w:val="Poetry"/>
      </w:pPr>
      <w:r w:rsidRPr="005823C3">
        <w:t xml:space="preserve">Refitted from your woods with planks and oars, </w:t>
      </w:r>
    </w:p>
    <w:p w14:paraId="07E4B7E1" w14:textId="5AB26448" w:rsidR="003A417A" w:rsidRPr="005823C3" w:rsidRDefault="003A417A" w:rsidP="005823C3">
      <w:pPr>
        <w:pStyle w:val="Poetry"/>
      </w:pPr>
      <w:r w:rsidRPr="005823C3">
        <w:t>That, if our prince be safe, we may renew</w:t>
      </w:r>
    </w:p>
    <w:p w14:paraId="6C6EF02D" w14:textId="77777777" w:rsidR="003A417A" w:rsidRPr="005823C3" w:rsidRDefault="003A417A" w:rsidP="005823C3">
      <w:pPr>
        <w:pStyle w:val="Poetry"/>
      </w:pPr>
      <w:r w:rsidRPr="005823C3">
        <w:t>Our destin’d course, and Italy pursue.</w:t>
      </w:r>
    </w:p>
    <w:p w14:paraId="7700EC73" w14:textId="0C549004" w:rsidR="003A417A" w:rsidRPr="005823C3" w:rsidRDefault="003A417A" w:rsidP="005823C3">
      <w:pPr>
        <w:pStyle w:val="Poetry"/>
      </w:pPr>
      <w:r w:rsidRPr="005823C3">
        <w:t>But if, O best of men, the Fates ordain</w:t>
      </w:r>
    </w:p>
    <w:p w14:paraId="787D400A" w14:textId="77777777" w:rsidR="005823C3" w:rsidRDefault="003A417A" w:rsidP="005823C3">
      <w:pPr>
        <w:pStyle w:val="Poetry"/>
      </w:pPr>
      <w:r w:rsidRPr="005823C3">
        <w:t xml:space="preserve">That thou art swallow’d in the Libyan main, </w:t>
      </w:r>
    </w:p>
    <w:p w14:paraId="67165B2E" w14:textId="77777777" w:rsidR="005823C3" w:rsidRDefault="003A417A" w:rsidP="005823C3">
      <w:pPr>
        <w:pStyle w:val="Poetry"/>
      </w:pPr>
      <w:r w:rsidRPr="005823C3">
        <w:t xml:space="preserve">And if our young Iulus be no more, </w:t>
      </w:r>
    </w:p>
    <w:p w14:paraId="384F5419" w14:textId="77777777" w:rsidR="005823C3" w:rsidRDefault="003A417A" w:rsidP="005823C3">
      <w:pPr>
        <w:pStyle w:val="Poetry"/>
      </w:pPr>
      <w:r w:rsidRPr="005823C3">
        <w:t xml:space="preserve">Dismiss our navy from your friendly shore, </w:t>
      </w:r>
    </w:p>
    <w:p w14:paraId="797BEC96" w14:textId="5FB4DB56" w:rsidR="003A417A" w:rsidRPr="005823C3" w:rsidRDefault="003A417A" w:rsidP="005823C3">
      <w:pPr>
        <w:pStyle w:val="Poetry"/>
      </w:pPr>
      <w:r w:rsidRPr="005823C3">
        <w:t>That we to good Acestes may return,</w:t>
      </w:r>
    </w:p>
    <w:p w14:paraId="22303D97" w14:textId="4B07E353" w:rsidR="003A417A" w:rsidRPr="005823C3" w:rsidRDefault="003A417A" w:rsidP="005823C3">
      <w:pPr>
        <w:pStyle w:val="Poetry"/>
      </w:pPr>
      <w:r w:rsidRPr="005823C3">
        <w:t>And with our friends our common losses mourn.”</w:t>
      </w:r>
    </w:p>
    <w:p w14:paraId="4DFD9690" w14:textId="77777777" w:rsidR="005823C3" w:rsidRDefault="003A417A" w:rsidP="005823C3">
      <w:pPr>
        <w:pStyle w:val="Poetry"/>
      </w:pPr>
      <w:r w:rsidRPr="005823C3">
        <w:t xml:space="preserve">Thus spoke Ilioneus: the Trojan crew </w:t>
      </w:r>
    </w:p>
    <w:p w14:paraId="2FB79084" w14:textId="08A8C797" w:rsidR="003A417A" w:rsidRPr="005823C3" w:rsidRDefault="003A417A" w:rsidP="005823C3">
      <w:pPr>
        <w:pStyle w:val="Poetry"/>
      </w:pPr>
      <w:r w:rsidRPr="005823C3">
        <w:t>With cries and clamors his request renew.</w:t>
      </w:r>
    </w:p>
    <w:p w14:paraId="0CB481E8" w14:textId="77777777" w:rsidR="005823C3" w:rsidRDefault="005823C3" w:rsidP="005823C3">
      <w:pPr>
        <w:pStyle w:val="Poetry"/>
      </w:pPr>
    </w:p>
    <w:p w14:paraId="73D50267" w14:textId="008BC295" w:rsidR="005823C3" w:rsidRDefault="003A417A" w:rsidP="005823C3">
      <w:pPr>
        <w:pStyle w:val="Poetry"/>
      </w:pPr>
      <w:r w:rsidRPr="005823C3">
        <w:t xml:space="preserve">The modest queen a while, with downcast eyes, </w:t>
      </w:r>
    </w:p>
    <w:p w14:paraId="302FD672" w14:textId="148600AF" w:rsidR="003A417A" w:rsidRPr="005823C3" w:rsidRDefault="003A417A" w:rsidP="005823C3">
      <w:pPr>
        <w:pStyle w:val="Poetry"/>
      </w:pPr>
      <w:r w:rsidRPr="005823C3">
        <w:t>Ponder’d the speech; then briefly thus replies:</w:t>
      </w:r>
    </w:p>
    <w:p w14:paraId="3642999F" w14:textId="0C003F5E" w:rsidR="003A417A" w:rsidRPr="005823C3" w:rsidRDefault="003A417A" w:rsidP="005823C3">
      <w:pPr>
        <w:pStyle w:val="Poetry"/>
      </w:pPr>
      <w:r w:rsidRPr="005823C3">
        <w:t xml:space="preserve">“Trojans, dismiss your </w:t>
      </w:r>
      <w:proofErr w:type="gramStart"/>
      <w:r w:rsidRPr="005823C3">
        <w:t>fears;</w:t>
      </w:r>
      <w:proofErr w:type="gramEnd"/>
      <w:r w:rsidRPr="005823C3">
        <w:t xml:space="preserve"> my cruel fate,</w:t>
      </w:r>
    </w:p>
    <w:p w14:paraId="05FC71A4" w14:textId="77777777" w:rsidR="005823C3" w:rsidRDefault="003A417A" w:rsidP="005823C3">
      <w:pPr>
        <w:pStyle w:val="Poetry"/>
      </w:pPr>
      <w:r w:rsidRPr="005823C3">
        <w:t xml:space="preserve">And doubts attending an unsettled state, </w:t>
      </w:r>
    </w:p>
    <w:p w14:paraId="627356EF" w14:textId="77777777" w:rsidR="005823C3" w:rsidRDefault="003A417A" w:rsidP="005823C3">
      <w:pPr>
        <w:pStyle w:val="Poetry"/>
      </w:pPr>
      <w:r w:rsidRPr="005823C3">
        <w:t xml:space="preserve">Force me to guard my coast from foreign foes. </w:t>
      </w:r>
    </w:p>
    <w:p w14:paraId="520E3413" w14:textId="77777777" w:rsidR="005823C3" w:rsidRDefault="003A417A" w:rsidP="005823C3">
      <w:pPr>
        <w:pStyle w:val="Poetry"/>
      </w:pPr>
      <w:r w:rsidRPr="005823C3">
        <w:t xml:space="preserve">Who has not heard the story of your woes, </w:t>
      </w:r>
    </w:p>
    <w:p w14:paraId="340C4A2B" w14:textId="7DDAE849" w:rsidR="003A417A" w:rsidRPr="005823C3" w:rsidRDefault="003A417A" w:rsidP="005823C3">
      <w:pPr>
        <w:pStyle w:val="Poetry"/>
      </w:pPr>
      <w:r w:rsidRPr="005823C3">
        <w:t>The name and fortune of your native place,</w:t>
      </w:r>
    </w:p>
    <w:p w14:paraId="5686328E" w14:textId="0ABB3423" w:rsidR="003A417A" w:rsidRPr="005823C3" w:rsidRDefault="003A417A" w:rsidP="005823C3">
      <w:pPr>
        <w:pStyle w:val="Poetry"/>
      </w:pPr>
      <w:r w:rsidRPr="005823C3">
        <w:t>The fame and valor of the Phrygian race?</w:t>
      </w:r>
    </w:p>
    <w:p w14:paraId="09100589" w14:textId="77777777" w:rsidR="005823C3" w:rsidRDefault="003A417A" w:rsidP="005823C3">
      <w:pPr>
        <w:pStyle w:val="Poetry"/>
      </w:pPr>
      <w:r w:rsidRPr="005823C3">
        <w:t xml:space="preserve">We Tyrians are not so devoid of sense, </w:t>
      </w:r>
    </w:p>
    <w:p w14:paraId="754E50BE" w14:textId="4ACBD750" w:rsidR="003A417A" w:rsidRPr="005823C3" w:rsidRDefault="003A417A" w:rsidP="005823C3">
      <w:pPr>
        <w:pStyle w:val="Poetry"/>
      </w:pPr>
      <w:r w:rsidRPr="005823C3">
        <w:t>Nor so remote from Phoebus’ influence.</w:t>
      </w:r>
    </w:p>
    <w:p w14:paraId="135A659A" w14:textId="77777777" w:rsidR="005823C3" w:rsidRDefault="003A417A" w:rsidP="005823C3">
      <w:pPr>
        <w:pStyle w:val="Poetry"/>
      </w:pPr>
      <w:r w:rsidRPr="005823C3">
        <w:t xml:space="preserve">Whether to Latian shores your course is bent, </w:t>
      </w:r>
    </w:p>
    <w:p w14:paraId="587C7D16" w14:textId="46B11AB5" w:rsidR="003A417A" w:rsidRPr="005823C3" w:rsidRDefault="003A417A" w:rsidP="005823C3">
      <w:pPr>
        <w:pStyle w:val="Poetry"/>
      </w:pPr>
      <w:proofErr w:type="gramStart"/>
      <w:r w:rsidRPr="005823C3">
        <w:t>Or,</w:t>
      </w:r>
      <w:proofErr w:type="gramEnd"/>
      <w:r w:rsidRPr="005823C3">
        <w:t xml:space="preserve"> driv’n by tempests from your first intent,</w:t>
      </w:r>
    </w:p>
    <w:p w14:paraId="3AD79CC5" w14:textId="3B2D0046" w:rsidR="003A417A" w:rsidRPr="005823C3" w:rsidRDefault="003A417A" w:rsidP="005823C3">
      <w:pPr>
        <w:pStyle w:val="Poetry"/>
      </w:pPr>
      <w:r w:rsidRPr="005823C3">
        <w:t>You seek the good Acestes’ government,</w:t>
      </w:r>
    </w:p>
    <w:p w14:paraId="168EFDBC" w14:textId="77777777" w:rsidR="005823C3" w:rsidRDefault="003A417A" w:rsidP="005823C3">
      <w:pPr>
        <w:pStyle w:val="Poetry"/>
      </w:pPr>
      <w:r w:rsidRPr="005823C3">
        <w:t xml:space="preserve">Your men shall be receiv’d, your fleet repair’d, </w:t>
      </w:r>
    </w:p>
    <w:p w14:paraId="7CA5FAFE" w14:textId="48704835" w:rsidR="003A417A" w:rsidRPr="005823C3" w:rsidRDefault="003A417A" w:rsidP="005823C3">
      <w:pPr>
        <w:pStyle w:val="Poetry"/>
      </w:pPr>
      <w:r w:rsidRPr="005823C3">
        <w:t>And sail, with ships of convoy for your guard:</w:t>
      </w:r>
    </w:p>
    <w:p w14:paraId="1780DF32" w14:textId="77777777" w:rsidR="005823C3" w:rsidRDefault="003A417A" w:rsidP="005823C3">
      <w:pPr>
        <w:pStyle w:val="Poetry"/>
      </w:pPr>
      <w:r w:rsidRPr="005823C3">
        <w:t xml:space="preserve">Or, would you stay, and join your friendly pow’rs </w:t>
      </w:r>
    </w:p>
    <w:p w14:paraId="069AE2C7" w14:textId="06A8DF08" w:rsidR="003A417A" w:rsidRPr="005823C3" w:rsidRDefault="003A417A" w:rsidP="005823C3">
      <w:pPr>
        <w:pStyle w:val="Poetry"/>
      </w:pPr>
      <w:r w:rsidRPr="005823C3">
        <w:t>To raise and to defend the Tyrian tow’rs,</w:t>
      </w:r>
    </w:p>
    <w:p w14:paraId="7EFAB38C" w14:textId="3646DB86" w:rsidR="003A417A" w:rsidRPr="005823C3" w:rsidRDefault="003A417A" w:rsidP="005823C3">
      <w:pPr>
        <w:pStyle w:val="Poetry"/>
      </w:pPr>
      <w:r w:rsidRPr="005823C3">
        <w:t xml:space="preserve">My wealth, my city, and </w:t>
      </w:r>
      <w:proofErr w:type="gramStart"/>
      <w:r w:rsidRPr="005823C3">
        <w:t>myself</w:t>
      </w:r>
      <w:proofErr w:type="gramEnd"/>
      <w:r w:rsidRPr="005823C3">
        <w:t xml:space="preserve"> are yours.</w:t>
      </w:r>
    </w:p>
    <w:p w14:paraId="29ED5DD0" w14:textId="77777777" w:rsidR="005823C3" w:rsidRDefault="003A417A" w:rsidP="005823C3">
      <w:pPr>
        <w:pStyle w:val="Poetry"/>
      </w:pPr>
      <w:r w:rsidRPr="005823C3">
        <w:t xml:space="preserve">And would to Heav’n, the Storm, you felt, would bring </w:t>
      </w:r>
    </w:p>
    <w:p w14:paraId="72C6F818" w14:textId="57607174" w:rsidR="003A417A" w:rsidRPr="005823C3" w:rsidRDefault="003A417A" w:rsidP="005823C3">
      <w:pPr>
        <w:pStyle w:val="Poetry"/>
      </w:pPr>
      <w:r w:rsidRPr="005823C3">
        <w:t>On Carthaginian coasts your wand’ring king.</w:t>
      </w:r>
    </w:p>
    <w:p w14:paraId="0AC0268E" w14:textId="77777777" w:rsidR="005823C3" w:rsidRDefault="003A417A" w:rsidP="005823C3">
      <w:pPr>
        <w:pStyle w:val="Poetry"/>
      </w:pPr>
      <w:r w:rsidRPr="005823C3">
        <w:t xml:space="preserve">My people shall, by my command, explore </w:t>
      </w:r>
    </w:p>
    <w:p w14:paraId="5628A2D5" w14:textId="1234B2E8" w:rsidR="003A417A" w:rsidRPr="005823C3" w:rsidRDefault="003A417A" w:rsidP="005823C3">
      <w:pPr>
        <w:pStyle w:val="Poetry"/>
      </w:pPr>
      <w:r w:rsidRPr="005823C3">
        <w:lastRenderedPageBreak/>
        <w:t>The ports and creeks of ev’ry winding shore,</w:t>
      </w:r>
    </w:p>
    <w:p w14:paraId="6FFBB7CB" w14:textId="263AC3B3" w:rsidR="003A417A" w:rsidRPr="005823C3" w:rsidRDefault="003A417A" w:rsidP="005823C3">
      <w:pPr>
        <w:pStyle w:val="Poetry"/>
      </w:pPr>
      <w:r w:rsidRPr="005823C3">
        <w:t>And towns, and wilds, and shady woods, in quest</w:t>
      </w:r>
    </w:p>
    <w:p w14:paraId="26C6CE99" w14:textId="3772679F" w:rsidR="003A417A" w:rsidRDefault="003A417A" w:rsidP="005823C3">
      <w:pPr>
        <w:pStyle w:val="Poetry"/>
      </w:pPr>
      <w:r w:rsidRPr="005823C3">
        <w:t>Of so renown’d and so desir’d a guest.”</w:t>
      </w:r>
    </w:p>
    <w:p w14:paraId="3AFDFE14" w14:textId="77777777" w:rsidR="005823C3" w:rsidRPr="005823C3" w:rsidRDefault="005823C3" w:rsidP="005823C3">
      <w:pPr>
        <w:pStyle w:val="Poetry"/>
      </w:pPr>
    </w:p>
    <w:p w14:paraId="33F09422" w14:textId="77777777" w:rsidR="003A417A" w:rsidRPr="005823C3" w:rsidRDefault="003A417A" w:rsidP="005823C3">
      <w:pPr>
        <w:pStyle w:val="Poetry"/>
      </w:pPr>
      <w:r w:rsidRPr="005823C3">
        <w:t>Rais’d in his mind the Trojan hero stood,</w:t>
      </w:r>
    </w:p>
    <w:p w14:paraId="2F6F99F2" w14:textId="77777777" w:rsidR="003A417A" w:rsidRPr="005823C3" w:rsidRDefault="003A417A" w:rsidP="005823C3">
      <w:pPr>
        <w:pStyle w:val="Poetry"/>
      </w:pPr>
      <w:r w:rsidRPr="005823C3">
        <w:t>And long’d to break from out his ambient cloud:</w:t>
      </w:r>
    </w:p>
    <w:p w14:paraId="00989998" w14:textId="77777777" w:rsidR="003A417A" w:rsidRPr="005823C3" w:rsidRDefault="003A417A" w:rsidP="005823C3">
      <w:pPr>
        <w:pStyle w:val="Poetry"/>
      </w:pPr>
      <w:r w:rsidRPr="005823C3">
        <w:t>Achates found it, and thus urg’d his way:</w:t>
      </w:r>
    </w:p>
    <w:p w14:paraId="794914A3" w14:textId="6FC31ED3" w:rsidR="003A417A" w:rsidRPr="005823C3" w:rsidRDefault="003A417A" w:rsidP="005823C3">
      <w:pPr>
        <w:pStyle w:val="Poetry"/>
      </w:pPr>
      <w:r w:rsidRPr="005823C3">
        <w:t>“From whence, O goddess-born, this long delay?</w:t>
      </w:r>
      <w:r w:rsidRPr="005823C3">
        <w:tab/>
      </w:r>
    </w:p>
    <w:p w14:paraId="49ED4EC5" w14:textId="77777777" w:rsidR="005823C3" w:rsidRDefault="003A417A" w:rsidP="005823C3">
      <w:pPr>
        <w:pStyle w:val="Poetry"/>
      </w:pPr>
      <w:r w:rsidRPr="005823C3">
        <w:t xml:space="preserve">What more can you desire, your welcome sure, </w:t>
      </w:r>
    </w:p>
    <w:p w14:paraId="03A9A8CE" w14:textId="2B8289CD" w:rsidR="003A417A" w:rsidRPr="005823C3" w:rsidRDefault="003A417A" w:rsidP="005823C3">
      <w:pPr>
        <w:pStyle w:val="Poetry"/>
      </w:pPr>
      <w:r w:rsidRPr="005823C3">
        <w:t>Your fleet in safety, and your friends secure?</w:t>
      </w:r>
    </w:p>
    <w:p w14:paraId="33F90327" w14:textId="77777777" w:rsidR="005823C3" w:rsidRDefault="003A417A" w:rsidP="005823C3">
      <w:pPr>
        <w:pStyle w:val="Poetry"/>
      </w:pPr>
      <w:r w:rsidRPr="005823C3">
        <w:t xml:space="preserve">One only wants; and him we saw in vain </w:t>
      </w:r>
    </w:p>
    <w:p w14:paraId="1EBDA1F5" w14:textId="2FF3B87B" w:rsidR="003A417A" w:rsidRPr="005823C3" w:rsidRDefault="003A417A" w:rsidP="005823C3">
      <w:pPr>
        <w:pStyle w:val="Poetry"/>
      </w:pPr>
      <w:r w:rsidRPr="005823C3">
        <w:t>Oppose the Storm, and swallow’d in the main.</w:t>
      </w:r>
    </w:p>
    <w:p w14:paraId="6BFAF38A" w14:textId="0846DD53" w:rsidR="003A417A" w:rsidRPr="005823C3" w:rsidRDefault="003A417A" w:rsidP="005823C3">
      <w:pPr>
        <w:pStyle w:val="Poetry"/>
      </w:pPr>
      <w:r w:rsidRPr="005823C3">
        <w:t xml:space="preserve">Orontes in his fate our forfeit </w:t>
      </w:r>
      <w:proofErr w:type="gramStart"/>
      <w:r w:rsidRPr="005823C3">
        <w:t>paid;</w:t>
      </w:r>
      <w:proofErr w:type="gramEnd"/>
    </w:p>
    <w:p w14:paraId="62B828FC" w14:textId="77777777" w:rsidR="005823C3" w:rsidRDefault="003A417A" w:rsidP="005823C3">
      <w:pPr>
        <w:pStyle w:val="Poetry"/>
      </w:pPr>
      <w:r w:rsidRPr="005823C3">
        <w:t xml:space="preserve">The rest agrees with what your mother said.” </w:t>
      </w:r>
    </w:p>
    <w:p w14:paraId="53E5AADB" w14:textId="77777777" w:rsidR="005823C3" w:rsidRDefault="003A417A" w:rsidP="005823C3">
      <w:pPr>
        <w:pStyle w:val="Poetry"/>
      </w:pPr>
      <w:r w:rsidRPr="005823C3">
        <w:t xml:space="preserve">Scarce had he spoken, when the cloud gave way, </w:t>
      </w:r>
    </w:p>
    <w:p w14:paraId="155DF689" w14:textId="4E093FE9" w:rsidR="003A417A" w:rsidRPr="005823C3" w:rsidRDefault="003A417A" w:rsidP="005823C3">
      <w:pPr>
        <w:pStyle w:val="Poetry"/>
      </w:pPr>
      <w:r w:rsidRPr="005823C3">
        <w:t>The mists flew upward and dissolv’d in day.</w:t>
      </w:r>
    </w:p>
    <w:p w14:paraId="05B03651" w14:textId="77777777" w:rsidR="005823C3" w:rsidRDefault="005823C3" w:rsidP="005823C3">
      <w:pPr>
        <w:pStyle w:val="Poetry"/>
      </w:pPr>
    </w:p>
    <w:p w14:paraId="50C7B3EB" w14:textId="2CD86BE7" w:rsidR="003A417A" w:rsidRPr="005823C3" w:rsidRDefault="003A417A" w:rsidP="005823C3">
      <w:pPr>
        <w:pStyle w:val="Poetry"/>
      </w:pPr>
      <w:r w:rsidRPr="005823C3">
        <w:t>The Trojan chief appear’d in open sight,</w:t>
      </w:r>
    </w:p>
    <w:p w14:paraId="184E2985" w14:textId="6B66EA61" w:rsidR="003A417A" w:rsidRPr="005823C3" w:rsidRDefault="003A417A" w:rsidP="005823C3">
      <w:pPr>
        <w:pStyle w:val="Poetry"/>
      </w:pPr>
      <w:r w:rsidRPr="005823C3">
        <w:t>August in visage, and serenely bright.</w:t>
      </w:r>
    </w:p>
    <w:p w14:paraId="099BA36B" w14:textId="77777777" w:rsidR="003A417A" w:rsidRPr="005823C3" w:rsidRDefault="003A417A" w:rsidP="005823C3">
      <w:pPr>
        <w:pStyle w:val="Poetry"/>
      </w:pPr>
      <w:r w:rsidRPr="005823C3">
        <w:t>His mother goddess, with her hands divine,</w:t>
      </w:r>
    </w:p>
    <w:p w14:paraId="6B808859" w14:textId="77777777" w:rsidR="005823C3" w:rsidRDefault="003A417A" w:rsidP="005823C3">
      <w:pPr>
        <w:pStyle w:val="Poetry"/>
      </w:pPr>
      <w:r w:rsidRPr="005823C3">
        <w:t xml:space="preserve">Had form’d his curling locks, and made his temples shine, </w:t>
      </w:r>
    </w:p>
    <w:p w14:paraId="32D8FA04" w14:textId="663A73FC" w:rsidR="003A417A" w:rsidRPr="005823C3" w:rsidRDefault="003A417A" w:rsidP="005823C3">
      <w:pPr>
        <w:pStyle w:val="Poetry"/>
      </w:pPr>
      <w:r w:rsidRPr="005823C3">
        <w:t>And giv’n his rolling eyes a sparkling grace,</w:t>
      </w:r>
    </w:p>
    <w:p w14:paraId="48FC437E" w14:textId="77777777" w:rsidR="003A417A" w:rsidRPr="005823C3" w:rsidRDefault="003A417A" w:rsidP="005823C3">
      <w:pPr>
        <w:pStyle w:val="Poetry"/>
      </w:pPr>
      <w:r w:rsidRPr="005823C3">
        <w:t xml:space="preserve">And breath’d a youthful vigor on his </w:t>
      </w:r>
      <w:proofErr w:type="gramStart"/>
      <w:r w:rsidRPr="005823C3">
        <w:t>face;</w:t>
      </w:r>
      <w:proofErr w:type="gramEnd"/>
    </w:p>
    <w:p w14:paraId="10B62306" w14:textId="5C8ABD6B" w:rsidR="003A417A" w:rsidRPr="005823C3" w:rsidRDefault="003A417A" w:rsidP="005823C3">
      <w:pPr>
        <w:pStyle w:val="Poetry"/>
      </w:pPr>
      <w:r w:rsidRPr="005823C3">
        <w:t>Like polish’d ivory, beauteous to behold,</w:t>
      </w:r>
    </w:p>
    <w:p w14:paraId="366A6663" w14:textId="77777777" w:rsidR="003A417A" w:rsidRPr="005823C3" w:rsidRDefault="003A417A" w:rsidP="005823C3">
      <w:pPr>
        <w:pStyle w:val="Poetry"/>
      </w:pPr>
      <w:r w:rsidRPr="005823C3">
        <w:t>Or Parian marble, when enchas’d in gold:</w:t>
      </w:r>
    </w:p>
    <w:p w14:paraId="5C863ECA" w14:textId="77777777" w:rsidR="005823C3" w:rsidRDefault="003A417A" w:rsidP="005823C3">
      <w:pPr>
        <w:pStyle w:val="Poetry"/>
      </w:pPr>
      <w:proofErr w:type="gramStart"/>
      <w:r w:rsidRPr="005823C3">
        <w:t>Thus</w:t>
      </w:r>
      <w:proofErr w:type="gramEnd"/>
      <w:r w:rsidRPr="005823C3">
        <w:t xml:space="preserve"> radiant from the circling cloud he broke, </w:t>
      </w:r>
    </w:p>
    <w:p w14:paraId="2AE6A933" w14:textId="5191AC27" w:rsidR="003A417A" w:rsidRPr="005823C3" w:rsidRDefault="003A417A" w:rsidP="005823C3">
      <w:pPr>
        <w:pStyle w:val="Poetry"/>
      </w:pPr>
      <w:r w:rsidRPr="005823C3">
        <w:t xml:space="preserve">And </w:t>
      </w:r>
      <w:proofErr w:type="gramStart"/>
      <w:r w:rsidRPr="005823C3">
        <w:t>thus</w:t>
      </w:r>
      <w:proofErr w:type="gramEnd"/>
      <w:r w:rsidRPr="005823C3">
        <w:t xml:space="preserve"> with manly modesty he spoke:</w:t>
      </w:r>
    </w:p>
    <w:p w14:paraId="6640CDF3" w14:textId="77777777" w:rsidR="005823C3" w:rsidRDefault="005823C3" w:rsidP="005823C3">
      <w:pPr>
        <w:pStyle w:val="Poetry"/>
      </w:pPr>
    </w:p>
    <w:p w14:paraId="6DF5DD12" w14:textId="2523B76E" w:rsidR="003A417A" w:rsidRPr="005823C3" w:rsidRDefault="003A417A" w:rsidP="005823C3">
      <w:pPr>
        <w:pStyle w:val="Poetry"/>
      </w:pPr>
      <w:r w:rsidRPr="005823C3">
        <w:t xml:space="preserve">“He whom you seek am </w:t>
      </w:r>
      <w:proofErr w:type="gramStart"/>
      <w:r w:rsidRPr="005823C3">
        <w:t>I;</w:t>
      </w:r>
      <w:proofErr w:type="gramEnd"/>
      <w:r w:rsidRPr="005823C3">
        <w:t xml:space="preserve"> by tempests toss’d,</w:t>
      </w:r>
    </w:p>
    <w:p w14:paraId="0C2EE9B0" w14:textId="6B814909" w:rsidR="003A417A" w:rsidRPr="005823C3" w:rsidRDefault="003A417A" w:rsidP="005823C3">
      <w:pPr>
        <w:pStyle w:val="Poetry"/>
      </w:pPr>
      <w:r w:rsidRPr="005823C3">
        <w:t xml:space="preserve">And sav’d from shipwreck on your Libyan </w:t>
      </w:r>
      <w:proofErr w:type="gramStart"/>
      <w:r w:rsidRPr="005823C3">
        <w:t>coast;</w:t>
      </w:r>
      <w:proofErr w:type="gramEnd"/>
    </w:p>
    <w:p w14:paraId="633A7665" w14:textId="77777777" w:rsidR="005823C3" w:rsidRDefault="003A417A" w:rsidP="005823C3">
      <w:pPr>
        <w:pStyle w:val="Poetry"/>
      </w:pPr>
      <w:r w:rsidRPr="005823C3">
        <w:t xml:space="preserve">Presenting, gracious queen, before your throne, </w:t>
      </w:r>
    </w:p>
    <w:p w14:paraId="7EC7B902" w14:textId="59DBE058" w:rsidR="003A417A" w:rsidRPr="005823C3" w:rsidRDefault="003A417A" w:rsidP="005823C3">
      <w:pPr>
        <w:pStyle w:val="Poetry"/>
      </w:pPr>
      <w:r w:rsidRPr="005823C3">
        <w:t>A prince that owes his life to you alone.</w:t>
      </w:r>
    </w:p>
    <w:p w14:paraId="4F118B25" w14:textId="77777777" w:rsidR="003A417A" w:rsidRPr="005823C3" w:rsidRDefault="003A417A" w:rsidP="005823C3">
      <w:pPr>
        <w:pStyle w:val="Poetry"/>
      </w:pPr>
      <w:r w:rsidRPr="005823C3">
        <w:t>Fair majesty, the refuge and redress</w:t>
      </w:r>
    </w:p>
    <w:p w14:paraId="6F13E95F" w14:textId="77777777" w:rsidR="003A417A" w:rsidRPr="005823C3" w:rsidRDefault="003A417A" w:rsidP="005823C3">
      <w:pPr>
        <w:pStyle w:val="Poetry"/>
      </w:pPr>
      <w:r w:rsidRPr="005823C3">
        <w:t xml:space="preserve">Of those whom fate pursues, and wants </w:t>
      </w:r>
      <w:proofErr w:type="gramStart"/>
      <w:r w:rsidRPr="005823C3">
        <w:t>oppress</w:t>
      </w:r>
      <w:proofErr w:type="gramEnd"/>
      <w:r w:rsidRPr="005823C3">
        <w:t>,</w:t>
      </w:r>
    </w:p>
    <w:p w14:paraId="69ECE708" w14:textId="06844FB0" w:rsidR="003A417A" w:rsidRPr="005823C3" w:rsidRDefault="003A417A" w:rsidP="005823C3">
      <w:pPr>
        <w:pStyle w:val="Poetry"/>
      </w:pPr>
      <w:r w:rsidRPr="005823C3">
        <w:t>You, who your pious offices employ</w:t>
      </w:r>
    </w:p>
    <w:p w14:paraId="4068121F" w14:textId="77777777" w:rsidR="003A417A" w:rsidRPr="005823C3" w:rsidRDefault="003A417A" w:rsidP="005823C3">
      <w:pPr>
        <w:pStyle w:val="Poetry"/>
      </w:pPr>
      <w:r w:rsidRPr="005823C3">
        <w:lastRenderedPageBreak/>
        <w:t xml:space="preserve">To save the relics of abandon’d </w:t>
      </w:r>
      <w:proofErr w:type="gramStart"/>
      <w:r w:rsidRPr="005823C3">
        <w:t>Troy;</w:t>
      </w:r>
      <w:proofErr w:type="gramEnd"/>
    </w:p>
    <w:p w14:paraId="04AB8749" w14:textId="77777777" w:rsidR="005823C3" w:rsidRDefault="003A417A" w:rsidP="005823C3">
      <w:pPr>
        <w:pStyle w:val="Poetry"/>
      </w:pPr>
      <w:r w:rsidRPr="005823C3">
        <w:t xml:space="preserve">Receive the shipwreck’d on your friendly shore, </w:t>
      </w:r>
    </w:p>
    <w:p w14:paraId="794815D8" w14:textId="77777777" w:rsidR="005823C3" w:rsidRDefault="003A417A" w:rsidP="005823C3">
      <w:pPr>
        <w:pStyle w:val="Poetry"/>
      </w:pPr>
      <w:r w:rsidRPr="005823C3">
        <w:t xml:space="preserve">With hospitable rites relieve the </w:t>
      </w:r>
      <w:proofErr w:type="gramStart"/>
      <w:r w:rsidRPr="005823C3">
        <w:t>poor;</w:t>
      </w:r>
      <w:proofErr w:type="gramEnd"/>
      <w:r w:rsidRPr="005823C3">
        <w:t xml:space="preserve"> </w:t>
      </w:r>
    </w:p>
    <w:p w14:paraId="738BFE88" w14:textId="4371A15C" w:rsidR="003A417A" w:rsidRPr="005823C3" w:rsidRDefault="003A417A" w:rsidP="005823C3">
      <w:pPr>
        <w:pStyle w:val="Poetry"/>
      </w:pPr>
      <w:r w:rsidRPr="005823C3">
        <w:t>Associate in your town a wand’ring train,</w:t>
      </w:r>
    </w:p>
    <w:p w14:paraId="5CB0AE5A" w14:textId="700313FF" w:rsidR="003A417A" w:rsidRPr="005823C3" w:rsidRDefault="003A417A" w:rsidP="005823C3">
      <w:pPr>
        <w:pStyle w:val="Poetry"/>
      </w:pPr>
      <w:r w:rsidRPr="005823C3">
        <w:t>And strangers in your palace entertain:</w:t>
      </w:r>
    </w:p>
    <w:p w14:paraId="774300A1" w14:textId="77777777" w:rsidR="005823C3" w:rsidRDefault="003A417A" w:rsidP="005823C3">
      <w:pPr>
        <w:pStyle w:val="Poetry"/>
      </w:pPr>
      <w:r w:rsidRPr="005823C3">
        <w:t xml:space="preserve">What thanks can wretched fugitives return, </w:t>
      </w:r>
    </w:p>
    <w:p w14:paraId="16214AEA" w14:textId="77777777" w:rsidR="005823C3" w:rsidRDefault="003A417A" w:rsidP="005823C3">
      <w:pPr>
        <w:pStyle w:val="Poetry"/>
      </w:pPr>
      <w:r w:rsidRPr="005823C3">
        <w:t xml:space="preserve">Who, scatter’d thro’ the world, in exile mourn? </w:t>
      </w:r>
    </w:p>
    <w:p w14:paraId="011D91C9" w14:textId="607C2842" w:rsidR="003A417A" w:rsidRPr="005823C3" w:rsidRDefault="003A417A" w:rsidP="005823C3">
      <w:pPr>
        <w:pStyle w:val="Poetry"/>
      </w:pPr>
      <w:r w:rsidRPr="005823C3">
        <w:t xml:space="preserve">The gods, if gods to goodness are </w:t>
      </w:r>
      <w:proofErr w:type="gramStart"/>
      <w:r w:rsidRPr="005823C3">
        <w:t>inclin’d;</w:t>
      </w:r>
      <w:proofErr w:type="gramEnd"/>
    </w:p>
    <w:p w14:paraId="666E6C63" w14:textId="77777777" w:rsidR="003A417A" w:rsidRPr="005823C3" w:rsidRDefault="003A417A" w:rsidP="005823C3">
      <w:pPr>
        <w:pStyle w:val="Poetry"/>
      </w:pPr>
      <w:r w:rsidRPr="005823C3">
        <w:t>If acts of mercy touch their heav’nly mind,</w:t>
      </w:r>
    </w:p>
    <w:p w14:paraId="3540FDCA" w14:textId="11EE9A6C" w:rsidR="003A417A" w:rsidRPr="005823C3" w:rsidRDefault="003A417A" w:rsidP="005823C3">
      <w:pPr>
        <w:pStyle w:val="Poetry"/>
      </w:pPr>
      <w:r w:rsidRPr="005823C3">
        <w:t>And, more than all the gods, your gen’rous heart.</w:t>
      </w:r>
    </w:p>
    <w:p w14:paraId="60E79407" w14:textId="77777777" w:rsidR="005823C3" w:rsidRDefault="003A417A" w:rsidP="005823C3">
      <w:pPr>
        <w:pStyle w:val="Poetry"/>
      </w:pPr>
      <w:r w:rsidRPr="005823C3">
        <w:t xml:space="preserve">Conscious of worth, requite its own desert! </w:t>
      </w:r>
    </w:p>
    <w:p w14:paraId="1954FBF0" w14:textId="09A6D936" w:rsidR="003A417A" w:rsidRPr="005823C3" w:rsidRDefault="003A417A" w:rsidP="005823C3">
      <w:pPr>
        <w:pStyle w:val="Poetry"/>
      </w:pPr>
      <w:r w:rsidRPr="005823C3">
        <w:t>In you this age is happy, and this earth,</w:t>
      </w:r>
    </w:p>
    <w:p w14:paraId="7C825F51" w14:textId="77777777" w:rsidR="005823C3" w:rsidRDefault="003A417A" w:rsidP="005823C3">
      <w:pPr>
        <w:pStyle w:val="Poetry"/>
      </w:pPr>
      <w:r w:rsidRPr="005823C3">
        <w:t xml:space="preserve">And parents more than mortal gave you birth. </w:t>
      </w:r>
    </w:p>
    <w:p w14:paraId="6C51D996" w14:textId="2F26BF37" w:rsidR="003A417A" w:rsidRPr="005823C3" w:rsidRDefault="003A417A" w:rsidP="005823C3">
      <w:pPr>
        <w:pStyle w:val="Poetry"/>
      </w:pPr>
      <w:r w:rsidRPr="005823C3">
        <w:t>While rolling rivers into seas shall run,</w:t>
      </w:r>
    </w:p>
    <w:p w14:paraId="1B154090" w14:textId="2736BB9D" w:rsidR="003A417A" w:rsidRPr="005823C3" w:rsidRDefault="003A417A" w:rsidP="005823C3">
      <w:pPr>
        <w:pStyle w:val="Poetry"/>
      </w:pPr>
      <w:r w:rsidRPr="005823C3">
        <w:t xml:space="preserve">And round the space of heav’n the radiant </w:t>
      </w:r>
      <w:proofErr w:type="gramStart"/>
      <w:r w:rsidRPr="005823C3">
        <w:t>sun;</w:t>
      </w:r>
      <w:proofErr w:type="gramEnd"/>
    </w:p>
    <w:p w14:paraId="13570571" w14:textId="77777777" w:rsidR="005823C3" w:rsidRDefault="003A417A" w:rsidP="005823C3">
      <w:pPr>
        <w:pStyle w:val="Poetry"/>
      </w:pPr>
      <w:r w:rsidRPr="005823C3">
        <w:t xml:space="preserve">While trees the mountain tops with shades supply, </w:t>
      </w:r>
    </w:p>
    <w:p w14:paraId="195A8B8A" w14:textId="79C846F4" w:rsidR="003A417A" w:rsidRPr="005823C3" w:rsidRDefault="003A417A" w:rsidP="005823C3">
      <w:pPr>
        <w:pStyle w:val="Poetry"/>
      </w:pPr>
      <w:r w:rsidRPr="005823C3">
        <w:t>Your honor, name, and praise shall never die.</w:t>
      </w:r>
    </w:p>
    <w:p w14:paraId="02A762B8" w14:textId="77777777" w:rsidR="005823C3" w:rsidRDefault="003A417A" w:rsidP="005823C3">
      <w:pPr>
        <w:pStyle w:val="Poetry"/>
      </w:pPr>
      <w:r w:rsidRPr="005823C3">
        <w:t xml:space="preserve">Whate’er abode my fortune has assign’d, </w:t>
      </w:r>
    </w:p>
    <w:p w14:paraId="41A7DB97" w14:textId="0C786AD7" w:rsidR="003A417A" w:rsidRPr="005823C3" w:rsidRDefault="003A417A" w:rsidP="005823C3">
      <w:pPr>
        <w:pStyle w:val="Poetry"/>
      </w:pPr>
      <w:r w:rsidRPr="005823C3">
        <w:t>Your image shall be present in my mind.”</w:t>
      </w:r>
    </w:p>
    <w:p w14:paraId="5F9FFB02" w14:textId="5F943422" w:rsidR="003A417A" w:rsidRPr="005823C3" w:rsidRDefault="003A417A" w:rsidP="005823C3">
      <w:pPr>
        <w:pStyle w:val="Poetry"/>
      </w:pPr>
      <w:proofErr w:type="gramStart"/>
      <w:r w:rsidRPr="005823C3">
        <w:t>Thus</w:t>
      </w:r>
      <w:proofErr w:type="gramEnd"/>
      <w:r w:rsidRPr="005823C3">
        <w:t xml:space="preserve"> having said, he turn’d with pious haste,</w:t>
      </w:r>
    </w:p>
    <w:p w14:paraId="176D5CB0" w14:textId="77777777" w:rsidR="003A417A" w:rsidRPr="005823C3" w:rsidRDefault="003A417A" w:rsidP="005823C3">
      <w:pPr>
        <w:pStyle w:val="Poetry"/>
      </w:pPr>
      <w:r w:rsidRPr="005823C3">
        <w:t>And joyful his expecting friends embrac’d:</w:t>
      </w:r>
    </w:p>
    <w:p w14:paraId="5F6223A6" w14:textId="77777777" w:rsidR="005823C3" w:rsidRDefault="003A417A" w:rsidP="005823C3">
      <w:pPr>
        <w:pStyle w:val="Poetry"/>
      </w:pPr>
      <w:r w:rsidRPr="005823C3">
        <w:t xml:space="preserve">With his right hand Ilioneus was grac’d, </w:t>
      </w:r>
    </w:p>
    <w:p w14:paraId="079D7ABA" w14:textId="77777777" w:rsidR="005823C3" w:rsidRDefault="003A417A" w:rsidP="005823C3">
      <w:pPr>
        <w:pStyle w:val="Poetry"/>
      </w:pPr>
      <w:r w:rsidRPr="005823C3">
        <w:t xml:space="preserve">Serestus with his left; then to his breast </w:t>
      </w:r>
    </w:p>
    <w:p w14:paraId="5989810F" w14:textId="52FE7A0F" w:rsidR="003A417A" w:rsidRPr="005823C3" w:rsidRDefault="003A417A" w:rsidP="005823C3">
      <w:pPr>
        <w:pStyle w:val="Poetry"/>
      </w:pPr>
      <w:r w:rsidRPr="005823C3">
        <w:t xml:space="preserve">Cloanthus and the noble Gyas </w:t>
      </w:r>
      <w:proofErr w:type="gramStart"/>
      <w:r w:rsidRPr="005823C3">
        <w:t>press’d;</w:t>
      </w:r>
      <w:proofErr w:type="gramEnd"/>
    </w:p>
    <w:p w14:paraId="0B291457" w14:textId="01B0FA21" w:rsidR="003A417A" w:rsidRPr="005823C3" w:rsidRDefault="003A417A" w:rsidP="005823C3">
      <w:pPr>
        <w:pStyle w:val="Poetry"/>
      </w:pPr>
      <w:r w:rsidRPr="005823C3">
        <w:t xml:space="preserve">And </w:t>
      </w:r>
      <w:proofErr w:type="gramStart"/>
      <w:r w:rsidRPr="005823C3">
        <w:t>so</w:t>
      </w:r>
      <w:proofErr w:type="gramEnd"/>
      <w:r w:rsidRPr="005823C3">
        <w:t xml:space="preserve"> by turns descended to the rest.</w:t>
      </w:r>
    </w:p>
    <w:p w14:paraId="6B7F109C" w14:textId="77777777" w:rsidR="005823C3" w:rsidRDefault="005823C3" w:rsidP="005823C3">
      <w:pPr>
        <w:pStyle w:val="Poetry"/>
      </w:pPr>
    </w:p>
    <w:p w14:paraId="1183424C" w14:textId="73930DA3" w:rsidR="005823C3" w:rsidRDefault="003A417A" w:rsidP="005823C3">
      <w:pPr>
        <w:pStyle w:val="Poetry"/>
      </w:pPr>
      <w:r w:rsidRPr="005823C3">
        <w:t xml:space="preserve">The Tyrian queen stood fix’d upon his face, </w:t>
      </w:r>
    </w:p>
    <w:p w14:paraId="41FDF2B2" w14:textId="7D78773C" w:rsidR="003A417A" w:rsidRPr="005823C3" w:rsidRDefault="003A417A" w:rsidP="005823C3">
      <w:pPr>
        <w:pStyle w:val="Poetry"/>
      </w:pPr>
      <w:r w:rsidRPr="005823C3">
        <w:t xml:space="preserve">Pleas’d with his motions, ravish’d with his </w:t>
      </w:r>
      <w:proofErr w:type="gramStart"/>
      <w:r w:rsidRPr="005823C3">
        <w:t>grace;</w:t>
      </w:r>
      <w:proofErr w:type="gramEnd"/>
    </w:p>
    <w:p w14:paraId="02D157C8" w14:textId="77777777" w:rsidR="005823C3" w:rsidRDefault="003A417A" w:rsidP="005823C3">
      <w:pPr>
        <w:pStyle w:val="Poetry"/>
      </w:pPr>
      <w:r w:rsidRPr="005823C3">
        <w:t xml:space="preserve">Admir’d his fortunes, more admir’d the </w:t>
      </w:r>
      <w:proofErr w:type="gramStart"/>
      <w:r w:rsidRPr="005823C3">
        <w:t>man;</w:t>
      </w:r>
      <w:proofErr w:type="gramEnd"/>
      <w:r w:rsidRPr="005823C3">
        <w:t xml:space="preserve"> </w:t>
      </w:r>
    </w:p>
    <w:p w14:paraId="5FA11CFE" w14:textId="04AD2E2E" w:rsidR="003A417A" w:rsidRPr="005823C3" w:rsidRDefault="003A417A" w:rsidP="005823C3">
      <w:pPr>
        <w:pStyle w:val="Poetry"/>
      </w:pPr>
      <w:r w:rsidRPr="005823C3">
        <w:t>Then recollected stood, and thus began:</w:t>
      </w:r>
    </w:p>
    <w:p w14:paraId="42E2337C" w14:textId="55889B7D" w:rsidR="003A417A" w:rsidRPr="005823C3" w:rsidRDefault="003A417A" w:rsidP="005823C3">
      <w:pPr>
        <w:pStyle w:val="Poetry"/>
      </w:pPr>
      <w:r w:rsidRPr="005823C3">
        <w:t>“What fate, O goddess-born; what angry pow’rs</w:t>
      </w:r>
    </w:p>
    <w:p w14:paraId="4DE556D8" w14:textId="77777777" w:rsidR="005823C3" w:rsidRDefault="003A417A" w:rsidP="005823C3">
      <w:pPr>
        <w:pStyle w:val="Poetry"/>
      </w:pPr>
      <w:r w:rsidRPr="005823C3">
        <w:t xml:space="preserve">Have cast you shipwrack’d on our barren shores? </w:t>
      </w:r>
    </w:p>
    <w:p w14:paraId="7ADDF582" w14:textId="74C1E7C5" w:rsidR="003A417A" w:rsidRPr="005823C3" w:rsidRDefault="003A417A" w:rsidP="005823C3">
      <w:pPr>
        <w:pStyle w:val="Poetry"/>
      </w:pPr>
      <w:r w:rsidRPr="005823C3">
        <w:t xml:space="preserve">Are you the great Aeneas, known to </w:t>
      </w:r>
      <w:proofErr w:type="gramStart"/>
      <w:r w:rsidRPr="005823C3">
        <w:t>fame,</w:t>
      </w:r>
      <w:proofErr w:type="gramEnd"/>
    </w:p>
    <w:p w14:paraId="302077C9" w14:textId="77777777" w:rsidR="003A417A" w:rsidRPr="005823C3" w:rsidRDefault="003A417A" w:rsidP="005823C3">
      <w:pPr>
        <w:pStyle w:val="Poetry"/>
      </w:pPr>
      <w:r w:rsidRPr="005823C3">
        <w:t>Who from celestial seed your lineage claim?</w:t>
      </w:r>
    </w:p>
    <w:p w14:paraId="540E4A40" w14:textId="77777777" w:rsidR="005823C3" w:rsidRDefault="005823C3" w:rsidP="005823C3">
      <w:pPr>
        <w:pStyle w:val="Poetry"/>
      </w:pPr>
    </w:p>
    <w:p w14:paraId="68A021B9" w14:textId="7241740F" w:rsidR="003A417A" w:rsidRPr="005823C3" w:rsidRDefault="003A417A" w:rsidP="005823C3">
      <w:pPr>
        <w:pStyle w:val="Poetry"/>
      </w:pPr>
      <w:r w:rsidRPr="005823C3">
        <w:lastRenderedPageBreak/>
        <w:t>The same Aeneas whom fair Venus bore</w:t>
      </w:r>
    </w:p>
    <w:p w14:paraId="623AAFE4" w14:textId="338EA8F3" w:rsidR="003A417A" w:rsidRPr="005823C3" w:rsidRDefault="003A417A" w:rsidP="005823C3">
      <w:pPr>
        <w:pStyle w:val="Poetry"/>
      </w:pPr>
      <w:r w:rsidRPr="005823C3">
        <w:t>To fam’d Anchises on th’ Idaean shore?</w:t>
      </w:r>
    </w:p>
    <w:p w14:paraId="6F7AFF31" w14:textId="77777777" w:rsidR="005823C3" w:rsidRDefault="003A417A" w:rsidP="005823C3">
      <w:pPr>
        <w:pStyle w:val="Poetry"/>
      </w:pPr>
      <w:r w:rsidRPr="005823C3">
        <w:t xml:space="preserve">It calls into my mind, tho’ then a child, </w:t>
      </w:r>
    </w:p>
    <w:p w14:paraId="0A3721FF" w14:textId="77777777" w:rsidR="005823C3" w:rsidRDefault="003A417A" w:rsidP="005823C3">
      <w:pPr>
        <w:pStyle w:val="Poetry"/>
      </w:pPr>
      <w:r w:rsidRPr="005823C3">
        <w:t xml:space="preserve">When Teucer came, from Salamis exil’d, </w:t>
      </w:r>
    </w:p>
    <w:p w14:paraId="007A9712" w14:textId="5C9CE62D" w:rsidR="003A417A" w:rsidRPr="005823C3" w:rsidRDefault="003A417A" w:rsidP="005823C3">
      <w:pPr>
        <w:pStyle w:val="Poetry"/>
      </w:pPr>
      <w:r w:rsidRPr="005823C3">
        <w:t>And sought my father’s aid, to be restor’d:</w:t>
      </w:r>
    </w:p>
    <w:p w14:paraId="7A024DD3" w14:textId="77777777" w:rsidR="003A417A" w:rsidRPr="005823C3" w:rsidRDefault="003A417A" w:rsidP="005823C3">
      <w:pPr>
        <w:pStyle w:val="Poetry"/>
      </w:pPr>
      <w:r w:rsidRPr="005823C3">
        <w:t>My father Belus then with fire and sword</w:t>
      </w:r>
    </w:p>
    <w:p w14:paraId="45709203" w14:textId="1288BD9C" w:rsidR="003A417A" w:rsidRPr="005823C3" w:rsidRDefault="003A417A" w:rsidP="005823C3">
      <w:pPr>
        <w:pStyle w:val="Poetry"/>
      </w:pPr>
      <w:r w:rsidRPr="005823C3">
        <w:t>Invaded Cyprus, made the region bare,</w:t>
      </w:r>
    </w:p>
    <w:p w14:paraId="5972254A" w14:textId="77777777" w:rsidR="005823C3" w:rsidRDefault="003A417A" w:rsidP="005823C3">
      <w:pPr>
        <w:pStyle w:val="Poetry"/>
      </w:pPr>
      <w:proofErr w:type="gramStart"/>
      <w:r w:rsidRPr="005823C3">
        <w:t>And,</w:t>
      </w:r>
      <w:proofErr w:type="gramEnd"/>
      <w:r w:rsidRPr="005823C3">
        <w:t xml:space="preserve"> conqu’ring, finish’d the successful war. </w:t>
      </w:r>
    </w:p>
    <w:p w14:paraId="0A9E53EF" w14:textId="22DED3DA" w:rsidR="003A417A" w:rsidRPr="005823C3" w:rsidRDefault="003A417A" w:rsidP="005823C3">
      <w:pPr>
        <w:pStyle w:val="Poetry"/>
      </w:pPr>
      <w:r w:rsidRPr="005823C3">
        <w:t>From him the Trojan siege I understood,</w:t>
      </w:r>
    </w:p>
    <w:p w14:paraId="1DF18AC8" w14:textId="77777777" w:rsidR="005823C3" w:rsidRDefault="003A417A" w:rsidP="005823C3">
      <w:pPr>
        <w:pStyle w:val="Poetry"/>
      </w:pPr>
      <w:r w:rsidRPr="005823C3">
        <w:t xml:space="preserve">The Grecian chiefs, and your illustrious blood. </w:t>
      </w:r>
    </w:p>
    <w:p w14:paraId="7706BF4E" w14:textId="0B0D7296" w:rsidR="003A417A" w:rsidRPr="005823C3" w:rsidRDefault="003A417A" w:rsidP="005823C3">
      <w:pPr>
        <w:pStyle w:val="Poetry"/>
      </w:pPr>
      <w:r w:rsidRPr="005823C3">
        <w:t>Your foe himself the Dardan valor prais’d,</w:t>
      </w:r>
    </w:p>
    <w:p w14:paraId="58E5F81D" w14:textId="73221738" w:rsidR="003A417A" w:rsidRPr="005823C3" w:rsidRDefault="003A417A" w:rsidP="005823C3">
      <w:pPr>
        <w:pStyle w:val="Poetry"/>
      </w:pPr>
      <w:r w:rsidRPr="005823C3">
        <w:t>And his own ancestry from Trojans rais’d.</w:t>
      </w:r>
    </w:p>
    <w:p w14:paraId="5978446E" w14:textId="77777777" w:rsidR="005823C3" w:rsidRDefault="003A417A" w:rsidP="005823C3">
      <w:pPr>
        <w:pStyle w:val="Poetry"/>
      </w:pPr>
      <w:r w:rsidRPr="005823C3">
        <w:t xml:space="preserve">Enter, my noble guest, and you shall find, </w:t>
      </w:r>
    </w:p>
    <w:p w14:paraId="096C5637" w14:textId="7DE1C610" w:rsidR="003A417A" w:rsidRPr="005823C3" w:rsidRDefault="003A417A" w:rsidP="005823C3">
      <w:pPr>
        <w:pStyle w:val="Poetry"/>
      </w:pPr>
      <w:r w:rsidRPr="005823C3">
        <w:t>If not a costly welcome, yet a kind:</w:t>
      </w:r>
    </w:p>
    <w:p w14:paraId="151E4EA1" w14:textId="77777777" w:rsidR="005823C3" w:rsidRDefault="003A417A" w:rsidP="005823C3">
      <w:pPr>
        <w:pStyle w:val="Poetry"/>
      </w:pPr>
      <w:r w:rsidRPr="005823C3">
        <w:t xml:space="preserve">For I myself, like you, have been distress’d, </w:t>
      </w:r>
    </w:p>
    <w:p w14:paraId="1C34421E" w14:textId="75E60A19" w:rsidR="003A417A" w:rsidRPr="005823C3" w:rsidRDefault="003A417A" w:rsidP="005823C3">
      <w:pPr>
        <w:pStyle w:val="Poetry"/>
      </w:pPr>
      <w:r w:rsidRPr="005823C3">
        <w:t xml:space="preserve">Till Heav’n afforded me this place of </w:t>
      </w:r>
      <w:proofErr w:type="gramStart"/>
      <w:r w:rsidRPr="005823C3">
        <w:t>rest;</w:t>
      </w:r>
      <w:proofErr w:type="gramEnd"/>
    </w:p>
    <w:p w14:paraId="1BD92CFA" w14:textId="510D3FD2" w:rsidR="003A417A" w:rsidRPr="005823C3" w:rsidRDefault="003A417A" w:rsidP="005823C3">
      <w:pPr>
        <w:pStyle w:val="Poetry"/>
      </w:pPr>
      <w:r w:rsidRPr="005823C3">
        <w:t>Like you, an alien in a land unknown,</w:t>
      </w:r>
    </w:p>
    <w:p w14:paraId="759F2F82" w14:textId="77777777" w:rsidR="003A417A" w:rsidRPr="005823C3" w:rsidRDefault="003A417A" w:rsidP="005823C3">
      <w:pPr>
        <w:pStyle w:val="Poetry"/>
      </w:pPr>
      <w:r w:rsidRPr="005823C3">
        <w:t>I learn to pity woes so like my own.”</w:t>
      </w:r>
    </w:p>
    <w:p w14:paraId="7B6077B9" w14:textId="77777777" w:rsidR="005823C3" w:rsidRDefault="003A417A" w:rsidP="005823C3">
      <w:pPr>
        <w:pStyle w:val="Poetry"/>
      </w:pPr>
      <w:r w:rsidRPr="005823C3">
        <w:t xml:space="preserve">She said, and to the palace led her </w:t>
      </w:r>
      <w:proofErr w:type="gramStart"/>
      <w:r w:rsidRPr="005823C3">
        <w:t>guest;</w:t>
      </w:r>
      <w:proofErr w:type="gramEnd"/>
      <w:r w:rsidRPr="005823C3">
        <w:t xml:space="preserve"> </w:t>
      </w:r>
    </w:p>
    <w:p w14:paraId="65606198" w14:textId="77777777" w:rsidR="005823C3" w:rsidRDefault="003A417A" w:rsidP="005823C3">
      <w:pPr>
        <w:pStyle w:val="Poetry"/>
      </w:pPr>
      <w:r w:rsidRPr="005823C3">
        <w:t xml:space="preserve">Then offer’d incense, and proclaim’d a feast. </w:t>
      </w:r>
    </w:p>
    <w:p w14:paraId="76EE935F" w14:textId="3EDDFDDA" w:rsidR="003A417A" w:rsidRPr="005823C3" w:rsidRDefault="003A417A" w:rsidP="005823C3">
      <w:pPr>
        <w:pStyle w:val="Poetry"/>
      </w:pPr>
      <w:r w:rsidRPr="005823C3">
        <w:t xml:space="preserve">Nor yet less </w:t>
      </w:r>
      <w:proofErr w:type="gramStart"/>
      <w:r w:rsidRPr="005823C3">
        <w:t>careful for</w:t>
      </w:r>
      <w:proofErr w:type="gramEnd"/>
      <w:r w:rsidRPr="005823C3">
        <w:t xml:space="preserve"> her absent friends,</w:t>
      </w:r>
    </w:p>
    <w:p w14:paraId="39989B2C" w14:textId="01A81BCC" w:rsidR="003A417A" w:rsidRPr="005823C3" w:rsidRDefault="003A417A" w:rsidP="005823C3">
      <w:pPr>
        <w:pStyle w:val="Poetry"/>
      </w:pPr>
      <w:r w:rsidRPr="005823C3">
        <w:t xml:space="preserve">Twice ten fat oxen to the ships she </w:t>
      </w:r>
      <w:proofErr w:type="gramStart"/>
      <w:r w:rsidRPr="005823C3">
        <w:t>sends;</w:t>
      </w:r>
      <w:proofErr w:type="gramEnd"/>
    </w:p>
    <w:p w14:paraId="72DD7D7C" w14:textId="77777777" w:rsidR="005823C3" w:rsidRDefault="003A417A" w:rsidP="005823C3">
      <w:pPr>
        <w:pStyle w:val="Poetry"/>
      </w:pPr>
      <w:r w:rsidRPr="005823C3">
        <w:t xml:space="preserve">Besides a hundred boars, a hundred lambs, </w:t>
      </w:r>
    </w:p>
    <w:p w14:paraId="1A24C9D5" w14:textId="77777777" w:rsidR="005823C3" w:rsidRDefault="003A417A" w:rsidP="005823C3">
      <w:pPr>
        <w:pStyle w:val="Poetry"/>
      </w:pPr>
      <w:r w:rsidRPr="005823C3">
        <w:t xml:space="preserve">With bleating cries, attend their milky </w:t>
      </w:r>
      <w:proofErr w:type="gramStart"/>
      <w:r w:rsidRPr="005823C3">
        <w:t>dams;</w:t>
      </w:r>
      <w:proofErr w:type="gramEnd"/>
      <w:r w:rsidRPr="005823C3">
        <w:t xml:space="preserve"> </w:t>
      </w:r>
    </w:p>
    <w:p w14:paraId="44148C94" w14:textId="77777777" w:rsidR="005823C3" w:rsidRDefault="003A417A" w:rsidP="005823C3">
      <w:pPr>
        <w:pStyle w:val="Poetry"/>
      </w:pPr>
      <w:r w:rsidRPr="005823C3">
        <w:t xml:space="preserve">And jars of gen’rous wine and spacious bowls </w:t>
      </w:r>
    </w:p>
    <w:p w14:paraId="2E85C3F9" w14:textId="105FBE4F" w:rsidR="003A417A" w:rsidRPr="005823C3" w:rsidRDefault="003A417A" w:rsidP="005823C3">
      <w:pPr>
        <w:pStyle w:val="Poetry"/>
      </w:pPr>
      <w:r w:rsidRPr="005823C3">
        <w:t>She gives, to cheer the sailors’ drooping souls.</w:t>
      </w:r>
    </w:p>
    <w:p w14:paraId="5CBBEAE4" w14:textId="1117BCBA" w:rsidR="003A417A" w:rsidRPr="005823C3" w:rsidRDefault="003A417A" w:rsidP="005823C3">
      <w:pPr>
        <w:pStyle w:val="Poetry"/>
      </w:pPr>
      <w:r w:rsidRPr="005823C3">
        <w:t>Now purple hangings clothe the palace walls,</w:t>
      </w:r>
    </w:p>
    <w:p w14:paraId="302F18F3" w14:textId="77777777" w:rsidR="003A417A" w:rsidRPr="005823C3" w:rsidRDefault="003A417A" w:rsidP="005823C3">
      <w:pPr>
        <w:pStyle w:val="Poetry"/>
      </w:pPr>
      <w:r w:rsidRPr="005823C3">
        <w:t>And sumptuous feasts are made in splendid halls:</w:t>
      </w:r>
    </w:p>
    <w:p w14:paraId="3676A53A" w14:textId="77777777" w:rsidR="005823C3" w:rsidRDefault="003A417A" w:rsidP="005823C3">
      <w:pPr>
        <w:pStyle w:val="Poetry"/>
      </w:pPr>
      <w:r w:rsidRPr="005823C3">
        <w:t xml:space="preserve">On Tyrian carpets, richly wrought, they </w:t>
      </w:r>
      <w:proofErr w:type="gramStart"/>
      <w:r w:rsidRPr="005823C3">
        <w:t>dine;</w:t>
      </w:r>
      <w:proofErr w:type="gramEnd"/>
      <w:r w:rsidRPr="005823C3">
        <w:t xml:space="preserve"> </w:t>
      </w:r>
    </w:p>
    <w:p w14:paraId="19DD003D" w14:textId="56AFEF28" w:rsidR="003A417A" w:rsidRPr="005823C3" w:rsidRDefault="003A417A" w:rsidP="005823C3">
      <w:pPr>
        <w:pStyle w:val="Poetry"/>
      </w:pPr>
      <w:r w:rsidRPr="005823C3">
        <w:t xml:space="preserve">With loads of massy </w:t>
      </w:r>
      <w:proofErr w:type="gramStart"/>
      <w:r w:rsidRPr="005823C3">
        <w:t>plate</w:t>
      </w:r>
      <w:proofErr w:type="gramEnd"/>
      <w:r w:rsidRPr="005823C3">
        <w:t xml:space="preserve"> the sideboards shine,</w:t>
      </w:r>
    </w:p>
    <w:p w14:paraId="4E5EF575" w14:textId="77777777" w:rsidR="003A417A" w:rsidRPr="005823C3" w:rsidRDefault="003A417A" w:rsidP="005823C3">
      <w:pPr>
        <w:pStyle w:val="Poetry"/>
      </w:pPr>
      <w:r w:rsidRPr="005823C3">
        <w:t>And antique vases, all of gold emboss’d</w:t>
      </w:r>
    </w:p>
    <w:p w14:paraId="2BFB666B" w14:textId="3A047F80" w:rsidR="003A417A" w:rsidRPr="005823C3" w:rsidRDefault="003A417A" w:rsidP="005823C3">
      <w:pPr>
        <w:pStyle w:val="Poetry"/>
      </w:pPr>
      <w:r w:rsidRPr="005823C3">
        <w:t>(The gold itself inferior to the cost),</w:t>
      </w:r>
    </w:p>
    <w:p w14:paraId="57965602" w14:textId="77777777" w:rsidR="005823C3" w:rsidRDefault="003A417A" w:rsidP="005823C3">
      <w:pPr>
        <w:pStyle w:val="Poetry"/>
      </w:pPr>
      <w:r w:rsidRPr="005823C3">
        <w:t xml:space="preserve">Of curious work, where on the sides were seen </w:t>
      </w:r>
    </w:p>
    <w:p w14:paraId="6694D356" w14:textId="599C2DCF" w:rsidR="003A417A" w:rsidRPr="005823C3" w:rsidRDefault="003A417A" w:rsidP="005823C3">
      <w:pPr>
        <w:pStyle w:val="Poetry"/>
      </w:pPr>
      <w:r w:rsidRPr="005823C3">
        <w:t>The fights and figures of illustrious men,</w:t>
      </w:r>
    </w:p>
    <w:p w14:paraId="767C7A7B" w14:textId="77777777" w:rsidR="003A417A" w:rsidRPr="005823C3" w:rsidRDefault="003A417A" w:rsidP="005823C3">
      <w:pPr>
        <w:pStyle w:val="Poetry"/>
      </w:pPr>
      <w:r w:rsidRPr="005823C3">
        <w:t>From their first founder to the present queen.</w:t>
      </w:r>
    </w:p>
    <w:p w14:paraId="51A162FD" w14:textId="77777777" w:rsidR="005823C3" w:rsidRDefault="005823C3" w:rsidP="005823C3">
      <w:pPr>
        <w:pStyle w:val="Poetry"/>
      </w:pPr>
    </w:p>
    <w:p w14:paraId="2073C4A2" w14:textId="3D6E7593" w:rsidR="003A417A" w:rsidRPr="005823C3" w:rsidRDefault="003A417A" w:rsidP="005823C3">
      <w:pPr>
        <w:pStyle w:val="Poetry"/>
      </w:pPr>
      <w:r w:rsidRPr="005823C3">
        <w:t>The good Aeneas, paternal care</w:t>
      </w:r>
    </w:p>
    <w:p w14:paraId="144B4FC0" w14:textId="2CA4DF02" w:rsidR="003A417A" w:rsidRPr="005823C3" w:rsidRDefault="003A417A" w:rsidP="005823C3">
      <w:pPr>
        <w:pStyle w:val="Poetry"/>
      </w:pPr>
      <w:r w:rsidRPr="005823C3">
        <w:t>Iulus’ absence could no longer bear,</w:t>
      </w:r>
    </w:p>
    <w:p w14:paraId="056D81D9" w14:textId="77777777" w:rsidR="005823C3" w:rsidRDefault="003A417A" w:rsidP="005823C3">
      <w:pPr>
        <w:pStyle w:val="Poetry"/>
      </w:pPr>
      <w:r w:rsidRPr="005823C3">
        <w:t xml:space="preserve">Dispatch’d Achates to the ships in haste, </w:t>
      </w:r>
    </w:p>
    <w:p w14:paraId="283F2483" w14:textId="4C0C0D78" w:rsidR="003A417A" w:rsidRPr="005823C3" w:rsidRDefault="003A417A" w:rsidP="005823C3">
      <w:pPr>
        <w:pStyle w:val="Poetry"/>
      </w:pPr>
      <w:r w:rsidRPr="005823C3">
        <w:t>To give a glad relation of the past,</w:t>
      </w:r>
    </w:p>
    <w:p w14:paraId="0C9CD766" w14:textId="77777777" w:rsidR="005823C3" w:rsidRDefault="003A417A" w:rsidP="005823C3">
      <w:pPr>
        <w:pStyle w:val="Poetry"/>
      </w:pPr>
      <w:r w:rsidRPr="005823C3">
        <w:t xml:space="preserve">And, fraught with precious gifts, to bring the boy, </w:t>
      </w:r>
    </w:p>
    <w:p w14:paraId="19686C11" w14:textId="551B1FB9" w:rsidR="003A417A" w:rsidRPr="005823C3" w:rsidRDefault="003A417A" w:rsidP="005823C3">
      <w:pPr>
        <w:pStyle w:val="Poetry"/>
      </w:pPr>
      <w:r w:rsidRPr="005823C3">
        <w:t>Snatch’d from the ruins of unhappy Troy:</w:t>
      </w:r>
    </w:p>
    <w:p w14:paraId="56067DAC" w14:textId="654FE701" w:rsidR="003A417A" w:rsidRPr="005823C3" w:rsidRDefault="003A417A" w:rsidP="005823C3">
      <w:pPr>
        <w:pStyle w:val="Poetry"/>
      </w:pPr>
      <w:r w:rsidRPr="005823C3">
        <w:t xml:space="preserve">A robe of tissue, stiff with golden </w:t>
      </w:r>
      <w:proofErr w:type="gramStart"/>
      <w:r w:rsidRPr="005823C3">
        <w:t>wire;</w:t>
      </w:r>
      <w:proofErr w:type="gramEnd"/>
    </w:p>
    <w:p w14:paraId="440B8267" w14:textId="77777777" w:rsidR="005823C3" w:rsidRDefault="003A417A" w:rsidP="005823C3">
      <w:pPr>
        <w:pStyle w:val="Poetry"/>
      </w:pPr>
      <w:r w:rsidRPr="005823C3">
        <w:t xml:space="preserve">An upper vest, once Helen’s rich attire, </w:t>
      </w:r>
    </w:p>
    <w:p w14:paraId="521023D9" w14:textId="455E0C52" w:rsidR="003A417A" w:rsidRPr="005823C3" w:rsidRDefault="003A417A" w:rsidP="005823C3">
      <w:pPr>
        <w:pStyle w:val="Poetry"/>
      </w:pPr>
      <w:r w:rsidRPr="005823C3">
        <w:t>From Argos by the fam’d adultress brought,</w:t>
      </w:r>
    </w:p>
    <w:p w14:paraId="0E61ED3E" w14:textId="77777777" w:rsidR="005823C3" w:rsidRDefault="003A417A" w:rsidP="005823C3">
      <w:pPr>
        <w:pStyle w:val="Poetry"/>
      </w:pPr>
      <w:r w:rsidRPr="005823C3">
        <w:t xml:space="preserve">With golden flow’rs and winding foliage wrought, </w:t>
      </w:r>
    </w:p>
    <w:p w14:paraId="503C190B" w14:textId="08967061" w:rsidR="003A417A" w:rsidRPr="005823C3" w:rsidRDefault="003A417A" w:rsidP="005823C3">
      <w:pPr>
        <w:pStyle w:val="Poetry"/>
      </w:pPr>
      <w:r w:rsidRPr="005823C3">
        <w:t>Her mother Leda’s present, when she came</w:t>
      </w:r>
    </w:p>
    <w:p w14:paraId="2C999357" w14:textId="64F10497" w:rsidR="003A417A" w:rsidRPr="005823C3" w:rsidRDefault="003A417A" w:rsidP="005823C3">
      <w:pPr>
        <w:pStyle w:val="Poetry"/>
      </w:pPr>
      <w:r w:rsidRPr="005823C3">
        <w:t xml:space="preserve">To ruin Troy and set the world on </w:t>
      </w:r>
      <w:proofErr w:type="gramStart"/>
      <w:r w:rsidRPr="005823C3">
        <w:t>flame;</w:t>
      </w:r>
      <w:proofErr w:type="gramEnd"/>
      <w:r w:rsidRPr="005823C3">
        <w:tab/>
      </w:r>
    </w:p>
    <w:p w14:paraId="6E0852C4" w14:textId="77777777" w:rsidR="005823C3" w:rsidRDefault="003A417A" w:rsidP="005823C3">
      <w:pPr>
        <w:pStyle w:val="Poetry"/>
      </w:pPr>
      <w:r w:rsidRPr="005823C3">
        <w:t xml:space="preserve">The scepter Priam’s eldest daughter bore, </w:t>
      </w:r>
    </w:p>
    <w:p w14:paraId="1AB62A01" w14:textId="0D4A14B0" w:rsidR="003A417A" w:rsidRPr="005823C3" w:rsidRDefault="003A417A" w:rsidP="005823C3">
      <w:pPr>
        <w:pStyle w:val="Poetry"/>
      </w:pPr>
      <w:r w:rsidRPr="005823C3">
        <w:t>Her orient necklace, and the crown she wore</w:t>
      </w:r>
    </w:p>
    <w:p w14:paraId="484EACFE" w14:textId="77777777" w:rsidR="003A417A" w:rsidRPr="005823C3" w:rsidRDefault="003A417A" w:rsidP="005823C3">
      <w:pPr>
        <w:pStyle w:val="Poetry"/>
      </w:pPr>
      <w:r w:rsidRPr="005823C3">
        <w:t>Of double texture, glorious to behold,</w:t>
      </w:r>
    </w:p>
    <w:p w14:paraId="0D4F6E0F" w14:textId="77777777" w:rsidR="003A417A" w:rsidRPr="005823C3" w:rsidRDefault="003A417A" w:rsidP="005823C3">
      <w:pPr>
        <w:pStyle w:val="Poetry"/>
      </w:pPr>
      <w:r w:rsidRPr="005823C3">
        <w:t>One order set with gems, and one with gold.</w:t>
      </w:r>
    </w:p>
    <w:p w14:paraId="3B3DEA80" w14:textId="479B2982" w:rsidR="003A417A" w:rsidRPr="005823C3" w:rsidRDefault="003A417A" w:rsidP="005823C3">
      <w:pPr>
        <w:pStyle w:val="Poetry"/>
      </w:pPr>
      <w:r w:rsidRPr="005823C3">
        <w:t>Instructed thus, the wise Achates goes,</w:t>
      </w:r>
    </w:p>
    <w:p w14:paraId="5159FB0E" w14:textId="77777777" w:rsidR="003A417A" w:rsidRPr="005823C3" w:rsidRDefault="003A417A" w:rsidP="005823C3">
      <w:pPr>
        <w:pStyle w:val="Poetry"/>
      </w:pPr>
      <w:r w:rsidRPr="005823C3">
        <w:t>And in his diligence his duty shows.</w:t>
      </w:r>
    </w:p>
    <w:p w14:paraId="2141FBCE" w14:textId="77777777" w:rsidR="005823C3" w:rsidRDefault="005823C3" w:rsidP="005823C3">
      <w:pPr>
        <w:pStyle w:val="Poetry"/>
      </w:pPr>
    </w:p>
    <w:p w14:paraId="040117AA" w14:textId="269445AE" w:rsidR="003A417A" w:rsidRPr="005823C3" w:rsidRDefault="003A417A" w:rsidP="005823C3">
      <w:pPr>
        <w:pStyle w:val="Poetry"/>
      </w:pPr>
      <w:r w:rsidRPr="005823C3">
        <w:t>But Venus, anxious for her son’s affairs,</w:t>
      </w:r>
    </w:p>
    <w:p w14:paraId="38F5847D" w14:textId="77777777" w:rsidR="003A417A" w:rsidRPr="005823C3" w:rsidRDefault="003A417A" w:rsidP="005823C3">
      <w:pPr>
        <w:pStyle w:val="Poetry"/>
      </w:pPr>
      <w:r w:rsidRPr="005823C3">
        <w:t xml:space="preserve">New counsels </w:t>
      </w:r>
      <w:proofErr w:type="gramStart"/>
      <w:r w:rsidRPr="005823C3">
        <w:t>tries</w:t>
      </w:r>
      <w:proofErr w:type="gramEnd"/>
      <w:r w:rsidRPr="005823C3">
        <w:t>, and new designs prepares:</w:t>
      </w:r>
    </w:p>
    <w:p w14:paraId="3DE87DEF" w14:textId="77777777" w:rsidR="003A417A" w:rsidRPr="005823C3" w:rsidRDefault="003A417A" w:rsidP="005823C3">
      <w:pPr>
        <w:pStyle w:val="Poetry"/>
      </w:pPr>
      <w:r w:rsidRPr="005823C3">
        <w:t>That Cupid should assume the shape and face</w:t>
      </w:r>
    </w:p>
    <w:p w14:paraId="1B342174" w14:textId="0DB5951E" w:rsidR="003A417A" w:rsidRPr="005823C3" w:rsidRDefault="003A417A" w:rsidP="005823C3">
      <w:pPr>
        <w:pStyle w:val="Poetry"/>
      </w:pPr>
      <w:r w:rsidRPr="005823C3">
        <w:t xml:space="preserve">Of sweet Ascanius, and the sprightly </w:t>
      </w:r>
      <w:proofErr w:type="gramStart"/>
      <w:r w:rsidRPr="005823C3">
        <w:t>grace;</w:t>
      </w:r>
      <w:proofErr w:type="gramEnd"/>
    </w:p>
    <w:p w14:paraId="794E3315" w14:textId="77777777" w:rsidR="005823C3" w:rsidRDefault="003A417A" w:rsidP="005823C3">
      <w:pPr>
        <w:pStyle w:val="Poetry"/>
      </w:pPr>
      <w:r w:rsidRPr="005823C3">
        <w:t xml:space="preserve">Should bring the presents, in her nephew’s stead, </w:t>
      </w:r>
    </w:p>
    <w:p w14:paraId="39F41AA2" w14:textId="0A2645BE" w:rsidR="003A417A" w:rsidRPr="005823C3" w:rsidRDefault="003A417A" w:rsidP="005823C3">
      <w:pPr>
        <w:pStyle w:val="Poetry"/>
      </w:pPr>
      <w:r w:rsidRPr="005823C3">
        <w:t>And in Eliza’s veins the gentle poison shed:</w:t>
      </w:r>
    </w:p>
    <w:p w14:paraId="59EED7A5" w14:textId="77777777" w:rsidR="005823C3" w:rsidRDefault="003A417A" w:rsidP="005823C3">
      <w:pPr>
        <w:pStyle w:val="Poetry"/>
      </w:pPr>
      <w:r w:rsidRPr="005823C3">
        <w:t xml:space="preserve">For much she fear’d the Tyrians, double-tongued, </w:t>
      </w:r>
    </w:p>
    <w:p w14:paraId="64AE9B3B" w14:textId="480A9B26" w:rsidR="003A417A" w:rsidRPr="005823C3" w:rsidRDefault="003A417A" w:rsidP="005823C3">
      <w:pPr>
        <w:pStyle w:val="Poetry"/>
      </w:pPr>
      <w:r w:rsidRPr="005823C3">
        <w:t>And knew the town to Juno’s care belong’d.</w:t>
      </w:r>
    </w:p>
    <w:p w14:paraId="1986133B" w14:textId="3C4B8BA5" w:rsidR="003A417A" w:rsidRPr="005823C3" w:rsidRDefault="003A417A" w:rsidP="005823C3">
      <w:pPr>
        <w:pStyle w:val="Poetry"/>
      </w:pPr>
      <w:r w:rsidRPr="005823C3">
        <w:t>These thoughts by night her golden slumbers broke,</w:t>
      </w:r>
    </w:p>
    <w:p w14:paraId="479C8E62" w14:textId="77777777" w:rsidR="003A417A" w:rsidRPr="005823C3" w:rsidRDefault="003A417A" w:rsidP="005823C3">
      <w:pPr>
        <w:pStyle w:val="Poetry"/>
      </w:pPr>
      <w:r w:rsidRPr="005823C3">
        <w:t>And thus alarm’d, to winged Love she spoke:</w:t>
      </w:r>
    </w:p>
    <w:p w14:paraId="5E476C2E" w14:textId="77777777" w:rsidR="005823C3" w:rsidRDefault="003A417A" w:rsidP="005823C3">
      <w:pPr>
        <w:pStyle w:val="Poetry"/>
      </w:pPr>
      <w:r w:rsidRPr="005823C3">
        <w:t xml:space="preserve">“My son, my strength, </w:t>
      </w:r>
      <w:proofErr w:type="gramStart"/>
      <w:r w:rsidRPr="005823C3">
        <w:t>whose</w:t>
      </w:r>
      <w:proofErr w:type="gramEnd"/>
      <w:r w:rsidRPr="005823C3">
        <w:t xml:space="preserve"> mighty pow’r alone </w:t>
      </w:r>
    </w:p>
    <w:p w14:paraId="5C0F182C" w14:textId="39391780" w:rsidR="003A417A" w:rsidRPr="005823C3" w:rsidRDefault="003A417A" w:rsidP="005823C3">
      <w:pPr>
        <w:pStyle w:val="Poetry"/>
      </w:pPr>
      <w:r w:rsidRPr="005823C3">
        <w:t>Controls the Thund’rer on his awful throne,</w:t>
      </w:r>
    </w:p>
    <w:p w14:paraId="4A1F3044" w14:textId="77777777" w:rsidR="003A417A" w:rsidRPr="005823C3" w:rsidRDefault="003A417A" w:rsidP="005823C3">
      <w:pPr>
        <w:pStyle w:val="Poetry"/>
      </w:pPr>
      <w:r w:rsidRPr="005823C3">
        <w:t>To thee thy much-afflicted mother flies,</w:t>
      </w:r>
    </w:p>
    <w:p w14:paraId="298B8A34" w14:textId="1E1A8F24" w:rsidR="003A417A" w:rsidRPr="005823C3" w:rsidRDefault="003A417A" w:rsidP="005823C3">
      <w:pPr>
        <w:pStyle w:val="Poetry"/>
      </w:pPr>
      <w:r w:rsidRPr="005823C3">
        <w:t>And on thy succor and thy faith relies.</w:t>
      </w:r>
    </w:p>
    <w:p w14:paraId="10980DEA" w14:textId="77777777" w:rsidR="005823C3" w:rsidRDefault="003A417A" w:rsidP="005823C3">
      <w:pPr>
        <w:pStyle w:val="Poetry"/>
      </w:pPr>
      <w:r w:rsidRPr="005823C3">
        <w:t xml:space="preserve">Thou know’st, my son, how Jove’s revengeful wife, </w:t>
      </w:r>
    </w:p>
    <w:p w14:paraId="10D73557" w14:textId="77777777" w:rsidR="005823C3" w:rsidRDefault="003A417A" w:rsidP="005823C3">
      <w:pPr>
        <w:pStyle w:val="Poetry"/>
      </w:pPr>
      <w:r w:rsidRPr="005823C3">
        <w:lastRenderedPageBreak/>
        <w:t xml:space="preserve">By force and fraud, attempts thy brother’s </w:t>
      </w:r>
      <w:proofErr w:type="gramStart"/>
      <w:r w:rsidRPr="005823C3">
        <w:t>life;</w:t>
      </w:r>
      <w:proofErr w:type="gramEnd"/>
      <w:r w:rsidRPr="005823C3">
        <w:t xml:space="preserve"> </w:t>
      </w:r>
    </w:p>
    <w:p w14:paraId="6BFE7862" w14:textId="77777777" w:rsidR="005823C3" w:rsidRDefault="003A417A" w:rsidP="005823C3">
      <w:pPr>
        <w:pStyle w:val="Poetry"/>
      </w:pPr>
      <w:r w:rsidRPr="005823C3">
        <w:t xml:space="preserve">And often hast thou mourn’d with me his pains. </w:t>
      </w:r>
    </w:p>
    <w:p w14:paraId="6941BD23" w14:textId="2B2600EE" w:rsidR="003A417A" w:rsidRPr="005823C3" w:rsidRDefault="003A417A" w:rsidP="005823C3">
      <w:pPr>
        <w:pStyle w:val="Poetry"/>
      </w:pPr>
      <w:r w:rsidRPr="005823C3">
        <w:t xml:space="preserve">Him Dido now with blandishment </w:t>
      </w:r>
      <w:proofErr w:type="gramStart"/>
      <w:r w:rsidRPr="005823C3">
        <w:t>detains;</w:t>
      </w:r>
      <w:proofErr w:type="gramEnd"/>
    </w:p>
    <w:p w14:paraId="1A01D629" w14:textId="6AD9F2C7" w:rsidR="003A417A" w:rsidRPr="005823C3" w:rsidRDefault="003A417A" w:rsidP="005823C3">
      <w:pPr>
        <w:pStyle w:val="Poetry"/>
      </w:pPr>
      <w:r w:rsidRPr="005823C3">
        <w:t>But I suspect the town where Juno reigns.</w:t>
      </w:r>
    </w:p>
    <w:p w14:paraId="5381B2B1" w14:textId="77777777" w:rsidR="003A417A" w:rsidRPr="005823C3" w:rsidRDefault="003A417A" w:rsidP="005823C3">
      <w:pPr>
        <w:pStyle w:val="Poetry"/>
      </w:pPr>
      <w:r w:rsidRPr="005823C3">
        <w:t>For this ‘t is needful to prevent her art,</w:t>
      </w:r>
    </w:p>
    <w:p w14:paraId="31B11B4D" w14:textId="77777777" w:rsidR="003A417A" w:rsidRPr="005823C3" w:rsidRDefault="003A417A" w:rsidP="005823C3">
      <w:pPr>
        <w:pStyle w:val="Poetry"/>
      </w:pPr>
      <w:r w:rsidRPr="005823C3">
        <w:t>And fire with love the proud Phoenician’s heart:</w:t>
      </w:r>
    </w:p>
    <w:p w14:paraId="72711B22" w14:textId="77777777" w:rsidR="003A417A" w:rsidRPr="005823C3" w:rsidRDefault="003A417A" w:rsidP="005823C3">
      <w:pPr>
        <w:pStyle w:val="Poetry"/>
      </w:pPr>
      <w:r w:rsidRPr="005823C3">
        <w:t>A love so violent, so strong, so sure,</w:t>
      </w:r>
    </w:p>
    <w:p w14:paraId="782AD019" w14:textId="77777777" w:rsidR="003A417A" w:rsidRPr="005823C3" w:rsidRDefault="003A417A" w:rsidP="005823C3">
      <w:pPr>
        <w:pStyle w:val="Poetry"/>
      </w:pPr>
      <w:r w:rsidRPr="005823C3">
        <w:t>As neither age can change, nor art can cure.</w:t>
      </w:r>
    </w:p>
    <w:p w14:paraId="1D7E4CE4" w14:textId="43E3F726" w:rsidR="003A417A" w:rsidRPr="005823C3" w:rsidRDefault="003A417A" w:rsidP="005823C3">
      <w:pPr>
        <w:pStyle w:val="Poetry"/>
      </w:pPr>
      <w:r w:rsidRPr="005823C3">
        <w:t>How this may be perform’d, now take my mind:</w:t>
      </w:r>
    </w:p>
    <w:p w14:paraId="11587968" w14:textId="77777777" w:rsidR="003A417A" w:rsidRPr="005823C3" w:rsidRDefault="003A417A" w:rsidP="005823C3">
      <w:pPr>
        <w:pStyle w:val="Poetry"/>
      </w:pPr>
      <w:r w:rsidRPr="005823C3">
        <w:t>Ascanius by his father is design’d</w:t>
      </w:r>
    </w:p>
    <w:p w14:paraId="17CD433E" w14:textId="77777777" w:rsidR="005823C3" w:rsidRDefault="003A417A" w:rsidP="005823C3">
      <w:pPr>
        <w:pStyle w:val="Poetry"/>
      </w:pPr>
      <w:r w:rsidRPr="005823C3">
        <w:t xml:space="preserve">To come, with presents laden, from the port, </w:t>
      </w:r>
    </w:p>
    <w:p w14:paraId="0A365590" w14:textId="1B8D539C" w:rsidR="003A417A" w:rsidRPr="005823C3" w:rsidRDefault="003A417A" w:rsidP="005823C3">
      <w:pPr>
        <w:pStyle w:val="Poetry"/>
      </w:pPr>
      <w:r w:rsidRPr="005823C3">
        <w:t xml:space="preserve">To gratify the </w:t>
      </w:r>
      <w:proofErr w:type="gramStart"/>
      <w:r w:rsidRPr="005823C3">
        <w:t>queen, and</w:t>
      </w:r>
      <w:proofErr w:type="gramEnd"/>
      <w:r w:rsidRPr="005823C3">
        <w:t xml:space="preserve"> gain the court.</w:t>
      </w:r>
    </w:p>
    <w:p w14:paraId="617D336D" w14:textId="77777777" w:rsidR="003A417A" w:rsidRPr="005823C3" w:rsidRDefault="003A417A" w:rsidP="005823C3">
      <w:pPr>
        <w:pStyle w:val="Poetry"/>
      </w:pPr>
      <w:r w:rsidRPr="005823C3">
        <w:t>I mean to plunge the boy in pleasing sleep,</w:t>
      </w:r>
    </w:p>
    <w:p w14:paraId="1B2ACCB1" w14:textId="7548BE92" w:rsidR="003A417A" w:rsidRPr="005823C3" w:rsidRDefault="003A417A" w:rsidP="005823C3">
      <w:pPr>
        <w:pStyle w:val="Poetry"/>
      </w:pPr>
      <w:proofErr w:type="gramStart"/>
      <w:r w:rsidRPr="005823C3">
        <w:t>And,</w:t>
      </w:r>
      <w:proofErr w:type="gramEnd"/>
      <w:r w:rsidRPr="005823C3">
        <w:t xml:space="preserve"> ravish’d, in Idalian bow’rs to keep,</w:t>
      </w:r>
    </w:p>
    <w:p w14:paraId="53FB71F3" w14:textId="77777777" w:rsidR="003A417A" w:rsidRPr="005823C3" w:rsidRDefault="003A417A" w:rsidP="005823C3">
      <w:pPr>
        <w:pStyle w:val="Poetry"/>
      </w:pPr>
      <w:r w:rsidRPr="005823C3">
        <w:t>Or high Cythera, that the sweet deceit</w:t>
      </w:r>
    </w:p>
    <w:p w14:paraId="2E6BBFCA" w14:textId="77777777" w:rsidR="005823C3" w:rsidRDefault="003A417A" w:rsidP="005823C3">
      <w:pPr>
        <w:pStyle w:val="Poetry"/>
      </w:pPr>
      <w:r w:rsidRPr="005823C3">
        <w:t xml:space="preserve">May pass unseen, and none prevent the cheat. </w:t>
      </w:r>
    </w:p>
    <w:p w14:paraId="0CE1D743" w14:textId="77777777" w:rsidR="005823C3" w:rsidRDefault="003A417A" w:rsidP="005823C3">
      <w:pPr>
        <w:pStyle w:val="Poetry"/>
      </w:pPr>
      <w:r w:rsidRPr="005823C3">
        <w:t xml:space="preserve">Take thou his form and shape. I beg the grace </w:t>
      </w:r>
    </w:p>
    <w:p w14:paraId="704F5456" w14:textId="305A2247" w:rsidR="003A417A" w:rsidRPr="005823C3" w:rsidRDefault="003A417A" w:rsidP="005823C3">
      <w:pPr>
        <w:pStyle w:val="Poetry"/>
      </w:pPr>
      <w:r w:rsidRPr="005823C3">
        <w:t>But only for a night’s revolving space:</w:t>
      </w:r>
    </w:p>
    <w:p w14:paraId="2E635803" w14:textId="5693531C" w:rsidR="003A417A" w:rsidRPr="005823C3" w:rsidRDefault="003A417A" w:rsidP="005823C3">
      <w:pPr>
        <w:pStyle w:val="Poetry"/>
      </w:pPr>
      <w:r w:rsidRPr="005823C3">
        <w:t xml:space="preserve">Thyself a boy, assume a boy’s dissembled </w:t>
      </w:r>
      <w:proofErr w:type="gramStart"/>
      <w:r w:rsidRPr="005823C3">
        <w:t>face;</w:t>
      </w:r>
      <w:proofErr w:type="gramEnd"/>
    </w:p>
    <w:p w14:paraId="34342CCE" w14:textId="77777777" w:rsidR="003A417A" w:rsidRPr="005823C3" w:rsidRDefault="003A417A" w:rsidP="005823C3">
      <w:pPr>
        <w:pStyle w:val="Poetry"/>
      </w:pPr>
      <w:r w:rsidRPr="005823C3">
        <w:t>That when, amidst the fervor of the feast,</w:t>
      </w:r>
    </w:p>
    <w:p w14:paraId="24D6F64C" w14:textId="77777777" w:rsidR="005823C3" w:rsidRDefault="003A417A" w:rsidP="005823C3">
      <w:pPr>
        <w:pStyle w:val="Poetry"/>
      </w:pPr>
      <w:r w:rsidRPr="005823C3">
        <w:t xml:space="preserve">The Tyrian hugs and fonds thee on her breast, </w:t>
      </w:r>
    </w:p>
    <w:p w14:paraId="31859452" w14:textId="77777777" w:rsidR="005823C3" w:rsidRDefault="003A417A" w:rsidP="005823C3">
      <w:pPr>
        <w:pStyle w:val="Poetry"/>
      </w:pPr>
      <w:r w:rsidRPr="005823C3">
        <w:t xml:space="preserve">And with sweet kisses in her arms constrains, </w:t>
      </w:r>
    </w:p>
    <w:p w14:paraId="50A799C6" w14:textId="65B37B14" w:rsidR="003A417A" w:rsidRPr="005823C3" w:rsidRDefault="003A417A" w:rsidP="005823C3">
      <w:pPr>
        <w:pStyle w:val="Poetry"/>
      </w:pPr>
      <w:r w:rsidRPr="005823C3">
        <w:t>Thou may’st infuse thy venom in her veins.”</w:t>
      </w:r>
    </w:p>
    <w:p w14:paraId="48C330F3" w14:textId="19646AE4" w:rsidR="003A417A" w:rsidRPr="005823C3" w:rsidRDefault="003A417A" w:rsidP="005823C3">
      <w:pPr>
        <w:pStyle w:val="Poetry"/>
      </w:pPr>
      <w:r w:rsidRPr="005823C3">
        <w:t>The God of Love obeys, and sets aside</w:t>
      </w:r>
    </w:p>
    <w:p w14:paraId="18B09C10" w14:textId="77777777" w:rsidR="005823C3" w:rsidRDefault="003A417A" w:rsidP="005823C3">
      <w:pPr>
        <w:pStyle w:val="Poetry"/>
      </w:pPr>
      <w:r w:rsidRPr="005823C3">
        <w:t xml:space="preserve">His bow and quiver, and his plumy </w:t>
      </w:r>
      <w:proofErr w:type="gramStart"/>
      <w:r w:rsidRPr="005823C3">
        <w:t>pride;</w:t>
      </w:r>
      <w:proofErr w:type="gramEnd"/>
      <w:r w:rsidRPr="005823C3">
        <w:t xml:space="preserve"> </w:t>
      </w:r>
    </w:p>
    <w:p w14:paraId="0339A2F6" w14:textId="3C6563C0" w:rsidR="003A417A" w:rsidRPr="005823C3" w:rsidRDefault="003A417A" w:rsidP="005823C3">
      <w:pPr>
        <w:pStyle w:val="Poetry"/>
      </w:pPr>
      <w:r w:rsidRPr="005823C3">
        <w:t>He walks Iulus in his mother’s sight,</w:t>
      </w:r>
    </w:p>
    <w:p w14:paraId="552D722F" w14:textId="77777777" w:rsidR="003A417A" w:rsidRPr="005823C3" w:rsidRDefault="003A417A" w:rsidP="005823C3">
      <w:pPr>
        <w:pStyle w:val="Poetry"/>
      </w:pPr>
      <w:r w:rsidRPr="005823C3">
        <w:t>And in the sweet resemblance takes delight.</w:t>
      </w:r>
    </w:p>
    <w:p w14:paraId="57657673" w14:textId="77777777" w:rsidR="005823C3" w:rsidRDefault="005823C3" w:rsidP="005823C3">
      <w:pPr>
        <w:pStyle w:val="Poetry"/>
      </w:pPr>
    </w:p>
    <w:p w14:paraId="4B826578" w14:textId="4A5FC716" w:rsidR="003A417A" w:rsidRPr="005823C3" w:rsidRDefault="003A417A" w:rsidP="005823C3">
      <w:pPr>
        <w:pStyle w:val="Poetry"/>
      </w:pPr>
      <w:r w:rsidRPr="005823C3">
        <w:t>The goddess then to young Ascanius flies,</w:t>
      </w:r>
    </w:p>
    <w:p w14:paraId="647B88C1" w14:textId="38CA3858" w:rsidR="003A417A" w:rsidRPr="005823C3" w:rsidRDefault="003A417A" w:rsidP="005823C3">
      <w:pPr>
        <w:pStyle w:val="Poetry"/>
      </w:pPr>
      <w:r w:rsidRPr="005823C3">
        <w:t>And in a pleasing slumber seals his eyes:</w:t>
      </w:r>
    </w:p>
    <w:p w14:paraId="786BD285" w14:textId="77777777" w:rsidR="005823C3" w:rsidRDefault="003A417A" w:rsidP="005823C3">
      <w:pPr>
        <w:pStyle w:val="Poetry"/>
      </w:pPr>
      <w:r w:rsidRPr="005823C3">
        <w:t xml:space="preserve">Lull’d in her lap, amidst a train of Loves, </w:t>
      </w:r>
    </w:p>
    <w:p w14:paraId="723A3DFC" w14:textId="5B782350" w:rsidR="003A417A" w:rsidRPr="005823C3" w:rsidRDefault="003A417A" w:rsidP="005823C3">
      <w:pPr>
        <w:pStyle w:val="Poetry"/>
      </w:pPr>
      <w:r w:rsidRPr="005823C3">
        <w:t>She gently bears him to her blissful groves,</w:t>
      </w:r>
    </w:p>
    <w:p w14:paraId="37F094D1" w14:textId="77777777" w:rsidR="005823C3" w:rsidRDefault="003A417A" w:rsidP="005823C3">
      <w:pPr>
        <w:pStyle w:val="Poetry"/>
      </w:pPr>
      <w:r w:rsidRPr="005823C3">
        <w:t xml:space="preserve">Then with a wreath of myrtle crowns his head, </w:t>
      </w:r>
    </w:p>
    <w:p w14:paraId="3F68DFA3" w14:textId="45570F3E" w:rsidR="003A417A" w:rsidRPr="005823C3" w:rsidRDefault="003A417A" w:rsidP="005823C3">
      <w:pPr>
        <w:pStyle w:val="Poetry"/>
      </w:pPr>
      <w:r w:rsidRPr="005823C3">
        <w:t>And softly lays him on a flow’ry bed.</w:t>
      </w:r>
    </w:p>
    <w:p w14:paraId="35584A0E" w14:textId="0969B23B" w:rsidR="003A417A" w:rsidRPr="005823C3" w:rsidRDefault="003A417A" w:rsidP="005823C3">
      <w:pPr>
        <w:pStyle w:val="Poetry"/>
      </w:pPr>
      <w:r w:rsidRPr="005823C3">
        <w:t>Cupid meantime assum’d his form and face,</w:t>
      </w:r>
    </w:p>
    <w:p w14:paraId="171DCCC3" w14:textId="77777777" w:rsidR="003A417A" w:rsidRPr="005823C3" w:rsidRDefault="003A417A" w:rsidP="005823C3">
      <w:pPr>
        <w:pStyle w:val="Poetry"/>
      </w:pPr>
      <w:r w:rsidRPr="005823C3">
        <w:lastRenderedPageBreak/>
        <w:t>Foll’wing Achates with a shorter pace,</w:t>
      </w:r>
    </w:p>
    <w:p w14:paraId="79FECBF6" w14:textId="36E73F07" w:rsidR="003A417A" w:rsidRDefault="003A417A" w:rsidP="005823C3">
      <w:pPr>
        <w:pStyle w:val="Poetry"/>
      </w:pPr>
      <w:r w:rsidRPr="005823C3">
        <w:t>And brought the gifts. The queen already sate</w:t>
      </w:r>
    </w:p>
    <w:p w14:paraId="5165F40E" w14:textId="77777777" w:rsidR="005823C3" w:rsidRDefault="003A417A" w:rsidP="005823C3">
      <w:pPr>
        <w:pStyle w:val="Poetry"/>
      </w:pPr>
      <w:r w:rsidRPr="005823C3">
        <w:t xml:space="preserve">Amidst the Trojan lords, in shining state, </w:t>
      </w:r>
    </w:p>
    <w:p w14:paraId="3EE3A39D" w14:textId="6069AEDB" w:rsidR="003A417A" w:rsidRPr="005823C3" w:rsidRDefault="003A417A" w:rsidP="005823C3">
      <w:pPr>
        <w:pStyle w:val="Poetry"/>
      </w:pPr>
      <w:r w:rsidRPr="005823C3">
        <w:t>High on a golden bed: her princely guest</w:t>
      </w:r>
    </w:p>
    <w:p w14:paraId="3E0892A1" w14:textId="7462D7D9" w:rsidR="003A417A" w:rsidRPr="005823C3" w:rsidRDefault="003A417A" w:rsidP="005823C3">
      <w:pPr>
        <w:pStyle w:val="Poetry"/>
      </w:pPr>
      <w:r w:rsidRPr="005823C3">
        <w:t xml:space="preserve">Was next her </w:t>
      </w:r>
      <w:proofErr w:type="gramStart"/>
      <w:r w:rsidRPr="005823C3">
        <w:t>side;</w:t>
      </w:r>
      <w:proofErr w:type="gramEnd"/>
      <w:r w:rsidRPr="005823C3">
        <w:t xml:space="preserve"> in order sate the rest.</w:t>
      </w:r>
    </w:p>
    <w:p w14:paraId="7F15D1BD" w14:textId="77777777" w:rsidR="005823C3" w:rsidRDefault="003A417A" w:rsidP="005823C3">
      <w:pPr>
        <w:pStyle w:val="Poetry"/>
      </w:pPr>
      <w:r w:rsidRPr="005823C3">
        <w:t xml:space="preserve">Then canisters with bread are heap’d on </w:t>
      </w:r>
      <w:proofErr w:type="gramStart"/>
      <w:r w:rsidRPr="005823C3">
        <w:t>high;</w:t>
      </w:r>
      <w:proofErr w:type="gramEnd"/>
      <w:r w:rsidRPr="005823C3">
        <w:t xml:space="preserve"> </w:t>
      </w:r>
    </w:p>
    <w:p w14:paraId="6C638345" w14:textId="77777777" w:rsidR="005823C3" w:rsidRDefault="003A417A" w:rsidP="005823C3">
      <w:pPr>
        <w:pStyle w:val="Poetry"/>
      </w:pPr>
      <w:r w:rsidRPr="005823C3">
        <w:t xml:space="preserve">Th’ </w:t>
      </w:r>
      <w:proofErr w:type="gramStart"/>
      <w:r w:rsidRPr="005823C3">
        <w:t>attendants</w:t>
      </w:r>
      <w:proofErr w:type="gramEnd"/>
      <w:r w:rsidRPr="005823C3">
        <w:t xml:space="preserve"> water for their hands supply, </w:t>
      </w:r>
    </w:p>
    <w:p w14:paraId="370FE46E" w14:textId="77777777" w:rsidR="005823C3" w:rsidRDefault="003A417A" w:rsidP="005823C3">
      <w:pPr>
        <w:pStyle w:val="Poetry"/>
      </w:pPr>
      <w:r w:rsidRPr="005823C3">
        <w:t xml:space="preserve">And, having wash’d, with silken towels dry. </w:t>
      </w:r>
    </w:p>
    <w:p w14:paraId="69EE0719" w14:textId="40AFE5CE" w:rsidR="003A417A" w:rsidRPr="005823C3" w:rsidRDefault="003A417A" w:rsidP="005823C3">
      <w:pPr>
        <w:pStyle w:val="Poetry"/>
      </w:pPr>
      <w:r w:rsidRPr="005823C3">
        <w:t>Next fifty handmaids in long order bore</w:t>
      </w:r>
    </w:p>
    <w:p w14:paraId="6B933766" w14:textId="6F7EABF9" w:rsidR="003A417A" w:rsidRPr="005823C3" w:rsidRDefault="003A417A" w:rsidP="005823C3">
      <w:pPr>
        <w:pStyle w:val="Poetry"/>
      </w:pPr>
      <w:r w:rsidRPr="005823C3">
        <w:t>The censers, and with fumes the gods adore:</w:t>
      </w:r>
    </w:p>
    <w:p w14:paraId="18BE2F9C" w14:textId="77777777" w:rsidR="005823C3" w:rsidRDefault="003A417A" w:rsidP="005823C3">
      <w:pPr>
        <w:pStyle w:val="Poetry"/>
      </w:pPr>
      <w:r w:rsidRPr="005823C3">
        <w:t xml:space="preserve">Then youths, and virgins twice as many, join </w:t>
      </w:r>
    </w:p>
    <w:p w14:paraId="09C144C9" w14:textId="6998749A" w:rsidR="003A417A" w:rsidRPr="005823C3" w:rsidRDefault="003A417A" w:rsidP="005823C3">
      <w:pPr>
        <w:pStyle w:val="Poetry"/>
      </w:pPr>
      <w:r w:rsidRPr="005823C3">
        <w:t>To place the dishes, and to serve the wine.</w:t>
      </w:r>
    </w:p>
    <w:p w14:paraId="39A1892D" w14:textId="77777777" w:rsidR="005823C3" w:rsidRDefault="003A417A" w:rsidP="005823C3">
      <w:pPr>
        <w:pStyle w:val="Poetry"/>
      </w:pPr>
      <w:r w:rsidRPr="005823C3">
        <w:t xml:space="preserve">The Tyrian train, admitted to the feast, </w:t>
      </w:r>
    </w:p>
    <w:p w14:paraId="567888E4" w14:textId="53352A38" w:rsidR="003A417A" w:rsidRPr="005823C3" w:rsidRDefault="003A417A" w:rsidP="005823C3">
      <w:pPr>
        <w:pStyle w:val="Poetry"/>
      </w:pPr>
      <w:r w:rsidRPr="005823C3">
        <w:t>Approach, and on the painted couches rest.</w:t>
      </w:r>
    </w:p>
    <w:p w14:paraId="692883AB" w14:textId="4885D259" w:rsidR="003A417A" w:rsidRPr="005823C3" w:rsidRDefault="003A417A" w:rsidP="005823C3">
      <w:pPr>
        <w:pStyle w:val="Poetry"/>
      </w:pPr>
      <w:r w:rsidRPr="005823C3">
        <w:t>All on the Trojan gifts with wonder gaze,</w:t>
      </w:r>
    </w:p>
    <w:p w14:paraId="42E3CF5F" w14:textId="77777777" w:rsidR="005823C3" w:rsidRDefault="003A417A" w:rsidP="005823C3">
      <w:pPr>
        <w:pStyle w:val="Poetry"/>
      </w:pPr>
      <w:r w:rsidRPr="005823C3">
        <w:t xml:space="preserve">But view the beauteous boy with more amaze, </w:t>
      </w:r>
    </w:p>
    <w:p w14:paraId="52502617" w14:textId="50E3814A" w:rsidR="003A417A" w:rsidRPr="005823C3" w:rsidRDefault="003A417A" w:rsidP="005823C3">
      <w:pPr>
        <w:pStyle w:val="Poetry"/>
      </w:pPr>
      <w:r w:rsidRPr="005823C3">
        <w:t>His rosy-color’d cheeks, his radiant eyes,</w:t>
      </w:r>
    </w:p>
    <w:p w14:paraId="1DA6C1BA" w14:textId="77777777" w:rsidR="005823C3" w:rsidRDefault="003A417A" w:rsidP="005823C3">
      <w:pPr>
        <w:pStyle w:val="Poetry"/>
      </w:pPr>
      <w:r w:rsidRPr="005823C3">
        <w:t xml:space="preserve">His motions, voice, and shape, and all the god’s </w:t>
      </w:r>
      <w:proofErr w:type="gramStart"/>
      <w:r w:rsidRPr="005823C3">
        <w:t>disguise;</w:t>
      </w:r>
      <w:proofErr w:type="gramEnd"/>
      <w:r w:rsidRPr="005823C3">
        <w:t xml:space="preserve"> </w:t>
      </w:r>
    </w:p>
    <w:p w14:paraId="67D21A91" w14:textId="38974109" w:rsidR="003A417A" w:rsidRPr="005823C3" w:rsidRDefault="003A417A" w:rsidP="005823C3">
      <w:pPr>
        <w:pStyle w:val="Poetry"/>
      </w:pPr>
      <w:r w:rsidRPr="005823C3">
        <w:t>Nor pass unprais’d the vest and veil divine,</w:t>
      </w:r>
    </w:p>
    <w:p w14:paraId="02522132" w14:textId="2C1DF2B6" w:rsidR="003A417A" w:rsidRPr="005823C3" w:rsidRDefault="003A417A" w:rsidP="005823C3">
      <w:pPr>
        <w:pStyle w:val="Poetry"/>
      </w:pPr>
      <w:r w:rsidRPr="005823C3">
        <w:t>Which wand’ring foliage and rich flow’rs entwine.</w:t>
      </w:r>
    </w:p>
    <w:p w14:paraId="392FFD53" w14:textId="77777777" w:rsidR="005823C3" w:rsidRDefault="003A417A" w:rsidP="005823C3">
      <w:pPr>
        <w:pStyle w:val="Poetry"/>
      </w:pPr>
      <w:r w:rsidRPr="005823C3">
        <w:t xml:space="preserve">But, far above the rest, the royal dame, </w:t>
      </w:r>
    </w:p>
    <w:p w14:paraId="4B9AECDA" w14:textId="77777777" w:rsidR="005823C3" w:rsidRDefault="003A417A" w:rsidP="005823C3">
      <w:pPr>
        <w:pStyle w:val="Poetry"/>
      </w:pPr>
      <w:r w:rsidRPr="005823C3">
        <w:t xml:space="preserve">(Already doom’d to love’s disastrous flame,) </w:t>
      </w:r>
    </w:p>
    <w:p w14:paraId="0BB6849C" w14:textId="77777777" w:rsidR="005823C3" w:rsidRDefault="003A417A" w:rsidP="005823C3">
      <w:pPr>
        <w:pStyle w:val="Poetry"/>
      </w:pPr>
      <w:r w:rsidRPr="005823C3">
        <w:t xml:space="preserve">With eyes insatiate, and tumultuous joy, </w:t>
      </w:r>
    </w:p>
    <w:p w14:paraId="23D01996" w14:textId="117D3713" w:rsidR="003A417A" w:rsidRPr="005823C3" w:rsidRDefault="003A417A" w:rsidP="005823C3">
      <w:pPr>
        <w:pStyle w:val="Poetry"/>
      </w:pPr>
      <w:r w:rsidRPr="005823C3">
        <w:t xml:space="preserve">Beholds the </w:t>
      </w:r>
      <w:proofErr w:type="gramStart"/>
      <w:r w:rsidRPr="005823C3">
        <w:t>presents, and</w:t>
      </w:r>
      <w:proofErr w:type="gramEnd"/>
      <w:r w:rsidRPr="005823C3">
        <w:t xml:space="preserve"> admires the boy.</w:t>
      </w:r>
    </w:p>
    <w:p w14:paraId="01725F99" w14:textId="6EE8DA44" w:rsidR="003A417A" w:rsidRPr="005823C3" w:rsidRDefault="003A417A" w:rsidP="005823C3">
      <w:pPr>
        <w:pStyle w:val="Poetry"/>
      </w:pPr>
      <w:r w:rsidRPr="005823C3">
        <w:t>The guileful god about the hero long,</w:t>
      </w:r>
    </w:p>
    <w:p w14:paraId="03EC3936" w14:textId="77777777" w:rsidR="005823C3" w:rsidRDefault="003A417A" w:rsidP="005823C3">
      <w:pPr>
        <w:pStyle w:val="Poetry"/>
      </w:pPr>
      <w:r w:rsidRPr="005823C3">
        <w:t xml:space="preserve">With children’s play, and false embraces, </w:t>
      </w:r>
      <w:proofErr w:type="gramStart"/>
      <w:r w:rsidRPr="005823C3">
        <w:t>hung;</w:t>
      </w:r>
      <w:proofErr w:type="gramEnd"/>
      <w:r w:rsidRPr="005823C3">
        <w:t xml:space="preserve"> </w:t>
      </w:r>
    </w:p>
    <w:p w14:paraId="0AC95953" w14:textId="77777777" w:rsidR="005823C3" w:rsidRDefault="003A417A" w:rsidP="005823C3">
      <w:pPr>
        <w:pStyle w:val="Poetry"/>
      </w:pPr>
      <w:r w:rsidRPr="005823C3">
        <w:t xml:space="preserve">Then sought the queen: she took him to her arms </w:t>
      </w:r>
    </w:p>
    <w:p w14:paraId="332AD6D6" w14:textId="77777777" w:rsidR="005823C3" w:rsidRDefault="003A417A" w:rsidP="005823C3">
      <w:pPr>
        <w:pStyle w:val="Poetry"/>
      </w:pPr>
      <w:r w:rsidRPr="005823C3">
        <w:t xml:space="preserve">With greedy pleasure, and devour’d his charms. </w:t>
      </w:r>
    </w:p>
    <w:p w14:paraId="1BCA1B5E" w14:textId="69747148" w:rsidR="003A417A" w:rsidRPr="005823C3" w:rsidRDefault="003A417A" w:rsidP="005823C3">
      <w:pPr>
        <w:pStyle w:val="Poetry"/>
      </w:pPr>
      <w:r w:rsidRPr="005823C3">
        <w:t>Unhappy Dido little thought what guest,</w:t>
      </w:r>
    </w:p>
    <w:p w14:paraId="3388B420" w14:textId="73E910D4" w:rsidR="003A417A" w:rsidRPr="005823C3" w:rsidRDefault="003A417A" w:rsidP="005823C3">
      <w:pPr>
        <w:pStyle w:val="Poetry"/>
      </w:pPr>
      <w:r w:rsidRPr="005823C3">
        <w:t xml:space="preserve">How dire a god, she drew so near her </w:t>
      </w:r>
      <w:proofErr w:type="gramStart"/>
      <w:r w:rsidRPr="005823C3">
        <w:t>breast;</w:t>
      </w:r>
      <w:proofErr w:type="gramEnd"/>
    </w:p>
    <w:p w14:paraId="217B81A5" w14:textId="77777777" w:rsidR="005823C3" w:rsidRDefault="003A417A" w:rsidP="005823C3">
      <w:pPr>
        <w:pStyle w:val="Poetry"/>
      </w:pPr>
      <w:r w:rsidRPr="005823C3">
        <w:t xml:space="preserve">But he, not mindless of his mother’s pray’r, </w:t>
      </w:r>
    </w:p>
    <w:p w14:paraId="1E72FFD7" w14:textId="4F378F26" w:rsidR="003A417A" w:rsidRPr="005823C3" w:rsidRDefault="003A417A" w:rsidP="005823C3">
      <w:pPr>
        <w:pStyle w:val="Poetry"/>
      </w:pPr>
      <w:r w:rsidRPr="005823C3">
        <w:t>Works in the pliant bosom of the fair,</w:t>
      </w:r>
    </w:p>
    <w:p w14:paraId="3D66590D" w14:textId="77777777" w:rsidR="005823C3" w:rsidRDefault="003A417A" w:rsidP="005823C3">
      <w:pPr>
        <w:pStyle w:val="Poetry"/>
      </w:pPr>
      <w:r w:rsidRPr="005823C3">
        <w:t xml:space="preserve">And molds her heart </w:t>
      </w:r>
      <w:proofErr w:type="gramStart"/>
      <w:r w:rsidRPr="005823C3">
        <w:t>anew, and</w:t>
      </w:r>
      <w:proofErr w:type="gramEnd"/>
      <w:r w:rsidRPr="005823C3">
        <w:t xml:space="preserve"> blots her former care. </w:t>
      </w:r>
    </w:p>
    <w:p w14:paraId="3CCD8C85" w14:textId="1A294C71" w:rsidR="003A417A" w:rsidRPr="005823C3" w:rsidRDefault="003A417A" w:rsidP="005823C3">
      <w:pPr>
        <w:pStyle w:val="Poetry"/>
      </w:pPr>
      <w:r w:rsidRPr="005823C3">
        <w:t xml:space="preserve">The dead is to the living love </w:t>
      </w:r>
      <w:proofErr w:type="gramStart"/>
      <w:r w:rsidRPr="005823C3">
        <w:t>resign’d;</w:t>
      </w:r>
      <w:proofErr w:type="gramEnd"/>
    </w:p>
    <w:p w14:paraId="3494AF5C" w14:textId="00718A1C" w:rsidR="003A417A" w:rsidRDefault="003A417A" w:rsidP="005823C3">
      <w:pPr>
        <w:pStyle w:val="Poetry"/>
      </w:pPr>
      <w:r w:rsidRPr="005823C3">
        <w:t>And all Aeneas enters in her mind.</w:t>
      </w:r>
    </w:p>
    <w:p w14:paraId="1ECC1643" w14:textId="77777777" w:rsidR="005823C3" w:rsidRPr="005823C3" w:rsidRDefault="005823C3" w:rsidP="005823C3">
      <w:pPr>
        <w:pStyle w:val="Poetry"/>
      </w:pPr>
    </w:p>
    <w:p w14:paraId="1828D065" w14:textId="77777777" w:rsidR="005823C3" w:rsidRDefault="003A417A" w:rsidP="005823C3">
      <w:pPr>
        <w:pStyle w:val="Poetry"/>
      </w:pPr>
      <w:r w:rsidRPr="005823C3">
        <w:t xml:space="preserve">Now, when the rage of hunger was appeas’d, </w:t>
      </w:r>
    </w:p>
    <w:p w14:paraId="471820E8" w14:textId="167EC3C3" w:rsidR="003A417A" w:rsidRPr="005823C3" w:rsidRDefault="003A417A" w:rsidP="005823C3">
      <w:pPr>
        <w:pStyle w:val="Poetry"/>
      </w:pPr>
      <w:r w:rsidRPr="005823C3">
        <w:t>The meat remov’d, and ev’ry guest was pleas’d,</w:t>
      </w:r>
    </w:p>
    <w:p w14:paraId="5F76E264" w14:textId="77777777" w:rsidR="005823C3" w:rsidRDefault="003A417A" w:rsidP="005823C3">
      <w:pPr>
        <w:pStyle w:val="Poetry"/>
      </w:pPr>
      <w:r w:rsidRPr="005823C3">
        <w:t xml:space="preserve">The golden bowls with sparkling wine are crown’d, </w:t>
      </w:r>
    </w:p>
    <w:p w14:paraId="03B33EE0" w14:textId="70CF6587" w:rsidR="003A417A" w:rsidRPr="005823C3" w:rsidRDefault="003A417A" w:rsidP="005823C3">
      <w:pPr>
        <w:pStyle w:val="Poetry"/>
      </w:pPr>
      <w:r w:rsidRPr="005823C3">
        <w:t>And thro’ the palace cheerful cries resound.</w:t>
      </w:r>
    </w:p>
    <w:p w14:paraId="0E7FBBA5" w14:textId="7890DCAF" w:rsidR="003A417A" w:rsidRPr="005823C3" w:rsidRDefault="003A417A" w:rsidP="005823C3">
      <w:pPr>
        <w:pStyle w:val="Poetry"/>
      </w:pPr>
      <w:r w:rsidRPr="005823C3">
        <w:t xml:space="preserve">From gilded roofs </w:t>
      </w:r>
      <w:proofErr w:type="gramStart"/>
      <w:r w:rsidRPr="005823C3">
        <w:t>depending</w:t>
      </w:r>
      <w:proofErr w:type="gramEnd"/>
      <w:r w:rsidRPr="005823C3">
        <w:t xml:space="preserve"> lamps display</w:t>
      </w:r>
    </w:p>
    <w:p w14:paraId="554E591F" w14:textId="77777777" w:rsidR="003A417A" w:rsidRPr="005823C3" w:rsidRDefault="003A417A" w:rsidP="005823C3">
      <w:pPr>
        <w:pStyle w:val="Poetry"/>
      </w:pPr>
      <w:r w:rsidRPr="005823C3">
        <w:t>Nocturnal beams, that emulate the day.</w:t>
      </w:r>
    </w:p>
    <w:p w14:paraId="0A625C8B" w14:textId="77777777" w:rsidR="005823C3" w:rsidRDefault="003A417A" w:rsidP="005823C3">
      <w:pPr>
        <w:pStyle w:val="Poetry"/>
      </w:pPr>
      <w:r w:rsidRPr="005823C3">
        <w:t xml:space="preserve">A golden bowl, that shone with gems divine, </w:t>
      </w:r>
    </w:p>
    <w:p w14:paraId="39BDCC3C" w14:textId="686F216E" w:rsidR="003A417A" w:rsidRPr="005823C3" w:rsidRDefault="003A417A" w:rsidP="005823C3">
      <w:pPr>
        <w:pStyle w:val="Poetry"/>
      </w:pPr>
      <w:r w:rsidRPr="005823C3">
        <w:t>The queen commanded to be crown’d with wine:</w:t>
      </w:r>
    </w:p>
    <w:p w14:paraId="4150E8B2" w14:textId="77777777" w:rsidR="003A417A" w:rsidRPr="005823C3" w:rsidRDefault="003A417A" w:rsidP="005823C3">
      <w:pPr>
        <w:pStyle w:val="Poetry"/>
      </w:pPr>
      <w:r w:rsidRPr="005823C3">
        <w:t>The bowl that Belus us’d, and all the Tyrian line.</w:t>
      </w:r>
    </w:p>
    <w:p w14:paraId="57FBD8C4" w14:textId="35BB8C85" w:rsidR="003A417A" w:rsidRPr="005823C3" w:rsidRDefault="003A417A" w:rsidP="005823C3">
      <w:pPr>
        <w:pStyle w:val="Poetry"/>
      </w:pPr>
      <w:r w:rsidRPr="005823C3">
        <w:t>Then, silence thro’ the hall proclaim’d, she spoke:</w:t>
      </w:r>
    </w:p>
    <w:p w14:paraId="73B7CAD1" w14:textId="77777777" w:rsidR="003A417A" w:rsidRPr="005823C3" w:rsidRDefault="003A417A" w:rsidP="005823C3">
      <w:pPr>
        <w:pStyle w:val="Poetry"/>
      </w:pPr>
      <w:r w:rsidRPr="005823C3">
        <w:t>“O hospitable Jove! we thus invoke,</w:t>
      </w:r>
    </w:p>
    <w:p w14:paraId="6BA7C277" w14:textId="77777777" w:rsidR="005823C3" w:rsidRDefault="003A417A" w:rsidP="005823C3">
      <w:pPr>
        <w:pStyle w:val="Poetry"/>
      </w:pPr>
      <w:r w:rsidRPr="005823C3">
        <w:t xml:space="preserve">With solemn rites, thy sacred name and </w:t>
      </w:r>
      <w:proofErr w:type="gramStart"/>
      <w:r w:rsidRPr="005823C3">
        <w:t>pow’r;</w:t>
      </w:r>
      <w:proofErr w:type="gramEnd"/>
      <w:r w:rsidRPr="005823C3">
        <w:t xml:space="preserve"> </w:t>
      </w:r>
    </w:p>
    <w:p w14:paraId="6CEC982D" w14:textId="770A929F" w:rsidR="003A417A" w:rsidRPr="005823C3" w:rsidRDefault="003A417A" w:rsidP="005823C3">
      <w:pPr>
        <w:pStyle w:val="Poetry"/>
      </w:pPr>
      <w:r w:rsidRPr="005823C3">
        <w:t>Bless to both nations this auspicious hour!</w:t>
      </w:r>
    </w:p>
    <w:p w14:paraId="4B96F80C" w14:textId="77777777" w:rsidR="003A417A" w:rsidRPr="005823C3" w:rsidRDefault="003A417A" w:rsidP="005823C3">
      <w:pPr>
        <w:pStyle w:val="Poetry"/>
      </w:pPr>
      <w:r w:rsidRPr="005823C3">
        <w:t>So may the Trojan and the Tyrian line</w:t>
      </w:r>
    </w:p>
    <w:p w14:paraId="79B6CE61" w14:textId="1C5A3C37" w:rsidR="003A417A" w:rsidRPr="005823C3" w:rsidRDefault="003A417A" w:rsidP="005823C3">
      <w:pPr>
        <w:pStyle w:val="Poetry"/>
      </w:pPr>
      <w:r w:rsidRPr="005823C3">
        <w:t>In lasting concord from this day combine.</w:t>
      </w:r>
    </w:p>
    <w:p w14:paraId="33A1F7CC" w14:textId="77777777" w:rsidR="005823C3" w:rsidRDefault="003A417A" w:rsidP="005823C3">
      <w:pPr>
        <w:pStyle w:val="Poetry"/>
      </w:pPr>
      <w:r w:rsidRPr="005823C3">
        <w:t xml:space="preserve">Thou, Bacchus, god of joys and friendly cheer, </w:t>
      </w:r>
    </w:p>
    <w:p w14:paraId="75186043" w14:textId="4CC4C40D" w:rsidR="003A417A" w:rsidRPr="005823C3" w:rsidRDefault="003A417A" w:rsidP="005823C3">
      <w:pPr>
        <w:pStyle w:val="Poetry"/>
      </w:pPr>
      <w:r w:rsidRPr="005823C3">
        <w:t>And gracious Juno, both be present here!</w:t>
      </w:r>
    </w:p>
    <w:p w14:paraId="4FB2E8BA" w14:textId="77777777" w:rsidR="005823C3" w:rsidRDefault="003A417A" w:rsidP="005823C3">
      <w:pPr>
        <w:pStyle w:val="Poetry"/>
      </w:pPr>
      <w:r w:rsidRPr="005823C3">
        <w:t xml:space="preserve">And you, my lords of Tyre, your vows address </w:t>
      </w:r>
    </w:p>
    <w:p w14:paraId="4331E273" w14:textId="67AC151D" w:rsidR="003A417A" w:rsidRPr="005823C3" w:rsidRDefault="003A417A" w:rsidP="005823C3">
      <w:pPr>
        <w:pStyle w:val="Poetry"/>
      </w:pPr>
      <w:r w:rsidRPr="005823C3">
        <w:t>To Heav’n with mine, to ratify the peace.”</w:t>
      </w:r>
    </w:p>
    <w:p w14:paraId="6BC93635" w14:textId="1E3CA138" w:rsidR="003A417A" w:rsidRPr="005823C3" w:rsidRDefault="003A417A" w:rsidP="005823C3">
      <w:pPr>
        <w:pStyle w:val="Poetry"/>
      </w:pPr>
      <w:r w:rsidRPr="005823C3">
        <w:t>The goblet then she took, with nectar crown’d</w:t>
      </w:r>
    </w:p>
    <w:p w14:paraId="3349A75E" w14:textId="77777777" w:rsidR="005823C3" w:rsidRDefault="003A417A" w:rsidP="005823C3">
      <w:pPr>
        <w:pStyle w:val="Poetry"/>
      </w:pPr>
      <w:r w:rsidRPr="005823C3">
        <w:t>(Sprinkling the first libations on the ground,)</w:t>
      </w:r>
    </w:p>
    <w:p w14:paraId="10CA33F7" w14:textId="77777777" w:rsidR="005823C3" w:rsidRDefault="003A417A" w:rsidP="005823C3">
      <w:pPr>
        <w:pStyle w:val="Poetry"/>
      </w:pPr>
      <w:r w:rsidRPr="005823C3">
        <w:t xml:space="preserve">And rais’d it to her mouth with sober </w:t>
      </w:r>
      <w:proofErr w:type="gramStart"/>
      <w:r w:rsidRPr="005823C3">
        <w:t>grace;</w:t>
      </w:r>
      <w:proofErr w:type="gramEnd"/>
      <w:r w:rsidRPr="005823C3">
        <w:t xml:space="preserve"> </w:t>
      </w:r>
    </w:p>
    <w:p w14:paraId="213186B1" w14:textId="2EC32E0B" w:rsidR="003A417A" w:rsidRPr="005823C3" w:rsidRDefault="003A417A" w:rsidP="005823C3">
      <w:pPr>
        <w:pStyle w:val="Poetry"/>
      </w:pPr>
      <w:r w:rsidRPr="005823C3">
        <w:t>Then, sipping, offer’d to the next in place.</w:t>
      </w:r>
    </w:p>
    <w:p w14:paraId="4AB8B273" w14:textId="77777777" w:rsidR="003A417A" w:rsidRPr="005823C3" w:rsidRDefault="003A417A" w:rsidP="005823C3">
      <w:pPr>
        <w:pStyle w:val="Poetry"/>
      </w:pPr>
      <w:r w:rsidRPr="005823C3">
        <w:t xml:space="preserve">‘T was Bitias whom she call’d, a thirsty </w:t>
      </w:r>
      <w:proofErr w:type="gramStart"/>
      <w:r w:rsidRPr="005823C3">
        <w:t>soul;</w:t>
      </w:r>
      <w:proofErr w:type="gramEnd"/>
    </w:p>
    <w:p w14:paraId="2AA2CB02" w14:textId="43906B76" w:rsidR="003A417A" w:rsidRPr="005823C3" w:rsidRDefault="003A417A" w:rsidP="005823C3">
      <w:pPr>
        <w:pStyle w:val="Poetry"/>
      </w:pPr>
      <w:r w:rsidRPr="005823C3">
        <w:t>He took challenge, and embrac’d the bowl,</w:t>
      </w:r>
    </w:p>
    <w:p w14:paraId="7D9BBEE1" w14:textId="77777777" w:rsidR="005823C3" w:rsidRDefault="003A417A" w:rsidP="005823C3">
      <w:pPr>
        <w:pStyle w:val="Poetry"/>
      </w:pPr>
      <w:r w:rsidRPr="005823C3">
        <w:t xml:space="preserve">With pleasure swill’d the gold, nor ceas’d to draw, </w:t>
      </w:r>
    </w:p>
    <w:p w14:paraId="4252CE6A" w14:textId="16776649" w:rsidR="003A417A" w:rsidRPr="005823C3" w:rsidRDefault="003A417A" w:rsidP="005823C3">
      <w:pPr>
        <w:pStyle w:val="Poetry"/>
      </w:pPr>
      <w:r w:rsidRPr="005823C3">
        <w:t>Till he the bottom of the brimmer saw.</w:t>
      </w:r>
    </w:p>
    <w:p w14:paraId="7DC5854E" w14:textId="77777777" w:rsidR="003A417A" w:rsidRPr="005823C3" w:rsidRDefault="003A417A" w:rsidP="005823C3">
      <w:pPr>
        <w:pStyle w:val="Poetry"/>
      </w:pPr>
      <w:r w:rsidRPr="005823C3">
        <w:t>The goblet goes around: Iopas brought</w:t>
      </w:r>
    </w:p>
    <w:p w14:paraId="1D980882" w14:textId="77777777" w:rsidR="003A417A" w:rsidRPr="005823C3" w:rsidRDefault="003A417A" w:rsidP="005823C3">
      <w:pPr>
        <w:pStyle w:val="Poetry"/>
      </w:pPr>
      <w:r w:rsidRPr="005823C3">
        <w:t>His golden lyre, and sung what ancient Atlas taught:</w:t>
      </w:r>
    </w:p>
    <w:p w14:paraId="6C8B30C6" w14:textId="62D69664" w:rsidR="003A417A" w:rsidRPr="005823C3" w:rsidRDefault="003A417A" w:rsidP="005823C3">
      <w:pPr>
        <w:pStyle w:val="Poetry"/>
      </w:pPr>
      <w:r w:rsidRPr="005823C3">
        <w:t>The various labors of the wand’ring moon,</w:t>
      </w:r>
    </w:p>
    <w:p w14:paraId="09782CEA" w14:textId="77777777" w:rsidR="005823C3" w:rsidRDefault="003A417A" w:rsidP="005823C3">
      <w:pPr>
        <w:pStyle w:val="Poetry"/>
      </w:pPr>
      <w:r w:rsidRPr="005823C3">
        <w:t xml:space="preserve">And whence proceed th’ eclipses of the </w:t>
      </w:r>
      <w:proofErr w:type="gramStart"/>
      <w:r w:rsidRPr="005823C3">
        <w:t>sun;</w:t>
      </w:r>
      <w:proofErr w:type="gramEnd"/>
      <w:r w:rsidRPr="005823C3">
        <w:t xml:space="preserve"> </w:t>
      </w:r>
    </w:p>
    <w:p w14:paraId="32DB1C0F" w14:textId="5D546373" w:rsidR="003A417A" w:rsidRPr="005823C3" w:rsidRDefault="003A417A" w:rsidP="005823C3">
      <w:pPr>
        <w:pStyle w:val="Poetry"/>
      </w:pPr>
      <w:r w:rsidRPr="005823C3">
        <w:t>Th’ original of men and beasts; and whence</w:t>
      </w:r>
    </w:p>
    <w:p w14:paraId="0ED561CF" w14:textId="77777777" w:rsidR="005823C3" w:rsidRDefault="003A417A" w:rsidP="005823C3">
      <w:pPr>
        <w:pStyle w:val="Poetry"/>
      </w:pPr>
      <w:r w:rsidRPr="005823C3">
        <w:t xml:space="preserve">The rains arise, and fires their warmth dispense, </w:t>
      </w:r>
    </w:p>
    <w:p w14:paraId="1AD0364E" w14:textId="625FC354" w:rsidR="003A417A" w:rsidRPr="005823C3" w:rsidRDefault="003A417A" w:rsidP="005823C3">
      <w:pPr>
        <w:pStyle w:val="Poetry"/>
      </w:pPr>
      <w:r w:rsidRPr="005823C3">
        <w:t xml:space="preserve">And fix’d and erring stars dispose their </w:t>
      </w:r>
      <w:proofErr w:type="gramStart"/>
      <w:r w:rsidRPr="005823C3">
        <w:t>influence;</w:t>
      </w:r>
      <w:proofErr w:type="gramEnd"/>
    </w:p>
    <w:p w14:paraId="40C0136C" w14:textId="29121A3A" w:rsidR="003A417A" w:rsidRPr="005823C3" w:rsidRDefault="003A417A" w:rsidP="005823C3">
      <w:pPr>
        <w:pStyle w:val="Poetry"/>
      </w:pPr>
      <w:r w:rsidRPr="005823C3">
        <w:lastRenderedPageBreak/>
        <w:t xml:space="preserve">What shakes the solid earth; what cause </w:t>
      </w:r>
      <w:proofErr w:type="gramStart"/>
      <w:r w:rsidRPr="005823C3">
        <w:t>delays</w:t>
      </w:r>
      <w:proofErr w:type="gramEnd"/>
    </w:p>
    <w:p w14:paraId="23918EBA" w14:textId="77777777" w:rsidR="005823C3" w:rsidRDefault="003A417A" w:rsidP="005823C3">
      <w:pPr>
        <w:pStyle w:val="Poetry"/>
      </w:pPr>
      <w:r w:rsidRPr="005823C3">
        <w:t xml:space="preserve">The summer nights and shortens winter days. </w:t>
      </w:r>
    </w:p>
    <w:p w14:paraId="23B5DBD8" w14:textId="3684E6A8" w:rsidR="003A417A" w:rsidRPr="005823C3" w:rsidRDefault="003A417A" w:rsidP="005823C3">
      <w:pPr>
        <w:pStyle w:val="Poetry"/>
      </w:pPr>
      <w:r w:rsidRPr="005823C3">
        <w:t>With peals of shouts the Tyrians praise the song:</w:t>
      </w:r>
    </w:p>
    <w:p w14:paraId="12BFBD7F" w14:textId="77777777" w:rsidR="003A417A" w:rsidRPr="005823C3" w:rsidRDefault="003A417A" w:rsidP="005823C3">
      <w:pPr>
        <w:pStyle w:val="Poetry"/>
      </w:pPr>
      <w:r w:rsidRPr="005823C3">
        <w:t>Those peals are echo’d by the Trojan throng.</w:t>
      </w:r>
    </w:p>
    <w:p w14:paraId="60D56450" w14:textId="77777777" w:rsidR="003A417A" w:rsidRPr="005823C3" w:rsidRDefault="003A417A" w:rsidP="005823C3">
      <w:pPr>
        <w:pStyle w:val="Poetry"/>
      </w:pPr>
      <w:r w:rsidRPr="005823C3">
        <w:t>Th’ unhappy queen with talk prolong’d the night,</w:t>
      </w:r>
    </w:p>
    <w:p w14:paraId="75762D39" w14:textId="52471D20" w:rsidR="003A417A" w:rsidRPr="005823C3" w:rsidRDefault="003A417A" w:rsidP="005823C3">
      <w:pPr>
        <w:pStyle w:val="Poetry"/>
      </w:pPr>
      <w:r w:rsidRPr="005823C3">
        <w:t xml:space="preserve">And drank large draughts of love with vast </w:t>
      </w:r>
      <w:proofErr w:type="gramStart"/>
      <w:r w:rsidRPr="005823C3">
        <w:t>delight;</w:t>
      </w:r>
      <w:proofErr w:type="gramEnd"/>
    </w:p>
    <w:p w14:paraId="51B1CD94" w14:textId="77777777" w:rsidR="003A417A" w:rsidRPr="005823C3" w:rsidRDefault="003A417A" w:rsidP="005823C3">
      <w:pPr>
        <w:pStyle w:val="Poetry"/>
      </w:pPr>
      <w:r w:rsidRPr="005823C3">
        <w:t xml:space="preserve">Of Priam much enquir’d, of Hector </w:t>
      </w:r>
      <w:proofErr w:type="gramStart"/>
      <w:r w:rsidRPr="005823C3">
        <w:t>more;</w:t>
      </w:r>
      <w:proofErr w:type="gramEnd"/>
    </w:p>
    <w:p w14:paraId="4D4CD101" w14:textId="77777777" w:rsidR="005823C3" w:rsidRDefault="003A417A" w:rsidP="005823C3">
      <w:pPr>
        <w:pStyle w:val="Poetry"/>
      </w:pPr>
      <w:r w:rsidRPr="005823C3">
        <w:t xml:space="preserve">Then ask’d what arms the swarthy Memnon wore, </w:t>
      </w:r>
    </w:p>
    <w:p w14:paraId="2D2899EF" w14:textId="0D35355C" w:rsidR="003A417A" w:rsidRPr="005823C3" w:rsidRDefault="003A417A" w:rsidP="005823C3">
      <w:pPr>
        <w:pStyle w:val="Poetry"/>
      </w:pPr>
      <w:r w:rsidRPr="005823C3">
        <w:t xml:space="preserve">What troops he landed on the Trojan </w:t>
      </w:r>
      <w:proofErr w:type="gramStart"/>
      <w:r w:rsidRPr="005823C3">
        <w:t>shore;</w:t>
      </w:r>
      <w:proofErr w:type="gramEnd"/>
    </w:p>
    <w:p w14:paraId="09A62046" w14:textId="77777777" w:rsidR="003A417A" w:rsidRPr="005823C3" w:rsidRDefault="003A417A" w:rsidP="005823C3">
      <w:pPr>
        <w:pStyle w:val="Poetry"/>
      </w:pPr>
      <w:r w:rsidRPr="005823C3">
        <w:t>The steeds of Diomede varied the discourse,</w:t>
      </w:r>
    </w:p>
    <w:p w14:paraId="4530C49E" w14:textId="5F0D5013" w:rsidR="003A417A" w:rsidRPr="005823C3" w:rsidRDefault="003A417A" w:rsidP="005823C3">
      <w:pPr>
        <w:pStyle w:val="Poetry"/>
      </w:pPr>
      <w:r w:rsidRPr="005823C3">
        <w:t xml:space="preserve">And fierce Achilles, with his matchless </w:t>
      </w:r>
      <w:proofErr w:type="gramStart"/>
      <w:r w:rsidRPr="005823C3">
        <w:t>force;</w:t>
      </w:r>
      <w:proofErr w:type="gramEnd"/>
    </w:p>
    <w:p w14:paraId="6D75DA88" w14:textId="77777777" w:rsidR="005823C3" w:rsidRDefault="003A417A" w:rsidP="005823C3">
      <w:pPr>
        <w:pStyle w:val="Poetry"/>
      </w:pPr>
      <w:r w:rsidRPr="005823C3">
        <w:t xml:space="preserve">At length, as fate and her ill stars requir’d, </w:t>
      </w:r>
    </w:p>
    <w:p w14:paraId="03F69B7E" w14:textId="77777777" w:rsidR="005823C3" w:rsidRDefault="003A417A" w:rsidP="005823C3">
      <w:pPr>
        <w:pStyle w:val="Poetry"/>
      </w:pPr>
      <w:r w:rsidRPr="005823C3">
        <w:t xml:space="preserve">To hear the series of the war desir’d. </w:t>
      </w:r>
    </w:p>
    <w:p w14:paraId="7AF3BB29" w14:textId="5D4D9269" w:rsidR="003A417A" w:rsidRPr="005823C3" w:rsidRDefault="003A417A" w:rsidP="005823C3">
      <w:pPr>
        <w:pStyle w:val="Poetry"/>
      </w:pPr>
      <w:r w:rsidRPr="005823C3">
        <w:t>“Relate at large, my godlike guest,” she said,</w:t>
      </w:r>
    </w:p>
    <w:p w14:paraId="736004F5" w14:textId="77777777" w:rsidR="003A417A" w:rsidRPr="005823C3" w:rsidRDefault="003A417A" w:rsidP="005823C3">
      <w:pPr>
        <w:pStyle w:val="Poetry"/>
      </w:pPr>
      <w:r w:rsidRPr="005823C3">
        <w:t>“The Grecian stratagems, the town betray’d:</w:t>
      </w:r>
    </w:p>
    <w:p w14:paraId="45AB2EF4" w14:textId="677B72FD" w:rsidR="003A417A" w:rsidRPr="005823C3" w:rsidRDefault="003A417A" w:rsidP="005823C3">
      <w:pPr>
        <w:pStyle w:val="Poetry"/>
      </w:pPr>
      <w:r w:rsidRPr="005823C3">
        <w:t>The fatal issue of so long a war,</w:t>
      </w:r>
    </w:p>
    <w:p w14:paraId="7923F394" w14:textId="77777777" w:rsidR="005823C3" w:rsidRDefault="003A417A" w:rsidP="005823C3">
      <w:pPr>
        <w:pStyle w:val="Poetry"/>
      </w:pPr>
      <w:r w:rsidRPr="005823C3">
        <w:t xml:space="preserve">Your flight, your wand’rings, and your woes, </w:t>
      </w:r>
      <w:proofErr w:type="gramStart"/>
      <w:r w:rsidRPr="005823C3">
        <w:t>declare;</w:t>
      </w:r>
      <w:proofErr w:type="gramEnd"/>
      <w:r w:rsidRPr="005823C3">
        <w:t xml:space="preserve"> </w:t>
      </w:r>
    </w:p>
    <w:p w14:paraId="53351B89" w14:textId="05F73E76" w:rsidR="003A417A" w:rsidRPr="005823C3" w:rsidRDefault="003A417A" w:rsidP="005823C3">
      <w:pPr>
        <w:pStyle w:val="Poetry"/>
      </w:pPr>
      <w:r w:rsidRPr="005823C3">
        <w:t>For, since on ev’ry sea, on ev’ry coast,</w:t>
      </w:r>
    </w:p>
    <w:p w14:paraId="2478FD92" w14:textId="77777777" w:rsidR="005823C3" w:rsidRDefault="003A417A" w:rsidP="005823C3">
      <w:pPr>
        <w:pStyle w:val="Poetry"/>
      </w:pPr>
      <w:r w:rsidRPr="005823C3">
        <w:t xml:space="preserve">Your men have been distress’d, your navy toss’d, </w:t>
      </w:r>
    </w:p>
    <w:p w14:paraId="376E28E4" w14:textId="7344763D" w:rsidR="003A417A" w:rsidRPr="005823C3" w:rsidRDefault="003A417A" w:rsidP="005823C3">
      <w:pPr>
        <w:pStyle w:val="Poetry"/>
      </w:pPr>
      <w:r w:rsidRPr="005823C3">
        <w:t>Sev’n times the sun has either tropic view’d,</w:t>
      </w:r>
    </w:p>
    <w:p w14:paraId="18238FAB" w14:textId="67171ABC" w:rsidR="003A417A" w:rsidRDefault="003A417A" w:rsidP="005823C3">
      <w:pPr>
        <w:pStyle w:val="Poetry"/>
      </w:pPr>
      <w:r w:rsidRPr="005823C3">
        <w:t>The winter banish’d, and the spring renew’d.”</w:t>
      </w:r>
    </w:p>
    <w:p w14:paraId="7C697E47" w14:textId="77777777" w:rsidR="005823C3" w:rsidRPr="005823C3" w:rsidRDefault="005823C3" w:rsidP="005823C3">
      <w:pPr>
        <w:pStyle w:val="Poetry"/>
      </w:pPr>
    </w:p>
    <w:p w14:paraId="274B489F" w14:textId="77777777" w:rsidR="003A417A" w:rsidRDefault="003A417A" w:rsidP="005823C3">
      <w:pPr>
        <w:pStyle w:val="Heading3"/>
      </w:pPr>
      <w:r>
        <w:rPr>
          <w:u w:color="231F20"/>
        </w:rPr>
        <w:t>Book</w:t>
      </w:r>
      <w:r>
        <w:rPr>
          <w:spacing w:val="-8"/>
          <w:u w:color="231F20"/>
        </w:rPr>
        <w:t xml:space="preserve"> </w:t>
      </w:r>
      <w:r>
        <w:rPr>
          <w:u w:color="231F20"/>
        </w:rPr>
        <w:t>II</w:t>
      </w:r>
    </w:p>
    <w:p w14:paraId="0600A264" w14:textId="77777777" w:rsidR="005823C3" w:rsidRDefault="003A417A" w:rsidP="005823C3">
      <w:pPr>
        <w:pStyle w:val="Poetry"/>
      </w:pPr>
      <w:r w:rsidRPr="005823C3">
        <w:t xml:space="preserve">All were attentive to the godlike man, </w:t>
      </w:r>
    </w:p>
    <w:p w14:paraId="0E2DC9C4" w14:textId="761E5DC7" w:rsidR="003A417A" w:rsidRPr="005823C3" w:rsidRDefault="003A417A" w:rsidP="005823C3">
      <w:pPr>
        <w:pStyle w:val="Poetry"/>
      </w:pPr>
      <w:r w:rsidRPr="005823C3">
        <w:t>When from his lofty couch he thus began:</w:t>
      </w:r>
    </w:p>
    <w:p w14:paraId="1F2D5467" w14:textId="77777777" w:rsidR="005823C3" w:rsidRDefault="003A417A" w:rsidP="005823C3">
      <w:pPr>
        <w:pStyle w:val="Poetry"/>
      </w:pPr>
      <w:r w:rsidRPr="005823C3">
        <w:t xml:space="preserve">“Great queen, what you command me to relate </w:t>
      </w:r>
    </w:p>
    <w:p w14:paraId="0DA21B0E" w14:textId="61629CFC" w:rsidR="003A417A" w:rsidRPr="005823C3" w:rsidRDefault="003A417A" w:rsidP="005823C3">
      <w:pPr>
        <w:pStyle w:val="Poetry"/>
      </w:pPr>
      <w:r w:rsidRPr="005823C3">
        <w:t>Renews the sad remembrance of our fate:</w:t>
      </w:r>
    </w:p>
    <w:p w14:paraId="1EF49A11" w14:textId="133004E8" w:rsidR="003A417A" w:rsidRPr="005823C3" w:rsidRDefault="003A417A" w:rsidP="005823C3">
      <w:pPr>
        <w:pStyle w:val="Poetry"/>
      </w:pPr>
      <w:r w:rsidRPr="005823C3">
        <w:t>An empire from its old foundations rent,</w:t>
      </w:r>
    </w:p>
    <w:p w14:paraId="08CD0B3A" w14:textId="77777777" w:rsidR="005823C3" w:rsidRDefault="003A417A" w:rsidP="005823C3">
      <w:pPr>
        <w:pStyle w:val="Poetry"/>
      </w:pPr>
      <w:r w:rsidRPr="005823C3">
        <w:t xml:space="preserve">And ev’ry woe the Trojans </w:t>
      </w:r>
      <w:proofErr w:type="gramStart"/>
      <w:r w:rsidRPr="005823C3">
        <w:t>underwent;</w:t>
      </w:r>
      <w:proofErr w:type="gramEnd"/>
      <w:r w:rsidRPr="005823C3">
        <w:t xml:space="preserve"> </w:t>
      </w:r>
    </w:p>
    <w:p w14:paraId="1E855BE7" w14:textId="77777777" w:rsidR="005823C3" w:rsidRDefault="003A417A" w:rsidP="005823C3">
      <w:pPr>
        <w:pStyle w:val="Poetry"/>
      </w:pPr>
      <w:r w:rsidRPr="005823C3">
        <w:t xml:space="preserve">A peopled city made a desart </w:t>
      </w:r>
      <w:proofErr w:type="gramStart"/>
      <w:r w:rsidRPr="005823C3">
        <w:t>place;</w:t>
      </w:r>
      <w:proofErr w:type="gramEnd"/>
      <w:r w:rsidRPr="005823C3">
        <w:t xml:space="preserve"> </w:t>
      </w:r>
    </w:p>
    <w:p w14:paraId="28C73793" w14:textId="3D3467F8" w:rsidR="003A417A" w:rsidRPr="005823C3" w:rsidRDefault="003A417A" w:rsidP="005823C3">
      <w:pPr>
        <w:pStyle w:val="Poetry"/>
      </w:pPr>
      <w:r w:rsidRPr="005823C3">
        <w:t>All that I saw, and part of which I was:</w:t>
      </w:r>
    </w:p>
    <w:p w14:paraId="7DABBB1F" w14:textId="77777777" w:rsidR="003A417A" w:rsidRPr="005823C3" w:rsidRDefault="003A417A" w:rsidP="005823C3">
      <w:pPr>
        <w:pStyle w:val="Poetry"/>
      </w:pPr>
      <w:r w:rsidRPr="005823C3">
        <w:t>Not ev’n the hardest of our foes could hear,</w:t>
      </w:r>
    </w:p>
    <w:p w14:paraId="4036815C" w14:textId="4A9D33EC" w:rsidR="003A417A" w:rsidRPr="005823C3" w:rsidRDefault="003A417A" w:rsidP="005823C3">
      <w:pPr>
        <w:pStyle w:val="Poetry"/>
      </w:pPr>
      <w:r w:rsidRPr="005823C3">
        <w:t>Nor stern Ulysses tell without a tear.</w:t>
      </w:r>
    </w:p>
    <w:p w14:paraId="53B14CE9" w14:textId="77777777" w:rsidR="005823C3" w:rsidRDefault="003A417A" w:rsidP="005823C3">
      <w:pPr>
        <w:pStyle w:val="Poetry"/>
      </w:pPr>
      <w:r w:rsidRPr="005823C3">
        <w:t xml:space="preserve">And now the latter watch of wasting night, </w:t>
      </w:r>
    </w:p>
    <w:p w14:paraId="060D6BE2" w14:textId="0BDDB68F" w:rsidR="003A417A" w:rsidRPr="005823C3" w:rsidRDefault="003A417A" w:rsidP="005823C3">
      <w:pPr>
        <w:pStyle w:val="Poetry"/>
      </w:pPr>
      <w:r w:rsidRPr="005823C3">
        <w:lastRenderedPageBreak/>
        <w:t xml:space="preserve">And setting stars, to kindly rest </w:t>
      </w:r>
      <w:proofErr w:type="gramStart"/>
      <w:r w:rsidRPr="005823C3">
        <w:t>invite;</w:t>
      </w:r>
      <w:proofErr w:type="gramEnd"/>
    </w:p>
    <w:p w14:paraId="64A846C6" w14:textId="77777777" w:rsidR="005823C3" w:rsidRDefault="003A417A" w:rsidP="005823C3">
      <w:pPr>
        <w:pStyle w:val="Poetry"/>
      </w:pPr>
      <w:r w:rsidRPr="005823C3">
        <w:t xml:space="preserve">But, since you take such int’rest in our woe, </w:t>
      </w:r>
    </w:p>
    <w:p w14:paraId="4BF07F30" w14:textId="53E072FD" w:rsidR="003A417A" w:rsidRPr="005823C3" w:rsidRDefault="003A417A" w:rsidP="005823C3">
      <w:pPr>
        <w:pStyle w:val="Poetry"/>
      </w:pPr>
      <w:r w:rsidRPr="005823C3">
        <w:t>And Troy’s disastrous end desire to know,</w:t>
      </w:r>
    </w:p>
    <w:p w14:paraId="644C3638" w14:textId="5C929A81" w:rsidR="003A417A" w:rsidRPr="005823C3" w:rsidRDefault="003A417A" w:rsidP="005823C3">
      <w:pPr>
        <w:pStyle w:val="Poetry"/>
      </w:pPr>
      <w:r w:rsidRPr="005823C3">
        <w:t>I will restrain my tears, and briefly tell</w:t>
      </w:r>
    </w:p>
    <w:p w14:paraId="5AC8DDC1" w14:textId="77777777" w:rsidR="003A417A" w:rsidRPr="005823C3" w:rsidRDefault="003A417A" w:rsidP="005823C3">
      <w:pPr>
        <w:pStyle w:val="Poetry"/>
      </w:pPr>
      <w:r w:rsidRPr="005823C3">
        <w:t xml:space="preserve">What in our last and fatal night </w:t>
      </w:r>
      <w:proofErr w:type="gramStart"/>
      <w:r w:rsidRPr="005823C3">
        <w:t>befell.</w:t>
      </w:r>
      <w:proofErr w:type="gramEnd"/>
    </w:p>
    <w:p w14:paraId="7F313B30" w14:textId="77777777" w:rsidR="005823C3" w:rsidRDefault="005823C3" w:rsidP="005823C3">
      <w:pPr>
        <w:pStyle w:val="Poetry"/>
      </w:pPr>
    </w:p>
    <w:p w14:paraId="66F02607" w14:textId="06A19080" w:rsidR="003A417A" w:rsidRPr="005823C3" w:rsidRDefault="003A417A" w:rsidP="005823C3">
      <w:pPr>
        <w:pStyle w:val="Poetry"/>
      </w:pPr>
      <w:r w:rsidRPr="005823C3">
        <w:t>“By destiny compell’d, and in despair,</w:t>
      </w:r>
    </w:p>
    <w:p w14:paraId="104DCA7A" w14:textId="77777777" w:rsidR="005823C3" w:rsidRDefault="003A417A" w:rsidP="005823C3">
      <w:pPr>
        <w:pStyle w:val="Poetry"/>
      </w:pPr>
      <w:r w:rsidRPr="005823C3">
        <w:t xml:space="preserve">The Greeks grew weary of the tedious war, </w:t>
      </w:r>
    </w:p>
    <w:p w14:paraId="25EFD07B" w14:textId="7F3E3395" w:rsidR="003A417A" w:rsidRPr="005823C3" w:rsidRDefault="003A417A" w:rsidP="005823C3">
      <w:pPr>
        <w:pStyle w:val="Poetry"/>
      </w:pPr>
      <w:r w:rsidRPr="005823C3">
        <w:t>And by Minerva’s aid a fabric rear’d,</w:t>
      </w:r>
    </w:p>
    <w:p w14:paraId="7C1DD4C6" w14:textId="36AC2F5B" w:rsidR="003A417A" w:rsidRPr="005823C3" w:rsidRDefault="003A417A" w:rsidP="005823C3">
      <w:pPr>
        <w:pStyle w:val="Poetry"/>
      </w:pPr>
      <w:r w:rsidRPr="005823C3">
        <w:t xml:space="preserve">Which like a steed of monstrous height </w:t>
      </w:r>
      <w:proofErr w:type="gramStart"/>
      <w:r w:rsidRPr="005823C3">
        <w:t>appear’d:</w:t>
      </w:r>
      <w:proofErr w:type="gramEnd"/>
    </w:p>
    <w:p w14:paraId="1F78A4D2" w14:textId="77777777" w:rsidR="003A417A" w:rsidRPr="005823C3" w:rsidRDefault="003A417A" w:rsidP="005823C3">
      <w:pPr>
        <w:pStyle w:val="Poetry"/>
      </w:pPr>
      <w:r w:rsidRPr="005823C3">
        <w:t>The sides were plank’d with pine; they feign’d it made</w:t>
      </w:r>
    </w:p>
    <w:p w14:paraId="2CB53CCA" w14:textId="77777777" w:rsidR="005823C3" w:rsidRDefault="003A417A" w:rsidP="005823C3">
      <w:pPr>
        <w:pStyle w:val="Poetry"/>
      </w:pPr>
      <w:r w:rsidRPr="005823C3">
        <w:t xml:space="preserve">For their return, and this the vow they paid. </w:t>
      </w:r>
    </w:p>
    <w:p w14:paraId="0C679614" w14:textId="77777777" w:rsidR="005823C3" w:rsidRDefault="003A417A" w:rsidP="005823C3">
      <w:pPr>
        <w:pStyle w:val="Poetry"/>
      </w:pPr>
      <w:proofErr w:type="gramStart"/>
      <w:r w:rsidRPr="005823C3">
        <w:t>Thus</w:t>
      </w:r>
      <w:proofErr w:type="gramEnd"/>
      <w:r w:rsidRPr="005823C3">
        <w:t xml:space="preserve"> they pretend, but in the hollow side </w:t>
      </w:r>
    </w:p>
    <w:p w14:paraId="3D207F7B" w14:textId="3FE9EE4B" w:rsidR="003A417A" w:rsidRPr="005823C3" w:rsidRDefault="003A417A" w:rsidP="005823C3">
      <w:pPr>
        <w:pStyle w:val="Poetry"/>
      </w:pPr>
      <w:r w:rsidRPr="005823C3">
        <w:t>Selected numbers of their soldiers hide:</w:t>
      </w:r>
    </w:p>
    <w:p w14:paraId="22C75964" w14:textId="3DFF8109" w:rsidR="003A417A" w:rsidRPr="005823C3" w:rsidRDefault="003A417A" w:rsidP="005823C3">
      <w:pPr>
        <w:pStyle w:val="Poetry"/>
      </w:pPr>
      <w:r w:rsidRPr="005823C3">
        <w:t>With inward arms the dire machine they load,</w:t>
      </w:r>
    </w:p>
    <w:p w14:paraId="54BD24A6" w14:textId="77777777" w:rsidR="003A417A" w:rsidRPr="005823C3" w:rsidRDefault="003A417A" w:rsidP="005823C3">
      <w:pPr>
        <w:pStyle w:val="Poetry"/>
      </w:pPr>
      <w:r w:rsidRPr="005823C3">
        <w:t>And iron bowels stuff the dark abode.</w:t>
      </w:r>
    </w:p>
    <w:p w14:paraId="7733CD8B" w14:textId="77777777" w:rsidR="003A417A" w:rsidRPr="005823C3" w:rsidRDefault="003A417A" w:rsidP="005823C3">
      <w:pPr>
        <w:pStyle w:val="Poetry"/>
      </w:pPr>
      <w:r w:rsidRPr="005823C3">
        <w:t>In sight of Troy lies Tenedos, an isle</w:t>
      </w:r>
    </w:p>
    <w:p w14:paraId="19F2705B" w14:textId="77777777" w:rsidR="005823C3" w:rsidRDefault="003A417A" w:rsidP="005823C3">
      <w:pPr>
        <w:pStyle w:val="Poetry"/>
      </w:pPr>
      <w:r w:rsidRPr="005823C3">
        <w:t xml:space="preserve">(While Fortune did on Priam’s empire smile) </w:t>
      </w:r>
    </w:p>
    <w:p w14:paraId="19613427" w14:textId="0E061223" w:rsidR="003A417A" w:rsidRPr="005823C3" w:rsidRDefault="003A417A" w:rsidP="005823C3">
      <w:pPr>
        <w:pStyle w:val="Poetry"/>
      </w:pPr>
      <w:r w:rsidRPr="005823C3">
        <w:t>Renown’d for wealth; but, since, a faithless bay,</w:t>
      </w:r>
    </w:p>
    <w:p w14:paraId="411A69F3" w14:textId="213D9F27" w:rsidR="003A417A" w:rsidRPr="005823C3" w:rsidRDefault="003A417A" w:rsidP="005823C3">
      <w:pPr>
        <w:pStyle w:val="Poetry"/>
      </w:pPr>
      <w:r w:rsidRPr="005823C3">
        <w:t>Where ships expos’d to wind and weather lay.</w:t>
      </w:r>
    </w:p>
    <w:p w14:paraId="6CFAC293" w14:textId="77777777" w:rsidR="005823C3" w:rsidRDefault="003A417A" w:rsidP="005823C3">
      <w:pPr>
        <w:pStyle w:val="Poetry"/>
      </w:pPr>
      <w:r w:rsidRPr="005823C3">
        <w:t xml:space="preserve">There was their fleet conceal’d. We thought, for Greece </w:t>
      </w:r>
    </w:p>
    <w:p w14:paraId="2D5F6872" w14:textId="540F60A0" w:rsidR="003A417A" w:rsidRPr="005823C3" w:rsidRDefault="003A417A" w:rsidP="005823C3">
      <w:pPr>
        <w:pStyle w:val="Poetry"/>
      </w:pPr>
      <w:r w:rsidRPr="005823C3">
        <w:t>Their sails were hoisted, and our fears release.</w:t>
      </w:r>
    </w:p>
    <w:p w14:paraId="1574DD91" w14:textId="77777777" w:rsidR="005823C3" w:rsidRDefault="003A417A" w:rsidP="005823C3">
      <w:pPr>
        <w:pStyle w:val="Poetry"/>
      </w:pPr>
      <w:r w:rsidRPr="005823C3">
        <w:t xml:space="preserve">The Trojans, coop’d within their walls so long, </w:t>
      </w:r>
    </w:p>
    <w:p w14:paraId="403696BC" w14:textId="6B07632E" w:rsidR="003A417A" w:rsidRPr="005823C3" w:rsidRDefault="003A417A" w:rsidP="005823C3">
      <w:pPr>
        <w:pStyle w:val="Poetry"/>
      </w:pPr>
      <w:r w:rsidRPr="005823C3">
        <w:t>Unbar their gates, and issue in a throng,</w:t>
      </w:r>
    </w:p>
    <w:p w14:paraId="0941826B" w14:textId="2E81FC19" w:rsidR="003A417A" w:rsidRPr="005823C3" w:rsidRDefault="003A417A" w:rsidP="005823C3">
      <w:pPr>
        <w:pStyle w:val="Poetry"/>
      </w:pPr>
      <w:r w:rsidRPr="005823C3">
        <w:t>Like swarming bees, and with delight survey</w:t>
      </w:r>
    </w:p>
    <w:p w14:paraId="3134E75D" w14:textId="77777777" w:rsidR="003A417A" w:rsidRPr="005823C3" w:rsidRDefault="003A417A" w:rsidP="005823C3">
      <w:pPr>
        <w:pStyle w:val="Poetry"/>
      </w:pPr>
      <w:r w:rsidRPr="005823C3">
        <w:t>The camp deserted, where the Grecians lay:</w:t>
      </w:r>
    </w:p>
    <w:p w14:paraId="665DDDD8" w14:textId="77777777" w:rsidR="005823C3" w:rsidRDefault="003A417A" w:rsidP="005823C3">
      <w:pPr>
        <w:pStyle w:val="Poetry"/>
      </w:pPr>
      <w:r w:rsidRPr="005823C3">
        <w:t xml:space="preserve">The quarters of the sev’ral chiefs they </w:t>
      </w:r>
      <w:proofErr w:type="gramStart"/>
      <w:r w:rsidRPr="005823C3">
        <w:t>show’d;</w:t>
      </w:r>
      <w:proofErr w:type="gramEnd"/>
      <w:r w:rsidRPr="005823C3">
        <w:t xml:space="preserve"> </w:t>
      </w:r>
    </w:p>
    <w:p w14:paraId="41D0CCEE" w14:textId="77777777" w:rsidR="005823C3" w:rsidRDefault="003A417A" w:rsidP="005823C3">
      <w:pPr>
        <w:pStyle w:val="Poetry"/>
      </w:pPr>
      <w:r w:rsidRPr="005823C3">
        <w:t xml:space="preserve">Here Phoenix, here Achilles, made </w:t>
      </w:r>
      <w:proofErr w:type="gramStart"/>
      <w:r w:rsidRPr="005823C3">
        <w:t>abode;</w:t>
      </w:r>
      <w:proofErr w:type="gramEnd"/>
      <w:r w:rsidRPr="005823C3">
        <w:t xml:space="preserve"> </w:t>
      </w:r>
    </w:p>
    <w:p w14:paraId="559C9FDE" w14:textId="3A148F78" w:rsidR="003A417A" w:rsidRPr="005823C3" w:rsidRDefault="003A417A" w:rsidP="005823C3">
      <w:pPr>
        <w:pStyle w:val="Poetry"/>
      </w:pPr>
      <w:r w:rsidRPr="005823C3">
        <w:t>Here join’d the battles; there the navy rode.</w:t>
      </w:r>
    </w:p>
    <w:p w14:paraId="74ADF39E" w14:textId="04B32E74" w:rsidR="003A417A" w:rsidRPr="005823C3" w:rsidRDefault="003A417A" w:rsidP="005823C3">
      <w:pPr>
        <w:pStyle w:val="Poetry"/>
      </w:pPr>
      <w:r w:rsidRPr="005823C3">
        <w:t>Part on the pile their wond’ring eyes employ:</w:t>
      </w:r>
    </w:p>
    <w:p w14:paraId="389B9526" w14:textId="77777777" w:rsidR="005823C3" w:rsidRDefault="003A417A" w:rsidP="005823C3">
      <w:pPr>
        <w:pStyle w:val="Poetry"/>
      </w:pPr>
      <w:r w:rsidRPr="005823C3">
        <w:t xml:space="preserve">The pile by Pallas rais’d to ruin Troy. </w:t>
      </w:r>
    </w:p>
    <w:p w14:paraId="293D43AE" w14:textId="77777777" w:rsidR="005823C3" w:rsidRDefault="003A417A" w:rsidP="005823C3">
      <w:pPr>
        <w:pStyle w:val="Poetry"/>
      </w:pPr>
      <w:r w:rsidRPr="005823C3">
        <w:t xml:space="preserve">Thymoetes first (‘t is doubtful whether hir’d, </w:t>
      </w:r>
    </w:p>
    <w:p w14:paraId="5067EAC9" w14:textId="43B59C62" w:rsidR="003A417A" w:rsidRPr="005823C3" w:rsidRDefault="003A417A" w:rsidP="005823C3">
      <w:pPr>
        <w:pStyle w:val="Poetry"/>
      </w:pPr>
      <w:r w:rsidRPr="005823C3">
        <w:t>Or so the Trojan destiny requir’d)</w:t>
      </w:r>
    </w:p>
    <w:p w14:paraId="3DA6FA8F" w14:textId="77777777" w:rsidR="003A417A" w:rsidRPr="005823C3" w:rsidRDefault="003A417A" w:rsidP="005823C3">
      <w:pPr>
        <w:pStyle w:val="Poetry"/>
      </w:pPr>
      <w:r w:rsidRPr="005823C3">
        <w:t>Mov’d that the ramparts might be broken down,</w:t>
      </w:r>
    </w:p>
    <w:p w14:paraId="49E71C1C" w14:textId="3DF912D8" w:rsidR="003A417A" w:rsidRPr="005823C3" w:rsidRDefault="003A417A" w:rsidP="005823C3">
      <w:pPr>
        <w:pStyle w:val="Poetry"/>
      </w:pPr>
      <w:r w:rsidRPr="005823C3">
        <w:t>To lodge the monster fabric in the town.</w:t>
      </w:r>
    </w:p>
    <w:p w14:paraId="2695C611" w14:textId="77777777" w:rsidR="005823C3" w:rsidRDefault="003A417A" w:rsidP="005823C3">
      <w:pPr>
        <w:pStyle w:val="Poetry"/>
      </w:pPr>
      <w:r w:rsidRPr="005823C3">
        <w:lastRenderedPageBreak/>
        <w:t xml:space="preserve">But Capys, and the rest of sounder mind, </w:t>
      </w:r>
    </w:p>
    <w:p w14:paraId="4F79472E" w14:textId="77777777" w:rsidR="005823C3" w:rsidRDefault="003A417A" w:rsidP="005823C3">
      <w:pPr>
        <w:pStyle w:val="Poetry"/>
      </w:pPr>
      <w:r w:rsidRPr="005823C3">
        <w:t xml:space="preserve">The fatal present to the flames designed, </w:t>
      </w:r>
    </w:p>
    <w:p w14:paraId="422E480C" w14:textId="5ADC4614" w:rsidR="003A417A" w:rsidRPr="005823C3" w:rsidRDefault="003A417A" w:rsidP="005823C3">
      <w:pPr>
        <w:pStyle w:val="Poetry"/>
      </w:pPr>
      <w:r w:rsidRPr="005823C3">
        <w:t>Or to the wat’ry deep; at least to bore</w:t>
      </w:r>
    </w:p>
    <w:p w14:paraId="048EC117" w14:textId="77777777" w:rsidR="003A417A" w:rsidRPr="005823C3" w:rsidRDefault="003A417A" w:rsidP="005823C3">
      <w:pPr>
        <w:pStyle w:val="Poetry"/>
      </w:pPr>
      <w:r w:rsidRPr="005823C3">
        <w:t>The hollow sides, and hidden frauds explore.</w:t>
      </w:r>
    </w:p>
    <w:p w14:paraId="739242D4" w14:textId="5527B3B0" w:rsidR="003A417A" w:rsidRPr="005823C3" w:rsidRDefault="003A417A" w:rsidP="005823C3">
      <w:pPr>
        <w:pStyle w:val="Poetry"/>
      </w:pPr>
      <w:r w:rsidRPr="005823C3">
        <w:t>The giddy vulgar, as their fancies guide,</w:t>
      </w:r>
    </w:p>
    <w:p w14:paraId="04A5B349" w14:textId="77777777" w:rsidR="005823C3" w:rsidRDefault="003A417A" w:rsidP="005823C3">
      <w:pPr>
        <w:pStyle w:val="Poetry"/>
      </w:pPr>
      <w:r w:rsidRPr="005823C3">
        <w:t xml:space="preserve">With noise say nothing, and in parts divide. </w:t>
      </w:r>
    </w:p>
    <w:p w14:paraId="4D1AB70D" w14:textId="6F254A71" w:rsidR="003A417A" w:rsidRPr="005823C3" w:rsidRDefault="003A417A" w:rsidP="005823C3">
      <w:pPr>
        <w:pStyle w:val="Poetry"/>
      </w:pPr>
      <w:r w:rsidRPr="005823C3">
        <w:t>Laocoon, follow’d by a num’rous crowd,</w:t>
      </w:r>
    </w:p>
    <w:p w14:paraId="14ED4744" w14:textId="77777777" w:rsidR="003A417A" w:rsidRPr="005823C3" w:rsidRDefault="003A417A" w:rsidP="005823C3">
      <w:pPr>
        <w:pStyle w:val="Poetry"/>
      </w:pPr>
      <w:r w:rsidRPr="005823C3">
        <w:t>Ran from the fort, and cried, from far, aloud:</w:t>
      </w:r>
    </w:p>
    <w:p w14:paraId="6DD3B180" w14:textId="77777777" w:rsidR="003A417A" w:rsidRPr="005823C3" w:rsidRDefault="003A417A" w:rsidP="005823C3">
      <w:pPr>
        <w:pStyle w:val="Poetry"/>
      </w:pPr>
      <w:r w:rsidRPr="005823C3">
        <w:t>‘O wretched countrymen! what fury reigns?</w:t>
      </w:r>
    </w:p>
    <w:p w14:paraId="6D4D655F" w14:textId="129396D9" w:rsidR="003A417A" w:rsidRPr="005823C3" w:rsidRDefault="003A417A" w:rsidP="005823C3">
      <w:pPr>
        <w:pStyle w:val="Poetry"/>
      </w:pPr>
      <w:r w:rsidRPr="005823C3">
        <w:t>What more than madness has possess’d your brains?</w:t>
      </w:r>
    </w:p>
    <w:p w14:paraId="268045DB" w14:textId="77777777" w:rsidR="005823C3" w:rsidRDefault="003A417A" w:rsidP="005823C3">
      <w:pPr>
        <w:pStyle w:val="Poetry"/>
      </w:pPr>
      <w:r w:rsidRPr="005823C3">
        <w:t xml:space="preserve">Think you the Grecians from your coasts are gone? </w:t>
      </w:r>
    </w:p>
    <w:p w14:paraId="4D36E0AD" w14:textId="430EB69C" w:rsidR="003A417A" w:rsidRPr="005823C3" w:rsidRDefault="003A417A" w:rsidP="005823C3">
      <w:pPr>
        <w:pStyle w:val="Poetry"/>
      </w:pPr>
      <w:r w:rsidRPr="005823C3">
        <w:t>And are Ulysses’ arts no better known?</w:t>
      </w:r>
    </w:p>
    <w:p w14:paraId="2832C3F5" w14:textId="77777777" w:rsidR="005823C3" w:rsidRDefault="003A417A" w:rsidP="005823C3">
      <w:pPr>
        <w:pStyle w:val="Poetry"/>
      </w:pPr>
      <w:r w:rsidRPr="005823C3">
        <w:t xml:space="preserve">This hollow fabric either must inclose, </w:t>
      </w:r>
    </w:p>
    <w:p w14:paraId="4D562DBB" w14:textId="2204AB77" w:rsidR="003A417A" w:rsidRPr="005823C3" w:rsidRDefault="003A417A" w:rsidP="005823C3">
      <w:pPr>
        <w:pStyle w:val="Poetry"/>
      </w:pPr>
      <w:r w:rsidRPr="005823C3">
        <w:t xml:space="preserve">Within its blind recess, our secret </w:t>
      </w:r>
      <w:proofErr w:type="gramStart"/>
      <w:r w:rsidRPr="005823C3">
        <w:t>foes;</w:t>
      </w:r>
      <w:proofErr w:type="gramEnd"/>
    </w:p>
    <w:p w14:paraId="7E253373" w14:textId="5808AB4C" w:rsidR="003A417A" w:rsidRPr="005823C3" w:rsidRDefault="003A417A" w:rsidP="005823C3">
      <w:pPr>
        <w:pStyle w:val="Poetry"/>
      </w:pPr>
      <w:r w:rsidRPr="005823C3">
        <w:t>Or ‘t is an engine rais’d above the town,</w:t>
      </w:r>
    </w:p>
    <w:p w14:paraId="296E7244" w14:textId="77777777" w:rsidR="005823C3" w:rsidRDefault="003A417A" w:rsidP="005823C3">
      <w:pPr>
        <w:pStyle w:val="Poetry"/>
      </w:pPr>
      <w:r w:rsidRPr="005823C3">
        <w:t xml:space="preserve">T’ o’erlook the walls, and then to batter down. </w:t>
      </w:r>
    </w:p>
    <w:p w14:paraId="7433BEC8" w14:textId="5FA07326" w:rsidR="003A417A" w:rsidRPr="005823C3" w:rsidRDefault="003A417A" w:rsidP="005823C3">
      <w:pPr>
        <w:pStyle w:val="Poetry"/>
      </w:pPr>
      <w:r w:rsidRPr="005823C3">
        <w:t>Somewhat is sure design’d, by fraud or force:</w:t>
      </w:r>
    </w:p>
    <w:p w14:paraId="7AA4CF48" w14:textId="77777777" w:rsidR="005823C3" w:rsidRDefault="003A417A" w:rsidP="005823C3">
      <w:pPr>
        <w:pStyle w:val="Poetry"/>
      </w:pPr>
      <w:r w:rsidRPr="005823C3">
        <w:t xml:space="preserve">Trust not their presents, nor admit the horse.’ </w:t>
      </w:r>
    </w:p>
    <w:p w14:paraId="002AF02D" w14:textId="0D225F0B" w:rsidR="003A417A" w:rsidRPr="005823C3" w:rsidRDefault="003A417A" w:rsidP="005823C3">
      <w:pPr>
        <w:pStyle w:val="Poetry"/>
      </w:pPr>
      <w:proofErr w:type="gramStart"/>
      <w:r w:rsidRPr="005823C3">
        <w:t>Thus</w:t>
      </w:r>
      <w:proofErr w:type="gramEnd"/>
      <w:r w:rsidRPr="005823C3">
        <w:t xml:space="preserve"> having said, against the steed he threw</w:t>
      </w:r>
    </w:p>
    <w:p w14:paraId="0A4CA905" w14:textId="4D6D8DE5" w:rsidR="003A417A" w:rsidRPr="005823C3" w:rsidRDefault="003A417A" w:rsidP="005823C3">
      <w:pPr>
        <w:pStyle w:val="Poetry"/>
      </w:pPr>
      <w:r w:rsidRPr="005823C3">
        <w:t>His forceful spear, which, hissing as flew,</w:t>
      </w:r>
    </w:p>
    <w:p w14:paraId="5D053DAD" w14:textId="77777777" w:rsidR="005823C3" w:rsidRDefault="003A417A" w:rsidP="005823C3">
      <w:pPr>
        <w:pStyle w:val="Poetry"/>
      </w:pPr>
      <w:r w:rsidRPr="005823C3">
        <w:t xml:space="preserve">Pierc’d thro’ the yielding planks of jointed wood, </w:t>
      </w:r>
    </w:p>
    <w:p w14:paraId="39FCE0E9" w14:textId="7EE9739D" w:rsidR="003A417A" w:rsidRPr="005823C3" w:rsidRDefault="003A417A" w:rsidP="005823C3">
      <w:pPr>
        <w:pStyle w:val="Poetry"/>
      </w:pPr>
      <w:r w:rsidRPr="005823C3">
        <w:t>And trembling in the hollow belly stood.</w:t>
      </w:r>
    </w:p>
    <w:p w14:paraId="354D266C" w14:textId="77777777" w:rsidR="003A417A" w:rsidRPr="005823C3" w:rsidRDefault="003A417A" w:rsidP="005823C3">
      <w:pPr>
        <w:pStyle w:val="Poetry"/>
      </w:pPr>
      <w:r w:rsidRPr="005823C3">
        <w:t>The sides, transpierc’d, return a rattling sound,</w:t>
      </w:r>
    </w:p>
    <w:p w14:paraId="6BC7DB58" w14:textId="77777777" w:rsidR="003A417A" w:rsidRPr="005823C3" w:rsidRDefault="003A417A" w:rsidP="005823C3">
      <w:pPr>
        <w:pStyle w:val="Poetry"/>
      </w:pPr>
      <w:r w:rsidRPr="005823C3">
        <w:t>And groans of Greeks inclos’d come issuing thro’ the wound</w:t>
      </w:r>
    </w:p>
    <w:p w14:paraId="6D369E33" w14:textId="182A1BE5" w:rsidR="003A417A" w:rsidRPr="005823C3" w:rsidRDefault="003A417A" w:rsidP="005823C3">
      <w:pPr>
        <w:pStyle w:val="Poetry"/>
      </w:pPr>
      <w:proofErr w:type="gramStart"/>
      <w:r w:rsidRPr="005823C3">
        <w:t>And,</w:t>
      </w:r>
      <w:proofErr w:type="gramEnd"/>
      <w:r w:rsidRPr="005823C3">
        <w:t xml:space="preserve"> had not Heav’n the fall of Troy design’d,</w:t>
      </w:r>
    </w:p>
    <w:p w14:paraId="636005A2" w14:textId="77777777" w:rsidR="003A417A" w:rsidRPr="005823C3" w:rsidRDefault="003A417A" w:rsidP="005823C3">
      <w:pPr>
        <w:pStyle w:val="Poetry"/>
      </w:pPr>
      <w:r w:rsidRPr="005823C3">
        <w:t>Or had not men been fated to be blind,</w:t>
      </w:r>
    </w:p>
    <w:p w14:paraId="2BA5A3B7" w14:textId="77777777" w:rsidR="005823C3" w:rsidRDefault="003A417A" w:rsidP="005823C3">
      <w:pPr>
        <w:pStyle w:val="Poetry"/>
      </w:pPr>
      <w:r w:rsidRPr="005823C3">
        <w:t xml:space="preserve">Enough was said and done t’ inspire a better mind. </w:t>
      </w:r>
    </w:p>
    <w:p w14:paraId="1B8306FE" w14:textId="77777777" w:rsidR="005823C3" w:rsidRDefault="003A417A" w:rsidP="005823C3">
      <w:pPr>
        <w:pStyle w:val="Poetry"/>
      </w:pPr>
      <w:r w:rsidRPr="005823C3">
        <w:t xml:space="preserve">Then had our lances pierc’d the treach’rous wood, </w:t>
      </w:r>
    </w:p>
    <w:p w14:paraId="75C50279" w14:textId="0C866951" w:rsidR="003A417A" w:rsidRPr="005823C3" w:rsidRDefault="003A417A" w:rsidP="005823C3">
      <w:pPr>
        <w:pStyle w:val="Poetry"/>
      </w:pPr>
      <w:r w:rsidRPr="005823C3">
        <w:t>And Ilian tow’rs and Priam’s empire stood.</w:t>
      </w:r>
    </w:p>
    <w:p w14:paraId="21FCC801" w14:textId="3FBD7C04" w:rsidR="003A417A" w:rsidRPr="005823C3" w:rsidRDefault="003A417A" w:rsidP="005823C3">
      <w:pPr>
        <w:pStyle w:val="Poetry"/>
      </w:pPr>
      <w:r w:rsidRPr="005823C3">
        <w:t>Meantime, with shouts, the Trojan shepherds bring</w:t>
      </w:r>
    </w:p>
    <w:p w14:paraId="5EFB18F9" w14:textId="77777777" w:rsidR="005823C3" w:rsidRDefault="003A417A" w:rsidP="005823C3">
      <w:pPr>
        <w:pStyle w:val="Poetry"/>
      </w:pPr>
      <w:r w:rsidRPr="005823C3">
        <w:t xml:space="preserve">A captive Greek, in bands, before the </w:t>
      </w:r>
      <w:proofErr w:type="gramStart"/>
      <w:r w:rsidRPr="005823C3">
        <w:t>king;</w:t>
      </w:r>
      <w:proofErr w:type="gramEnd"/>
      <w:r w:rsidRPr="005823C3">
        <w:t xml:space="preserve"> </w:t>
      </w:r>
    </w:p>
    <w:p w14:paraId="4CE3B2D4" w14:textId="77777777" w:rsidR="005823C3" w:rsidRDefault="003A417A" w:rsidP="005823C3">
      <w:pPr>
        <w:pStyle w:val="Poetry"/>
      </w:pPr>
      <w:r w:rsidRPr="005823C3">
        <w:t xml:space="preserve">Taken to </w:t>
      </w:r>
      <w:proofErr w:type="gramStart"/>
      <w:r w:rsidRPr="005823C3">
        <w:t>take;</w:t>
      </w:r>
      <w:proofErr w:type="gramEnd"/>
      <w:r w:rsidRPr="005823C3">
        <w:t xml:space="preserve"> who made himself their prey, </w:t>
      </w:r>
    </w:p>
    <w:p w14:paraId="7991A580" w14:textId="61F9F2C7" w:rsidR="003A417A" w:rsidRPr="005823C3" w:rsidRDefault="003A417A" w:rsidP="005823C3">
      <w:pPr>
        <w:pStyle w:val="Poetry"/>
      </w:pPr>
      <w:r w:rsidRPr="005823C3">
        <w:t xml:space="preserve">T’ impose on their belief, and Troy </w:t>
      </w:r>
      <w:proofErr w:type="gramStart"/>
      <w:r w:rsidRPr="005823C3">
        <w:t>betray;</w:t>
      </w:r>
      <w:proofErr w:type="gramEnd"/>
    </w:p>
    <w:p w14:paraId="695A17A5" w14:textId="77777777" w:rsidR="003A417A" w:rsidRPr="005823C3" w:rsidRDefault="003A417A" w:rsidP="005823C3">
      <w:pPr>
        <w:pStyle w:val="Poetry"/>
      </w:pPr>
      <w:r w:rsidRPr="005823C3">
        <w:t>Fix’d on his aim, and obstinately bent</w:t>
      </w:r>
    </w:p>
    <w:p w14:paraId="404A14EB" w14:textId="2C6903A6" w:rsidR="003A417A" w:rsidRPr="005823C3" w:rsidRDefault="003A417A" w:rsidP="005823C3">
      <w:pPr>
        <w:pStyle w:val="Poetry"/>
      </w:pPr>
      <w:r w:rsidRPr="005823C3">
        <w:t>To die undaunted, or to circumvent.</w:t>
      </w:r>
    </w:p>
    <w:p w14:paraId="3363B1BF" w14:textId="77777777" w:rsidR="005823C3" w:rsidRDefault="003A417A" w:rsidP="005823C3">
      <w:pPr>
        <w:pStyle w:val="Poetry"/>
      </w:pPr>
      <w:r w:rsidRPr="005823C3">
        <w:lastRenderedPageBreak/>
        <w:t xml:space="preserve">About the captive, tides of Trojans </w:t>
      </w:r>
      <w:proofErr w:type="gramStart"/>
      <w:r w:rsidRPr="005823C3">
        <w:t>flow;</w:t>
      </w:r>
      <w:proofErr w:type="gramEnd"/>
      <w:r w:rsidRPr="005823C3">
        <w:t xml:space="preserve"> </w:t>
      </w:r>
    </w:p>
    <w:p w14:paraId="75115E80" w14:textId="53BDCCB9" w:rsidR="003A417A" w:rsidRPr="005823C3" w:rsidRDefault="003A417A" w:rsidP="005823C3">
      <w:pPr>
        <w:pStyle w:val="Poetry"/>
      </w:pPr>
      <w:r w:rsidRPr="005823C3">
        <w:t>All press to see, and some insult the foe.</w:t>
      </w:r>
    </w:p>
    <w:p w14:paraId="1F2FBD5D" w14:textId="77777777" w:rsidR="005823C3" w:rsidRDefault="003A417A" w:rsidP="005823C3">
      <w:pPr>
        <w:pStyle w:val="Poetry"/>
      </w:pPr>
      <w:r w:rsidRPr="005823C3">
        <w:t xml:space="preserve">Now hear how well the Greeks their wiles </w:t>
      </w:r>
      <w:proofErr w:type="gramStart"/>
      <w:r w:rsidRPr="005823C3">
        <w:t>disguis’d;</w:t>
      </w:r>
      <w:proofErr w:type="gramEnd"/>
      <w:r w:rsidRPr="005823C3">
        <w:t xml:space="preserve"> </w:t>
      </w:r>
    </w:p>
    <w:p w14:paraId="36633A41" w14:textId="12A6AC61" w:rsidR="003A417A" w:rsidRPr="005823C3" w:rsidRDefault="003A417A" w:rsidP="005823C3">
      <w:pPr>
        <w:pStyle w:val="Poetry"/>
      </w:pPr>
      <w:r w:rsidRPr="005823C3">
        <w:t>Behold a nation in a man compris’d.</w:t>
      </w:r>
    </w:p>
    <w:p w14:paraId="17BE9CDE" w14:textId="54568E9F" w:rsidR="003A417A" w:rsidRPr="005823C3" w:rsidRDefault="003A417A" w:rsidP="005823C3">
      <w:pPr>
        <w:pStyle w:val="Poetry"/>
      </w:pPr>
      <w:r w:rsidRPr="005823C3">
        <w:t xml:space="preserve">Trembling the miscreant stood, unarm’d and </w:t>
      </w:r>
      <w:proofErr w:type="gramStart"/>
      <w:r w:rsidRPr="005823C3">
        <w:t>bound;</w:t>
      </w:r>
      <w:proofErr w:type="gramEnd"/>
    </w:p>
    <w:p w14:paraId="7B26AEA6" w14:textId="77777777" w:rsidR="005823C3" w:rsidRDefault="003A417A" w:rsidP="005823C3">
      <w:pPr>
        <w:pStyle w:val="Poetry"/>
      </w:pPr>
      <w:r w:rsidRPr="005823C3">
        <w:t xml:space="preserve">He star’d, and roll’d his haggard eyes around, </w:t>
      </w:r>
    </w:p>
    <w:p w14:paraId="2570B395" w14:textId="77777777" w:rsidR="005823C3" w:rsidRDefault="003A417A" w:rsidP="005823C3">
      <w:pPr>
        <w:pStyle w:val="Poetry"/>
      </w:pPr>
      <w:r w:rsidRPr="005823C3">
        <w:t xml:space="preserve">Then said: ‘Alas! what earth remains, what sea </w:t>
      </w:r>
    </w:p>
    <w:p w14:paraId="0694AE8B" w14:textId="1606FEFB" w:rsidR="003A417A" w:rsidRPr="005823C3" w:rsidRDefault="003A417A" w:rsidP="005823C3">
      <w:pPr>
        <w:pStyle w:val="Poetry"/>
      </w:pPr>
      <w:r w:rsidRPr="005823C3">
        <w:t>Is open to receive unhappy me?</w:t>
      </w:r>
    </w:p>
    <w:p w14:paraId="10F8BF53" w14:textId="77777777" w:rsidR="003A417A" w:rsidRPr="005823C3" w:rsidRDefault="003A417A" w:rsidP="005823C3">
      <w:pPr>
        <w:pStyle w:val="Poetry"/>
      </w:pPr>
      <w:r w:rsidRPr="005823C3">
        <w:t xml:space="preserve">What fate a wretched </w:t>
      </w:r>
      <w:proofErr w:type="gramStart"/>
      <w:r w:rsidRPr="005823C3">
        <w:t>fugitive attends,</w:t>
      </w:r>
      <w:proofErr w:type="gramEnd"/>
    </w:p>
    <w:p w14:paraId="31D088CD" w14:textId="1D90D73E" w:rsidR="003A417A" w:rsidRPr="005823C3" w:rsidRDefault="003A417A" w:rsidP="005823C3">
      <w:pPr>
        <w:pStyle w:val="Poetry"/>
      </w:pPr>
      <w:r w:rsidRPr="005823C3">
        <w:t>Scorn’d by my foes, abandon’d by my friends?’</w:t>
      </w:r>
    </w:p>
    <w:p w14:paraId="281CFC69" w14:textId="77777777" w:rsidR="003A417A" w:rsidRPr="005823C3" w:rsidRDefault="003A417A" w:rsidP="005823C3">
      <w:pPr>
        <w:pStyle w:val="Poetry"/>
      </w:pPr>
      <w:r w:rsidRPr="005823C3">
        <w:t>He said, and sigh’d, and cast a rueful eye:</w:t>
      </w:r>
    </w:p>
    <w:p w14:paraId="447123D4" w14:textId="77777777" w:rsidR="005823C3" w:rsidRDefault="003A417A" w:rsidP="005823C3">
      <w:pPr>
        <w:pStyle w:val="Poetry"/>
      </w:pPr>
      <w:r w:rsidRPr="005823C3">
        <w:t xml:space="preserve">Our pity kindles, and our passions die. </w:t>
      </w:r>
    </w:p>
    <w:p w14:paraId="7B0C1D1C" w14:textId="589E1AA5" w:rsidR="003A417A" w:rsidRPr="005823C3" w:rsidRDefault="003A417A" w:rsidP="005823C3">
      <w:pPr>
        <w:pStyle w:val="Poetry"/>
      </w:pPr>
      <w:r w:rsidRPr="005823C3">
        <w:t>We cheer youth to make his own defense,</w:t>
      </w:r>
    </w:p>
    <w:p w14:paraId="1AC5BAA1" w14:textId="77777777" w:rsidR="003A417A" w:rsidRPr="005823C3" w:rsidRDefault="003A417A" w:rsidP="005823C3">
      <w:pPr>
        <w:pStyle w:val="Poetry"/>
      </w:pPr>
      <w:r w:rsidRPr="005823C3">
        <w:t>And freely tell us what he was, and whence:</w:t>
      </w:r>
    </w:p>
    <w:p w14:paraId="2E9564EB" w14:textId="585EDC83" w:rsidR="003A417A" w:rsidRPr="005823C3" w:rsidRDefault="003A417A" w:rsidP="005823C3">
      <w:pPr>
        <w:pStyle w:val="Poetry"/>
      </w:pPr>
      <w:r w:rsidRPr="005823C3">
        <w:t>What news he could impart, we long to know,</w:t>
      </w:r>
    </w:p>
    <w:p w14:paraId="344D4837" w14:textId="77777777" w:rsidR="003A417A" w:rsidRPr="005823C3" w:rsidRDefault="003A417A" w:rsidP="005823C3">
      <w:pPr>
        <w:pStyle w:val="Poetry"/>
      </w:pPr>
      <w:r w:rsidRPr="005823C3">
        <w:t>And what to credit from a captive foe.</w:t>
      </w:r>
    </w:p>
    <w:p w14:paraId="5AD88D2E" w14:textId="77777777" w:rsidR="005823C3" w:rsidRDefault="005823C3" w:rsidP="005823C3">
      <w:pPr>
        <w:pStyle w:val="Poetry"/>
      </w:pPr>
    </w:p>
    <w:p w14:paraId="460674E1" w14:textId="77777777" w:rsidR="005823C3" w:rsidRDefault="003A417A" w:rsidP="005823C3">
      <w:pPr>
        <w:pStyle w:val="Poetry"/>
      </w:pPr>
      <w:r w:rsidRPr="005823C3">
        <w:t xml:space="preserve">“His fear at length dismiss’d, he said: </w:t>
      </w:r>
    </w:p>
    <w:p w14:paraId="13D82C57" w14:textId="40ACF381" w:rsidR="003A417A" w:rsidRPr="005823C3" w:rsidRDefault="003A417A" w:rsidP="005823C3">
      <w:pPr>
        <w:pStyle w:val="Poetry"/>
      </w:pPr>
      <w:r w:rsidRPr="005823C3">
        <w:t>‘Whate’er My fate ordains, my words shall be sincere:</w:t>
      </w:r>
    </w:p>
    <w:p w14:paraId="6729CE95" w14:textId="77777777" w:rsidR="003A417A" w:rsidRPr="005823C3" w:rsidRDefault="003A417A" w:rsidP="005823C3">
      <w:pPr>
        <w:pStyle w:val="Poetry"/>
      </w:pPr>
      <w:r w:rsidRPr="005823C3">
        <w:t xml:space="preserve">I neither can nor dare my birth </w:t>
      </w:r>
      <w:proofErr w:type="gramStart"/>
      <w:r w:rsidRPr="005823C3">
        <w:t>disclaim;</w:t>
      </w:r>
      <w:proofErr w:type="gramEnd"/>
    </w:p>
    <w:p w14:paraId="49E7272F" w14:textId="097378D4" w:rsidR="003A417A" w:rsidRPr="005823C3" w:rsidRDefault="003A417A" w:rsidP="005823C3">
      <w:pPr>
        <w:pStyle w:val="Poetry"/>
      </w:pPr>
      <w:r w:rsidRPr="005823C3">
        <w:t>Greece is my country, Sinon is my name.</w:t>
      </w:r>
    </w:p>
    <w:p w14:paraId="45600A24" w14:textId="77777777" w:rsidR="005823C3" w:rsidRDefault="003A417A" w:rsidP="005823C3">
      <w:pPr>
        <w:pStyle w:val="Poetry"/>
      </w:pPr>
      <w:r w:rsidRPr="005823C3">
        <w:t xml:space="preserve">Tho’ plung’d by Fortune’s pow’r in misery, </w:t>
      </w:r>
    </w:p>
    <w:p w14:paraId="7DC4026F" w14:textId="77777777" w:rsidR="005823C3" w:rsidRDefault="003A417A" w:rsidP="005823C3">
      <w:pPr>
        <w:pStyle w:val="Poetry"/>
      </w:pPr>
      <w:r w:rsidRPr="005823C3">
        <w:t xml:space="preserve">‘T is not in Fortune’s pow’r to make me lie. </w:t>
      </w:r>
    </w:p>
    <w:p w14:paraId="4E30AEB4" w14:textId="77777777" w:rsidR="005823C3" w:rsidRDefault="003A417A" w:rsidP="005823C3">
      <w:pPr>
        <w:pStyle w:val="Poetry"/>
      </w:pPr>
      <w:r w:rsidRPr="005823C3">
        <w:t xml:space="preserve">If any chance has hither brought the name </w:t>
      </w:r>
    </w:p>
    <w:p w14:paraId="43D715FC" w14:textId="639E625E" w:rsidR="003A417A" w:rsidRPr="005823C3" w:rsidRDefault="003A417A" w:rsidP="005823C3">
      <w:pPr>
        <w:pStyle w:val="Poetry"/>
      </w:pPr>
      <w:r w:rsidRPr="005823C3">
        <w:t>Of Palamedes, not unknown to fame,</w:t>
      </w:r>
    </w:p>
    <w:p w14:paraId="2D732B35" w14:textId="00539063" w:rsidR="003A417A" w:rsidRPr="005823C3" w:rsidRDefault="003A417A" w:rsidP="005823C3">
      <w:pPr>
        <w:pStyle w:val="Poetry"/>
      </w:pPr>
      <w:r w:rsidRPr="005823C3">
        <w:t>Who suffer’d from the malice of the times,</w:t>
      </w:r>
    </w:p>
    <w:p w14:paraId="6E018E7B" w14:textId="77777777" w:rsidR="005823C3" w:rsidRDefault="003A417A" w:rsidP="005823C3">
      <w:pPr>
        <w:pStyle w:val="Poetry"/>
      </w:pPr>
      <w:r w:rsidRPr="005823C3">
        <w:t xml:space="preserve">Accus’d and sentenc’d for pretended crimes, </w:t>
      </w:r>
    </w:p>
    <w:p w14:paraId="364D4EBF" w14:textId="20D6DDA4" w:rsidR="003A417A" w:rsidRPr="005823C3" w:rsidRDefault="003A417A" w:rsidP="005823C3">
      <w:pPr>
        <w:pStyle w:val="Poetry"/>
      </w:pPr>
      <w:r w:rsidRPr="005823C3">
        <w:t xml:space="preserve">Because these fatal wars he would </w:t>
      </w:r>
      <w:proofErr w:type="gramStart"/>
      <w:r w:rsidRPr="005823C3">
        <w:t>prevent;</w:t>
      </w:r>
      <w:proofErr w:type="gramEnd"/>
    </w:p>
    <w:p w14:paraId="133C3569" w14:textId="77777777" w:rsidR="005823C3" w:rsidRDefault="003A417A" w:rsidP="005823C3">
      <w:pPr>
        <w:pStyle w:val="Poetry"/>
      </w:pPr>
      <w:r w:rsidRPr="005823C3">
        <w:t xml:space="preserve">Whose death the wretched Greeks too late lament— </w:t>
      </w:r>
    </w:p>
    <w:p w14:paraId="4ED2BB98" w14:textId="4CC3EBDC" w:rsidR="003A417A" w:rsidRPr="005823C3" w:rsidRDefault="003A417A" w:rsidP="005823C3">
      <w:pPr>
        <w:pStyle w:val="Poetry"/>
      </w:pPr>
      <w:r w:rsidRPr="005823C3">
        <w:t>Me, then a boy, my father, poor and bare</w:t>
      </w:r>
    </w:p>
    <w:p w14:paraId="057397A1" w14:textId="103281BC" w:rsidR="003A417A" w:rsidRPr="005823C3" w:rsidRDefault="003A417A" w:rsidP="005823C3">
      <w:pPr>
        <w:pStyle w:val="Poetry"/>
      </w:pPr>
      <w:r w:rsidRPr="005823C3">
        <w:t>Of other means, committed to his care,</w:t>
      </w:r>
    </w:p>
    <w:p w14:paraId="4B383BA2" w14:textId="77777777" w:rsidR="005823C3" w:rsidRDefault="003A417A" w:rsidP="005823C3">
      <w:pPr>
        <w:pStyle w:val="Poetry"/>
      </w:pPr>
      <w:r w:rsidRPr="005823C3">
        <w:t xml:space="preserve">His kinsman and companion in the war. </w:t>
      </w:r>
    </w:p>
    <w:p w14:paraId="1458311C" w14:textId="77777777" w:rsidR="005823C3" w:rsidRDefault="003A417A" w:rsidP="005823C3">
      <w:pPr>
        <w:pStyle w:val="Poetry"/>
      </w:pPr>
      <w:r w:rsidRPr="005823C3">
        <w:t xml:space="preserve">While Fortune favor’d, while his arms support </w:t>
      </w:r>
    </w:p>
    <w:p w14:paraId="1997FA9D" w14:textId="77777777" w:rsidR="005823C3" w:rsidRDefault="003A417A" w:rsidP="005823C3">
      <w:pPr>
        <w:pStyle w:val="Poetry"/>
      </w:pPr>
      <w:r w:rsidRPr="005823C3">
        <w:t xml:space="preserve">The cause, and rul’d the counsels, of the court, </w:t>
      </w:r>
    </w:p>
    <w:p w14:paraId="3E8CB40F" w14:textId="1660C5FB" w:rsidR="003A417A" w:rsidRPr="005823C3" w:rsidRDefault="003A417A" w:rsidP="005823C3">
      <w:pPr>
        <w:pStyle w:val="Poetry"/>
      </w:pPr>
      <w:r w:rsidRPr="005823C3">
        <w:t>I made some figure there; nor was my name</w:t>
      </w:r>
    </w:p>
    <w:p w14:paraId="36E4829C" w14:textId="6C1FD616" w:rsidR="003A417A" w:rsidRPr="005823C3" w:rsidRDefault="003A417A" w:rsidP="005823C3">
      <w:pPr>
        <w:pStyle w:val="Poetry"/>
      </w:pPr>
      <w:r w:rsidRPr="005823C3">
        <w:lastRenderedPageBreak/>
        <w:t>Obscure, nor I without my share of fame.</w:t>
      </w:r>
    </w:p>
    <w:p w14:paraId="7773685F" w14:textId="77777777" w:rsidR="003A417A" w:rsidRPr="005823C3" w:rsidRDefault="003A417A" w:rsidP="005823C3">
      <w:pPr>
        <w:pStyle w:val="Poetry"/>
      </w:pPr>
      <w:r w:rsidRPr="005823C3">
        <w:t>But when Ulysses, with fallacious arts,</w:t>
      </w:r>
    </w:p>
    <w:p w14:paraId="2177EC37" w14:textId="77777777" w:rsidR="003A417A" w:rsidRPr="005823C3" w:rsidRDefault="003A417A" w:rsidP="005823C3">
      <w:pPr>
        <w:pStyle w:val="Poetry"/>
      </w:pPr>
      <w:r w:rsidRPr="005823C3">
        <w:t>Had made impression in the people’s hearts,</w:t>
      </w:r>
    </w:p>
    <w:p w14:paraId="682E7566" w14:textId="77777777" w:rsidR="005823C3" w:rsidRDefault="003A417A" w:rsidP="005823C3">
      <w:pPr>
        <w:pStyle w:val="Poetry"/>
      </w:pPr>
      <w:r w:rsidRPr="005823C3">
        <w:t xml:space="preserve">And forg’d a treason in my patron’s name </w:t>
      </w:r>
    </w:p>
    <w:p w14:paraId="10ADBC72" w14:textId="1C64F597" w:rsidR="003A417A" w:rsidRPr="005823C3" w:rsidRDefault="003A417A" w:rsidP="005823C3">
      <w:pPr>
        <w:pStyle w:val="Poetry"/>
      </w:pPr>
      <w:r w:rsidRPr="005823C3">
        <w:t>(I speak of things too far divulg’d by fame),</w:t>
      </w:r>
    </w:p>
    <w:p w14:paraId="7423194F" w14:textId="76A93CA6" w:rsidR="003A417A" w:rsidRPr="005823C3" w:rsidRDefault="003A417A" w:rsidP="005823C3">
      <w:pPr>
        <w:pStyle w:val="Poetry"/>
      </w:pPr>
      <w:r w:rsidRPr="005823C3">
        <w:t>My kinsman fell. Then I, without support,</w:t>
      </w:r>
    </w:p>
    <w:p w14:paraId="77C7838A" w14:textId="77777777" w:rsidR="005823C3" w:rsidRDefault="003A417A" w:rsidP="005823C3">
      <w:pPr>
        <w:pStyle w:val="Poetry"/>
      </w:pPr>
      <w:r w:rsidRPr="005823C3">
        <w:t xml:space="preserve">In private mourn’d his </w:t>
      </w:r>
      <w:proofErr w:type="gramStart"/>
      <w:r w:rsidRPr="005823C3">
        <w:t>loss, and</w:t>
      </w:r>
      <w:proofErr w:type="gramEnd"/>
      <w:r w:rsidRPr="005823C3">
        <w:t xml:space="preserve"> left the court. </w:t>
      </w:r>
    </w:p>
    <w:p w14:paraId="018ED8E0" w14:textId="5588AFA7" w:rsidR="003A417A" w:rsidRPr="005823C3" w:rsidRDefault="003A417A" w:rsidP="005823C3">
      <w:pPr>
        <w:pStyle w:val="Poetry"/>
      </w:pPr>
      <w:r w:rsidRPr="005823C3">
        <w:t>Mad as I was, I could not bear his fate</w:t>
      </w:r>
    </w:p>
    <w:p w14:paraId="088FBC8D" w14:textId="77777777" w:rsidR="005823C3" w:rsidRDefault="003A417A" w:rsidP="005823C3">
      <w:pPr>
        <w:pStyle w:val="Poetry"/>
      </w:pPr>
      <w:r w:rsidRPr="005823C3">
        <w:t xml:space="preserve">With silent grief, but loudly blam’d the state, </w:t>
      </w:r>
    </w:p>
    <w:p w14:paraId="6022AF83" w14:textId="3C0E3839" w:rsidR="003A417A" w:rsidRPr="005823C3" w:rsidRDefault="003A417A" w:rsidP="005823C3">
      <w:pPr>
        <w:pStyle w:val="Poetry"/>
      </w:pPr>
      <w:r w:rsidRPr="005823C3">
        <w:t>And curs’d the direful author of my woes.</w:t>
      </w:r>
    </w:p>
    <w:p w14:paraId="2DB41FE4" w14:textId="0C0C529E" w:rsidR="003A417A" w:rsidRPr="005823C3" w:rsidRDefault="003A417A" w:rsidP="005823C3">
      <w:pPr>
        <w:pStyle w:val="Poetry"/>
      </w:pPr>
      <w:r w:rsidRPr="005823C3">
        <w:t>‘T was told again; and hence my ruin rose.</w:t>
      </w:r>
    </w:p>
    <w:p w14:paraId="1AE9D8E5" w14:textId="77777777" w:rsidR="005823C3" w:rsidRDefault="003A417A" w:rsidP="005823C3">
      <w:pPr>
        <w:pStyle w:val="Poetry"/>
      </w:pPr>
      <w:r w:rsidRPr="005823C3">
        <w:t xml:space="preserve">I threaten’d, if indulgent Heav’n once more </w:t>
      </w:r>
    </w:p>
    <w:p w14:paraId="63448509" w14:textId="77777777" w:rsidR="005823C3" w:rsidRDefault="003A417A" w:rsidP="005823C3">
      <w:pPr>
        <w:pStyle w:val="Poetry"/>
      </w:pPr>
      <w:r w:rsidRPr="005823C3">
        <w:t xml:space="preserve">Would land me safely on my native shore, </w:t>
      </w:r>
    </w:p>
    <w:p w14:paraId="723830F6" w14:textId="18327879" w:rsidR="003A417A" w:rsidRPr="005823C3" w:rsidRDefault="003A417A" w:rsidP="005823C3">
      <w:pPr>
        <w:pStyle w:val="Poetry"/>
      </w:pPr>
      <w:r w:rsidRPr="005823C3">
        <w:t>His death with double vengeance to restore.</w:t>
      </w:r>
    </w:p>
    <w:p w14:paraId="70BB43FA" w14:textId="77777777" w:rsidR="003A417A" w:rsidRPr="005823C3" w:rsidRDefault="003A417A" w:rsidP="005823C3">
      <w:pPr>
        <w:pStyle w:val="Poetry"/>
      </w:pPr>
      <w:r w:rsidRPr="005823C3">
        <w:t>This mov’d the murderer’s hate; and soon ensued</w:t>
      </w:r>
    </w:p>
    <w:p w14:paraId="5B2BBC57" w14:textId="2A591C4C" w:rsidR="003A417A" w:rsidRPr="005823C3" w:rsidRDefault="003A417A" w:rsidP="005823C3">
      <w:pPr>
        <w:pStyle w:val="Poetry"/>
      </w:pPr>
      <w:r w:rsidRPr="005823C3">
        <w:t>Th’ effects of malice from a man so proud.</w:t>
      </w:r>
    </w:p>
    <w:p w14:paraId="771C2F49" w14:textId="77777777" w:rsidR="005823C3" w:rsidRDefault="003A417A" w:rsidP="005823C3">
      <w:pPr>
        <w:pStyle w:val="Poetry"/>
      </w:pPr>
      <w:r w:rsidRPr="005823C3">
        <w:t xml:space="preserve">Ambiguous rumors thro’ the camp he spread, </w:t>
      </w:r>
    </w:p>
    <w:p w14:paraId="64FB45C7" w14:textId="77777777" w:rsidR="005823C3" w:rsidRDefault="003A417A" w:rsidP="005823C3">
      <w:pPr>
        <w:pStyle w:val="Poetry"/>
      </w:pPr>
      <w:r w:rsidRPr="005823C3">
        <w:t xml:space="preserve">And sought, by treason, my devoted </w:t>
      </w:r>
      <w:proofErr w:type="gramStart"/>
      <w:r w:rsidRPr="005823C3">
        <w:t>head;</w:t>
      </w:r>
      <w:proofErr w:type="gramEnd"/>
      <w:r w:rsidRPr="005823C3">
        <w:t xml:space="preserve"> </w:t>
      </w:r>
    </w:p>
    <w:p w14:paraId="1803941E" w14:textId="77777777" w:rsidR="005823C3" w:rsidRDefault="003A417A" w:rsidP="005823C3">
      <w:pPr>
        <w:pStyle w:val="Poetry"/>
      </w:pPr>
      <w:r w:rsidRPr="005823C3">
        <w:t xml:space="preserve">New crimes invented; left unturn’d no stone, </w:t>
      </w:r>
    </w:p>
    <w:p w14:paraId="37E52C73" w14:textId="16B0CF0B" w:rsidR="003A417A" w:rsidRPr="005823C3" w:rsidRDefault="003A417A" w:rsidP="005823C3">
      <w:pPr>
        <w:pStyle w:val="Poetry"/>
      </w:pPr>
      <w:r w:rsidRPr="005823C3">
        <w:t xml:space="preserve">To make my guilt appear, and hide his </w:t>
      </w:r>
      <w:proofErr w:type="gramStart"/>
      <w:r w:rsidRPr="005823C3">
        <w:t>own;</w:t>
      </w:r>
      <w:proofErr w:type="gramEnd"/>
    </w:p>
    <w:p w14:paraId="69C1B0CA" w14:textId="3FCA857B" w:rsidR="003A417A" w:rsidRPr="005823C3" w:rsidRDefault="003A417A" w:rsidP="005823C3">
      <w:pPr>
        <w:pStyle w:val="Poetry"/>
      </w:pPr>
      <w:r w:rsidRPr="005823C3">
        <w:t>Till Calchas was by force and threat’ning wrought—</w:t>
      </w:r>
    </w:p>
    <w:p w14:paraId="7052F07C" w14:textId="77777777" w:rsidR="005823C3" w:rsidRDefault="003A417A" w:rsidP="005823C3">
      <w:pPr>
        <w:pStyle w:val="Poetry"/>
      </w:pPr>
      <w:r w:rsidRPr="005823C3">
        <w:t xml:space="preserve">But why—why dwell I on that anxious thought? </w:t>
      </w:r>
    </w:p>
    <w:p w14:paraId="46A821E1" w14:textId="576F9FD1" w:rsidR="003A417A" w:rsidRPr="005823C3" w:rsidRDefault="003A417A" w:rsidP="005823C3">
      <w:pPr>
        <w:pStyle w:val="Poetry"/>
      </w:pPr>
      <w:r w:rsidRPr="005823C3">
        <w:t>If on my nation just revenge you seek,</w:t>
      </w:r>
    </w:p>
    <w:p w14:paraId="21C83C54" w14:textId="77777777" w:rsidR="005823C3" w:rsidRDefault="003A417A" w:rsidP="005823C3">
      <w:pPr>
        <w:pStyle w:val="Poetry"/>
      </w:pPr>
      <w:r w:rsidRPr="005823C3">
        <w:t xml:space="preserve">And ‘t is t’ appear a foe, t’ appear a </w:t>
      </w:r>
      <w:proofErr w:type="gramStart"/>
      <w:r w:rsidRPr="005823C3">
        <w:t>Greek;</w:t>
      </w:r>
      <w:proofErr w:type="gramEnd"/>
      <w:r w:rsidRPr="005823C3">
        <w:t xml:space="preserve"> </w:t>
      </w:r>
    </w:p>
    <w:p w14:paraId="3B288F2D" w14:textId="38E0C3E7" w:rsidR="003A417A" w:rsidRPr="005823C3" w:rsidRDefault="003A417A" w:rsidP="005823C3">
      <w:pPr>
        <w:pStyle w:val="Poetry"/>
      </w:pPr>
      <w:r w:rsidRPr="005823C3">
        <w:t xml:space="preserve">Already you my name and country </w:t>
      </w:r>
      <w:proofErr w:type="gramStart"/>
      <w:r w:rsidRPr="005823C3">
        <w:t>know;</w:t>
      </w:r>
      <w:proofErr w:type="gramEnd"/>
    </w:p>
    <w:p w14:paraId="1E099468" w14:textId="753B0B9E" w:rsidR="003A417A" w:rsidRPr="005823C3" w:rsidRDefault="003A417A" w:rsidP="005823C3">
      <w:pPr>
        <w:pStyle w:val="Poetry"/>
      </w:pPr>
      <w:r w:rsidRPr="005823C3">
        <w:t>Assuage your thirst of blood, and strike the blow:</w:t>
      </w:r>
    </w:p>
    <w:p w14:paraId="419C5650" w14:textId="77777777" w:rsidR="005823C3" w:rsidRDefault="003A417A" w:rsidP="005823C3">
      <w:pPr>
        <w:pStyle w:val="Poetry"/>
      </w:pPr>
      <w:r w:rsidRPr="005823C3">
        <w:t xml:space="preserve">My death will both the kingly brothers please, </w:t>
      </w:r>
    </w:p>
    <w:p w14:paraId="708F1233" w14:textId="7539B331" w:rsidR="003A417A" w:rsidRPr="005823C3" w:rsidRDefault="003A417A" w:rsidP="005823C3">
      <w:pPr>
        <w:pStyle w:val="Poetry"/>
      </w:pPr>
      <w:r w:rsidRPr="005823C3">
        <w:t>And set insatiate Ithacus at ease.’</w:t>
      </w:r>
    </w:p>
    <w:p w14:paraId="3A98C637" w14:textId="77777777" w:rsidR="005823C3" w:rsidRDefault="003A417A" w:rsidP="005823C3">
      <w:pPr>
        <w:pStyle w:val="Poetry"/>
      </w:pPr>
      <w:r w:rsidRPr="005823C3">
        <w:t xml:space="preserve">This fair unfinish’d tale, these broken starts, </w:t>
      </w:r>
    </w:p>
    <w:p w14:paraId="3BBA261D" w14:textId="25A80A1D" w:rsidR="003A417A" w:rsidRPr="005823C3" w:rsidRDefault="003A417A" w:rsidP="005823C3">
      <w:pPr>
        <w:pStyle w:val="Poetry"/>
      </w:pPr>
      <w:r w:rsidRPr="005823C3">
        <w:t>Rais’d expectations in our longing hearts:</w:t>
      </w:r>
    </w:p>
    <w:p w14:paraId="6F54FC7A" w14:textId="1E8FACB7" w:rsidR="003A417A" w:rsidRPr="005823C3" w:rsidRDefault="003A417A" w:rsidP="005823C3">
      <w:pPr>
        <w:pStyle w:val="Poetry"/>
      </w:pPr>
      <w:r w:rsidRPr="005823C3">
        <w:t>Unknowing as we were in Grecian arts.</w:t>
      </w:r>
    </w:p>
    <w:p w14:paraId="53FD6298" w14:textId="77777777" w:rsidR="005823C3" w:rsidRDefault="003A417A" w:rsidP="005823C3">
      <w:pPr>
        <w:pStyle w:val="Poetry"/>
      </w:pPr>
      <w:r w:rsidRPr="005823C3">
        <w:t xml:space="preserve">His former trembling once again renew’d, </w:t>
      </w:r>
    </w:p>
    <w:p w14:paraId="2A66BB46" w14:textId="08E1A82C" w:rsidR="003A417A" w:rsidRPr="005823C3" w:rsidRDefault="003A417A" w:rsidP="005823C3">
      <w:pPr>
        <w:pStyle w:val="Poetry"/>
      </w:pPr>
      <w:r w:rsidRPr="005823C3">
        <w:t>With acted fear, the villain thus pursued:</w:t>
      </w:r>
    </w:p>
    <w:p w14:paraId="64F2C06F" w14:textId="77777777" w:rsidR="005823C3" w:rsidRDefault="005823C3" w:rsidP="005823C3">
      <w:pPr>
        <w:pStyle w:val="Poetry"/>
      </w:pPr>
    </w:p>
    <w:p w14:paraId="1363DC93" w14:textId="77777777" w:rsidR="005823C3" w:rsidRDefault="003A417A" w:rsidP="005823C3">
      <w:pPr>
        <w:pStyle w:val="Poetry"/>
      </w:pPr>
      <w:r w:rsidRPr="005823C3">
        <w:t xml:space="preserve">“‘Long had the Grecians (tir’d with fruitless care, </w:t>
      </w:r>
    </w:p>
    <w:p w14:paraId="422B3616" w14:textId="4FCD55DD" w:rsidR="003A417A" w:rsidRPr="005823C3" w:rsidRDefault="003A417A" w:rsidP="005823C3">
      <w:pPr>
        <w:pStyle w:val="Poetry"/>
      </w:pPr>
      <w:r w:rsidRPr="005823C3">
        <w:lastRenderedPageBreak/>
        <w:t>And wearied with an unsuccessful war)</w:t>
      </w:r>
    </w:p>
    <w:p w14:paraId="0EC6B2AD" w14:textId="48A5E737" w:rsidR="003A417A" w:rsidRPr="005823C3" w:rsidRDefault="003A417A" w:rsidP="005823C3">
      <w:pPr>
        <w:pStyle w:val="Poetry"/>
      </w:pPr>
      <w:r w:rsidRPr="005823C3">
        <w:t xml:space="preserve">Resolv’d to raise the siege, and leave the </w:t>
      </w:r>
      <w:proofErr w:type="gramStart"/>
      <w:r w:rsidRPr="005823C3">
        <w:t>town;</w:t>
      </w:r>
      <w:proofErr w:type="gramEnd"/>
    </w:p>
    <w:p w14:paraId="7493C6DC" w14:textId="77777777" w:rsidR="005823C3" w:rsidRDefault="003A417A" w:rsidP="005823C3">
      <w:pPr>
        <w:pStyle w:val="Poetry"/>
      </w:pPr>
      <w:r w:rsidRPr="005823C3">
        <w:t xml:space="preserve">And, had the gods permitted, they had </w:t>
      </w:r>
      <w:proofErr w:type="gramStart"/>
      <w:r w:rsidRPr="005823C3">
        <w:t>gone;</w:t>
      </w:r>
      <w:proofErr w:type="gramEnd"/>
      <w:r w:rsidRPr="005823C3">
        <w:t xml:space="preserve"> </w:t>
      </w:r>
    </w:p>
    <w:p w14:paraId="77C151AA" w14:textId="1FA413AE" w:rsidR="003A417A" w:rsidRPr="005823C3" w:rsidRDefault="003A417A" w:rsidP="005823C3">
      <w:pPr>
        <w:pStyle w:val="Poetry"/>
      </w:pPr>
      <w:r w:rsidRPr="005823C3">
        <w:t>But oft the wintry seas and southern winds</w:t>
      </w:r>
    </w:p>
    <w:p w14:paraId="27BDD77A" w14:textId="77777777" w:rsidR="005823C3" w:rsidRDefault="003A417A" w:rsidP="005823C3">
      <w:pPr>
        <w:pStyle w:val="Poetry"/>
      </w:pPr>
      <w:r w:rsidRPr="005823C3">
        <w:t xml:space="preserve">Withstood their passage home, and chang’d their minds. </w:t>
      </w:r>
    </w:p>
    <w:p w14:paraId="4E66D726" w14:textId="6440DF27" w:rsidR="003A417A" w:rsidRPr="005823C3" w:rsidRDefault="003A417A" w:rsidP="005823C3">
      <w:pPr>
        <w:pStyle w:val="Poetry"/>
      </w:pPr>
      <w:r w:rsidRPr="005823C3">
        <w:t xml:space="preserve">Portents and prodigies their souls </w:t>
      </w:r>
      <w:proofErr w:type="gramStart"/>
      <w:r w:rsidRPr="005823C3">
        <w:t>amaz’d;</w:t>
      </w:r>
      <w:proofErr w:type="gramEnd"/>
    </w:p>
    <w:p w14:paraId="5A58B853" w14:textId="1A0638D2" w:rsidR="003A417A" w:rsidRPr="005823C3" w:rsidRDefault="003A417A" w:rsidP="005823C3">
      <w:pPr>
        <w:pStyle w:val="Poetry"/>
      </w:pPr>
      <w:r w:rsidRPr="005823C3">
        <w:t>But most, when this stupendous pile was rais’d:</w:t>
      </w:r>
    </w:p>
    <w:p w14:paraId="5A865D32" w14:textId="77777777" w:rsidR="005823C3" w:rsidRDefault="003A417A" w:rsidP="005823C3">
      <w:pPr>
        <w:pStyle w:val="Poetry"/>
      </w:pPr>
      <w:r w:rsidRPr="005823C3">
        <w:t xml:space="preserve">Then flaming meteors, hung in air, were seen, </w:t>
      </w:r>
    </w:p>
    <w:p w14:paraId="18A43B18" w14:textId="7BBE9C7D" w:rsidR="003A417A" w:rsidRPr="005823C3" w:rsidRDefault="003A417A" w:rsidP="005823C3">
      <w:pPr>
        <w:pStyle w:val="Poetry"/>
      </w:pPr>
      <w:r w:rsidRPr="005823C3">
        <w:t>And thunders rattled thro’ a sky serene.</w:t>
      </w:r>
    </w:p>
    <w:p w14:paraId="22C25158" w14:textId="77777777" w:rsidR="005823C3" w:rsidRDefault="003A417A" w:rsidP="005823C3">
      <w:pPr>
        <w:pStyle w:val="Poetry"/>
      </w:pPr>
      <w:r w:rsidRPr="005823C3">
        <w:t xml:space="preserve">Dismay’d, and fearful of some dire event, </w:t>
      </w:r>
    </w:p>
    <w:p w14:paraId="6F7BD39E" w14:textId="6FB235AE" w:rsidR="003A417A" w:rsidRPr="005823C3" w:rsidRDefault="003A417A" w:rsidP="005823C3">
      <w:pPr>
        <w:pStyle w:val="Poetry"/>
      </w:pPr>
      <w:r w:rsidRPr="005823C3">
        <w:t>Eurypylus t’ enquire their fate was sent.</w:t>
      </w:r>
    </w:p>
    <w:p w14:paraId="7C7254AC" w14:textId="11358FF9" w:rsidR="003A417A" w:rsidRDefault="003A417A" w:rsidP="005823C3">
      <w:pPr>
        <w:pStyle w:val="Poetry"/>
      </w:pPr>
      <w:r w:rsidRPr="005823C3">
        <w:t>He from the gods this dreadful answer brought:</w:t>
      </w:r>
    </w:p>
    <w:p w14:paraId="4EE0EEC4" w14:textId="77777777" w:rsidR="005823C3" w:rsidRPr="005823C3" w:rsidRDefault="005823C3" w:rsidP="005823C3">
      <w:pPr>
        <w:pStyle w:val="Poetry"/>
      </w:pPr>
    </w:p>
    <w:p w14:paraId="5041FAAA" w14:textId="77777777" w:rsidR="005823C3" w:rsidRDefault="003A417A" w:rsidP="005823C3">
      <w:pPr>
        <w:pStyle w:val="Poetry"/>
      </w:pPr>
      <w:r w:rsidRPr="005823C3">
        <w:t xml:space="preserve">“O Grecians, when the Trojan shores you sought, </w:t>
      </w:r>
    </w:p>
    <w:p w14:paraId="4927497D" w14:textId="2634BCF6" w:rsidR="003A417A" w:rsidRPr="005823C3" w:rsidRDefault="003A417A" w:rsidP="005823C3">
      <w:pPr>
        <w:pStyle w:val="Poetry"/>
      </w:pPr>
      <w:r w:rsidRPr="005823C3">
        <w:t>Your passage with a virgin’s blood was bought:</w:t>
      </w:r>
    </w:p>
    <w:p w14:paraId="033B15C2" w14:textId="77777777" w:rsidR="003A417A" w:rsidRPr="005823C3" w:rsidRDefault="003A417A" w:rsidP="005823C3">
      <w:pPr>
        <w:pStyle w:val="Poetry"/>
      </w:pPr>
      <w:r w:rsidRPr="005823C3">
        <w:t>So must your safe return be bought again,</w:t>
      </w:r>
    </w:p>
    <w:p w14:paraId="0CBE62AF" w14:textId="77777777" w:rsidR="003A417A" w:rsidRPr="005823C3" w:rsidRDefault="003A417A" w:rsidP="005823C3">
      <w:pPr>
        <w:pStyle w:val="Poetry"/>
      </w:pPr>
      <w:r w:rsidRPr="005823C3">
        <w:t>And Grecian blood once more atone the main.”</w:t>
      </w:r>
    </w:p>
    <w:p w14:paraId="7EDC97AF" w14:textId="0A500DBE" w:rsidR="003A417A" w:rsidRPr="005823C3" w:rsidRDefault="003A417A" w:rsidP="005823C3">
      <w:pPr>
        <w:pStyle w:val="Poetry"/>
      </w:pPr>
      <w:r w:rsidRPr="005823C3">
        <w:t xml:space="preserve">The spreading rumor round the people </w:t>
      </w:r>
      <w:proofErr w:type="gramStart"/>
      <w:r w:rsidRPr="005823C3">
        <w:t>ran;</w:t>
      </w:r>
      <w:proofErr w:type="gramEnd"/>
    </w:p>
    <w:p w14:paraId="78DCCA84" w14:textId="77777777" w:rsidR="005823C3" w:rsidRDefault="003A417A" w:rsidP="005823C3">
      <w:pPr>
        <w:pStyle w:val="Poetry"/>
      </w:pPr>
      <w:r w:rsidRPr="005823C3">
        <w:t xml:space="preserve">All fear’d, and each believ’d himself the man. </w:t>
      </w:r>
    </w:p>
    <w:p w14:paraId="70674F6E" w14:textId="77777777" w:rsidR="005823C3" w:rsidRDefault="003A417A" w:rsidP="005823C3">
      <w:pPr>
        <w:pStyle w:val="Poetry"/>
      </w:pPr>
      <w:r w:rsidRPr="005823C3">
        <w:t xml:space="preserve">Ulysses took th’ advantage of their </w:t>
      </w:r>
      <w:proofErr w:type="gramStart"/>
      <w:r w:rsidRPr="005823C3">
        <w:t>fright;</w:t>
      </w:r>
      <w:proofErr w:type="gramEnd"/>
      <w:r w:rsidRPr="005823C3">
        <w:t xml:space="preserve"> </w:t>
      </w:r>
    </w:p>
    <w:p w14:paraId="6FB409AD" w14:textId="49522BCE" w:rsidR="003A417A" w:rsidRPr="005823C3" w:rsidRDefault="003A417A" w:rsidP="005823C3">
      <w:pPr>
        <w:pStyle w:val="Poetry"/>
      </w:pPr>
      <w:r w:rsidRPr="005823C3">
        <w:t>Call’d Calchas, and produc’d in open sight:</w:t>
      </w:r>
    </w:p>
    <w:p w14:paraId="68E41F2A" w14:textId="77777777" w:rsidR="003A417A" w:rsidRPr="005823C3" w:rsidRDefault="003A417A" w:rsidP="005823C3">
      <w:pPr>
        <w:pStyle w:val="Poetry"/>
      </w:pPr>
      <w:r w:rsidRPr="005823C3">
        <w:t>Then bade him name the wretch, ordain’d by fate</w:t>
      </w:r>
    </w:p>
    <w:p w14:paraId="128C8F10" w14:textId="3A106C75" w:rsidR="003A417A" w:rsidRPr="005823C3" w:rsidRDefault="003A417A" w:rsidP="005823C3">
      <w:pPr>
        <w:pStyle w:val="Poetry"/>
      </w:pPr>
      <w:r w:rsidRPr="005823C3">
        <w:t>The public victim, to redeem the state.</w:t>
      </w:r>
    </w:p>
    <w:p w14:paraId="413C740E" w14:textId="77777777" w:rsidR="005823C3" w:rsidRDefault="003A417A" w:rsidP="005823C3">
      <w:pPr>
        <w:pStyle w:val="Poetry"/>
      </w:pPr>
      <w:r w:rsidRPr="005823C3">
        <w:t xml:space="preserve">Already some presag’d the dire event, </w:t>
      </w:r>
    </w:p>
    <w:p w14:paraId="35591581" w14:textId="231D9727" w:rsidR="003A417A" w:rsidRPr="005823C3" w:rsidRDefault="003A417A" w:rsidP="005823C3">
      <w:pPr>
        <w:pStyle w:val="Poetry"/>
      </w:pPr>
      <w:r w:rsidRPr="005823C3">
        <w:t>And saw what sacrifice Ulysses meant.</w:t>
      </w:r>
    </w:p>
    <w:p w14:paraId="0F5FFFDB" w14:textId="77777777" w:rsidR="005823C3" w:rsidRDefault="003A417A" w:rsidP="005823C3">
      <w:pPr>
        <w:pStyle w:val="Poetry"/>
      </w:pPr>
      <w:r w:rsidRPr="005823C3">
        <w:t xml:space="preserve">For twice five days the good old seer withstood </w:t>
      </w:r>
    </w:p>
    <w:p w14:paraId="359AD4A6" w14:textId="473D2277" w:rsidR="003A417A" w:rsidRPr="005823C3" w:rsidRDefault="003A417A" w:rsidP="005823C3">
      <w:pPr>
        <w:pStyle w:val="Poetry"/>
      </w:pPr>
      <w:r w:rsidRPr="005823C3">
        <w:t>Th’ intended treason, and was dumb to blood,</w:t>
      </w:r>
    </w:p>
    <w:p w14:paraId="0FDCB588" w14:textId="6F9720D3" w:rsidR="003A417A" w:rsidRPr="005823C3" w:rsidRDefault="003A417A" w:rsidP="005823C3">
      <w:pPr>
        <w:pStyle w:val="Poetry"/>
      </w:pPr>
      <w:r w:rsidRPr="005823C3">
        <w:t>Till, tir’d, with endless clamors and pursuit</w:t>
      </w:r>
    </w:p>
    <w:p w14:paraId="2AA92319" w14:textId="77777777" w:rsidR="005823C3" w:rsidRDefault="003A417A" w:rsidP="005823C3">
      <w:pPr>
        <w:pStyle w:val="Poetry"/>
      </w:pPr>
      <w:r w:rsidRPr="005823C3">
        <w:t xml:space="preserve">Of Ithacus, he stood no longer </w:t>
      </w:r>
      <w:proofErr w:type="gramStart"/>
      <w:r w:rsidRPr="005823C3">
        <w:t>mute;</w:t>
      </w:r>
      <w:proofErr w:type="gramEnd"/>
      <w:r w:rsidRPr="005823C3">
        <w:t xml:space="preserve"> </w:t>
      </w:r>
    </w:p>
    <w:p w14:paraId="617F0180" w14:textId="77777777" w:rsidR="005823C3" w:rsidRDefault="003A417A" w:rsidP="005823C3">
      <w:pPr>
        <w:pStyle w:val="Poetry"/>
      </w:pPr>
      <w:r w:rsidRPr="005823C3">
        <w:t xml:space="preserve">But, as it was agreed, pronounc’d that I </w:t>
      </w:r>
    </w:p>
    <w:p w14:paraId="212CD1FD" w14:textId="35B45072" w:rsidR="003A417A" w:rsidRPr="005823C3" w:rsidRDefault="003A417A" w:rsidP="005823C3">
      <w:pPr>
        <w:pStyle w:val="Poetry"/>
      </w:pPr>
      <w:r w:rsidRPr="005823C3">
        <w:t>Was destin’d by the wrathful gods to die.</w:t>
      </w:r>
    </w:p>
    <w:p w14:paraId="4F80977F" w14:textId="77777777" w:rsidR="003A417A" w:rsidRPr="005823C3" w:rsidRDefault="003A417A" w:rsidP="005823C3">
      <w:pPr>
        <w:pStyle w:val="Poetry"/>
      </w:pPr>
      <w:r w:rsidRPr="005823C3">
        <w:t>All prais’d the sentence, pleas’d the storm should fall</w:t>
      </w:r>
    </w:p>
    <w:p w14:paraId="1340D302" w14:textId="5E8BD75F" w:rsidR="003A417A" w:rsidRPr="005823C3" w:rsidRDefault="003A417A" w:rsidP="005823C3">
      <w:pPr>
        <w:pStyle w:val="Poetry"/>
      </w:pPr>
      <w:r w:rsidRPr="005823C3">
        <w:t>On one alone, whose fury threaten’d all.</w:t>
      </w:r>
    </w:p>
    <w:p w14:paraId="5F76706E" w14:textId="77777777" w:rsidR="005823C3" w:rsidRDefault="003A417A" w:rsidP="005823C3">
      <w:pPr>
        <w:pStyle w:val="Poetry"/>
      </w:pPr>
      <w:r w:rsidRPr="005823C3">
        <w:t xml:space="preserve">The dismal day was come; the priests prepare </w:t>
      </w:r>
    </w:p>
    <w:p w14:paraId="38EBAE79" w14:textId="35D24A3A" w:rsidR="003A417A" w:rsidRPr="005823C3" w:rsidRDefault="003A417A" w:rsidP="005823C3">
      <w:pPr>
        <w:pStyle w:val="Poetry"/>
      </w:pPr>
      <w:r w:rsidRPr="005823C3">
        <w:t>Their leaven’d cakes, and fillets for my hair.</w:t>
      </w:r>
    </w:p>
    <w:p w14:paraId="44911B05" w14:textId="77777777" w:rsidR="003A417A" w:rsidRPr="005823C3" w:rsidRDefault="003A417A" w:rsidP="005823C3">
      <w:pPr>
        <w:pStyle w:val="Poetry"/>
      </w:pPr>
      <w:r w:rsidRPr="005823C3">
        <w:lastRenderedPageBreak/>
        <w:t>I follow’d nature’s laws, and must avow</w:t>
      </w:r>
    </w:p>
    <w:p w14:paraId="0DC6581A" w14:textId="77777777" w:rsidR="003A417A" w:rsidRPr="005823C3" w:rsidRDefault="003A417A" w:rsidP="005823C3">
      <w:pPr>
        <w:pStyle w:val="Poetry"/>
      </w:pPr>
      <w:r w:rsidRPr="005823C3">
        <w:t>I broke my bonds and fled the fatal blow.</w:t>
      </w:r>
    </w:p>
    <w:p w14:paraId="0D2E834A" w14:textId="301E2D51" w:rsidR="003A417A" w:rsidRPr="005823C3" w:rsidRDefault="003A417A" w:rsidP="005823C3">
      <w:pPr>
        <w:pStyle w:val="Poetry"/>
      </w:pPr>
      <w:r w:rsidRPr="005823C3">
        <w:t>Hid in a weedy lake all night I lay,</w:t>
      </w:r>
    </w:p>
    <w:p w14:paraId="4C6F56F1" w14:textId="77777777" w:rsidR="003A417A" w:rsidRPr="005823C3" w:rsidRDefault="003A417A" w:rsidP="005823C3">
      <w:pPr>
        <w:pStyle w:val="Poetry"/>
      </w:pPr>
      <w:r w:rsidRPr="005823C3">
        <w:t>Secure of safety when they sail’d away.</w:t>
      </w:r>
    </w:p>
    <w:p w14:paraId="47A3C2E8" w14:textId="77777777" w:rsidR="005823C3" w:rsidRDefault="003A417A" w:rsidP="005823C3">
      <w:pPr>
        <w:pStyle w:val="Poetry"/>
      </w:pPr>
      <w:r w:rsidRPr="005823C3">
        <w:t xml:space="preserve">But now what further hopes for me remain, </w:t>
      </w:r>
    </w:p>
    <w:p w14:paraId="66674A11" w14:textId="10BD4243" w:rsidR="003A417A" w:rsidRPr="005823C3" w:rsidRDefault="003A417A" w:rsidP="005823C3">
      <w:pPr>
        <w:pStyle w:val="Poetry"/>
      </w:pPr>
      <w:r w:rsidRPr="005823C3">
        <w:t xml:space="preserve">To see my friends, or native soil, </w:t>
      </w:r>
      <w:proofErr w:type="gramStart"/>
      <w:r w:rsidRPr="005823C3">
        <w:t>again;</w:t>
      </w:r>
      <w:proofErr w:type="gramEnd"/>
    </w:p>
    <w:p w14:paraId="23916B4F" w14:textId="77777777" w:rsidR="003A417A" w:rsidRPr="005823C3" w:rsidRDefault="003A417A" w:rsidP="005823C3">
      <w:pPr>
        <w:pStyle w:val="Poetry"/>
      </w:pPr>
      <w:r w:rsidRPr="005823C3">
        <w:t>My tender infants, or my careful sire,</w:t>
      </w:r>
    </w:p>
    <w:p w14:paraId="24FA532F" w14:textId="35609569" w:rsidR="003A417A" w:rsidRPr="005823C3" w:rsidRDefault="003A417A" w:rsidP="005823C3">
      <w:pPr>
        <w:pStyle w:val="Poetry"/>
      </w:pPr>
      <w:r w:rsidRPr="005823C3">
        <w:t xml:space="preserve">Whom they </w:t>
      </w:r>
      <w:proofErr w:type="gramStart"/>
      <w:r w:rsidRPr="005823C3">
        <w:t>returning</w:t>
      </w:r>
      <w:proofErr w:type="gramEnd"/>
      <w:r w:rsidRPr="005823C3">
        <w:t xml:space="preserve"> will to death require;</w:t>
      </w:r>
    </w:p>
    <w:p w14:paraId="1094E0BF" w14:textId="77777777" w:rsidR="005823C3" w:rsidRDefault="003A417A" w:rsidP="005823C3">
      <w:pPr>
        <w:pStyle w:val="Poetry"/>
      </w:pPr>
      <w:r w:rsidRPr="005823C3">
        <w:t xml:space="preserve">Will perpetrate on them their first design, </w:t>
      </w:r>
    </w:p>
    <w:p w14:paraId="287B6726" w14:textId="77777777" w:rsidR="005823C3" w:rsidRDefault="003A417A" w:rsidP="005823C3">
      <w:pPr>
        <w:pStyle w:val="Poetry"/>
      </w:pPr>
      <w:r w:rsidRPr="005823C3">
        <w:t xml:space="preserve">And take the forfeit of their heads for mine? </w:t>
      </w:r>
    </w:p>
    <w:p w14:paraId="6E226D3B" w14:textId="77777777" w:rsidR="005823C3" w:rsidRDefault="003A417A" w:rsidP="005823C3">
      <w:pPr>
        <w:pStyle w:val="Poetry"/>
      </w:pPr>
      <w:r w:rsidRPr="005823C3">
        <w:t xml:space="preserve">Which, O! if pity mortal minds can move, </w:t>
      </w:r>
    </w:p>
    <w:p w14:paraId="3255F4C3" w14:textId="2130F48C" w:rsidR="003A417A" w:rsidRPr="005823C3" w:rsidRDefault="003A417A" w:rsidP="005823C3">
      <w:pPr>
        <w:pStyle w:val="Poetry"/>
      </w:pPr>
      <w:r w:rsidRPr="005823C3">
        <w:t>If there be faith below, or gods above,</w:t>
      </w:r>
    </w:p>
    <w:p w14:paraId="269BA9A5" w14:textId="3F7B4177" w:rsidR="003A417A" w:rsidRDefault="003A417A" w:rsidP="005823C3">
      <w:pPr>
        <w:pStyle w:val="Poetry"/>
      </w:pPr>
      <w:r w:rsidRPr="005823C3">
        <w:t>If innocence and truth can claim desert,</w:t>
      </w:r>
    </w:p>
    <w:p w14:paraId="768B3AC2" w14:textId="77777777" w:rsidR="005823C3" w:rsidRPr="005823C3" w:rsidRDefault="005823C3" w:rsidP="005823C3">
      <w:pPr>
        <w:pStyle w:val="Poetry"/>
      </w:pPr>
    </w:p>
    <w:p w14:paraId="3CC7D963" w14:textId="77777777" w:rsidR="003A417A" w:rsidRPr="005823C3" w:rsidRDefault="003A417A" w:rsidP="005823C3">
      <w:pPr>
        <w:pStyle w:val="Poetry"/>
      </w:pPr>
      <w:r w:rsidRPr="005823C3">
        <w:t>Ye Trojans, from an injur’d wretch avert.’</w:t>
      </w:r>
    </w:p>
    <w:p w14:paraId="5A410456" w14:textId="77777777" w:rsidR="005823C3" w:rsidRDefault="003A417A" w:rsidP="005823C3">
      <w:pPr>
        <w:pStyle w:val="Poetry"/>
      </w:pPr>
      <w:r w:rsidRPr="005823C3">
        <w:t xml:space="preserve">“False tears true pity move; the king commands </w:t>
      </w:r>
    </w:p>
    <w:p w14:paraId="59EB7884" w14:textId="565A1E16" w:rsidR="003A417A" w:rsidRPr="005823C3" w:rsidRDefault="003A417A" w:rsidP="005823C3">
      <w:pPr>
        <w:pStyle w:val="Poetry"/>
      </w:pPr>
      <w:r w:rsidRPr="005823C3">
        <w:t xml:space="preserve">To </w:t>
      </w:r>
      <w:proofErr w:type="gramStart"/>
      <w:r w:rsidRPr="005823C3">
        <w:t>loose</w:t>
      </w:r>
      <w:proofErr w:type="gramEnd"/>
      <w:r w:rsidRPr="005823C3">
        <w:t xml:space="preserve"> his fetters, and unbind his hands:</w:t>
      </w:r>
    </w:p>
    <w:p w14:paraId="397B39B8" w14:textId="77777777" w:rsidR="003A417A" w:rsidRPr="005823C3" w:rsidRDefault="003A417A" w:rsidP="005823C3">
      <w:pPr>
        <w:pStyle w:val="Poetry"/>
      </w:pPr>
      <w:r w:rsidRPr="005823C3">
        <w:t xml:space="preserve">Then adds these friendly words: ‘Dismiss thy </w:t>
      </w:r>
      <w:proofErr w:type="gramStart"/>
      <w:r w:rsidRPr="005823C3">
        <w:t>fears;</w:t>
      </w:r>
      <w:proofErr w:type="gramEnd"/>
    </w:p>
    <w:p w14:paraId="4762128C" w14:textId="0818328E" w:rsidR="003A417A" w:rsidRPr="005823C3" w:rsidRDefault="003A417A" w:rsidP="005823C3">
      <w:pPr>
        <w:pStyle w:val="Poetry"/>
      </w:pPr>
      <w:r w:rsidRPr="005823C3">
        <w:t>Forget the Greeks; be mine as thou wert theirs.</w:t>
      </w:r>
    </w:p>
    <w:p w14:paraId="186E625F" w14:textId="77777777" w:rsidR="003A417A" w:rsidRPr="005823C3" w:rsidRDefault="003A417A" w:rsidP="005823C3">
      <w:pPr>
        <w:pStyle w:val="Poetry"/>
      </w:pPr>
      <w:r w:rsidRPr="005823C3">
        <w:t>But truly tell, was it for force or guile,</w:t>
      </w:r>
    </w:p>
    <w:p w14:paraId="094D5492" w14:textId="77777777" w:rsidR="005823C3" w:rsidRDefault="003A417A" w:rsidP="005823C3">
      <w:pPr>
        <w:pStyle w:val="Poetry"/>
      </w:pPr>
      <w:r w:rsidRPr="005823C3">
        <w:t xml:space="preserve">Or some religious end, you rais’d the pile?’ </w:t>
      </w:r>
    </w:p>
    <w:p w14:paraId="2BF2B424" w14:textId="77777777" w:rsidR="005823C3" w:rsidRDefault="003A417A" w:rsidP="005823C3">
      <w:pPr>
        <w:pStyle w:val="Poetry"/>
      </w:pPr>
      <w:r w:rsidRPr="005823C3">
        <w:t xml:space="preserve">Thus said the king. He, full of fraudful arts, </w:t>
      </w:r>
    </w:p>
    <w:p w14:paraId="5DC0A45C" w14:textId="18F58FBD" w:rsidR="003A417A" w:rsidRPr="005823C3" w:rsidRDefault="003A417A" w:rsidP="005823C3">
      <w:pPr>
        <w:pStyle w:val="Poetry"/>
      </w:pPr>
      <w:r w:rsidRPr="005823C3">
        <w:t>This well-invented tale for truth imparts:</w:t>
      </w:r>
    </w:p>
    <w:p w14:paraId="426E530F" w14:textId="0385B9A8" w:rsidR="003A417A" w:rsidRPr="005823C3" w:rsidRDefault="003A417A" w:rsidP="005823C3">
      <w:pPr>
        <w:pStyle w:val="Poetry"/>
      </w:pPr>
      <w:r w:rsidRPr="005823C3">
        <w:t>‘Ye lamps of heav’n!’ he said, and lifted high</w:t>
      </w:r>
    </w:p>
    <w:p w14:paraId="1DC9B5FA" w14:textId="77777777" w:rsidR="005823C3" w:rsidRDefault="003A417A" w:rsidP="005823C3">
      <w:pPr>
        <w:pStyle w:val="Poetry"/>
      </w:pPr>
      <w:r w:rsidRPr="005823C3">
        <w:t>His hands now free, ‘thou venerable sky!</w:t>
      </w:r>
    </w:p>
    <w:p w14:paraId="1D754709" w14:textId="5E56EFB7" w:rsidR="003A417A" w:rsidRPr="005823C3" w:rsidRDefault="003A417A" w:rsidP="005823C3">
      <w:pPr>
        <w:pStyle w:val="Poetry"/>
      </w:pPr>
      <w:r w:rsidRPr="005823C3">
        <w:t>Inviolable pow’rs, ador’d with dread!</w:t>
      </w:r>
    </w:p>
    <w:p w14:paraId="07B8CF19" w14:textId="77777777" w:rsidR="005823C3" w:rsidRDefault="003A417A" w:rsidP="005823C3">
      <w:pPr>
        <w:pStyle w:val="Poetry"/>
      </w:pPr>
      <w:r w:rsidRPr="005823C3">
        <w:t xml:space="preserve">Ye fatal fillets, that once bound this head! </w:t>
      </w:r>
    </w:p>
    <w:p w14:paraId="3732DCEB" w14:textId="48372CA7" w:rsidR="003A417A" w:rsidRPr="005823C3" w:rsidRDefault="003A417A" w:rsidP="005823C3">
      <w:pPr>
        <w:pStyle w:val="Poetry"/>
      </w:pPr>
      <w:r w:rsidRPr="005823C3">
        <w:t>Ye sacred altars, from whose flames I fled!</w:t>
      </w:r>
    </w:p>
    <w:p w14:paraId="3551E323" w14:textId="084AC91B" w:rsidR="003A417A" w:rsidRPr="005823C3" w:rsidRDefault="003A417A" w:rsidP="005823C3">
      <w:pPr>
        <w:pStyle w:val="Poetry"/>
      </w:pPr>
      <w:r w:rsidRPr="005823C3">
        <w:t>Be all of you adjur’d; and grant I may,</w:t>
      </w:r>
    </w:p>
    <w:p w14:paraId="1F3078D6" w14:textId="77777777" w:rsidR="005823C3" w:rsidRDefault="003A417A" w:rsidP="005823C3">
      <w:pPr>
        <w:pStyle w:val="Poetry"/>
      </w:pPr>
      <w:r w:rsidRPr="005823C3">
        <w:t xml:space="preserve">Without a crime, th’ ungrateful Greeks betray, </w:t>
      </w:r>
    </w:p>
    <w:p w14:paraId="21837F4C" w14:textId="3811D54B" w:rsidR="003A417A" w:rsidRPr="005823C3" w:rsidRDefault="003A417A" w:rsidP="005823C3">
      <w:pPr>
        <w:pStyle w:val="Poetry"/>
      </w:pPr>
      <w:r w:rsidRPr="005823C3">
        <w:t>Reveal the secrets of the guilty state,</w:t>
      </w:r>
    </w:p>
    <w:p w14:paraId="4CB74852" w14:textId="77777777" w:rsidR="003A417A" w:rsidRPr="005823C3" w:rsidRDefault="003A417A" w:rsidP="005823C3">
      <w:pPr>
        <w:pStyle w:val="Poetry"/>
      </w:pPr>
      <w:r w:rsidRPr="005823C3">
        <w:t>And justly punish whom I justly hate!</w:t>
      </w:r>
    </w:p>
    <w:p w14:paraId="2E5E5718" w14:textId="77777777" w:rsidR="003A417A" w:rsidRPr="005823C3" w:rsidRDefault="003A417A" w:rsidP="005823C3">
      <w:pPr>
        <w:pStyle w:val="Poetry"/>
      </w:pPr>
      <w:r w:rsidRPr="005823C3">
        <w:t>But you, O king, preserve the faith you gave,</w:t>
      </w:r>
    </w:p>
    <w:p w14:paraId="743FFD5F" w14:textId="5E63A640" w:rsidR="003A417A" w:rsidRPr="005823C3" w:rsidRDefault="003A417A" w:rsidP="005823C3">
      <w:pPr>
        <w:pStyle w:val="Poetry"/>
      </w:pPr>
      <w:r w:rsidRPr="005823C3">
        <w:t xml:space="preserve">If I, to save myself, your empire </w:t>
      </w:r>
      <w:proofErr w:type="gramStart"/>
      <w:r w:rsidRPr="005823C3">
        <w:t>save</w:t>
      </w:r>
      <w:proofErr w:type="gramEnd"/>
      <w:r w:rsidRPr="005823C3">
        <w:t>.</w:t>
      </w:r>
    </w:p>
    <w:p w14:paraId="52777C9C" w14:textId="77777777" w:rsidR="005823C3" w:rsidRDefault="003A417A" w:rsidP="005823C3">
      <w:pPr>
        <w:pStyle w:val="Poetry"/>
      </w:pPr>
      <w:r w:rsidRPr="005823C3">
        <w:t xml:space="preserve">The Grecian hopes, and all th’ attempts they made, </w:t>
      </w:r>
    </w:p>
    <w:p w14:paraId="55E8148E" w14:textId="2FEDD7AB" w:rsidR="003A417A" w:rsidRPr="005823C3" w:rsidRDefault="003A417A" w:rsidP="005823C3">
      <w:pPr>
        <w:pStyle w:val="Poetry"/>
      </w:pPr>
      <w:r w:rsidRPr="005823C3">
        <w:lastRenderedPageBreak/>
        <w:t>Were only founded on Minerva’s aid.</w:t>
      </w:r>
    </w:p>
    <w:p w14:paraId="50D7B18E" w14:textId="77777777" w:rsidR="005823C3" w:rsidRDefault="003A417A" w:rsidP="005823C3">
      <w:pPr>
        <w:pStyle w:val="Poetry"/>
      </w:pPr>
      <w:r w:rsidRPr="005823C3">
        <w:t xml:space="preserve">But from the time when impious Diomede, </w:t>
      </w:r>
    </w:p>
    <w:p w14:paraId="43696CEB" w14:textId="4CF43D12" w:rsidR="003A417A" w:rsidRPr="005823C3" w:rsidRDefault="003A417A" w:rsidP="005823C3">
      <w:pPr>
        <w:pStyle w:val="Poetry"/>
      </w:pPr>
      <w:r w:rsidRPr="005823C3">
        <w:t>And false Ulysses, that inventive head,</w:t>
      </w:r>
    </w:p>
    <w:p w14:paraId="3E844B56" w14:textId="775D9B5B" w:rsidR="003A417A" w:rsidRPr="005823C3" w:rsidRDefault="003A417A" w:rsidP="005823C3">
      <w:pPr>
        <w:pStyle w:val="Poetry"/>
      </w:pPr>
      <w:r w:rsidRPr="005823C3">
        <w:t>Her fatal image from the temple drew,</w:t>
      </w:r>
    </w:p>
    <w:p w14:paraId="5F3D3905" w14:textId="77777777" w:rsidR="005823C3" w:rsidRDefault="003A417A" w:rsidP="005823C3">
      <w:pPr>
        <w:pStyle w:val="Poetry"/>
      </w:pPr>
      <w:r w:rsidRPr="005823C3">
        <w:t xml:space="preserve">The sleeping guardians of the castle slew, </w:t>
      </w:r>
    </w:p>
    <w:p w14:paraId="796E4119" w14:textId="77777777" w:rsidR="005823C3" w:rsidRDefault="003A417A" w:rsidP="005823C3">
      <w:pPr>
        <w:pStyle w:val="Poetry"/>
      </w:pPr>
      <w:r w:rsidRPr="005823C3">
        <w:t xml:space="preserve">Her virgin statue with their bloody hands </w:t>
      </w:r>
    </w:p>
    <w:p w14:paraId="744B0585" w14:textId="4AC16C8D" w:rsidR="003A417A" w:rsidRPr="005823C3" w:rsidRDefault="003A417A" w:rsidP="005823C3">
      <w:pPr>
        <w:pStyle w:val="Poetry"/>
      </w:pPr>
      <w:r w:rsidRPr="005823C3">
        <w:t xml:space="preserve">Polluted, and profan’d her holy </w:t>
      </w:r>
      <w:proofErr w:type="gramStart"/>
      <w:r w:rsidRPr="005823C3">
        <w:t>bands;</w:t>
      </w:r>
      <w:proofErr w:type="gramEnd"/>
    </w:p>
    <w:p w14:paraId="7D1FB301" w14:textId="77777777" w:rsidR="003A417A" w:rsidRPr="005823C3" w:rsidRDefault="003A417A" w:rsidP="005823C3">
      <w:pPr>
        <w:pStyle w:val="Poetry"/>
      </w:pPr>
      <w:r w:rsidRPr="005823C3">
        <w:t>From thence the tide of fortune left their shore,</w:t>
      </w:r>
    </w:p>
    <w:p w14:paraId="44231896" w14:textId="1B3BB448" w:rsidR="003A417A" w:rsidRPr="005823C3" w:rsidRDefault="003A417A" w:rsidP="005823C3">
      <w:pPr>
        <w:pStyle w:val="Poetry"/>
      </w:pPr>
      <w:r w:rsidRPr="005823C3">
        <w:t xml:space="preserve">And ebb’d much faster than </w:t>
      </w:r>
      <w:proofErr w:type="gramStart"/>
      <w:r w:rsidRPr="005823C3">
        <w:t>it</w:t>
      </w:r>
      <w:proofErr w:type="gramEnd"/>
      <w:r w:rsidRPr="005823C3">
        <w:t xml:space="preserve"> flow’d before:</w:t>
      </w:r>
    </w:p>
    <w:p w14:paraId="352D256A" w14:textId="77777777" w:rsidR="005823C3" w:rsidRDefault="003A417A" w:rsidP="005823C3">
      <w:pPr>
        <w:pStyle w:val="Poetry"/>
      </w:pPr>
      <w:r w:rsidRPr="005823C3">
        <w:t xml:space="preserve">Their courage languish’d, as their hopes </w:t>
      </w:r>
      <w:proofErr w:type="gramStart"/>
      <w:r w:rsidRPr="005823C3">
        <w:t>decay’d;</w:t>
      </w:r>
      <w:proofErr w:type="gramEnd"/>
      <w:r w:rsidRPr="005823C3">
        <w:t xml:space="preserve"> </w:t>
      </w:r>
    </w:p>
    <w:p w14:paraId="117309A3" w14:textId="5C7FFD81" w:rsidR="003A417A" w:rsidRPr="005823C3" w:rsidRDefault="003A417A" w:rsidP="005823C3">
      <w:pPr>
        <w:pStyle w:val="Poetry"/>
      </w:pPr>
      <w:r w:rsidRPr="005823C3">
        <w:t>And Pallas, now averse, refus’d her aid.</w:t>
      </w:r>
    </w:p>
    <w:p w14:paraId="685DBF31" w14:textId="77777777" w:rsidR="005823C3" w:rsidRDefault="003A417A" w:rsidP="005823C3">
      <w:pPr>
        <w:pStyle w:val="Poetry"/>
      </w:pPr>
      <w:r w:rsidRPr="005823C3">
        <w:t xml:space="preserve">Nor did the goddess doubtfully declare </w:t>
      </w:r>
    </w:p>
    <w:p w14:paraId="05456F36" w14:textId="20012E66" w:rsidR="003A417A" w:rsidRPr="005823C3" w:rsidRDefault="003A417A" w:rsidP="005823C3">
      <w:pPr>
        <w:pStyle w:val="Poetry"/>
      </w:pPr>
      <w:r w:rsidRPr="005823C3">
        <w:t>Her alter’d mind and alienated care.</w:t>
      </w:r>
    </w:p>
    <w:p w14:paraId="53C8188C" w14:textId="53B51BE1" w:rsidR="003A417A" w:rsidRPr="005823C3" w:rsidRDefault="003A417A" w:rsidP="005823C3">
      <w:pPr>
        <w:pStyle w:val="Poetry"/>
      </w:pPr>
      <w:r w:rsidRPr="005823C3">
        <w:t>When first her fatal image touch’d the ground,</w:t>
      </w:r>
    </w:p>
    <w:p w14:paraId="3E6299F6" w14:textId="77777777" w:rsidR="003A417A" w:rsidRPr="005823C3" w:rsidRDefault="003A417A" w:rsidP="005823C3">
      <w:pPr>
        <w:pStyle w:val="Poetry"/>
      </w:pPr>
      <w:r w:rsidRPr="005823C3">
        <w:t>She sternly cast her glaring eyes around,</w:t>
      </w:r>
    </w:p>
    <w:p w14:paraId="67B949CE" w14:textId="77777777" w:rsidR="003A417A" w:rsidRPr="005823C3" w:rsidRDefault="003A417A" w:rsidP="005823C3">
      <w:pPr>
        <w:pStyle w:val="Poetry"/>
      </w:pPr>
      <w:r w:rsidRPr="005823C3">
        <w:t>That sparkled as they roll’d, and seem’d to threat:</w:t>
      </w:r>
    </w:p>
    <w:p w14:paraId="4A516310" w14:textId="77777777" w:rsidR="003A417A" w:rsidRPr="005823C3" w:rsidRDefault="003A417A" w:rsidP="005823C3">
      <w:pPr>
        <w:pStyle w:val="Poetry"/>
      </w:pPr>
      <w:r w:rsidRPr="005823C3">
        <w:t>Her heav’nly limbs distill’d a briny sweat.</w:t>
      </w:r>
    </w:p>
    <w:p w14:paraId="2F5246FD" w14:textId="77777777" w:rsidR="003A417A" w:rsidRPr="005823C3" w:rsidRDefault="003A417A" w:rsidP="005823C3">
      <w:pPr>
        <w:pStyle w:val="Poetry"/>
      </w:pPr>
      <w:r w:rsidRPr="005823C3">
        <w:t>Thrice from the ground she leap’d, was seen to wield</w:t>
      </w:r>
    </w:p>
    <w:p w14:paraId="027A1A27" w14:textId="4B53783E" w:rsidR="003A417A" w:rsidRPr="005823C3" w:rsidRDefault="003A417A" w:rsidP="005823C3">
      <w:pPr>
        <w:pStyle w:val="Poetry"/>
      </w:pPr>
      <w:r w:rsidRPr="005823C3">
        <w:t xml:space="preserve">Her brandish’d </w:t>
      </w:r>
      <w:proofErr w:type="gramStart"/>
      <w:r w:rsidRPr="005823C3">
        <w:t>lance, and</w:t>
      </w:r>
      <w:proofErr w:type="gramEnd"/>
      <w:r w:rsidRPr="005823C3">
        <w:t xml:space="preserve"> shake her horrid shield.</w:t>
      </w:r>
    </w:p>
    <w:p w14:paraId="2149ED29" w14:textId="77777777" w:rsidR="003A417A" w:rsidRPr="005823C3" w:rsidRDefault="003A417A" w:rsidP="005823C3">
      <w:pPr>
        <w:pStyle w:val="Poetry"/>
      </w:pPr>
      <w:r w:rsidRPr="005823C3">
        <w:t>Then Calchas bade our host for flight</w:t>
      </w:r>
    </w:p>
    <w:p w14:paraId="2C1C1112" w14:textId="77777777" w:rsidR="003A417A" w:rsidRPr="005823C3" w:rsidRDefault="003A417A" w:rsidP="005823C3">
      <w:pPr>
        <w:pStyle w:val="Poetry"/>
      </w:pPr>
      <w:r w:rsidRPr="005823C3">
        <w:t>And hope no conquest from the tedious war,</w:t>
      </w:r>
    </w:p>
    <w:p w14:paraId="09373B19" w14:textId="77777777" w:rsidR="005823C3" w:rsidRDefault="003A417A" w:rsidP="005823C3">
      <w:pPr>
        <w:pStyle w:val="Poetry"/>
      </w:pPr>
      <w:r w:rsidRPr="005823C3">
        <w:t xml:space="preserve">Till first they sail’d for </w:t>
      </w:r>
      <w:proofErr w:type="gramStart"/>
      <w:r w:rsidRPr="005823C3">
        <w:t>Greece;</w:t>
      </w:r>
      <w:proofErr w:type="gramEnd"/>
      <w:r w:rsidRPr="005823C3">
        <w:t xml:space="preserve"> with pray’rs besought </w:t>
      </w:r>
    </w:p>
    <w:p w14:paraId="4BC79B7B" w14:textId="5C38C700" w:rsidR="003A417A" w:rsidRPr="005823C3" w:rsidRDefault="003A417A" w:rsidP="005823C3">
      <w:pPr>
        <w:pStyle w:val="Poetry"/>
      </w:pPr>
      <w:r w:rsidRPr="005823C3">
        <w:t>Her injur’d pow’r, and better omens brought.</w:t>
      </w:r>
    </w:p>
    <w:p w14:paraId="43A4A383" w14:textId="043C9344" w:rsidR="003A417A" w:rsidRPr="005823C3" w:rsidRDefault="003A417A" w:rsidP="005823C3">
      <w:pPr>
        <w:pStyle w:val="Poetry"/>
      </w:pPr>
      <w:r w:rsidRPr="005823C3">
        <w:t>And now their navy plows the wat’ry main,</w:t>
      </w:r>
    </w:p>
    <w:p w14:paraId="0F842A35" w14:textId="77777777" w:rsidR="005823C3" w:rsidRDefault="003A417A" w:rsidP="005823C3">
      <w:pPr>
        <w:pStyle w:val="Poetry"/>
      </w:pPr>
      <w:r w:rsidRPr="005823C3">
        <w:t xml:space="preserve">Yet soon expect it on your shores again, </w:t>
      </w:r>
    </w:p>
    <w:p w14:paraId="1B6832DB" w14:textId="77777777" w:rsidR="005823C3" w:rsidRDefault="003A417A" w:rsidP="005823C3">
      <w:pPr>
        <w:pStyle w:val="Poetry"/>
      </w:pPr>
      <w:r w:rsidRPr="005823C3">
        <w:t xml:space="preserve">With Pallas </w:t>
      </w:r>
      <w:proofErr w:type="gramStart"/>
      <w:r w:rsidRPr="005823C3">
        <w:t>pleas’d;</w:t>
      </w:r>
      <w:proofErr w:type="gramEnd"/>
      <w:r w:rsidRPr="005823C3">
        <w:t xml:space="preserve"> as Calchas did ordain. </w:t>
      </w:r>
    </w:p>
    <w:p w14:paraId="7E6D42A6" w14:textId="77777777" w:rsidR="005823C3" w:rsidRDefault="003A417A" w:rsidP="005823C3">
      <w:pPr>
        <w:pStyle w:val="Poetry"/>
      </w:pPr>
      <w:r w:rsidRPr="005823C3">
        <w:t xml:space="preserve">But first, to reconcile the blue-ey’d maid </w:t>
      </w:r>
    </w:p>
    <w:p w14:paraId="1E21ACA9" w14:textId="0773BED9" w:rsidR="003A417A" w:rsidRPr="005823C3" w:rsidRDefault="003A417A" w:rsidP="005823C3">
      <w:pPr>
        <w:pStyle w:val="Poetry"/>
      </w:pPr>
      <w:r w:rsidRPr="005823C3">
        <w:t>For her stol’n statue and her tow’r betray’d,</w:t>
      </w:r>
    </w:p>
    <w:p w14:paraId="0CE9A198" w14:textId="721DD0CA" w:rsidR="003A417A" w:rsidRPr="005823C3" w:rsidRDefault="003A417A" w:rsidP="005823C3">
      <w:pPr>
        <w:pStyle w:val="Poetry"/>
      </w:pPr>
      <w:r w:rsidRPr="005823C3">
        <w:t>Warn’d by the seer, to her offended name</w:t>
      </w:r>
    </w:p>
    <w:p w14:paraId="2D744252" w14:textId="77777777" w:rsidR="005823C3" w:rsidRDefault="003A417A" w:rsidP="005823C3">
      <w:pPr>
        <w:pStyle w:val="Poetry"/>
      </w:pPr>
      <w:r w:rsidRPr="005823C3">
        <w:t xml:space="preserve">We rais’d and dedicate this wondrous frame, </w:t>
      </w:r>
    </w:p>
    <w:p w14:paraId="6F9BACFD" w14:textId="7CDFB6C9" w:rsidR="003A417A" w:rsidRPr="005823C3" w:rsidRDefault="003A417A" w:rsidP="005823C3">
      <w:pPr>
        <w:pStyle w:val="Poetry"/>
      </w:pPr>
      <w:r w:rsidRPr="005823C3">
        <w:t>So lofty, lest thro’ your forbidden gates</w:t>
      </w:r>
    </w:p>
    <w:p w14:paraId="424852DB" w14:textId="77777777" w:rsidR="003A417A" w:rsidRPr="005823C3" w:rsidRDefault="003A417A" w:rsidP="005823C3">
      <w:pPr>
        <w:pStyle w:val="Poetry"/>
      </w:pPr>
      <w:r w:rsidRPr="005823C3">
        <w:t xml:space="preserve">It </w:t>
      </w:r>
      <w:proofErr w:type="gramStart"/>
      <w:r w:rsidRPr="005823C3">
        <w:t>pass</w:t>
      </w:r>
      <w:proofErr w:type="gramEnd"/>
      <w:r w:rsidRPr="005823C3">
        <w:t>, and intercept our better fates:</w:t>
      </w:r>
    </w:p>
    <w:p w14:paraId="6B9F7997" w14:textId="77777777" w:rsidR="003A417A" w:rsidRPr="005823C3" w:rsidRDefault="003A417A" w:rsidP="005823C3">
      <w:pPr>
        <w:pStyle w:val="Poetry"/>
      </w:pPr>
      <w:r w:rsidRPr="005823C3">
        <w:t xml:space="preserve">For, once admitted there, our hopes are </w:t>
      </w:r>
      <w:proofErr w:type="gramStart"/>
      <w:r w:rsidRPr="005823C3">
        <w:t>lost;</w:t>
      </w:r>
      <w:proofErr w:type="gramEnd"/>
    </w:p>
    <w:p w14:paraId="6008947C" w14:textId="2679FBBB" w:rsidR="003A417A" w:rsidRPr="005823C3" w:rsidRDefault="003A417A" w:rsidP="005823C3">
      <w:pPr>
        <w:pStyle w:val="Poetry"/>
      </w:pPr>
      <w:r w:rsidRPr="005823C3">
        <w:t xml:space="preserve">And Troy may then a new Palladium </w:t>
      </w:r>
      <w:proofErr w:type="gramStart"/>
      <w:r w:rsidRPr="005823C3">
        <w:t>boast;</w:t>
      </w:r>
      <w:proofErr w:type="gramEnd"/>
    </w:p>
    <w:p w14:paraId="0DAF331B" w14:textId="77777777" w:rsidR="005823C3" w:rsidRDefault="003A417A" w:rsidP="005823C3">
      <w:pPr>
        <w:pStyle w:val="Poetry"/>
      </w:pPr>
      <w:r w:rsidRPr="005823C3">
        <w:t xml:space="preserve">For so religion and the gods ordain, </w:t>
      </w:r>
    </w:p>
    <w:p w14:paraId="443531FD" w14:textId="30BAE9FC" w:rsidR="003A417A" w:rsidRPr="005823C3" w:rsidRDefault="003A417A" w:rsidP="005823C3">
      <w:pPr>
        <w:pStyle w:val="Poetry"/>
      </w:pPr>
      <w:r w:rsidRPr="005823C3">
        <w:lastRenderedPageBreak/>
        <w:t>That, if you violate with hands profane</w:t>
      </w:r>
    </w:p>
    <w:p w14:paraId="0F3361EA" w14:textId="77777777" w:rsidR="005823C3" w:rsidRDefault="003A417A" w:rsidP="005823C3">
      <w:pPr>
        <w:pStyle w:val="Poetry"/>
      </w:pPr>
      <w:r w:rsidRPr="005823C3">
        <w:t xml:space="preserve">Minerva’s gift, your town in flames shall burn, </w:t>
      </w:r>
    </w:p>
    <w:p w14:paraId="47CB81B0" w14:textId="15483C06" w:rsidR="003A417A" w:rsidRPr="005823C3" w:rsidRDefault="003A417A" w:rsidP="005823C3">
      <w:pPr>
        <w:pStyle w:val="Poetry"/>
      </w:pPr>
      <w:r w:rsidRPr="005823C3">
        <w:t>(Which omen, O ye gods, on Graecia turn!)</w:t>
      </w:r>
    </w:p>
    <w:p w14:paraId="653B216A" w14:textId="4ACF6037" w:rsidR="003A417A" w:rsidRPr="005823C3" w:rsidRDefault="003A417A" w:rsidP="005823C3">
      <w:pPr>
        <w:pStyle w:val="Poetry"/>
      </w:pPr>
      <w:r w:rsidRPr="005823C3">
        <w:t xml:space="preserve">But if it </w:t>
      </w:r>
      <w:proofErr w:type="gramStart"/>
      <w:r w:rsidRPr="005823C3">
        <w:t>climb</w:t>
      </w:r>
      <w:proofErr w:type="gramEnd"/>
      <w:r w:rsidRPr="005823C3">
        <w:t>, with your assisting hands,</w:t>
      </w:r>
    </w:p>
    <w:p w14:paraId="08769609" w14:textId="77777777" w:rsidR="005823C3" w:rsidRDefault="003A417A" w:rsidP="005823C3">
      <w:pPr>
        <w:pStyle w:val="Poetry"/>
      </w:pPr>
      <w:r w:rsidRPr="005823C3">
        <w:t xml:space="preserve">The Trojan walls, and in the city </w:t>
      </w:r>
      <w:proofErr w:type="gramStart"/>
      <w:r w:rsidRPr="005823C3">
        <w:t>stands;</w:t>
      </w:r>
      <w:proofErr w:type="gramEnd"/>
      <w:r w:rsidRPr="005823C3">
        <w:t xml:space="preserve"> </w:t>
      </w:r>
    </w:p>
    <w:p w14:paraId="21DCC7F0" w14:textId="77777777" w:rsidR="005823C3" w:rsidRDefault="003A417A" w:rsidP="005823C3">
      <w:pPr>
        <w:pStyle w:val="Poetry"/>
      </w:pPr>
      <w:r w:rsidRPr="005823C3">
        <w:t xml:space="preserve">Then Troy shall Argos and Mycenae burn, </w:t>
      </w:r>
    </w:p>
    <w:p w14:paraId="287DCF9A" w14:textId="48669130" w:rsidR="003A417A" w:rsidRPr="005823C3" w:rsidRDefault="003A417A" w:rsidP="005823C3">
      <w:pPr>
        <w:pStyle w:val="Poetry"/>
      </w:pPr>
      <w:r w:rsidRPr="005823C3">
        <w:t>And the reverse of fate on us return.’</w:t>
      </w:r>
    </w:p>
    <w:p w14:paraId="47A31AC5" w14:textId="77777777" w:rsidR="005823C3" w:rsidRDefault="005823C3" w:rsidP="005823C3">
      <w:pPr>
        <w:pStyle w:val="Poetry"/>
      </w:pPr>
    </w:p>
    <w:p w14:paraId="7D921697" w14:textId="2DEF1270" w:rsidR="003A417A" w:rsidRPr="005823C3" w:rsidRDefault="003A417A" w:rsidP="005823C3">
      <w:pPr>
        <w:pStyle w:val="Poetry"/>
      </w:pPr>
      <w:r w:rsidRPr="005823C3">
        <w:t>“With such deceits he gain’d their easy hearts,</w:t>
      </w:r>
    </w:p>
    <w:p w14:paraId="6879A247" w14:textId="0835612A" w:rsidR="003A417A" w:rsidRPr="005823C3" w:rsidRDefault="003A417A" w:rsidP="005823C3">
      <w:pPr>
        <w:pStyle w:val="Poetry"/>
      </w:pPr>
      <w:r w:rsidRPr="005823C3">
        <w:t>Too prone to credit his perfidious arts.</w:t>
      </w:r>
    </w:p>
    <w:p w14:paraId="1D536EB6" w14:textId="77777777" w:rsidR="003A417A" w:rsidRPr="005823C3" w:rsidRDefault="003A417A" w:rsidP="005823C3">
      <w:pPr>
        <w:pStyle w:val="Poetry"/>
      </w:pPr>
      <w:r w:rsidRPr="005823C3">
        <w:t>What Diomede, nor Thetis’ greater son,</w:t>
      </w:r>
    </w:p>
    <w:p w14:paraId="7A0D66B4" w14:textId="77777777" w:rsidR="005823C3" w:rsidRDefault="003A417A" w:rsidP="005823C3">
      <w:pPr>
        <w:pStyle w:val="Poetry"/>
      </w:pPr>
      <w:r w:rsidRPr="005823C3">
        <w:t xml:space="preserve">A thousand ships, nor ten years’ siege, had done— </w:t>
      </w:r>
    </w:p>
    <w:p w14:paraId="24CB0BB1" w14:textId="02DD2CD4" w:rsidR="003A417A" w:rsidRPr="005823C3" w:rsidRDefault="003A417A" w:rsidP="005823C3">
      <w:pPr>
        <w:pStyle w:val="Poetry"/>
      </w:pPr>
      <w:r w:rsidRPr="005823C3">
        <w:t>False tears and fawning words the city won.</w:t>
      </w:r>
    </w:p>
    <w:p w14:paraId="36CC0500" w14:textId="77777777" w:rsidR="005823C3" w:rsidRDefault="005823C3" w:rsidP="005823C3">
      <w:pPr>
        <w:pStyle w:val="Poetry"/>
      </w:pPr>
    </w:p>
    <w:p w14:paraId="1C8C5B65" w14:textId="6F29EF3E" w:rsidR="003A417A" w:rsidRPr="005823C3" w:rsidRDefault="003A417A" w:rsidP="005823C3">
      <w:pPr>
        <w:pStyle w:val="Poetry"/>
      </w:pPr>
      <w:r w:rsidRPr="005823C3">
        <w:t>“A greater omen, and of worse portent,</w:t>
      </w:r>
    </w:p>
    <w:p w14:paraId="4F9B0037" w14:textId="1F62AA72" w:rsidR="003A417A" w:rsidRPr="005823C3" w:rsidRDefault="003A417A" w:rsidP="005823C3">
      <w:pPr>
        <w:pStyle w:val="Poetry"/>
      </w:pPr>
      <w:r w:rsidRPr="005823C3">
        <w:t>Did our unwary minds with fear torment,</w:t>
      </w:r>
    </w:p>
    <w:p w14:paraId="35BDBB11" w14:textId="77777777" w:rsidR="005823C3" w:rsidRDefault="003A417A" w:rsidP="005823C3">
      <w:pPr>
        <w:pStyle w:val="Poetry"/>
      </w:pPr>
      <w:r w:rsidRPr="005823C3">
        <w:t xml:space="preserve">Concurring to produce the dire event. </w:t>
      </w:r>
    </w:p>
    <w:p w14:paraId="0040E99E" w14:textId="77777777" w:rsidR="005823C3" w:rsidRDefault="003A417A" w:rsidP="005823C3">
      <w:pPr>
        <w:pStyle w:val="Poetry"/>
      </w:pPr>
      <w:r w:rsidRPr="005823C3">
        <w:t xml:space="preserve">Laocoon, Neptune’s priest by lot that year, </w:t>
      </w:r>
    </w:p>
    <w:p w14:paraId="50A49673" w14:textId="77777777" w:rsidR="005823C3" w:rsidRDefault="003A417A" w:rsidP="005823C3">
      <w:pPr>
        <w:pStyle w:val="Poetry"/>
      </w:pPr>
      <w:r w:rsidRPr="005823C3">
        <w:t xml:space="preserve">With solemn pomp then sacrific’d a </w:t>
      </w:r>
      <w:proofErr w:type="gramStart"/>
      <w:r w:rsidRPr="005823C3">
        <w:t>steer;</w:t>
      </w:r>
      <w:proofErr w:type="gramEnd"/>
      <w:r w:rsidRPr="005823C3">
        <w:t xml:space="preserve"> </w:t>
      </w:r>
    </w:p>
    <w:p w14:paraId="0864259C" w14:textId="554EF1F1" w:rsidR="003A417A" w:rsidRPr="005823C3" w:rsidRDefault="003A417A" w:rsidP="005823C3">
      <w:pPr>
        <w:pStyle w:val="Poetry"/>
      </w:pPr>
      <w:r w:rsidRPr="005823C3">
        <w:t>When, dreadful to behold, from sea we spied</w:t>
      </w:r>
    </w:p>
    <w:p w14:paraId="05038D2B" w14:textId="57C278E2" w:rsidR="003A417A" w:rsidRPr="005823C3" w:rsidRDefault="003A417A" w:rsidP="005823C3">
      <w:pPr>
        <w:pStyle w:val="Poetry"/>
      </w:pPr>
      <w:r w:rsidRPr="005823C3">
        <w:t>Two serpents, rank’d abreast, the seas divide,</w:t>
      </w:r>
    </w:p>
    <w:p w14:paraId="6B9EAD9A" w14:textId="77777777" w:rsidR="005823C3" w:rsidRDefault="003A417A" w:rsidP="005823C3">
      <w:pPr>
        <w:pStyle w:val="Poetry"/>
      </w:pPr>
      <w:r w:rsidRPr="005823C3">
        <w:t xml:space="preserve">And smoothly sweep along the swelling tide. </w:t>
      </w:r>
    </w:p>
    <w:p w14:paraId="073E818B" w14:textId="77777777" w:rsidR="005823C3" w:rsidRDefault="003A417A" w:rsidP="005823C3">
      <w:pPr>
        <w:pStyle w:val="Poetry"/>
      </w:pPr>
      <w:r w:rsidRPr="005823C3">
        <w:t xml:space="preserve">Their flaming crests above the waves they </w:t>
      </w:r>
      <w:proofErr w:type="gramStart"/>
      <w:r w:rsidRPr="005823C3">
        <w:t>show;</w:t>
      </w:r>
      <w:proofErr w:type="gramEnd"/>
      <w:r w:rsidRPr="005823C3">
        <w:t xml:space="preserve"> </w:t>
      </w:r>
    </w:p>
    <w:p w14:paraId="744B66A3" w14:textId="4176D7B8" w:rsidR="003A417A" w:rsidRPr="005823C3" w:rsidRDefault="003A417A" w:rsidP="005823C3">
      <w:pPr>
        <w:pStyle w:val="Poetry"/>
      </w:pPr>
      <w:r w:rsidRPr="005823C3">
        <w:t xml:space="preserve">Their bellies seem to burn the seas </w:t>
      </w:r>
      <w:proofErr w:type="gramStart"/>
      <w:r w:rsidRPr="005823C3">
        <w:t>below;</w:t>
      </w:r>
      <w:proofErr w:type="gramEnd"/>
    </w:p>
    <w:p w14:paraId="0BAD6804" w14:textId="77777777" w:rsidR="003A417A" w:rsidRPr="005823C3" w:rsidRDefault="003A417A" w:rsidP="005823C3">
      <w:pPr>
        <w:pStyle w:val="Poetry"/>
      </w:pPr>
      <w:r w:rsidRPr="005823C3">
        <w:t>Their speckled tails advance to steer their course,</w:t>
      </w:r>
    </w:p>
    <w:p w14:paraId="167C0B0B" w14:textId="7514A7AF" w:rsidR="003A417A" w:rsidRPr="005823C3" w:rsidRDefault="003A417A" w:rsidP="005823C3">
      <w:pPr>
        <w:pStyle w:val="Poetry"/>
      </w:pPr>
      <w:r w:rsidRPr="005823C3">
        <w:t>And on the sounding shore the flying billows force.</w:t>
      </w:r>
    </w:p>
    <w:p w14:paraId="116AEC25" w14:textId="77777777" w:rsidR="005823C3" w:rsidRDefault="003A417A" w:rsidP="005823C3">
      <w:pPr>
        <w:pStyle w:val="Poetry"/>
      </w:pPr>
      <w:r w:rsidRPr="005823C3">
        <w:t xml:space="preserve">And now the strand, and now the plain they </w:t>
      </w:r>
      <w:proofErr w:type="gramStart"/>
      <w:r w:rsidRPr="005823C3">
        <w:t>held;</w:t>
      </w:r>
      <w:proofErr w:type="gramEnd"/>
      <w:r w:rsidRPr="005823C3">
        <w:t xml:space="preserve"> </w:t>
      </w:r>
    </w:p>
    <w:p w14:paraId="58DA6808" w14:textId="77777777" w:rsidR="005823C3" w:rsidRDefault="003A417A" w:rsidP="005823C3">
      <w:pPr>
        <w:pStyle w:val="Poetry"/>
      </w:pPr>
      <w:r w:rsidRPr="005823C3">
        <w:t xml:space="preserve">Their ardent eyes with bloody streaks were </w:t>
      </w:r>
      <w:proofErr w:type="gramStart"/>
      <w:r w:rsidRPr="005823C3">
        <w:t>fill’d;</w:t>
      </w:r>
      <w:proofErr w:type="gramEnd"/>
      <w:r w:rsidRPr="005823C3">
        <w:t xml:space="preserve"> </w:t>
      </w:r>
    </w:p>
    <w:p w14:paraId="2071C800" w14:textId="77777777" w:rsidR="005823C3" w:rsidRDefault="003A417A" w:rsidP="005823C3">
      <w:pPr>
        <w:pStyle w:val="Poetry"/>
      </w:pPr>
      <w:r w:rsidRPr="005823C3">
        <w:t xml:space="preserve">Their nimble tongues they brandish’d as they came, </w:t>
      </w:r>
    </w:p>
    <w:p w14:paraId="2FC05135" w14:textId="4DD5DC50" w:rsidR="003A417A" w:rsidRPr="005823C3" w:rsidRDefault="003A417A" w:rsidP="005823C3">
      <w:pPr>
        <w:pStyle w:val="Poetry"/>
      </w:pPr>
      <w:r w:rsidRPr="005823C3">
        <w:t>And lick’d their hissing jaws, that sputter’d flame.</w:t>
      </w:r>
    </w:p>
    <w:p w14:paraId="7FF8182B" w14:textId="4CFACE7F" w:rsidR="003A417A" w:rsidRPr="005823C3" w:rsidRDefault="003A417A" w:rsidP="005823C3">
      <w:pPr>
        <w:pStyle w:val="Poetry"/>
      </w:pPr>
      <w:r w:rsidRPr="005823C3">
        <w:t>We fled amaz’d; their destin’d way they take,</w:t>
      </w:r>
    </w:p>
    <w:p w14:paraId="01146221" w14:textId="77777777" w:rsidR="005823C3" w:rsidRDefault="003A417A" w:rsidP="005823C3">
      <w:pPr>
        <w:pStyle w:val="Poetry"/>
      </w:pPr>
      <w:r w:rsidRPr="005823C3">
        <w:t xml:space="preserve">And to Laocoon and his children </w:t>
      </w:r>
      <w:proofErr w:type="gramStart"/>
      <w:r w:rsidRPr="005823C3">
        <w:t>make;</w:t>
      </w:r>
      <w:proofErr w:type="gramEnd"/>
      <w:r w:rsidRPr="005823C3">
        <w:t xml:space="preserve"> </w:t>
      </w:r>
    </w:p>
    <w:p w14:paraId="6BC4397B" w14:textId="4CD0CB4F" w:rsidR="003A417A" w:rsidRPr="005823C3" w:rsidRDefault="003A417A" w:rsidP="005823C3">
      <w:pPr>
        <w:pStyle w:val="Poetry"/>
      </w:pPr>
      <w:r w:rsidRPr="005823C3">
        <w:t>And first around the tender boys they wind,</w:t>
      </w:r>
    </w:p>
    <w:p w14:paraId="13F2F7CD" w14:textId="77777777" w:rsidR="005823C3" w:rsidRDefault="003A417A" w:rsidP="005823C3">
      <w:pPr>
        <w:pStyle w:val="Poetry"/>
      </w:pPr>
      <w:r w:rsidRPr="005823C3">
        <w:t xml:space="preserve">Then with their sharpen’d fangs their limbs and bodies grind. </w:t>
      </w:r>
    </w:p>
    <w:p w14:paraId="61DE1A4B" w14:textId="060549F5" w:rsidR="003A417A" w:rsidRPr="005823C3" w:rsidRDefault="003A417A" w:rsidP="005823C3">
      <w:pPr>
        <w:pStyle w:val="Poetry"/>
      </w:pPr>
      <w:r w:rsidRPr="005823C3">
        <w:t>The wretched father, running to their aid</w:t>
      </w:r>
    </w:p>
    <w:p w14:paraId="20A39DC4" w14:textId="5D26DF8C" w:rsidR="003A417A" w:rsidRPr="005823C3" w:rsidRDefault="003A417A" w:rsidP="005823C3">
      <w:pPr>
        <w:pStyle w:val="Poetry"/>
      </w:pPr>
      <w:r w:rsidRPr="005823C3">
        <w:lastRenderedPageBreak/>
        <w:t xml:space="preserve">With pious haste, but vain, they next </w:t>
      </w:r>
      <w:proofErr w:type="gramStart"/>
      <w:r w:rsidRPr="005823C3">
        <w:t>invade;</w:t>
      </w:r>
      <w:proofErr w:type="gramEnd"/>
    </w:p>
    <w:p w14:paraId="33201F0E" w14:textId="77777777" w:rsidR="005823C3" w:rsidRDefault="003A417A" w:rsidP="005823C3">
      <w:pPr>
        <w:pStyle w:val="Poetry"/>
      </w:pPr>
      <w:r w:rsidRPr="005823C3">
        <w:t xml:space="preserve">Twice round his waist their winding volumes </w:t>
      </w:r>
      <w:proofErr w:type="gramStart"/>
      <w:r w:rsidRPr="005823C3">
        <w:t>roll’d;</w:t>
      </w:r>
      <w:proofErr w:type="gramEnd"/>
      <w:r w:rsidRPr="005823C3">
        <w:t xml:space="preserve"> </w:t>
      </w:r>
    </w:p>
    <w:p w14:paraId="3FE83EF8" w14:textId="375AD813" w:rsidR="003A417A" w:rsidRPr="005823C3" w:rsidRDefault="003A417A" w:rsidP="005823C3">
      <w:pPr>
        <w:pStyle w:val="Poetry"/>
      </w:pPr>
      <w:r w:rsidRPr="005823C3">
        <w:t>And twice about his gasping throat they fold.</w:t>
      </w:r>
    </w:p>
    <w:p w14:paraId="207DDB1D" w14:textId="77777777" w:rsidR="005823C3" w:rsidRDefault="003A417A" w:rsidP="005823C3">
      <w:pPr>
        <w:pStyle w:val="Poetry"/>
      </w:pPr>
      <w:r w:rsidRPr="005823C3">
        <w:t xml:space="preserve">The priest thus doubly chok’d, their crests divide, </w:t>
      </w:r>
    </w:p>
    <w:p w14:paraId="4BC496F8" w14:textId="725420DE" w:rsidR="003A417A" w:rsidRPr="005823C3" w:rsidRDefault="003A417A" w:rsidP="005823C3">
      <w:pPr>
        <w:pStyle w:val="Poetry"/>
      </w:pPr>
      <w:r w:rsidRPr="005823C3">
        <w:t>And tow’ring o’er his head in triumph ride.</w:t>
      </w:r>
    </w:p>
    <w:p w14:paraId="4FE090FE" w14:textId="0ED7C883" w:rsidR="003A417A" w:rsidRPr="005823C3" w:rsidRDefault="003A417A" w:rsidP="005823C3">
      <w:pPr>
        <w:pStyle w:val="Poetry"/>
      </w:pPr>
      <w:r w:rsidRPr="005823C3">
        <w:t xml:space="preserve">With both his hands he labors at the </w:t>
      </w:r>
      <w:proofErr w:type="gramStart"/>
      <w:r w:rsidRPr="005823C3">
        <w:t>knots;</w:t>
      </w:r>
      <w:proofErr w:type="gramEnd"/>
    </w:p>
    <w:p w14:paraId="6E91DD17" w14:textId="77777777" w:rsidR="005823C3" w:rsidRDefault="003A417A" w:rsidP="005823C3">
      <w:pPr>
        <w:pStyle w:val="Poetry"/>
      </w:pPr>
      <w:r w:rsidRPr="005823C3">
        <w:t xml:space="preserve">His holy fillets the blue venom </w:t>
      </w:r>
      <w:proofErr w:type="gramStart"/>
      <w:r w:rsidRPr="005823C3">
        <w:t>blots;</w:t>
      </w:r>
      <w:proofErr w:type="gramEnd"/>
      <w:r w:rsidRPr="005823C3">
        <w:t xml:space="preserve"> </w:t>
      </w:r>
    </w:p>
    <w:p w14:paraId="75274580" w14:textId="0733F02F" w:rsidR="003A417A" w:rsidRPr="005823C3" w:rsidRDefault="003A417A" w:rsidP="005823C3">
      <w:pPr>
        <w:pStyle w:val="Poetry"/>
      </w:pPr>
      <w:r w:rsidRPr="005823C3">
        <w:t>His roaring fills the flitting air around.</w:t>
      </w:r>
    </w:p>
    <w:p w14:paraId="41A39222" w14:textId="77777777" w:rsidR="005823C3" w:rsidRDefault="003A417A" w:rsidP="005823C3">
      <w:pPr>
        <w:pStyle w:val="Poetry"/>
      </w:pPr>
      <w:r w:rsidRPr="005823C3">
        <w:t xml:space="preserve">Thus, when an ox receives a glancing wound, </w:t>
      </w:r>
    </w:p>
    <w:p w14:paraId="7EA2288C" w14:textId="6CDBA706" w:rsidR="003A417A" w:rsidRPr="005823C3" w:rsidRDefault="003A417A" w:rsidP="005823C3">
      <w:pPr>
        <w:pStyle w:val="Poetry"/>
      </w:pPr>
      <w:r w:rsidRPr="005823C3">
        <w:t>He breaks his bands, the fatal altar flies,</w:t>
      </w:r>
    </w:p>
    <w:p w14:paraId="2DFA762D" w14:textId="4DC8F92A" w:rsidR="003A417A" w:rsidRPr="005823C3" w:rsidRDefault="003A417A" w:rsidP="005823C3">
      <w:pPr>
        <w:pStyle w:val="Poetry"/>
      </w:pPr>
      <w:r w:rsidRPr="005823C3">
        <w:t>And with loud bellowings breaks the yielding skies.</w:t>
      </w:r>
    </w:p>
    <w:p w14:paraId="02E9D9D6" w14:textId="77777777" w:rsidR="005823C3" w:rsidRDefault="003A417A" w:rsidP="005823C3">
      <w:pPr>
        <w:pStyle w:val="Poetry"/>
      </w:pPr>
      <w:r w:rsidRPr="005823C3">
        <w:t xml:space="preserve">Their tasks perform’d, the serpents quit their prey, </w:t>
      </w:r>
    </w:p>
    <w:p w14:paraId="7C9464CD" w14:textId="320B9F45" w:rsidR="003A417A" w:rsidRPr="005823C3" w:rsidRDefault="003A417A" w:rsidP="005823C3">
      <w:pPr>
        <w:pStyle w:val="Poetry"/>
      </w:pPr>
      <w:r w:rsidRPr="005823C3">
        <w:t>And to the tow’r of Pallas make their way:</w:t>
      </w:r>
    </w:p>
    <w:p w14:paraId="72F76414" w14:textId="77777777" w:rsidR="005823C3" w:rsidRDefault="003A417A" w:rsidP="005823C3">
      <w:pPr>
        <w:pStyle w:val="Poetry"/>
      </w:pPr>
      <w:r w:rsidRPr="005823C3">
        <w:t xml:space="preserve">Couch’d at her feet, they lie protected there </w:t>
      </w:r>
    </w:p>
    <w:p w14:paraId="63EBFF1C" w14:textId="605689F5" w:rsidR="003A417A" w:rsidRPr="005823C3" w:rsidRDefault="003A417A" w:rsidP="005823C3">
      <w:pPr>
        <w:pStyle w:val="Poetry"/>
      </w:pPr>
      <w:r w:rsidRPr="005823C3">
        <w:t>By her large buckler and protended spear.</w:t>
      </w:r>
    </w:p>
    <w:p w14:paraId="6FA6D213" w14:textId="52454CAE" w:rsidR="003A417A" w:rsidRPr="005823C3" w:rsidRDefault="003A417A" w:rsidP="005823C3">
      <w:pPr>
        <w:pStyle w:val="Poetry"/>
      </w:pPr>
      <w:r w:rsidRPr="005823C3">
        <w:t>Amazement seizes all; the gen’ral cry</w:t>
      </w:r>
    </w:p>
    <w:p w14:paraId="37A2E9D7" w14:textId="77777777" w:rsidR="005823C3" w:rsidRDefault="003A417A" w:rsidP="005823C3">
      <w:pPr>
        <w:pStyle w:val="Poetry"/>
      </w:pPr>
      <w:r w:rsidRPr="005823C3">
        <w:t xml:space="preserve">Proclaims Laocoon justly doom’d to die, </w:t>
      </w:r>
    </w:p>
    <w:p w14:paraId="75BC8253" w14:textId="77777777" w:rsidR="005823C3" w:rsidRDefault="003A417A" w:rsidP="005823C3">
      <w:pPr>
        <w:pStyle w:val="Poetry"/>
      </w:pPr>
      <w:r w:rsidRPr="005823C3">
        <w:t xml:space="preserve">Whose hand the will of Pallas had withstood, </w:t>
      </w:r>
    </w:p>
    <w:p w14:paraId="7C4CD17C" w14:textId="7FF1AE66" w:rsidR="003A417A" w:rsidRPr="005823C3" w:rsidRDefault="003A417A" w:rsidP="005823C3">
      <w:pPr>
        <w:pStyle w:val="Poetry"/>
      </w:pPr>
      <w:r w:rsidRPr="005823C3">
        <w:t>And dared to violate the sacred wood.</w:t>
      </w:r>
    </w:p>
    <w:p w14:paraId="2A0D894B" w14:textId="77777777" w:rsidR="003A417A" w:rsidRPr="005823C3" w:rsidRDefault="003A417A" w:rsidP="005823C3">
      <w:pPr>
        <w:pStyle w:val="Poetry"/>
      </w:pPr>
      <w:r w:rsidRPr="005823C3">
        <w:t>All vote t’ admit the steed, that vows be paid</w:t>
      </w:r>
    </w:p>
    <w:p w14:paraId="6458D6D7" w14:textId="26DB447A" w:rsidR="003A417A" w:rsidRPr="005823C3" w:rsidRDefault="003A417A" w:rsidP="005823C3">
      <w:pPr>
        <w:pStyle w:val="Poetry"/>
      </w:pPr>
      <w:r w:rsidRPr="005823C3">
        <w:t>And incense offer’d to th’ offended maid.</w:t>
      </w:r>
    </w:p>
    <w:p w14:paraId="2E94F093" w14:textId="77777777" w:rsidR="005823C3" w:rsidRDefault="003A417A" w:rsidP="005823C3">
      <w:pPr>
        <w:pStyle w:val="Poetry"/>
      </w:pPr>
      <w:r w:rsidRPr="005823C3">
        <w:t xml:space="preserve">A spacious breach is made; the town lies </w:t>
      </w:r>
      <w:proofErr w:type="gramStart"/>
      <w:r w:rsidRPr="005823C3">
        <w:t>bare;</w:t>
      </w:r>
      <w:proofErr w:type="gramEnd"/>
      <w:r w:rsidRPr="005823C3">
        <w:t xml:space="preserve"> </w:t>
      </w:r>
    </w:p>
    <w:p w14:paraId="3B511451" w14:textId="77777777" w:rsidR="005823C3" w:rsidRDefault="003A417A" w:rsidP="005823C3">
      <w:pPr>
        <w:pStyle w:val="Poetry"/>
      </w:pPr>
      <w:r w:rsidRPr="005823C3">
        <w:t xml:space="preserve">Some hoisting-levers, some the wheels prepare </w:t>
      </w:r>
    </w:p>
    <w:p w14:paraId="3F36D2B8" w14:textId="22DE0ACD" w:rsidR="003A417A" w:rsidRPr="005823C3" w:rsidRDefault="003A417A" w:rsidP="005823C3">
      <w:pPr>
        <w:pStyle w:val="Poetry"/>
      </w:pPr>
      <w:r w:rsidRPr="005823C3">
        <w:t xml:space="preserve">And fasten to the horse’s </w:t>
      </w:r>
      <w:proofErr w:type="gramStart"/>
      <w:r w:rsidRPr="005823C3">
        <w:t>feet;</w:t>
      </w:r>
      <w:proofErr w:type="gramEnd"/>
      <w:r w:rsidRPr="005823C3">
        <w:t xml:space="preserve"> the rest</w:t>
      </w:r>
    </w:p>
    <w:p w14:paraId="353EA3CD" w14:textId="77777777" w:rsidR="003A417A" w:rsidRPr="005823C3" w:rsidRDefault="003A417A" w:rsidP="005823C3">
      <w:pPr>
        <w:pStyle w:val="Poetry"/>
      </w:pPr>
      <w:r w:rsidRPr="005823C3">
        <w:t>With cables haul along th’ unwieldly beast.</w:t>
      </w:r>
    </w:p>
    <w:p w14:paraId="3F1EC9D6" w14:textId="05C28A05" w:rsidR="003A417A" w:rsidRPr="005823C3" w:rsidRDefault="003A417A" w:rsidP="005823C3">
      <w:pPr>
        <w:pStyle w:val="Poetry"/>
      </w:pPr>
      <w:r w:rsidRPr="005823C3">
        <w:t xml:space="preserve">Each on his fellow for assistance </w:t>
      </w:r>
      <w:proofErr w:type="gramStart"/>
      <w:r w:rsidRPr="005823C3">
        <w:t>calls;</w:t>
      </w:r>
      <w:proofErr w:type="gramEnd"/>
    </w:p>
    <w:p w14:paraId="1B31F2D5" w14:textId="77777777" w:rsidR="003A417A" w:rsidRPr="005823C3" w:rsidRDefault="003A417A" w:rsidP="005823C3">
      <w:pPr>
        <w:pStyle w:val="Poetry"/>
      </w:pPr>
      <w:r w:rsidRPr="005823C3">
        <w:t>At length the fatal fabric mounts the walls,</w:t>
      </w:r>
    </w:p>
    <w:p w14:paraId="0B98B9CF" w14:textId="77777777" w:rsidR="005823C3" w:rsidRDefault="003A417A" w:rsidP="005823C3">
      <w:pPr>
        <w:pStyle w:val="Poetry"/>
      </w:pPr>
      <w:r w:rsidRPr="005823C3">
        <w:t xml:space="preserve">Big with destruction. Boys with chaplets crown’d, </w:t>
      </w:r>
    </w:p>
    <w:p w14:paraId="663D91EB" w14:textId="1335A21C" w:rsidR="003A417A" w:rsidRPr="005823C3" w:rsidRDefault="003A417A" w:rsidP="005823C3">
      <w:pPr>
        <w:pStyle w:val="Poetry"/>
      </w:pPr>
      <w:r w:rsidRPr="005823C3">
        <w:t>And choirs of virgins, sing and dance around.</w:t>
      </w:r>
    </w:p>
    <w:p w14:paraId="6313DB95" w14:textId="77777777" w:rsidR="003A417A" w:rsidRPr="005823C3" w:rsidRDefault="003A417A" w:rsidP="005823C3">
      <w:pPr>
        <w:pStyle w:val="Poetry"/>
      </w:pPr>
      <w:proofErr w:type="gramStart"/>
      <w:r w:rsidRPr="005823C3">
        <w:t>Thus</w:t>
      </w:r>
      <w:proofErr w:type="gramEnd"/>
      <w:r w:rsidRPr="005823C3">
        <w:t xml:space="preserve"> rais’d aloft, and then descending down,</w:t>
      </w:r>
    </w:p>
    <w:p w14:paraId="0BDBBC99" w14:textId="0E7550E0" w:rsidR="003A417A" w:rsidRPr="005823C3" w:rsidRDefault="003A417A" w:rsidP="005823C3">
      <w:pPr>
        <w:pStyle w:val="Poetry"/>
      </w:pPr>
      <w:r w:rsidRPr="005823C3">
        <w:t xml:space="preserve">It enters o’er our </w:t>
      </w:r>
      <w:proofErr w:type="gramStart"/>
      <w:r w:rsidRPr="005823C3">
        <w:t>heads, and</w:t>
      </w:r>
      <w:proofErr w:type="gramEnd"/>
      <w:r w:rsidRPr="005823C3">
        <w:t xml:space="preserve"> threats the town.</w:t>
      </w:r>
    </w:p>
    <w:p w14:paraId="01764765" w14:textId="77777777" w:rsidR="005823C3" w:rsidRDefault="003A417A" w:rsidP="005823C3">
      <w:pPr>
        <w:pStyle w:val="Poetry"/>
      </w:pPr>
      <w:r w:rsidRPr="005823C3">
        <w:t xml:space="preserve">O sacred city, built by hands divine! </w:t>
      </w:r>
    </w:p>
    <w:p w14:paraId="07DEE86A" w14:textId="45AC639D" w:rsidR="003A417A" w:rsidRPr="005823C3" w:rsidRDefault="003A417A" w:rsidP="005823C3">
      <w:pPr>
        <w:pStyle w:val="Poetry"/>
      </w:pPr>
      <w:r w:rsidRPr="005823C3">
        <w:t>O valiant heroes of the Trojan line!</w:t>
      </w:r>
    </w:p>
    <w:p w14:paraId="063CEBCF" w14:textId="77777777" w:rsidR="005823C3" w:rsidRDefault="003A417A" w:rsidP="005823C3">
      <w:pPr>
        <w:pStyle w:val="Poetry"/>
      </w:pPr>
      <w:r w:rsidRPr="005823C3">
        <w:t xml:space="preserve">Four times he struck: as oft the clashing sound </w:t>
      </w:r>
    </w:p>
    <w:p w14:paraId="0D86F225" w14:textId="319D9A80" w:rsidR="003A417A" w:rsidRPr="005823C3" w:rsidRDefault="003A417A" w:rsidP="005823C3">
      <w:pPr>
        <w:pStyle w:val="Poetry"/>
      </w:pPr>
      <w:r w:rsidRPr="005823C3">
        <w:t>Of arms was heard, and inward groans rebound.</w:t>
      </w:r>
    </w:p>
    <w:p w14:paraId="0D041B6F" w14:textId="7CDF3FC8" w:rsidR="003A417A" w:rsidRPr="005823C3" w:rsidRDefault="003A417A" w:rsidP="005823C3">
      <w:pPr>
        <w:pStyle w:val="Poetry"/>
      </w:pPr>
      <w:r w:rsidRPr="005823C3">
        <w:lastRenderedPageBreak/>
        <w:t>Yet, mad with zeal, and blinded with our fate,</w:t>
      </w:r>
    </w:p>
    <w:p w14:paraId="371227EE" w14:textId="77777777" w:rsidR="005823C3" w:rsidRDefault="003A417A" w:rsidP="005823C3">
      <w:pPr>
        <w:pStyle w:val="Poetry"/>
      </w:pPr>
      <w:r w:rsidRPr="005823C3">
        <w:t xml:space="preserve">We haul along the horse in solemn </w:t>
      </w:r>
      <w:proofErr w:type="gramStart"/>
      <w:r w:rsidRPr="005823C3">
        <w:t>state;</w:t>
      </w:r>
      <w:proofErr w:type="gramEnd"/>
      <w:r w:rsidRPr="005823C3">
        <w:t xml:space="preserve"> </w:t>
      </w:r>
    </w:p>
    <w:p w14:paraId="6B78D8DC" w14:textId="77777777" w:rsidR="005823C3" w:rsidRDefault="003A417A" w:rsidP="005823C3">
      <w:pPr>
        <w:pStyle w:val="Poetry"/>
      </w:pPr>
      <w:r w:rsidRPr="005823C3">
        <w:t>Then place the dire portent within the tow’r.</w:t>
      </w:r>
    </w:p>
    <w:p w14:paraId="0BE9103D" w14:textId="0720B128" w:rsidR="005823C3" w:rsidRDefault="003A417A" w:rsidP="005823C3">
      <w:pPr>
        <w:pStyle w:val="Poetry"/>
      </w:pPr>
      <w:r w:rsidRPr="005823C3">
        <w:t xml:space="preserve">Cassandra cried, and curs’d th’ unhappy </w:t>
      </w:r>
      <w:proofErr w:type="gramStart"/>
      <w:r w:rsidRPr="005823C3">
        <w:t>hour;</w:t>
      </w:r>
      <w:proofErr w:type="gramEnd"/>
      <w:r w:rsidRPr="005823C3">
        <w:t xml:space="preserve"> </w:t>
      </w:r>
    </w:p>
    <w:p w14:paraId="719D2852" w14:textId="16245BF9" w:rsidR="003A417A" w:rsidRPr="005823C3" w:rsidRDefault="003A417A" w:rsidP="005823C3">
      <w:pPr>
        <w:pStyle w:val="Poetry"/>
      </w:pPr>
      <w:r w:rsidRPr="005823C3">
        <w:t>Foretold our fate; but, by the god’s decree,</w:t>
      </w:r>
    </w:p>
    <w:p w14:paraId="3520B811" w14:textId="30381791" w:rsidR="003A417A" w:rsidRPr="005823C3" w:rsidRDefault="003A417A" w:rsidP="005823C3">
      <w:pPr>
        <w:pStyle w:val="Poetry"/>
      </w:pPr>
      <w:r w:rsidRPr="005823C3">
        <w:t>All heard, and none believ’d the prophecy.</w:t>
      </w:r>
    </w:p>
    <w:p w14:paraId="02FE970C" w14:textId="77777777" w:rsidR="005823C3" w:rsidRDefault="003A417A" w:rsidP="005823C3">
      <w:pPr>
        <w:pStyle w:val="Poetry"/>
      </w:pPr>
      <w:r w:rsidRPr="005823C3">
        <w:t xml:space="preserve">With branches we the fanes adorn, and waste, </w:t>
      </w:r>
    </w:p>
    <w:p w14:paraId="43423BC4" w14:textId="72ECD6EF" w:rsidR="003A417A" w:rsidRPr="005823C3" w:rsidRDefault="003A417A" w:rsidP="005823C3">
      <w:pPr>
        <w:pStyle w:val="Poetry"/>
      </w:pPr>
      <w:r w:rsidRPr="005823C3">
        <w:t>In jollity, the day ordain’d to be the last.</w:t>
      </w:r>
    </w:p>
    <w:p w14:paraId="0FF8066B" w14:textId="77777777" w:rsidR="005823C3" w:rsidRDefault="003A417A" w:rsidP="005823C3">
      <w:pPr>
        <w:pStyle w:val="Poetry"/>
      </w:pPr>
      <w:r w:rsidRPr="005823C3">
        <w:t xml:space="preserve">Meantime the rapid heav’ns roll’d down the light, </w:t>
      </w:r>
    </w:p>
    <w:p w14:paraId="5EFBB501" w14:textId="7BF56386" w:rsidR="003A417A" w:rsidRPr="005823C3" w:rsidRDefault="003A417A" w:rsidP="005823C3">
      <w:pPr>
        <w:pStyle w:val="Poetry"/>
      </w:pPr>
      <w:r w:rsidRPr="005823C3">
        <w:t xml:space="preserve">And on the shaded ocean rush’d the </w:t>
      </w:r>
      <w:proofErr w:type="gramStart"/>
      <w:r w:rsidRPr="005823C3">
        <w:t>night;</w:t>
      </w:r>
      <w:proofErr w:type="gramEnd"/>
    </w:p>
    <w:p w14:paraId="795BC94B" w14:textId="18AEF6B7" w:rsidR="003A417A" w:rsidRPr="005823C3" w:rsidRDefault="003A417A" w:rsidP="005823C3">
      <w:pPr>
        <w:pStyle w:val="Poetry"/>
      </w:pPr>
      <w:r w:rsidRPr="005823C3">
        <w:t>Our men, secure, nor guards nor sentries held,</w:t>
      </w:r>
    </w:p>
    <w:p w14:paraId="0572C523" w14:textId="77777777" w:rsidR="005823C3" w:rsidRDefault="003A417A" w:rsidP="005823C3">
      <w:pPr>
        <w:pStyle w:val="Poetry"/>
      </w:pPr>
      <w:r w:rsidRPr="005823C3">
        <w:t xml:space="preserve">But easy sleep their weary limbs compell’d. </w:t>
      </w:r>
    </w:p>
    <w:p w14:paraId="51462B98" w14:textId="0B3B853A" w:rsidR="003A417A" w:rsidRPr="005823C3" w:rsidRDefault="003A417A" w:rsidP="005823C3">
      <w:pPr>
        <w:pStyle w:val="Poetry"/>
      </w:pPr>
      <w:r w:rsidRPr="005823C3">
        <w:t>The Grecians had embark’d their naval pow’rs</w:t>
      </w:r>
    </w:p>
    <w:p w14:paraId="15977D0E" w14:textId="77777777" w:rsidR="005823C3" w:rsidRDefault="003A417A" w:rsidP="005823C3">
      <w:pPr>
        <w:pStyle w:val="Poetry"/>
      </w:pPr>
      <w:r w:rsidRPr="005823C3">
        <w:t xml:space="preserve">From Tenedos, and sought our well-known shores, </w:t>
      </w:r>
    </w:p>
    <w:p w14:paraId="0C034F0C" w14:textId="1F0172A2" w:rsidR="003A417A" w:rsidRPr="005823C3" w:rsidRDefault="003A417A" w:rsidP="005823C3">
      <w:pPr>
        <w:pStyle w:val="Poetry"/>
      </w:pPr>
      <w:r w:rsidRPr="005823C3">
        <w:t>Safe under covert of the silent night,</w:t>
      </w:r>
    </w:p>
    <w:p w14:paraId="75FC3741" w14:textId="4F622FC9" w:rsidR="003A417A" w:rsidRPr="005823C3" w:rsidRDefault="003A417A" w:rsidP="005823C3">
      <w:pPr>
        <w:pStyle w:val="Poetry"/>
      </w:pPr>
      <w:r w:rsidRPr="005823C3">
        <w:t xml:space="preserve">And guided by th’ imperial galley’s </w:t>
      </w:r>
      <w:proofErr w:type="gramStart"/>
      <w:r w:rsidRPr="005823C3">
        <w:t>light;</w:t>
      </w:r>
      <w:proofErr w:type="gramEnd"/>
    </w:p>
    <w:p w14:paraId="3E27144A" w14:textId="77777777" w:rsidR="005823C3" w:rsidRDefault="003A417A" w:rsidP="005823C3">
      <w:pPr>
        <w:pStyle w:val="Poetry"/>
      </w:pPr>
      <w:r w:rsidRPr="005823C3">
        <w:t xml:space="preserve">When Sinon, favor’d by the partial gods, </w:t>
      </w:r>
    </w:p>
    <w:p w14:paraId="13A286BC" w14:textId="77777777" w:rsidR="005823C3" w:rsidRDefault="003A417A" w:rsidP="005823C3">
      <w:pPr>
        <w:pStyle w:val="Poetry"/>
      </w:pPr>
      <w:r w:rsidRPr="005823C3">
        <w:t xml:space="preserve">Unlock’d the horse, and op’d his dark </w:t>
      </w:r>
      <w:proofErr w:type="gramStart"/>
      <w:r w:rsidRPr="005823C3">
        <w:t>abodes;</w:t>
      </w:r>
      <w:proofErr w:type="gramEnd"/>
      <w:r w:rsidRPr="005823C3">
        <w:t xml:space="preserve"> </w:t>
      </w:r>
    </w:p>
    <w:p w14:paraId="67E0A5C8" w14:textId="7C423970" w:rsidR="003A417A" w:rsidRPr="005823C3" w:rsidRDefault="003A417A" w:rsidP="005823C3">
      <w:pPr>
        <w:pStyle w:val="Poetry"/>
      </w:pPr>
      <w:r w:rsidRPr="005823C3">
        <w:t>Restor’d to vital air our hidden foes,</w:t>
      </w:r>
    </w:p>
    <w:p w14:paraId="3044DC86" w14:textId="77777777" w:rsidR="003A417A" w:rsidRPr="005823C3" w:rsidRDefault="003A417A" w:rsidP="005823C3">
      <w:pPr>
        <w:pStyle w:val="Poetry"/>
      </w:pPr>
      <w:r w:rsidRPr="005823C3">
        <w:t xml:space="preserve">Who joyful from their long confinement </w:t>
      </w:r>
      <w:proofErr w:type="gramStart"/>
      <w:r w:rsidRPr="005823C3">
        <w:t>rose.</w:t>
      </w:r>
      <w:proofErr w:type="gramEnd"/>
    </w:p>
    <w:p w14:paraId="5CCCC59D" w14:textId="39FC7F48" w:rsidR="003A417A" w:rsidRPr="005823C3" w:rsidRDefault="003A417A" w:rsidP="005823C3">
      <w:pPr>
        <w:pStyle w:val="Poetry"/>
      </w:pPr>
      <w:r w:rsidRPr="005823C3">
        <w:t>Tysander bold, and Sthenelus their guide,</w:t>
      </w:r>
    </w:p>
    <w:p w14:paraId="36C5F612" w14:textId="77777777" w:rsidR="003A417A" w:rsidRPr="005823C3" w:rsidRDefault="003A417A" w:rsidP="005823C3">
      <w:pPr>
        <w:pStyle w:val="Poetry"/>
      </w:pPr>
      <w:r w:rsidRPr="005823C3">
        <w:t>And dire Ulysses down the cable slide:</w:t>
      </w:r>
    </w:p>
    <w:p w14:paraId="28B8A265" w14:textId="77777777" w:rsidR="005823C3" w:rsidRDefault="003A417A" w:rsidP="005823C3">
      <w:pPr>
        <w:pStyle w:val="Poetry"/>
      </w:pPr>
      <w:r w:rsidRPr="005823C3">
        <w:t xml:space="preserve">Then Thoas, Athamas, and Pyrrhus </w:t>
      </w:r>
      <w:proofErr w:type="gramStart"/>
      <w:r w:rsidRPr="005823C3">
        <w:t>haste;</w:t>
      </w:r>
      <w:proofErr w:type="gramEnd"/>
      <w:r w:rsidRPr="005823C3">
        <w:t xml:space="preserve"> </w:t>
      </w:r>
    </w:p>
    <w:p w14:paraId="637DE8CE" w14:textId="26ABD289" w:rsidR="003A417A" w:rsidRPr="005823C3" w:rsidRDefault="003A417A" w:rsidP="005823C3">
      <w:pPr>
        <w:pStyle w:val="Poetry"/>
      </w:pPr>
      <w:r w:rsidRPr="005823C3">
        <w:t>Nor was the Podalirian hero last,</w:t>
      </w:r>
    </w:p>
    <w:p w14:paraId="7058FFA0" w14:textId="77777777" w:rsidR="003A417A" w:rsidRPr="005823C3" w:rsidRDefault="003A417A" w:rsidP="005823C3">
      <w:pPr>
        <w:pStyle w:val="Poetry"/>
      </w:pPr>
      <w:r w:rsidRPr="005823C3">
        <w:t>Nor injur’d Menelaus, nor the fam’d</w:t>
      </w:r>
    </w:p>
    <w:p w14:paraId="21538055" w14:textId="253F3EF0" w:rsidR="003A417A" w:rsidRPr="005823C3" w:rsidRDefault="003A417A" w:rsidP="005823C3">
      <w:pPr>
        <w:pStyle w:val="Poetry"/>
      </w:pPr>
      <w:r w:rsidRPr="005823C3">
        <w:t>Epeus, who the fatal engine fram’d.</w:t>
      </w:r>
    </w:p>
    <w:p w14:paraId="1B6F033D" w14:textId="77777777" w:rsidR="003A417A" w:rsidRPr="005823C3" w:rsidRDefault="003A417A" w:rsidP="005823C3">
      <w:pPr>
        <w:pStyle w:val="Poetry"/>
      </w:pPr>
      <w:r w:rsidRPr="005823C3">
        <w:t>A nameless crowd succeed; their forces join</w:t>
      </w:r>
    </w:p>
    <w:p w14:paraId="67834FA9" w14:textId="77777777" w:rsidR="005823C3" w:rsidRDefault="003A417A" w:rsidP="005823C3">
      <w:pPr>
        <w:pStyle w:val="Poetry"/>
      </w:pPr>
      <w:r w:rsidRPr="005823C3">
        <w:t xml:space="preserve">T’ invade the town, oppress’d with sleep and wine. </w:t>
      </w:r>
    </w:p>
    <w:p w14:paraId="4C47815F" w14:textId="77777777" w:rsidR="005823C3" w:rsidRDefault="003A417A" w:rsidP="005823C3">
      <w:pPr>
        <w:pStyle w:val="Poetry"/>
      </w:pPr>
      <w:r w:rsidRPr="005823C3">
        <w:t xml:space="preserve">Those few they find awake first meet their </w:t>
      </w:r>
      <w:proofErr w:type="gramStart"/>
      <w:r w:rsidRPr="005823C3">
        <w:t>fate;</w:t>
      </w:r>
      <w:proofErr w:type="gramEnd"/>
      <w:r w:rsidRPr="005823C3">
        <w:t xml:space="preserve"> </w:t>
      </w:r>
    </w:p>
    <w:p w14:paraId="0CDC0425" w14:textId="3393E867" w:rsidR="003A417A" w:rsidRPr="005823C3" w:rsidRDefault="003A417A" w:rsidP="005823C3">
      <w:pPr>
        <w:pStyle w:val="Poetry"/>
      </w:pPr>
      <w:r w:rsidRPr="005823C3">
        <w:t>Then to their fellows they unbar the gate.</w:t>
      </w:r>
    </w:p>
    <w:p w14:paraId="6831A2DF" w14:textId="77777777" w:rsidR="005823C3" w:rsidRDefault="005823C3" w:rsidP="005823C3">
      <w:pPr>
        <w:pStyle w:val="Poetry"/>
      </w:pPr>
    </w:p>
    <w:p w14:paraId="6F97AFC5" w14:textId="4248197E" w:rsidR="003A417A" w:rsidRPr="005823C3" w:rsidRDefault="003A417A" w:rsidP="005823C3">
      <w:pPr>
        <w:pStyle w:val="Poetry"/>
      </w:pPr>
      <w:r w:rsidRPr="005823C3">
        <w:t>“‘T was in the dead of night, when sleep repairs</w:t>
      </w:r>
    </w:p>
    <w:p w14:paraId="176CA97C" w14:textId="77777777" w:rsidR="005823C3" w:rsidRDefault="003A417A" w:rsidP="005823C3">
      <w:pPr>
        <w:pStyle w:val="Poetry"/>
      </w:pPr>
      <w:r w:rsidRPr="005823C3">
        <w:t xml:space="preserve">Our bodies worn with toils, our minds with cares, </w:t>
      </w:r>
    </w:p>
    <w:p w14:paraId="293EF87A" w14:textId="6306D029" w:rsidR="003A417A" w:rsidRPr="005823C3" w:rsidRDefault="003A417A" w:rsidP="005823C3">
      <w:pPr>
        <w:pStyle w:val="Poetry"/>
      </w:pPr>
      <w:r w:rsidRPr="005823C3">
        <w:t>When Hector’s ghost before my sight appears:</w:t>
      </w:r>
    </w:p>
    <w:p w14:paraId="51E71573" w14:textId="77777777" w:rsidR="005823C3" w:rsidRDefault="003A417A" w:rsidP="005823C3">
      <w:pPr>
        <w:pStyle w:val="Poetry"/>
      </w:pPr>
      <w:r w:rsidRPr="005823C3">
        <w:t xml:space="preserve">A bloody shroud he seem’d, and bath’d in </w:t>
      </w:r>
      <w:proofErr w:type="gramStart"/>
      <w:r w:rsidRPr="005823C3">
        <w:t>tears;</w:t>
      </w:r>
      <w:proofErr w:type="gramEnd"/>
      <w:r w:rsidRPr="005823C3">
        <w:t xml:space="preserve"> </w:t>
      </w:r>
    </w:p>
    <w:p w14:paraId="6FCF26FA" w14:textId="3EAEC5CD" w:rsidR="003A417A" w:rsidRPr="005823C3" w:rsidRDefault="003A417A" w:rsidP="005823C3">
      <w:pPr>
        <w:pStyle w:val="Poetry"/>
      </w:pPr>
      <w:r w:rsidRPr="005823C3">
        <w:lastRenderedPageBreak/>
        <w:t>Such as he was, when, by Pelides slain,</w:t>
      </w:r>
    </w:p>
    <w:p w14:paraId="791729AC" w14:textId="6CC017EA" w:rsidR="003A417A" w:rsidRPr="005823C3" w:rsidRDefault="003A417A" w:rsidP="005823C3">
      <w:pPr>
        <w:pStyle w:val="Poetry"/>
      </w:pPr>
      <w:r w:rsidRPr="005823C3">
        <w:t>Thessalian coursers dragg’d him o’er the plain.</w:t>
      </w:r>
    </w:p>
    <w:p w14:paraId="08A69836" w14:textId="77777777" w:rsidR="003A417A" w:rsidRPr="005823C3" w:rsidRDefault="003A417A" w:rsidP="005823C3">
      <w:pPr>
        <w:pStyle w:val="Poetry"/>
      </w:pPr>
      <w:r w:rsidRPr="005823C3">
        <w:t>Swoln were his feet, as when the thongs were thrust</w:t>
      </w:r>
    </w:p>
    <w:p w14:paraId="75D37F81" w14:textId="77777777" w:rsidR="005823C3" w:rsidRDefault="003A417A" w:rsidP="005823C3">
      <w:pPr>
        <w:pStyle w:val="Poetry"/>
      </w:pPr>
      <w:r w:rsidRPr="005823C3">
        <w:t xml:space="preserve">Thro’ the bor’d holes; his body black with </w:t>
      </w:r>
      <w:proofErr w:type="gramStart"/>
      <w:r w:rsidRPr="005823C3">
        <w:t>dust;</w:t>
      </w:r>
      <w:proofErr w:type="gramEnd"/>
      <w:r w:rsidRPr="005823C3">
        <w:t xml:space="preserve"> </w:t>
      </w:r>
    </w:p>
    <w:p w14:paraId="55719D64" w14:textId="20624A92" w:rsidR="003A417A" w:rsidRPr="005823C3" w:rsidRDefault="003A417A" w:rsidP="005823C3">
      <w:pPr>
        <w:pStyle w:val="Poetry"/>
      </w:pPr>
      <w:r w:rsidRPr="005823C3">
        <w:t>Unlike that Hector who return’d from toils</w:t>
      </w:r>
    </w:p>
    <w:p w14:paraId="02AFDE6C" w14:textId="77777777" w:rsidR="003A417A" w:rsidRPr="005823C3" w:rsidRDefault="003A417A" w:rsidP="005823C3">
      <w:pPr>
        <w:pStyle w:val="Poetry"/>
      </w:pPr>
      <w:r w:rsidRPr="005823C3">
        <w:t>Of war, triumphant, in Aeacian spoils,</w:t>
      </w:r>
    </w:p>
    <w:p w14:paraId="2FF48796" w14:textId="45699A63" w:rsidR="003A417A" w:rsidRPr="005823C3" w:rsidRDefault="003A417A" w:rsidP="005823C3">
      <w:pPr>
        <w:pStyle w:val="Poetry"/>
      </w:pPr>
      <w:r w:rsidRPr="005823C3">
        <w:t>Or him who made the fainting Greeks retire,</w:t>
      </w:r>
    </w:p>
    <w:p w14:paraId="6C0136D1" w14:textId="77777777" w:rsidR="005823C3" w:rsidRDefault="003A417A" w:rsidP="005823C3">
      <w:pPr>
        <w:pStyle w:val="Poetry"/>
      </w:pPr>
      <w:r w:rsidRPr="005823C3">
        <w:t xml:space="preserve">And launch’d against their navy Phrygian fire. </w:t>
      </w:r>
    </w:p>
    <w:p w14:paraId="089685D8" w14:textId="77777777" w:rsidR="005823C3" w:rsidRDefault="003A417A" w:rsidP="005823C3">
      <w:pPr>
        <w:pStyle w:val="Poetry"/>
      </w:pPr>
      <w:r w:rsidRPr="005823C3">
        <w:t xml:space="preserve">His hair and beard stood stiffen’d with his </w:t>
      </w:r>
      <w:proofErr w:type="gramStart"/>
      <w:r w:rsidRPr="005823C3">
        <w:t>gore;</w:t>
      </w:r>
      <w:proofErr w:type="gramEnd"/>
      <w:r w:rsidRPr="005823C3">
        <w:t xml:space="preserve"> </w:t>
      </w:r>
    </w:p>
    <w:p w14:paraId="45A941BF" w14:textId="77777777" w:rsidR="005823C3" w:rsidRDefault="003A417A" w:rsidP="005823C3">
      <w:pPr>
        <w:pStyle w:val="Poetry"/>
      </w:pPr>
      <w:r w:rsidRPr="005823C3">
        <w:t xml:space="preserve">And all the wounds he for his country bore </w:t>
      </w:r>
    </w:p>
    <w:p w14:paraId="530261BB" w14:textId="11996AF7" w:rsidR="003A417A" w:rsidRPr="005823C3" w:rsidRDefault="003A417A" w:rsidP="005823C3">
      <w:pPr>
        <w:pStyle w:val="Poetry"/>
      </w:pPr>
      <w:r w:rsidRPr="005823C3">
        <w:t>Now stream’d afresh, and with new purple ran.</w:t>
      </w:r>
    </w:p>
    <w:p w14:paraId="1D6C246B" w14:textId="42403E08" w:rsidR="003A417A" w:rsidRPr="005823C3" w:rsidRDefault="003A417A" w:rsidP="005823C3">
      <w:pPr>
        <w:pStyle w:val="Poetry"/>
      </w:pPr>
      <w:r w:rsidRPr="005823C3">
        <w:t>I wept to see the visionary man,</w:t>
      </w:r>
      <w:r w:rsidRPr="005823C3">
        <w:tab/>
      </w:r>
    </w:p>
    <w:p w14:paraId="58BDDC69" w14:textId="77777777" w:rsidR="003A417A" w:rsidRPr="005823C3" w:rsidRDefault="003A417A" w:rsidP="005823C3">
      <w:pPr>
        <w:pStyle w:val="Poetry"/>
      </w:pPr>
      <w:r w:rsidRPr="005823C3">
        <w:t>And, while my trance continued, thus began:</w:t>
      </w:r>
    </w:p>
    <w:p w14:paraId="06BD8330" w14:textId="77777777" w:rsidR="003A417A" w:rsidRPr="005823C3" w:rsidRDefault="003A417A" w:rsidP="005823C3">
      <w:pPr>
        <w:pStyle w:val="Poetry"/>
      </w:pPr>
      <w:r w:rsidRPr="005823C3">
        <w:t>‘O light of Trojans, and support of Troy,</w:t>
      </w:r>
    </w:p>
    <w:p w14:paraId="3B9B5708" w14:textId="77777777" w:rsidR="005823C3" w:rsidRDefault="003A417A" w:rsidP="005823C3">
      <w:pPr>
        <w:pStyle w:val="Poetry"/>
      </w:pPr>
      <w:r w:rsidRPr="005823C3">
        <w:t xml:space="preserve">Thy father’s champion, and thy country’s joy! </w:t>
      </w:r>
    </w:p>
    <w:p w14:paraId="2F5E7027" w14:textId="3598A269" w:rsidR="003A417A" w:rsidRPr="005823C3" w:rsidRDefault="003A417A" w:rsidP="005823C3">
      <w:pPr>
        <w:pStyle w:val="Poetry"/>
      </w:pPr>
      <w:r w:rsidRPr="005823C3">
        <w:t>O, long expected by thy friends! from whence</w:t>
      </w:r>
    </w:p>
    <w:p w14:paraId="550145FC" w14:textId="1EC58954" w:rsidR="003A417A" w:rsidRPr="005823C3" w:rsidRDefault="003A417A" w:rsidP="005823C3">
      <w:pPr>
        <w:pStyle w:val="Poetry"/>
      </w:pPr>
      <w:r w:rsidRPr="005823C3">
        <w:t>Art thou so late return’d for our defense?</w:t>
      </w:r>
    </w:p>
    <w:p w14:paraId="2CE6A8C5" w14:textId="77777777" w:rsidR="003A417A" w:rsidRPr="005823C3" w:rsidRDefault="003A417A" w:rsidP="005823C3">
      <w:pPr>
        <w:pStyle w:val="Poetry"/>
      </w:pPr>
      <w:r w:rsidRPr="005823C3">
        <w:t xml:space="preserve">Do we behold thee, wearied as we </w:t>
      </w:r>
      <w:proofErr w:type="gramStart"/>
      <w:r w:rsidRPr="005823C3">
        <w:t>are</w:t>
      </w:r>
      <w:proofErr w:type="gramEnd"/>
    </w:p>
    <w:p w14:paraId="6F2781E2" w14:textId="77777777" w:rsidR="005823C3" w:rsidRDefault="003A417A" w:rsidP="005823C3">
      <w:pPr>
        <w:pStyle w:val="Poetry"/>
      </w:pPr>
      <w:r w:rsidRPr="005823C3">
        <w:t xml:space="preserve">With length of labors, and with toils of war? </w:t>
      </w:r>
    </w:p>
    <w:p w14:paraId="27E54757" w14:textId="1B322E50" w:rsidR="003A417A" w:rsidRPr="005823C3" w:rsidRDefault="003A417A" w:rsidP="005823C3">
      <w:pPr>
        <w:pStyle w:val="Poetry"/>
      </w:pPr>
      <w:r w:rsidRPr="005823C3">
        <w:t>After so many fun’rals of thy own</w:t>
      </w:r>
    </w:p>
    <w:p w14:paraId="21EE89CF" w14:textId="77777777" w:rsidR="003A417A" w:rsidRPr="005823C3" w:rsidRDefault="003A417A" w:rsidP="005823C3">
      <w:pPr>
        <w:pStyle w:val="Poetry"/>
      </w:pPr>
      <w:r w:rsidRPr="005823C3">
        <w:t>Art thou restor’d to thy declining town?</w:t>
      </w:r>
    </w:p>
    <w:p w14:paraId="57297C53" w14:textId="2D08EFE4" w:rsidR="003A417A" w:rsidRPr="005823C3" w:rsidRDefault="003A417A" w:rsidP="005823C3">
      <w:pPr>
        <w:pStyle w:val="Poetry"/>
      </w:pPr>
      <w:r w:rsidRPr="005823C3">
        <w:t>But say, what wounds are these? What new disgrace</w:t>
      </w:r>
    </w:p>
    <w:p w14:paraId="6D9369D8" w14:textId="77777777" w:rsidR="003A417A" w:rsidRPr="005823C3" w:rsidRDefault="003A417A" w:rsidP="005823C3">
      <w:pPr>
        <w:pStyle w:val="Poetry"/>
      </w:pPr>
      <w:r w:rsidRPr="005823C3">
        <w:t>Deforms the manly features of thy face?’</w:t>
      </w:r>
    </w:p>
    <w:p w14:paraId="3BD66675" w14:textId="77777777" w:rsidR="005823C3" w:rsidRDefault="005823C3" w:rsidP="005823C3">
      <w:pPr>
        <w:pStyle w:val="Poetry"/>
      </w:pPr>
    </w:p>
    <w:p w14:paraId="4B5080AC" w14:textId="4AE7DB57" w:rsidR="003A417A" w:rsidRPr="005823C3" w:rsidRDefault="003A417A" w:rsidP="005823C3">
      <w:pPr>
        <w:pStyle w:val="Poetry"/>
      </w:pPr>
      <w:r w:rsidRPr="005823C3">
        <w:t>“To this the specter no reply did frame,</w:t>
      </w:r>
    </w:p>
    <w:p w14:paraId="54BE63E0" w14:textId="77777777" w:rsidR="005823C3" w:rsidRDefault="003A417A" w:rsidP="005823C3">
      <w:pPr>
        <w:pStyle w:val="Poetry"/>
      </w:pPr>
      <w:r w:rsidRPr="005823C3">
        <w:t xml:space="preserve">But answer’d to the cause for which he came, </w:t>
      </w:r>
    </w:p>
    <w:p w14:paraId="6A653467" w14:textId="2B2565C8" w:rsidR="003A417A" w:rsidRPr="005823C3" w:rsidRDefault="003A417A" w:rsidP="005823C3">
      <w:pPr>
        <w:pStyle w:val="Poetry"/>
      </w:pPr>
      <w:r w:rsidRPr="005823C3">
        <w:t>And, groaning from the bottom of his breast,</w:t>
      </w:r>
    </w:p>
    <w:p w14:paraId="47983F2A" w14:textId="010CAB11" w:rsidR="003A417A" w:rsidRPr="005823C3" w:rsidRDefault="003A417A" w:rsidP="005823C3">
      <w:pPr>
        <w:pStyle w:val="Poetry"/>
      </w:pPr>
      <w:r w:rsidRPr="005823C3">
        <w:t xml:space="preserve">This warning in these mournful </w:t>
      </w:r>
      <w:proofErr w:type="gramStart"/>
      <w:r w:rsidRPr="005823C3">
        <w:t>words</w:t>
      </w:r>
      <w:proofErr w:type="gramEnd"/>
      <w:r w:rsidRPr="005823C3">
        <w:t xml:space="preserve"> express’d:</w:t>
      </w:r>
    </w:p>
    <w:p w14:paraId="72CE1A46" w14:textId="77777777" w:rsidR="005823C3" w:rsidRDefault="003A417A" w:rsidP="005823C3">
      <w:pPr>
        <w:pStyle w:val="Poetry"/>
      </w:pPr>
      <w:r w:rsidRPr="005823C3">
        <w:t xml:space="preserve">‘O goddess-born! escape, by timely flight, </w:t>
      </w:r>
    </w:p>
    <w:p w14:paraId="1F51AD6E" w14:textId="77777777" w:rsidR="005823C3" w:rsidRDefault="003A417A" w:rsidP="005823C3">
      <w:pPr>
        <w:pStyle w:val="Poetry"/>
      </w:pPr>
      <w:r w:rsidRPr="005823C3">
        <w:t xml:space="preserve">The flames and horrors of this fatal night. </w:t>
      </w:r>
    </w:p>
    <w:p w14:paraId="42C788A0" w14:textId="77777777" w:rsidR="005823C3" w:rsidRDefault="003A417A" w:rsidP="005823C3">
      <w:pPr>
        <w:pStyle w:val="Poetry"/>
      </w:pPr>
      <w:r w:rsidRPr="005823C3">
        <w:t xml:space="preserve">The foes already have possess’d the </w:t>
      </w:r>
      <w:proofErr w:type="gramStart"/>
      <w:r w:rsidRPr="005823C3">
        <w:t>wall;</w:t>
      </w:r>
      <w:proofErr w:type="gramEnd"/>
      <w:r w:rsidRPr="005823C3">
        <w:t xml:space="preserve"> </w:t>
      </w:r>
    </w:p>
    <w:p w14:paraId="36BC0FBE" w14:textId="1B77175A" w:rsidR="003A417A" w:rsidRPr="005823C3" w:rsidRDefault="003A417A" w:rsidP="005823C3">
      <w:pPr>
        <w:pStyle w:val="Poetry"/>
      </w:pPr>
      <w:r w:rsidRPr="005823C3">
        <w:t>Troy nods from high, and totters to her fall.</w:t>
      </w:r>
    </w:p>
    <w:p w14:paraId="67B4AB8F" w14:textId="4EE5A3CF" w:rsidR="003A417A" w:rsidRPr="005823C3" w:rsidRDefault="003A417A" w:rsidP="005823C3">
      <w:pPr>
        <w:pStyle w:val="Poetry"/>
      </w:pPr>
      <w:r w:rsidRPr="005823C3">
        <w:t>Enough is paid to Priam’s royal name,</w:t>
      </w:r>
    </w:p>
    <w:p w14:paraId="18CD0C00" w14:textId="77777777" w:rsidR="005823C3" w:rsidRDefault="003A417A" w:rsidP="005823C3">
      <w:pPr>
        <w:pStyle w:val="Poetry"/>
      </w:pPr>
      <w:r w:rsidRPr="005823C3">
        <w:t xml:space="preserve">More than enough to duty and to fame. </w:t>
      </w:r>
    </w:p>
    <w:p w14:paraId="23F70127" w14:textId="77777777" w:rsidR="005823C3" w:rsidRDefault="003A417A" w:rsidP="005823C3">
      <w:pPr>
        <w:pStyle w:val="Poetry"/>
      </w:pPr>
      <w:r w:rsidRPr="005823C3">
        <w:t xml:space="preserve">If by a mortal hand my father’s throne </w:t>
      </w:r>
    </w:p>
    <w:p w14:paraId="19268E5A" w14:textId="0D5228E1" w:rsidR="003A417A" w:rsidRPr="005823C3" w:rsidRDefault="003A417A" w:rsidP="005823C3">
      <w:pPr>
        <w:pStyle w:val="Poetry"/>
      </w:pPr>
      <w:r w:rsidRPr="005823C3">
        <w:lastRenderedPageBreak/>
        <w:t>Could be defended, ‘t was by mine alone.</w:t>
      </w:r>
    </w:p>
    <w:p w14:paraId="772FE0C4" w14:textId="77777777" w:rsidR="003A417A" w:rsidRPr="005823C3" w:rsidRDefault="003A417A" w:rsidP="005823C3">
      <w:pPr>
        <w:pStyle w:val="Poetry"/>
      </w:pPr>
      <w:r w:rsidRPr="005823C3">
        <w:t>Now Troy to thee commends her future state,</w:t>
      </w:r>
    </w:p>
    <w:p w14:paraId="02CEC9C0" w14:textId="64461F85" w:rsidR="003A417A" w:rsidRPr="005823C3" w:rsidRDefault="003A417A" w:rsidP="005823C3">
      <w:pPr>
        <w:pStyle w:val="Poetry"/>
      </w:pPr>
      <w:r w:rsidRPr="005823C3">
        <w:t>And gives her gods companions of thy fate:</w:t>
      </w:r>
    </w:p>
    <w:p w14:paraId="521E78AE" w14:textId="77777777" w:rsidR="003A417A" w:rsidRPr="005823C3" w:rsidRDefault="003A417A" w:rsidP="005823C3">
      <w:pPr>
        <w:pStyle w:val="Poetry"/>
      </w:pPr>
      <w:r w:rsidRPr="005823C3">
        <w:t>From their assistance walls expect,</w:t>
      </w:r>
    </w:p>
    <w:p w14:paraId="7623BD9D" w14:textId="77777777" w:rsidR="005823C3" w:rsidRDefault="003A417A" w:rsidP="005823C3">
      <w:pPr>
        <w:pStyle w:val="Poetry"/>
      </w:pPr>
      <w:r w:rsidRPr="005823C3">
        <w:t xml:space="preserve">Which, wand’ring long, at last thou shalt erect.’ </w:t>
      </w:r>
    </w:p>
    <w:p w14:paraId="07710EC7" w14:textId="77777777" w:rsidR="005823C3" w:rsidRDefault="003A417A" w:rsidP="005823C3">
      <w:pPr>
        <w:pStyle w:val="Poetry"/>
      </w:pPr>
      <w:r w:rsidRPr="005823C3">
        <w:t xml:space="preserve">He said, and brought me, from their blest abodes, </w:t>
      </w:r>
    </w:p>
    <w:p w14:paraId="76089250" w14:textId="542E188F" w:rsidR="003A417A" w:rsidRPr="005823C3" w:rsidRDefault="003A417A" w:rsidP="005823C3">
      <w:pPr>
        <w:pStyle w:val="Poetry"/>
      </w:pPr>
      <w:r w:rsidRPr="005823C3">
        <w:t>The venerable statues of the gods,</w:t>
      </w:r>
    </w:p>
    <w:p w14:paraId="41E1F582" w14:textId="7201604C" w:rsidR="003A417A" w:rsidRPr="005823C3" w:rsidRDefault="003A417A" w:rsidP="005823C3">
      <w:pPr>
        <w:pStyle w:val="Poetry"/>
      </w:pPr>
      <w:r w:rsidRPr="005823C3">
        <w:t>With ancient Vesta from the sacred choir,</w:t>
      </w:r>
    </w:p>
    <w:p w14:paraId="14944C2E" w14:textId="77777777" w:rsidR="003A417A" w:rsidRPr="005823C3" w:rsidRDefault="003A417A" w:rsidP="005823C3">
      <w:pPr>
        <w:pStyle w:val="Poetry"/>
      </w:pPr>
      <w:r w:rsidRPr="005823C3">
        <w:t>The wreaths and relics of th’ immortal fire.</w:t>
      </w:r>
    </w:p>
    <w:p w14:paraId="386397AC" w14:textId="77777777" w:rsidR="005823C3" w:rsidRDefault="005823C3" w:rsidP="005823C3">
      <w:pPr>
        <w:pStyle w:val="Poetry"/>
      </w:pPr>
    </w:p>
    <w:p w14:paraId="29575348" w14:textId="77777777" w:rsidR="005823C3" w:rsidRDefault="003A417A" w:rsidP="005823C3">
      <w:pPr>
        <w:pStyle w:val="Poetry"/>
      </w:pPr>
      <w:r w:rsidRPr="005823C3">
        <w:t xml:space="preserve">“Now peals of shouts come thund’ring from afar, </w:t>
      </w:r>
    </w:p>
    <w:p w14:paraId="183B2CEC" w14:textId="5FBE79E6" w:rsidR="003A417A" w:rsidRPr="005823C3" w:rsidRDefault="003A417A" w:rsidP="005823C3">
      <w:pPr>
        <w:pStyle w:val="Poetry"/>
      </w:pPr>
      <w:r w:rsidRPr="005823C3">
        <w:t>Cries, threats, and loud laments, and mingled war:</w:t>
      </w:r>
    </w:p>
    <w:p w14:paraId="313713A8" w14:textId="77777777" w:rsidR="003A417A" w:rsidRPr="005823C3" w:rsidRDefault="003A417A" w:rsidP="005823C3">
      <w:pPr>
        <w:pStyle w:val="Poetry"/>
      </w:pPr>
      <w:r w:rsidRPr="005823C3">
        <w:t>The noise approaches, tho’ our palace stood</w:t>
      </w:r>
    </w:p>
    <w:p w14:paraId="28F9D72B" w14:textId="5D35406A" w:rsidR="003A417A" w:rsidRPr="005823C3" w:rsidRDefault="003A417A" w:rsidP="005823C3">
      <w:pPr>
        <w:pStyle w:val="Poetry"/>
      </w:pPr>
      <w:r w:rsidRPr="005823C3">
        <w:t xml:space="preserve">Aloof from streets, encompass’d with </w:t>
      </w:r>
      <w:proofErr w:type="gramStart"/>
      <w:r w:rsidRPr="005823C3">
        <w:t>a</w:t>
      </w:r>
      <w:proofErr w:type="gramEnd"/>
      <w:r w:rsidRPr="005823C3">
        <w:t xml:space="preserve"> wood.</w:t>
      </w:r>
    </w:p>
    <w:p w14:paraId="7ADA4D76" w14:textId="77777777" w:rsidR="005823C3" w:rsidRDefault="003A417A" w:rsidP="005823C3">
      <w:pPr>
        <w:pStyle w:val="Poetry"/>
      </w:pPr>
      <w:r w:rsidRPr="005823C3">
        <w:t xml:space="preserve">Louder, and yet more loud, I hear th’ alarms </w:t>
      </w:r>
    </w:p>
    <w:p w14:paraId="164C0DD7" w14:textId="77777777" w:rsidR="005823C3" w:rsidRDefault="003A417A" w:rsidP="005823C3">
      <w:pPr>
        <w:pStyle w:val="Poetry"/>
      </w:pPr>
      <w:r w:rsidRPr="005823C3">
        <w:t xml:space="preserve">Of human cries distinct, and clashing arms. </w:t>
      </w:r>
    </w:p>
    <w:p w14:paraId="13C05CDF" w14:textId="23DAA72C" w:rsidR="003A417A" w:rsidRPr="005823C3" w:rsidRDefault="003A417A" w:rsidP="005823C3">
      <w:pPr>
        <w:pStyle w:val="Poetry"/>
      </w:pPr>
      <w:r w:rsidRPr="005823C3">
        <w:t>Fear broke my slumbers; I no longer stay,</w:t>
      </w:r>
    </w:p>
    <w:p w14:paraId="55B79F17" w14:textId="77777777" w:rsidR="003A417A" w:rsidRPr="005823C3" w:rsidRDefault="003A417A" w:rsidP="005823C3">
      <w:pPr>
        <w:pStyle w:val="Poetry"/>
      </w:pPr>
      <w:r w:rsidRPr="005823C3">
        <w:t>But mount the terrace, thence the town survey,</w:t>
      </w:r>
    </w:p>
    <w:p w14:paraId="005F2B86" w14:textId="6FC9D3F3" w:rsidR="003A417A" w:rsidRPr="005823C3" w:rsidRDefault="003A417A" w:rsidP="005823C3">
      <w:pPr>
        <w:pStyle w:val="Poetry"/>
      </w:pPr>
      <w:r w:rsidRPr="005823C3">
        <w:t>And hearken what the frightful sounds convey.</w:t>
      </w:r>
    </w:p>
    <w:p w14:paraId="006662FA" w14:textId="77777777" w:rsidR="005823C3" w:rsidRDefault="003A417A" w:rsidP="005823C3">
      <w:pPr>
        <w:pStyle w:val="Poetry"/>
      </w:pPr>
      <w:r w:rsidRPr="005823C3">
        <w:t xml:space="preserve">Thus, when a flood of fire by wind is borne, </w:t>
      </w:r>
    </w:p>
    <w:p w14:paraId="713C60F2" w14:textId="77777777" w:rsidR="005823C3" w:rsidRDefault="003A417A" w:rsidP="005823C3">
      <w:pPr>
        <w:pStyle w:val="Poetry"/>
      </w:pPr>
      <w:r w:rsidRPr="005823C3">
        <w:t xml:space="preserve">Crackling it rolls, and mows the standing </w:t>
      </w:r>
      <w:proofErr w:type="gramStart"/>
      <w:r w:rsidRPr="005823C3">
        <w:t>corn;</w:t>
      </w:r>
      <w:proofErr w:type="gramEnd"/>
      <w:r w:rsidRPr="005823C3">
        <w:t xml:space="preserve"> </w:t>
      </w:r>
    </w:p>
    <w:p w14:paraId="5E1551F3" w14:textId="72EFB695" w:rsidR="003A417A" w:rsidRPr="005823C3" w:rsidRDefault="003A417A" w:rsidP="005823C3">
      <w:pPr>
        <w:pStyle w:val="Poetry"/>
      </w:pPr>
      <w:r w:rsidRPr="005823C3">
        <w:t>Or deluges, descending on the plains,</w:t>
      </w:r>
    </w:p>
    <w:p w14:paraId="72F5BFCD" w14:textId="77777777" w:rsidR="003A417A" w:rsidRPr="005823C3" w:rsidRDefault="003A417A" w:rsidP="005823C3">
      <w:pPr>
        <w:pStyle w:val="Poetry"/>
      </w:pPr>
      <w:r w:rsidRPr="005823C3">
        <w:t>Sweep o’er the yellow year, destroy the pains</w:t>
      </w:r>
    </w:p>
    <w:p w14:paraId="58CC129C" w14:textId="46F045D2" w:rsidR="003A417A" w:rsidRPr="005823C3" w:rsidRDefault="003A417A" w:rsidP="005823C3">
      <w:pPr>
        <w:pStyle w:val="Poetry"/>
      </w:pPr>
      <w:r w:rsidRPr="005823C3">
        <w:t xml:space="preserve">Of lab’ring oxen and the peasant’s </w:t>
      </w:r>
      <w:proofErr w:type="gramStart"/>
      <w:r w:rsidRPr="005823C3">
        <w:t>gains;</w:t>
      </w:r>
      <w:proofErr w:type="gramEnd"/>
    </w:p>
    <w:p w14:paraId="27F2BD52" w14:textId="77777777" w:rsidR="003A417A" w:rsidRPr="005823C3" w:rsidRDefault="003A417A" w:rsidP="005823C3">
      <w:pPr>
        <w:pStyle w:val="Poetry"/>
      </w:pPr>
      <w:r w:rsidRPr="005823C3">
        <w:t>Unroot the forest oaks, and bear away</w:t>
      </w:r>
    </w:p>
    <w:p w14:paraId="0826AF3A" w14:textId="77777777" w:rsidR="003A417A" w:rsidRPr="005823C3" w:rsidRDefault="003A417A" w:rsidP="005823C3">
      <w:pPr>
        <w:pStyle w:val="Poetry"/>
      </w:pPr>
      <w:r w:rsidRPr="005823C3">
        <w:t>Flocks, folds, and trees, and undistinguish’d prey:</w:t>
      </w:r>
    </w:p>
    <w:p w14:paraId="1F8433F0" w14:textId="77777777" w:rsidR="005823C3" w:rsidRDefault="003A417A" w:rsidP="005823C3">
      <w:pPr>
        <w:pStyle w:val="Poetry"/>
      </w:pPr>
      <w:r w:rsidRPr="005823C3">
        <w:t xml:space="preserve">The shepherd climbs the cliff, and sees from far </w:t>
      </w:r>
    </w:p>
    <w:p w14:paraId="4F1CFF43" w14:textId="0AB36707" w:rsidR="003A417A" w:rsidRPr="005823C3" w:rsidRDefault="003A417A" w:rsidP="005823C3">
      <w:pPr>
        <w:pStyle w:val="Poetry"/>
      </w:pPr>
      <w:r w:rsidRPr="005823C3">
        <w:t>The wasteful ravage of the wat’ry war.</w:t>
      </w:r>
    </w:p>
    <w:p w14:paraId="26799A36" w14:textId="443E8EA6" w:rsidR="003A417A" w:rsidRPr="005823C3" w:rsidRDefault="003A417A" w:rsidP="005823C3">
      <w:pPr>
        <w:pStyle w:val="Poetry"/>
      </w:pPr>
      <w:r w:rsidRPr="005823C3">
        <w:t>Then Hector’s faith was manifestly clear’d,</w:t>
      </w:r>
    </w:p>
    <w:p w14:paraId="49675551" w14:textId="77777777" w:rsidR="005823C3" w:rsidRDefault="003A417A" w:rsidP="005823C3">
      <w:pPr>
        <w:pStyle w:val="Poetry"/>
      </w:pPr>
      <w:r w:rsidRPr="005823C3">
        <w:t xml:space="preserve">And Grecian frauds in open light appear’d. </w:t>
      </w:r>
    </w:p>
    <w:p w14:paraId="221DE089" w14:textId="2EF35DEF" w:rsidR="003A417A" w:rsidRPr="005823C3" w:rsidRDefault="003A417A" w:rsidP="005823C3">
      <w:pPr>
        <w:pStyle w:val="Poetry"/>
      </w:pPr>
      <w:r w:rsidRPr="005823C3">
        <w:t>The palace of Deiphobus ascends</w:t>
      </w:r>
    </w:p>
    <w:p w14:paraId="00E359A3" w14:textId="77777777" w:rsidR="005823C3" w:rsidRDefault="003A417A" w:rsidP="005823C3">
      <w:pPr>
        <w:pStyle w:val="Poetry"/>
      </w:pPr>
      <w:r w:rsidRPr="005823C3">
        <w:t xml:space="preserve">In smoky </w:t>
      </w:r>
      <w:proofErr w:type="gramStart"/>
      <w:r w:rsidRPr="005823C3">
        <w:t>flames, and</w:t>
      </w:r>
      <w:proofErr w:type="gramEnd"/>
      <w:r w:rsidRPr="005823C3">
        <w:t xml:space="preserve"> catches on his friends. </w:t>
      </w:r>
    </w:p>
    <w:p w14:paraId="6F3BB638" w14:textId="1C40E6CF" w:rsidR="003A417A" w:rsidRPr="005823C3" w:rsidRDefault="003A417A" w:rsidP="005823C3">
      <w:pPr>
        <w:pStyle w:val="Poetry"/>
      </w:pPr>
      <w:r w:rsidRPr="005823C3">
        <w:t>Ucalegon burns next: the seas are bright</w:t>
      </w:r>
    </w:p>
    <w:p w14:paraId="60CA6300" w14:textId="3E1EB18E" w:rsidR="003A417A" w:rsidRPr="005823C3" w:rsidRDefault="003A417A" w:rsidP="005823C3">
      <w:pPr>
        <w:pStyle w:val="Poetry"/>
      </w:pPr>
      <w:r w:rsidRPr="005823C3">
        <w:t>With splendor not their own, and shine with Trojan light.</w:t>
      </w:r>
      <w:r w:rsidRPr="005823C3">
        <w:tab/>
      </w:r>
    </w:p>
    <w:p w14:paraId="4F44DD20" w14:textId="77777777" w:rsidR="003A417A" w:rsidRPr="005823C3" w:rsidRDefault="003A417A" w:rsidP="005823C3">
      <w:pPr>
        <w:pStyle w:val="Poetry"/>
      </w:pPr>
      <w:r w:rsidRPr="005823C3">
        <w:t>New clamors and new clangors now arise,</w:t>
      </w:r>
    </w:p>
    <w:p w14:paraId="02801C2F" w14:textId="77777777" w:rsidR="005823C3" w:rsidRDefault="003A417A" w:rsidP="005823C3">
      <w:pPr>
        <w:pStyle w:val="Poetry"/>
      </w:pPr>
      <w:r w:rsidRPr="005823C3">
        <w:lastRenderedPageBreak/>
        <w:t xml:space="preserve">The sound of trumpets mix’d with fighting cries. </w:t>
      </w:r>
    </w:p>
    <w:p w14:paraId="4CD2AB45" w14:textId="77777777" w:rsidR="005823C3" w:rsidRDefault="003A417A" w:rsidP="005823C3">
      <w:pPr>
        <w:pStyle w:val="Poetry"/>
      </w:pPr>
      <w:r w:rsidRPr="005823C3">
        <w:t xml:space="preserve">With frenzy seiz’d, I run to meet th’ alarms, </w:t>
      </w:r>
    </w:p>
    <w:p w14:paraId="1FE40492" w14:textId="07C5DD97" w:rsidR="003A417A" w:rsidRPr="005823C3" w:rsidRDefault="003A417A" w:rsidP="005823C3">
      <w:pPr>
        <w:pStyle w:val="Poetry"/>
      </w:pPr>
      <w:r w:rsidRPr="005823C3">
        <w:t>Resolv’d on death, resolv’d to die in arms,</w:t>
      </w:r>
    </w:p>
    <w:p w14:paraId="099016C1" w14:textId="67C63294" w:rsidR="003A417A" w:rsidRPr="005823C3" w:rsidRDefault="003A417A" w:rsidP="005823C3">
      <w:pPr>
        <w:pStyle w:val="Poetry"/>
      </w:pPr>
      <w:r w:rsidRPr="005823C3">
        <w:t>But first to gather friends, with them t’ oppose</w:t>
      </w:r>
    </w:p>
    <w:p w14:paraId="46017263" w14:textId="77777777" w:rsidR="005823C3" w:rsidRDefault="003A417A" w:rsidP="005823C3">
      <w:pPr>
        <w:pStyle w:val="Poetry"/>
      </w:pPr>
      <w:r w:rsidRPr="005823C3">
        <w:t xml:space="preserve">(If fortune favor’d) and repel the </w:t>
      </w:r>
      <w:proofErr w:type="gramStart"/>
      <w:r w:rsidRPr="005823C3">
        <w:t>foes;</w:t>
      </w:r>
      <w:proofErr w:type="gramEnd"/>
      <w:r w:rsidRPr="005823C3">
        <w:t xml:space="preserve"> </w:t>
      </w:r>
    </w:p>
    <w:p w14:paraId="23AF45F8" w14:textId="77777777" w:rsidR="005823C3" w:rsidRDefault="003A417A" w:rsidP="005823C3">
      <w:pPr>
        <w:pStyle w:val="Poetry"/>
      </w:pPr>
      <w:r w:rsidRPr="005823C3">
        <w:t xml:space="preserve">Spurr’d by my courage, by my country fir’d, </w:t>
      </w:r>
    </w:p>
    <w:p w14:paraId="77C5A90D" w14:textId="408E06FF" w:rsidR="003A417A" w:rsidRPr="005823C3" w:rsidRDefault="003A417A" w:rsidP="005823C3">
      <w:pPr>
        <w:pStyle w:val="Poetry"/>
      </w:pPr>
      <w:r w:rsidRPr="005823C3">
        <w:t>With sense of honor and revenge inspir’d.</w:t>
      </w:r>
    </w:p>
    <w:p w14:paraId="4E1409BB" w14:textId="77777777" w:rsidR="005823C3" w:rsidRDefault="005823C3" w:rsidP="005823C3">
      <w:pPr>
        <w:pStyle w:val="Poetry"/>
      </w:pPr>
    </w:p>
    <w:p w14:paraId="74F347BD" w14:textId="161C1310" w:rsidR="003A417A" w:rsidRPr="005823C3" w:rsidRDefault="003A417A" w:rsidP="005823C3">
      <w:pPr>
        <w:pStyle w:val="Poetry"/>
      </w:pPr>
      <w:r w:rsidRPr="005823C3">
        <w:t>“Pantheus, Apollo’s priest, a sacred name,</w:t>
      </w:r>
    </w:p>
    <w:p w14:paraId="34140CC8" w14:textId="62FDE99D" w:rsidR="003A417A" w:rsidRPr="005823C3" w:rsidRDefault="003A417A" w:rsidP="005823C3">
      <w:pPr>
        <w:pStyle w:val="Poetry"/>
      </w:pPr>
      <w:r w:rsidRPr="005823C3">
        <w:t>Had scap’d the Grecian swords, and pass’d the flame:</w:t>
      </w:r>
    </w:p>
    <w:p w14:paraId="6502FD27" w14:textId="77777777" w:rsidR="005823C3" w:rsidRDefault="003A417A" w:rsidP="005823C3">
      <w:pPr>
        <w:pStyle w:val="Poetry"/>
      </w:pPr>
      <w:r w:rsidRPr="005823C3">
        <w:t xml:space="preserve">With relics loaden, to my doors he fled, </w:t>
      </w:r>
    </w:p>
    <w:p w14:paraId="003B1686" w14:textId="41F81323" w:rsidR="003A417A" w:rsidRPr="005823C3" w:rsidRDefault="003A417A" w:rsidP="005823C3">
      <w:pPr>
        <w:pStyle w:val="Poetry"/>
      </w:pPr>
      <w:r w:rsidRPr="005823C3">
        <w:t>And by the hand his tender grandson led.</w:t>
      </w:r>
    </w:p>
    <w:p w14:paraId="03FFCCDE" w14:textId="77777777" w:rsidR="005823C3" w:rsidRDefault="003A417A" w:rsidP="005823C3">
      <w:pPr>
        <w:pStyle w:val="Poetry"/>
      </w:pPr>
      <w:r w:rsidRPr="005823C3">
        <w:t xml:space="preserve">‘What hope, O Pantheus? whither can we run? </w:t>
      </w:r>
    </w:p>
    <w:p w14:paraId="75DBB931" w14:textId="3EB6C066" w:rsidR="003A417A" w:rsidRPr="005823C3" w:rsidRDefault="003A417A" w:rsidP="005823C3">
      <w:pPr>
        <w:pStyle w:val="Poetry"/>
      </w:pPr>
      <w:r w:rsidRPr="005823C3">
        <w:t xml:space="preserve">Where </w:t>
      </w:r>
      <w:proofErr w:type="gramStart"/>
      <w:r w:rsidRPr="005823C3">
        <w:t>make</w:t>
      </w:r>
      <w:proofErr w:type="gramEnd"/>
      <w:r w:rsidRPr="005823C3">
        <w:t xml:space="preserve"> a stand? and what may yet be done?’</w:t>
      </w:r>
    </w:p>
    <w:p w14:paraId="095C7495" w14:textId="331663FB" w:rsidR="003A417A" w:rsidRPr="005823C3" w:rsidRDefault="003A417A" w:rsidP="005823C3">
      <w:pPr>
        <w:pStyle w:val="Poetry"/>
      </w:pPr>
      <w:r w:rsidRPr="005823C3">
        <w:t>Scarce had I said, when Pantheus, with a groan:</w:t>
      </w:r>
    </w:p>
    <w:p w14:paraId="78873E12" w14:textId="77777777" w:rsidR="005823C3" w:rsidRDefault="003A417A" w:rsidP="005823C3">
      <w:pPr>
        <w:pStyle w:val="Poetry"/>
      </w:pPr>
      <w:r w:rsidRPr="005823C3">
        <w:t xml:space="preserve">‘Troy is no more, and Ilium was a town! </w:t>
      </w:r>
    </w:p>
    <w:p w14:paraId="7F89B66D" w14:textId="77777777" w:rsidR="005823C3" w:rsidRDefault="003A417A" w:rsidP="005823C3">
      <w:pPr>
        <w:pStyle w:val="Poetry"/>
      </w:pPr>
      <w:r w:rsidRPr="005823C3">
        <w:t xml:space="preserve">The fatal day, th’ appointed hour, is come, </w:t>
      </w:r>
    </w:p>
    <w:p w14:paraId="650F7253" w14:textId="77777777" w:rsidR="005823C3" w:rsidRDefault="003A417A" w:rsidP="005823C3">
      <w:pPr>
        <w:pStyle w:val="Poetry"/>
      </w:pPr>
      <w:r w:rsidRPr="005823C3">
        <w:t xml:space="preserve">When wrathful Jove’s irrevocable doom </w:t>
      </w:r>
    </w:p>
    <w:p w14:paraId="3AF129A8" w14:textId="6128609E" w:rsidR="003A417A" w:rsidRPr="005823C3" w:rsidRDefault="003A417A" w:rsidP="005823C3">
      <w:pPr>
        <w:pStyle w:val="Poetry"/>
      </w:pPr>
      <w:r w:rsidRPr="005823C3">
        <w:t>Transfers the Trojan state to Grecian hands.</w:t>
      </w:r>
    </w:p>
    <w:p w14:paraId="50D7EE58" w14:textId="400402A1" w:rsidR="003A417A" w:rsidRPr="005823C3" w:rsidRDefault="003A417A" w:rsidP="005823C3">
      <w:pPr>
        <w:pStyle w:val="Poetry"/>
      </w:pPr>
      <w:r w:rsidRPr="005823C3">
        <w:t xml:space="preserve">The fire consumes the town, the foe </w:t>
      </w:r>
      <w:proofErr w:type="gramStart"/>
      <w:r w:rsidRPr="005823C3">
        <w:t>commands;</w:t>
      </w:r>
      <w:proofErr w:type="gramEnd"/>
    </w:p>
    <w:p w14:paraId="2D9F7108" w14:textId="77777777" w:rsidR="005823C3" w:rsidRDefault="003A417A" w:rsidP="005823C3">
      <w:pPr>
        <w:pStyle w:val="Poetry"/>
      </w:pPr>
      <w:r w:rsidRPr="005823C3">
        <w:t xml:space="preserve">And armed hosts, an unexpected force, </w:t>
      </w:r>
    </w:p>
    <w:p w14:paraId="59612BD2" w14:textId="77777777" w:rsidR="005823C3" w:rsidRDefault="003A417A" w:rsidP="005823C3">
      <w:pPr>
        <w:pStyle w:val="Poetry"/>
      </w:pPr>
      <w:r w:rsidRPr="005823C3">
        <w:t xml:space="preserve">Break from the bowels of the fatal horse. </w:t>
      </w:r>
    </w:p>
    <w:p w14:paraId="06DF776B" w14:textId="58C003DD" w:rsidR="003A417A" w:rsidRPr="005823C3" w:rsidRDefault="003A417A" w:rsidP="005823C3">
      <w:pPr>
        <w:pStyle w:val="Poetry"/>
      </w:pPr>
      <w:r w:rsidRPr="005823C3">
        <w:t>Within the gates, proud Sinon throws about</w:t>
      </w:r>
    </w:p>
    <w:p w14:paraId="45F5085B" w14:textId="77777777" w:rsidR="003A417A" w:rsidRPr="005823C3" w:rsidRDefault="003A417A" w:rsidP="005823C3">
      <w:pPr>
        <w:pStyle w:val="Poetry"/>
      </w:pPr>
      <w:r w:rsidRPr="005823C3">
        <w:t>The flames; and foes for entrance press without,</w:t>
      </w:r>
    </w:p>
    <w:p w14:paraId="644E65A5" w14:textId="1C108ECD" w:rsidR="003A417A" w:rsidRPr="005823C3" w:rsidRDefault="003A417A" w:rsidP="005823C3">
      <w:pPr>
        <w:pStyle w:val="Poetry"/>
      </w:pPr>
      <w:r w:rsidRPr="005823C3">
        <w:t>With thousand others, whom I fear to name,</w:t>
      </w:r>
    </w:p>
    <w:p w14:paraId="1F050095" w14:textId="77777777" w:rsidR="005823C3" w:rsidRDefault="003A417A" w:rsidP="005823C3">
      <w:pPr>
        <w:pStyle w:val="Poetry"/>
      </w:pPr>
      <w:r w:rsidRPr="005823C3">
        <w:t xml:space="preserve">More than from Argos or Mycenae came. </w:t>
      </w:r>
    </w:p>
    <w:p w14:paraId="2E9E5BEF" w14:textId="4242FD87" w:rsidR="003A417A" w:rsidRPr="005823C3" w:rsidRDefault="003A417A" w:rsidP="005823C3">
      <w:pPr>
        <w:pStyle w:val="Poetry"/>
      </w:pPr>
      <w:r w:rsidRPr="005823C3">
        <w:t xml:space="preserve">To sev’ral posts their parties they </w:t>
      </w:r>
      <w:proofErr w:type="gramStart"/>
      <w:r w:rsidRPr="005823C3">
        <w:t>divide;</w:t>
      </w:r>
      <w:proofErr w:type="gramEnd"/>
    </w:p>
    <w:p w14:paraId="0C39B65F" w14:textId="77777777" w:rsidR="003A417A" w:rsidRPr="005823C3" w:rsidRDefault="003A417A" w:rsidP="005823C3">
      <w:pPr>
        <w:pStyle w:val="Poetry"/>
      </w:pPr>
      <w:r w:rsidRPr="005823C3">
        <w:t>Some block the narrow streets, some scour the wide:</w:t>
      </w:r>
    </w:p>
    <w:p w14:paraId="1D16061F" w14:textId="77777777" w:rsidR="003A417A" w:rsidRPr="005823C3" w:rsidRDefault="003A417A" w:rsidP="005823C3">
      <w:pPr>
        <w:pStyle w:val="Poetry"/>
      </w:pPr>
      <w:r w:rsidRPr="005823C3">
        <w:t xml:space="preserve">The bold they kill, th’ unwary they </w:t>
      </w:r>
      <w:proofErr w:type="gramStart"/>
      <w:r w:rsidRPr="005823C3">
        <w:t>surprise;</w:t>
      </w:r>
      <w:proofErr w:type="gramEnd"/>
    </w:p>
    <w:p w14:paraId="70F5A229" w14:textId="5F6A5FDD" w:rsidR="003A417A" w:rsidRPr="005823C3" w:rsidRDefault="003A417A" w:rsidP="005823C3">
      <w:pPr>
        <w:pStyle w:val="Poetry"/>
      </w:pPr>
      <w:r w:rsidRPr="005823C3">
        <w:t xml:space="preserve">Who fights finds death, and death finds him who </w:t>
      </w:r>
      <w:proofErr w:type="gramStart"/>
      <w:r w:rsidRPr="005823C3">
        <w:t>flies.</w:t>
      </w:r>
      <w:proofErr w:type="gramEnd"/>
    </w:p>
    <w:p w14:paraId="20E6102E" w14:textId="77777777" w:rsidR="005823C3" w:rsidRDefault="003A417A" w:rsidP="005823C3">
      <w:pPr>
        <w:pStyle w:val="Poetry"/>
      </w:pPr>
      <w:r w:rsidRPr="005823C3">
        <w:t xml:space="preserve">The warders of the gate but scarce maintain </w:t>
      </w:r>
    </w:p>
    <w:p w14:paraId="1A5AE300" w14:textId="0EEC78E1" w:rsidR="003A417A" w:rsidRPr="005823C3" w:rsidRDefault="003A417A" w:rsidP="005823C3">
      <w:pPr>
        <w:pStyle w:val="Poetry"/>
      </w:pPr>
      <w:r w:rsidRPr="005823C3">
        <w:t>Th’ unequal combat, and resist in vain.’</w:t>
      </w:r>
    </w:p>
    <w:p w14:paraId="796B3D24" w14:textId="77777777" w:rsidR="005823C3" w:rsidRDefault="005823C3" w:rsidP="005823C3">
      <w:pPr>
        <w:pStyle w:val="Poetry"/>
      </w:pPr>
    </w:p>
    <w:p w14:paraId="2C799A83" w14:textId="77777777" w:rsidR="005823C3" w:rsidRDefault="003A417A" w:rsidP="005823C3">
      <w:pPr>
        <w:pStyle w:val="Poetry"/>
      </w:pPr>
      <w:r w:rsidRPr="005823C3">
        <w:t xml:space="preserve">“I heard; and Heav’n, that well-born souls </w:t>
      </w:r>
      <w:proofErr w:type="gramStart"/>
      <w:r w:rsidRPr="005823C3">
        <w:t>inspires</w:t>
      </w:r>
      <w:proofErr w:type="gramEnd"/>
      <w:r w:rsidRPr="005823C3">
        <w:t xml:space="preserve">, </w:t>
      </w:r>
    </w:p>
    <w:p w14:paraId="2BC34441" w14:textId="221576C1" w:rsidR="003A417A" w:rsidRPr="005823C3" w:rsidRDefault="003A417A" w:rsidP="005823C3">
      <w:pPr>
        <w:pStyle w:val="Poetry"/>
      </w:pPr>
      <w:r w:rsidRPr="005823C3">
        <w:t>Prompts me thro’ lifted swords and rising fires</w:t>
      </w:r>
    </w:p>
    <w:p w14:paraId="7D1E2F80" w14:textId="1FE2FFB0" w:rsidR="003A417A" w:rsidRPr="005823C3" w:rsidRDefault="003A417A" w:rsidP="005823C3">
      <w:pPr>
        <w:pStyle w:val="Poetry"/>
      </w:pPr>
      <w:r w:rsidRPr="005823C3">
        <w:lastRenderedPageBreak/>
        <w:t>To run where clashing arms and clamor calls,</w:t>
      </w:r>
    </w:p>
    <w:p w14:paraId="25CBD01D" w14:textId="77777777" w:rsidR="005823C3" w:rsidRDefault="003A417A" w:rsidP="005823C3">
      <w:pPr>
        <w:pStyle w:val="Poetry"/>
      </w:pPr>
      <w:r w:rsidRPr="005823C3">
        <w:t xml:space="preserve">And rush undaunted to defend the walls. </w:t>
      </w:r>
    </w:p>
    <w:p w14:paraId="4F299EEA" w14:textId="77777777" w:rsidR="005823C3" w:rsidRDefault="003A417A" w:rsidP="005823C3">
      <w:pPr>
        <w:pStyle w:val="Poetry"/>
      </w:pPr>
      <w:r w:rsidRPr="005823C3">
        <w:t xml:space="preserve">Ripheus and Iph’itus by my side engage, </w:t>
      </w:r>
    </w:p>
    <w:p w14:paraId="5C95DBA4" w14:textId="77777777" w:rsidR="005823C3" w:rsidRDefault="003A417A" w:rsidP="005823C3">
      <w:pPr>
        <w:pStyle w:val="Poetry"/>
      </w:pPr>
      <w:r w:rsidRPr="005823C3">
        <w:t xml:space="preserve">For valor one renown’d, and one for age. </w:t>
      </w:r>
    </w:p>
    <w:p w14:paraId="0A11430E" w14:textId="0AC25725" w:rsidR="003A417A" w:rsidRPr="005823C3" w:rsidRDefault="003A417A" w:rsidP="005823C3">
      <w:pPr>
        <w:pStyle w:val="Poetry"/>
      </w:pPr>
      <w:r w:rsidRPr="005823C3">
        <w:t>Dymas and Hypanis by moonlight knew</w:t>
      </w:r>
    </w:p>
    <w:p w14:paraId="534625CF" w14:textId="6A094A69" w:rsidR="003A417A" w:rsidRPr="005823C3" w:rsidRDefault="003A417A" w:rsidP="005823C3">
      <w:pPr>
        <w:pStyle w:val="Poetry"/>
      </w:pPr>
      <w:r w:rsidRPr="005823C3">
        <w:t xml:space="preserve">My motions and my mien, and to my party </w:t>
      </w:r>
      <w:proofErr w:type="gramStart"/>
      <w:r w:rsidRPr="005823C3">
        <w:t>drew;</w:t>
      </w:r>
      <w:proofErr w:type="gramEnd"/>
    </w:p>
    <w:p w14:paraId="07631BEB" w14:textId="77777777" w:rsidR="005823C3" w:rsidRDefault="003A417A" w:rsidP="005823C3">
      <w:pPr>
        <w:pStyle w:val="Poetry"/>
      </w:pPr>
      <w:r w:rsidRPr="005823C3">
        <w:t xml:space="preserve">With young Coroebus, who by love was led </w:t>
      </w:r>
    </w:p>
    <w:p w14:paraId="35C5AEDC" w14:textId="77777777" w:rsidR="005823C3" w:rsidRDefault="003A417A" w:rsidP="005823C3">
      <w:pPr>
        <w:pStyle w:val="Poetry"/>
      </w:pPr>
      <w:r w:rsidRPr="005823C3">
        <w:t xml:space="preserve">To win renown and fair Cassandra’s bed, </w:t>
      </w:r>
    </w:p>
    <w:p w14:paraId="4137AE2E" w14:textId="77777777" w:rsidR="005823C3" w:rsidRDefault="003A417A" w:rsidP="005823C3">
      <w:pPr>
        <w:pStyle w:val="Poetry"/>
      </w:pPr>
      <w:r w:rsidRPr="005823C3">
        <w:t xml:space="preserve">And lately brought his troops to Priam’s aid, </w:t>
      </w:r>
    </w:p>
    <w:p w14:paraId="4525591B" w14:textId="7BD1F883" w:rsidR="003A417A" w:rsidRPr="005823C3" w:rsidRDefault="003A417A" w:rsidP="005823C3">
      <w:pPr>
        <w:pStyle w:val="Poetry"/>
      </w:pPr>
      <w:r w:rsidRPr="005823C3">
        <w:t>Forewarn’d in vain by the prophetic maid.</w:t>
      </w:r>
    </w:p>
    <w:p w14:paraId="44D831A8" w14:textId="27766750" w:rsidR="003A417A" w:rsidRPr="005823C3" w:rsidRDefault="003A417A" w:rsidP="005823C3">
      <w:pPr>
        <w:pStyle w:val="Poetry"/>
      </w:pPr>
      <w:r w:rsidRPr="005823C3">
        <w:t>Whom when I saw resolv’d in arms to fall,</w:t>
      </w:r>
    </w:p>
    <w:p w14:paraId="70D005F0" w14:textId="04662F06" w:rsidR="003A417A" w:rsidRDefault="003A417A" w:rsidP="005823C3">
      <w:pPr>
        <w:pStyle w:val="Poetry"/>
      </w:pPr>
      <w:r w:rsidRPr="005823C3">
        <w:t>And that one spirit animated all:</w:t>
      </w:r>
    </w:p>
    <w:p w14:paraId="69CE99CC" w14:textId="77777777" w:rsidR="005823C3" w:rsidRDefault="003A417A" w:rsidP="005823C3">
      <w:pPr>
        <w:pStyle w:val="Poetry"/>
      </w:pPr>
      <w:r w:rsidRPr="005823C3">
        <w:t xml:space="preserve">‘Brave souls!’ said </w:t>
      </w:r>
      <w:proofErr w:type="gramStart"/>
      <w:r w:rsidRPr="005823C3">
        <w:t>I,—</w:t>
      </w:r>
      <w:proofErr w:type="gramEnd"/>
      <w:r w:rsidRPr="005823C3">
        <w:t xml:space="preserve">‘but brave, alas! in vain— </w:t>
      </w:r>
    </w:p>
    <w:p w14:paraId="7780CBE9" w14:textId="5F26AD2E" w:rsidR="003A417A" w:rsidRPr="005823C3" w:rsidRDefault="003A417A" w:rsidP="005823C3">
      <w:pPr>
        <w:pStyle w:val="Poetry"/>
      </w:pPr>
      <w:r w:rsidRPr="005823C3">
        <w:t>Come, finish what our cruel fates ordain.</w:t>
      </w:r>
    </w:p>
    <w:p w14:paraId="231B9013" w14:textId="77777777" w:rsidR="003A417A" w:rsidRPr="005823C3" w:rsidRDefault="003A417A" w:rsidP="005823C3">
      <w:pPr>
        <w:pStyle w:val="Poetry"/>
      </w:pPr>
      <w:r w:rsidRPr="005823C3">
        <w:t>You see the desp’rate state of our affairs,</w:t>
      </w:r>
    </w:p>
    <w:p w14:paraId="7372E810" w14:textId="53BBA5BB" w:rsidR="003A417A" w:rsidRPr="005823C3" w:rsidRDefault="003A417A" w:rsidP="005823C3">
      <w:pPr>
        <w:pStyle w:val="Poetry"/>
      </w:pPr>
      <w:r w:rsidRPr="005823C3">
        <w:t>And heav’n’s protecting pow’rs are deaf to pray’rs.</w:t>
      </w:r>
    </w:p>
    <w:p w14:paraId="6FFD62AA" w14:textId="77777777" w:rsidR="005823C3" w:rsidRDefault="003A417A" w:rsidP="005823C3">
      <w:pPr>
        <w:pStyle w:val="Poetry"/>
      </w:pPr>
      <w:r w:rsidRPr="005823C3">
        <w:t xml:space="preserve">The passive gods behold the </w:t>
      </w:r>
      <w:proofErr w:type="gramStart"/>
      <w:r w:rsidRPr="005823C3">
        <w:t>Greeks</w:t>
      </w:r>
      <w:proofErr w:type="gramEnd"/>
      <w:r w:rsidRPr="005823C3">
        <w:t xml:space="preserve"> defile </w:t>
      </w:r>
    </w:p>
    <w:p w14:paraId="478B02DC" w14:textId="77777777" w:rsidR="005823C3" w:rsidRDefault="003A417A" w:rsidP="005823C3">
      <w:pPr>
        <w:pStyle w:val="Poetry"/>
      </w:pPr>
      <w:r w:rsidRPr="005823C3">
        <w:t xml:space="preserve">Their temples, and abandon to the spoil </w:t>
      </w:r>
    </w:p>
    <w:p w14:paraId="1464D324" w14:textId="77777777" w:rsidR="005823C3" w:rsidRDefault="003A417A" w:rsidP="005823C3">
      <w:pPr>
        <w:pStyle w:val="Poetry"/>
      </w:pPr>
      <w:r w:rsidRPr="005823C3">
        <w:t xml:space="preserve">Their own abodes: we, feeble few, conspire </w:t>
      </w:r>
    </w:p>
    <w:p w14:paraId="1A3DB2BD" w14:textId="3AF998B9" w:rsidR="003A417A" w:rsidRPr="005823C3" w:rsidRDefault="003A417A" w:rsidP="005823C3">
      <w:pPr>
        <w:pStyle w:val="Poetry"/>
      </w:pPr>
      <w:r w:rsidRPr="005823C3">
        <w:t>To save a sinking town, involv’d in fire.</w:t>
      </w:r>
    </w:p>
    <w:p w14:paraId="4BFEB920" w14:textId="4B5B79E7" w:rsidR="003A417A" w:rsidRPr="005823C3" w:rsidRDefault="003A417A" w:rsidP="005823C3">
      <w:pPr>
        <w:pStyle w:val="Poetry"/>
      </w:pPr>
      <w:r w:rsidRPr="005823C3">
        <w:t>Then let us fall, but fall amidst our foes:</w:t>
      </w:r>
    </w:p>
    <w:p w14:paraId="028C50E4" w14:textId="77777777" w:rsidR="005823C3" w:rsidRDefault="003A417A" w:rsidP="005823C3">
      <w:pPr>
        <w:pStyle w:val="Poetry"/>
      </w:pPr>
      <w:r w:rsidRPr="005823C3">
        <w:t xml:space="preserve">Despair of life the means of living shows.’ </w:t>
      </w:r>
    </w:p>
    <w:p w14:paraId="3919E352" w14:textId="77777777" w:rsidR="005823C3" w:rsidRDefault="003A417A" w:rsidP="005823C3">
      <w:pPr>
        <w:pStyle w:val="Poetry"/>
      </w:pPr>
      <w:proofErr w:type="gramStart"/>
      <w:r w:rsidRPr="005823C3">
        <w:t>So</w:t>
      </w:r>
      <w:proofErr w:type="gramEnd"/>
      <w:r w:rsidRPr="005823C3">
        <w:t xml:space="preserve"> bold a speech incourag’d their desire </w:t>
      </w:r>
    </w:p>
    <w:p w14:paraId="0610F0DF" w14:textId="5C07FA4A" w:rsidR="003A417A" w:rsidRPr="005823C3" w:rsidRDefault="003A417A" w:rsidP="005823C3">
      <w:pPr>
        <w:pStyle w:val="Poetry"/>
      </w:pPr>
      <w:r w:rsidRPr="005823C3">
        <w:t xml:space="preserve">Of </w:t>
      </w:r>
      <w:proofErr w:type="gramStart"/>
      <w:r w:rsidRPr="005823C3">
        <w:t>death, and</w:t>
      </w:r>
      <w:proofErr w:type="gramEnd"/>
      <w:r w:rsidRPr="005823C3">
        <w:t xml:space="preserve"> added fuel to their fire.</w:t>
      </w:r>
    </w:p>
    <w:p w14:paraId="79F06BDC" w14:textId="77777777" w:rsidR="005823C3" w:rsidRDefault="005823C3" w:rsidP="005823C3">
      <w:pPr>
        <w:pStyle w:val="Poetry"/>
      </w:pPr>
    </w:p>
    <w:p w14:paraId="52F5523C" w14:textId="313283A0" w:rsidR="003A417A" w:rsidRPr="005823C3" w:rsidRDefault="003A417A" w:rsidP="005823C3">
      <w:pPr>
        <w:pStyle w:val="Poetry"/>
      </w:pPr>
      <w:r w:rsidRPr="005823C3">
        <w:t>“As hungry wolves, with raging appetite,</w:t>
      </w:r>
    </w:p>
    <w:p w14:paraId="28609C9E" w14:textId="25C22308" w:rsidR="003A417A" w:rsidRPr="005823C3" w:rsidRDefault="003A417A" w:rsidP="005823C3">
      <w:pPr>
        <w:pStyle w:val="Poetry"/>
      </w:pPr>
      <w:r w:rsidRPr="005823C3">
        <w:t>Scour thro’ the fields, nor fear the stormy night—</w:t>
      </w:r>
    </w:p>
    <w:p w14:paraId="19FA3773" w14:textId="77777777" w:rsidR="005823C3" w:rsidRDefault="003A417A" w:rsidP="005823C3">
      <w:pPr>
        <w:pStyle w:val="Poetry"/>
      </w:pPr>
      <w:r w:rsidRPr="005823C3">
        <w:t xml:space="preserve">Their whelps at home expect the promis’d food, </w:t>
      </w:r>
    </w:p>
    <w:p w14:paraId="13EFFE34" w14:textId="77777777" w:rsidR="005823C3" w:rsidRDefault="003A417A" w:rsidP="005823C3">
      <w:pPr>
        <w:pStyle w:val="Poetry"/>
      </w:pPr>
      <w:r w:rsidRPr="005823C3">
        <w:t xml:space="preserve">And long to temper their dry chaps in blood— </w:t>
      </w:r>
    </w:p>
    <w:p w14:paraId="576856F6" w14:textId="77777777" w:rsidR="005823C3" w:rsidRDefault="003A417A" w:rsidP="005823C3">
      <w:pPr>
        <w:pStyle w:val="Poetry"/>
      </w:pPr>
      <w:proofErr w:type="gramStart"/>
      <w:r w:rsidRPr="005823C3">
        <w:t>So</w:t>
      </w:r>
      <w:proofErr w:type="gramEnd"/>
      <w:r w:rsidRPr="005823C3">
        <w:t xml:space="preserve"> rush’d we forth at once; resolv’d to die, </w:t>
      </w:r>
    </w:p>
    <w:p w14:paraId="1D65248E" w14:textId="78F7D9B8" w:rsidR="003A417A" w:rsidRPr="005823C3" w:rsidRDefault="003A417A" w:rsidP="005823C3">
      <w:pPr>
        <w:pStyle w:val="Poetry"/>
      </w:pPr>
      <w:r w:rsidRPr="005823C3">
        <w:t>Resolv’d, in death, the last extremes to try.</w:t>
      </w:r>
    </w:p>
    <w:p w14:paraId="4C38162E" w14:textId="452258D1" w:rsidR="003A417A" w:rsidRPr="005823C3" w:rsidRDefault="003A417A" w:rsidP="005823C3">
      <w:pPr>
        <w:pStyle w:val="Poetry"/>
      </w:pPr>
      <w:r w:rsidRPr="005823C3">
        <w:t>We leave the narrow lanes behind, and dare</w:t>
      </w:r>
    </w:p>
    <w:p w14:paraId="1EB7BE33" w14:textId="77777777" w:rsidR="003A417A" w:rsidRPr="005823C3" w:rsidRDefault="003A417A" w:rsidP="005823C3">
      <w:pPr>
        <w:pStyle w:val="Poetry"/>
      </w:pPr>
      <w:r w:rsidRPr="005823C3">
        <w:t>Th’ unequal combat in the public square:</w:t>
      </w:r>
    </w:p>
    <w:p w14:paraId="50BB2814" w14:textId="77777777" w:rsidR="005823C3" w:rsidRDefault="003A417A" w:rsidP="005823C3">
      <w:pPr>
        <w:pStyle w:val="Poetry"/>
      </w:pPr>
      <w:r w:rsidRPr="005823C3">
        <w:t xml:space="preserve">Night was our friend; our leader was despair. </w:t>
      </w:r>
    </w:p>
    <w:p w14:paraId="2FFF0BF1" w14:textId="77777777" w:rsidR="005823C3" w:rsidRDefault="003A417A" w:rsidP="005823C3">
      <w:pPr>
        <w:pStyle w:val="Poetry"/>
      </w:pPr>
      <w:r w:rsidRPr="005823C3">
        <w:t xml:space="preserve">What tongue can tell the slaughter of that night? </w:t>
      </w:r>
    </w:p>
    <w:p w14:paraId="0A087C0E" w14:textId="36FD56FD" w:rsidR="003A417A" w:rsidRPr="005823C3" w:rsidRDefault="003A417A" w:rsidP="005823C3">
      <w:pPr>
        <w:pStyle w:val="Poetry"/>
      </w:pPr>
      <w:r w:rsidRPr="005823C3">
        <w:lastRenderedPageBreak/>
        <w:t>What eyes can weep the sorrows and affright?</w:t>
      </w:r>
    </w:p>
    <w:p w14:paraId="028BCA2E" w14:textId="788D1F07" w:rsidR="003A417A" w:rsidRPr="005823C3" w:rsidRDefault="003A417A" w:rsidP="005823C3">
      <w:pPr>
        <w:pStyle w:val="Poetry"/>
      </w:pPr>
      <w:r w:rsidRPr="005823C3">
        <w:t>An ancient and imperial city falls:</w:t>
      </w:r>
    </w:p>
    <w:p w14:paraId="7BB96FC5" w14:textId="77777777" w:rsidR="005823C3" w:rsidRDefault="003A417A" w:rsidP="005823C3">
      <w:pPr>
        <w:pStyle w:val="Poetry"/>
      </w:pPr>
      <w:r w:rsidRPr="005823C3">
        <w:t xml:space="preserve">The streets are fill’d with frequent </w:t>
      </w:r>
      <w:proofErr w:type="gramStart"/>
      <w:r w:rsidRPr="005823C3">
        <w:t>funerals;</w:t>
      </w:r>
      <w:proofErr w:type="gramEnd"/>
      <w:r w:rsidRPr="005823C3">
        <w:t xml:space="preserve"> </w:t>
      </w:r>
    </w:p>
    <w:p w14:paraId="24F739F9" w14:textId="77777777" w:rsidR="005823C3" w:rsidRDefault="003A417A" w:rsidP="005823C3">
      <w:pPr>
        <w:pStyle w:val="Poetry"/>
      </w:pPr>
      <w:r w:rsidRPr="005823C3">
        <w:t xml:space="preserve">Houses and holy temples float in blood, </w:t>
      </w:r>
    </w:p>
    <w:p w14:paraId="00315E9F" w14:textId="77777777" w:rsidR="005823C3" w:rsidRDefault="003A417A" w:rsidP="005823C3">
      <w:pPr>
        <w:pStyle w:val="Poetry"/>
      </w:pPr>
      <w:r w:rsidRPr="005823C3">
        <w:t xml:space="preserve">And hostile nations make a common flood. </w:t>
      </w:r>
    </w:p>
    <w:p w14:paraId="47D7F6D1" w14:textId="3B77DBA0" w:rsidR="003A417A" w:rsidRPr="005823C3" w:rsidRDefault="003A417A" w:rsidP="005823C3">
      <w:pPr>
        <w:pStyle w:val="Poetry"/>
      </w:pPr>
      <w:r w:rsidRPr="005823C3">
        <w:t>Not only Trojans fall; but, in their turn,</w:t>
      </w:r>
    </w:p>
    <w:p w14:paraId="43247AEE" w14:textId="0554146A" w:rsidR="003A417A" w:rsidRPr="005823C3" w:rsidRDefault="003A417A" w:rsidP="005823C3">
      <w:pPr>
        <w:pStyle w:val="Poetry"/>
      </w:pPr>
      <w:r w:rsidRPr="005823C3">
        <w:t>The vanquish’d triumph, and the victors mourn.</w:t>
      </w:r>
    </w:p>
    <w:p w14:paraId="698CE67B" w14:textId="77777777" w:rsidR="003A417A" w:rsidRPr="005823C3" w:rsidRDefault="003A417A" w:rsidP="005823C3">
      <w:pPr>
        <w:pStyle w:val="Poetry"/>
      </w:pPr>
      <w:r w:rsidRPr="005823C3">
        <w:t>Ours take new courage from despair and night:</w:t>
      </w:r>
    </w:p>
    <w:p w14:paraId="5D72FDB5" w14:textId="77777777" w:rsidR="003A417A" w:rsidRPr="005823C3" w:rsidRDefault="003A417A" w:rsidP="005823C3">
      <w:pPr>
        <w:pStyle w:val="Poetry"/>
      </w:pPr>
      <w:r w:rsidRPr="005823C3">
        <w:t>Confus’d the fortune is, confus’d the fight.</w:t>
      </w:r>
    </w:p>
    <w:p w14:paraId="5DEB07B4" w14:textId="77777777" w:rsidR="005823C3" w:rsidRDefault="003A417A" w:rsidP="005823C3">
      <w:pPr>
        <w:pStyle w:val="Poetry"/>
      </w:pPr>
      <w:r w:rsidRPr="005823C3">
        <w:t xml:space="preserve">All parts resound with tumults, plaints, and </w:t>
      </w:r>
      <w:proofErr w:type="gramStart"/>
      <w:r w:rsidRPr="005823C3">
        <w:t>fears;</w:t>
      </w:r>
      <w:proofErr w:type="gramEnd"/>
      <w:r w:rsidRPr="005823C3">
        <w:t xml:space="preserve"> </w:t>
      </w:r>
    </w:p>
    <w:p w14:paraId="1F7C00B7" w14:textId="059FC8E7" w:rsidR="003A417A" w:rsidRPr="005823C3" w:rsidRDefault="003A417A" w:rsidP="005823C3">
      <w:pPr>
        <w:pStyle w:val="Poetry"/>
      </w:pPr>
      <w:r w:rsidRPr="005823C3">
        <w:t>And grisly Death in sundry shapes appears.</w:t>
      </w:r>
    </w:p>
    <w:p w14:paraId="73343EE6" w14:textId="0AFCEECB" w:rsidR="003A417A" w:rsidRPr="005823C3" w:rsidRDefault="003A417A" w:rsidP="005823C3">
      <w:pPr>
        <w:pStyle w:val="Poetry"/>
      </w:pPr>
      <w:r w:rsidRPr="005823C3">
        <w:t>Androgeos fell among us, with his band,</w:t>
      </w:r>
    </w:p>
    <w:p w14:paraId="4DEBA5C9" w14:textId="77777777" w:rsidR="005823C3" w:rsidRDefault="003A417A" w:rsidP="005823C3">
      <w:pPr>
        <w:pStyle w:val="Poetry"/>
      </w:pPr>
      <w:r w:rsidRPr="005823C3">
        <w:t xml:space="preserve">Who thought us Grecians newly come to </w:t>
      </w:r>
      <w:proofErr w:type="gramStart"/>
      <w:r w:rsidRPr="005823C3">
        <w:t>land.</w:t>
      </w:r>
      <w:proofErr w:type="gramEnd"/>
      <w:r w:rsidRPr="005823C3">
        <w:t xml:space="preserve"> </w:t>
      </w:r>
    </w:p>
    <w:p w14:paraId="1C445089" w14:textId="77777777" w:rsidR="005823C3" w:rsidRDefault="003A417A" w:rsidP="005823C3">
      <w:pPr>
        <w:pStyle w:val="Poetry"/>
      </w:pPr>
      <w:r w:rsidRPr="005823C3">
        <w:t xml:space="preserve">‘From whence,’ said he, ‘my friends, this long delay? </w:t>
      </w:r>
    </w:p>
    <w:p w14:paraId="365DF644" w14:textId="6443E8BC" w:rsidR="003A417A" w:rsidRPr="005823C3" w:rsidRDefault="003A417A" w:rsidP="005823C3">
      <w:pPr>
        <w:pStyle w:val="Poetry"/>
      </w:pPr>
      <w:r w:rsidRPr="005823C3">
        <w:t>You loiter, while the spoils are borne away:</w:t>
      </w:r>
    </w:p>
    <w:p w14:paraId="4DBD5A28" w14:textId="77777777" w:rsidR="003A417A" w:rsidRPr="005823C3" w:rsidRDefault="003A417A" w:rsidP="005823C3">
      <w:pPr>
        <w:pStyle w:val="Poetry"/>
      </w:pPr>
      <w:r w:rsidRPr="005823C3">
        <w:t xml:space="preserve">Our ships are laden with the Trojan </w:t>
      </w:r>
      <w:proofErr w:type="gramStart"/>
      <w:r w:rsidRPr="005823C3">
        <w:t>store;</w:t>
      </w:r>
      <w:proofErr w:type="gramEnd"/>
    </w:p>
    <w:p w14:paraId="743886FF" w14:textId="3D8C5C6A" w:rsidR="003A417A" w:rsidRPr="005823C3" w:rsidRDefault="003A417A" w:rsidP="005823C3">
      <w:pPr>
        <w:pStyle w:val="Poetry"/>
      </w:pPr>
      <w:r w:rsidRPr="005823C3">
        <w:t>And you, like truants, come too late ashore.’</w:t>
      </w:r>
    </w:p>
    <w:p w14:paraId="379FD601" w14:textId="77777777" w:rsidR="003A417A" w:rsidRPr="005823C3" w:rsidRDefault="003A417A" w:rsidP="005823C3">
      <w:pPr>
        <w:pStyle w:val="Poetry"/>
      </w:pPr>
      <w:r w:rsidRPr="005823C3">
        <w:t>He said, but soon corrected his mistake,</w:t>
      </w:r>
    </w:p>
    <w:p w14:paraId="09E1B776" w14:textId="77777777" w:rsidR="003A417A" w:rsidRPr="005823C3" w:rsidRDefault="003A417A" w:rsidP="005823C3">
      <w:pPr>
        <w:pStyle w:val="Poetry"/>
      </w:pPr>
      <w:r w:rsidRPr="005823C3">
        <w:t>Found, by the doubtful answers which we make:</w:t>
      </w:r>
    </w:p>
    <w:p w14:paraId="4E1D00D1" w14:textId="77777777" w:rsidR="005823C3" w:rsidRDefault="003A417A" w:rsidP="005823C3">
      <w:pPr>
        <w:pStyle w:val="Poetry"/>
      </w:pPr>
      <w:r w:rsidRPr="005823C3">
        <w:t xml:space="preserve">Amaz’d, he would have shunn’d th’ unequal </w:t>
      </w:r>
      <w:proofErr w:type="gramStart"/>
      <w:r w:rsidRPr="005823C3">
        <w:t>fight;</w:t>
      </w:r>
      <w:proofErr w:type="gramEnd"/>
      <w:r w:rsidRPr="005823C3">
        <w:t xml:space="preserve"> </w:t>
      </w:r>
    </w:p>
    <w:p w14:paraId="3347EE34" w14:textId="4CC21E9B" w:rsidR="003A417A" w:rsidRPr="005823C3" w:rsidRDefault="003A417A" w:rsidP="005823C3">
      <w:pPr>
        <w:pStyle w:val="Poetry"/>
      </w:pPr>
      <w:r w:rsidRPr="005823C3">
        <w:t>But we, more num’rous, intercept his flight.</w:t>
      </w:r>
    </w:p>
    <w:p w14:paraId="698A0D8A" w14:textId="4D44B4DB" w:rsidR="003A417A" w:rsidRPr="005823C3" w:rsidRDefault="003A417A" w:rsidP="005823C3">
      <w:pPr>
        <w:pStyle w:val="Poetry"/>
      </w:pPr>
      <w:r w:rsidRPr="005823C3">
        <w:t>As when some peasant, in a bushy brake,</w:t>
      </w:r>
    </w:p>
    <w:p w14:paraId="74F58AAD" w14:textId="77777777" w:rsidR="005823C3" w:rsidRDefault="003A417A" w:rsidP="005823C3">
      <w:pPr>
        <w:pStyle w:val="Poetry"/>
      </w:pPr>
      <w:r w:rsidRPr="005823C3">
        <w:t xml:space="preserve">Has with unwary footing press’d a </w:t>
      </w:r>
      <w:proofErr w:type="gramStart"/>
      <w:r w:rsidRPr="005823C3">
        <w:t>snake;</w:t>
      </w:r>
      <w:proofErr w:type="gramEnd"/>
      <w:r w:rsidRPr="005823C3">
        <w:t xml:space="preserve"> </w:t>
      </w:r>
    </w:p>
    <w:p w14:paraId="50571F8B" w14:textId="77777777" w:rsidR="005823C3" w:rsidRDefault="003A417A" w:rsidP="005823C3">
      <w:pPr>
        <w:pStyle w:val="Poetry"/>
      </w:pPr>
      <w:r w:rsidRPr="005823C3">
        <w:t xml:space="preserve">He starts aside, astonish’d, when he spies </w:t>
      </w:r>
    </w:p>
    <w:p w14:paraId="7C0CF214" w14:textId="77777777" w:rsidR="005823C3" w:rsidRDefault="003A417A" w:rsidP="005823C3">
      <w:pPr>
        <w:pStyle w:val="Poetry"/>
      </w:pPr>
      <w:r w:rsidRPr="005823C3">
        <w:t xml:space="preserve">His rising crest, blue neck, and rolling </w:t>
      </w:r>
      <w:proofErr w:type="gramStart"/>
      <w:r w:rsidRPr="005823C3">
        <w:t>eyes;</w:t>
      </w:r>
      <w:proofErr w:type="gramEnd"/>
      <w:r w:rsidRPr="005823C3">
        <w:t xml:space="preserve"> </w:t>
      </w:r>
    </w:p>
    <w:p w14:paraId="7036605D" w14:textId="3961E7F8" w:rsidR="003A417A" w:rsidRPr="005823C3" w:rsidRDefault="003A417A" w:rsidP="005823C3">
      <w:pPr>
        <w:pStyle w:val="Poetry"/>
      </w:pPr>
      <w:proofErr w:type="gramStart"/>
      <w:r w:rsidRPr="005823C3">
        <w:t>So</w:t>
      </w:r>
      <w:proofErr w:type="gramEnd"/>
      <w:r w:rsidRPr="005823C3">
        <w:t xml:space="preserve"> from our arms surpris’d Androgeos flies.</w:t>
      </w:r>
    </w:p>
    <w:p w14:paraId="711BCBF0" w14:textId="2B05A657" w:rsidR="003A417A" w:rsidRPr="005823C3" w:rsidRDefault="003A417A" w:rsidP="005823C3">
      <w:pPr>
        <w:pStyle w:val="Poetry"/>
      </w:pPr>
      <w:r w:rsidRPr="005823C3">
        <w:t>In vain; for him and his we compass’d round,</w:t>
      </w:r>
    </w:p>
    <w:p w14:paraId="13CDE6C9" w14:textId="77777777" w:rsidR="005823C3" w:rsidRDefault="003A417A" w:rsidP="005823C3">
      <w:pPr>
        <w:pStyle w:val="Poetry"/>
      </w:pPr>
      <w:r w:rsidRPr="005823C3">
        <w:t xml:space="preserve">Possess’d with fear, unknowing of the ground, </w:t>
      </w:r>
    </w:p>
    <w:p w14:paraId="526BB5A4" w14:textId="12CB1413" w:rsidR="003A417A" w:rsidRPr="005823C3" w:rsidRDefault="003A417A" w:rsidP="005823C3">
      <w:pPr>
        <w:pStyle w:val="Poetry"/>
      </w:pPr>
      <w:r w:rsidRPr="005823C3">
        <w:t>And of their lives an easy conquest found.</w:t>
      </w:r>
    </w:p>
    <w:p w14:paraId="7EE17357" w14:textId="77777777" w:rsidR="005823C3" w:rsidRDefault="003A417A" w:rsidP="005823C3">
      <w:pPr>
        <w:pStyle w:val="Poetry"/>
      </w:pPr>
      <w:proofErr w:type="gramStart"/>
      <w:r w:rsidRPr="005823C3">
        <w:t>Thus</w:t>
      </w:r>
      <w:proofErr w:type="gramEnd"/>
      <w:r w:rsidRPr="005823C3">
        <w:t xml:space="preserve"> Fortune on our first endeavor smil’d. </w:t>
      </w:r>
    </w:p>
    <w:p w14:paraId="09242D5F" w14:textId="5D1B643E" w:rsidR="003A417A" w:rsidRPr="005823C3" w:rsidRDefault="003A417A" w:rsidP="005823C3">
      <w:pPr>
        <w:pStyle w:val="Poetry"/>
      </w:pPr>
      <w:r w:rsidRPr="005823C3">
        <w:t>Coroebus then, with youthful hopes beguil’d,</w:t>
      </w:r>
    </w:p>
    <w:p w14:paraId="4BED525A" w14:textId="653B7C92" w:rsidR="003A417A" w:rsidRPr="005823C3" w:rsidRDefault="003A417A" w:rsidP="005823C3">
      <w:pPr>
        <w:pStyle w:val="Poetry"/>
      </w:pPr>
      <w:r w:rsidRPr="005823C3">
        <w:t>Swoln with success, and a daring mind,</w:t>
      </w:r>
    </w:p>
    <w:p w14:paraId="6A7D336A" w14:textId="77777777" w:rsidR="003A417A" w:rsidRPr="005823C3" w:rsidRDefault="003A417A" w:rsidP="005823C3">
      <w:pPr>
        <w:pStyle w:val="Poetry"/>
      </w:pPr>
      <w:r w:rsidRPr="005823C3">
        <w:t>This new invention fatally design’d.</w:t>
      </w:r>
    </w:p>
    <w:p w14:paraId="602A58DA" w14:textId="77777777" w:rsidR="003A417A" w:rsidRPr="005823C3" w:rsidRDefault="003A417A" w:rsidP="005823C3">
      <w:pPr>
        <w:pStyle w:val="Poetry"/>
      </w:pPr>
      <w:r w:rsidRPr="005823C3">
        <w:t>‘My friends,’ said he, ‘since Fortune shows the way,</w:t>
      </w:r>
    </w:p>
    <w:p w14:paraId="2BE3FB6E" w14:textId="77777777" w:rsidR="00826909" w:rsidRDefault="003A417A" w:rsidP="00826909">
      <w:pPr>
        <w:pStyle w:val="Poetry"/>
      </w:pPr>
      <w:r w:rsidRPr="00826909">
        <w:t xml:space="preserve">‘T is fit we should th’ auspicious guide </w:t>
      </w:r>
      <w:proofErr w:type="gramStart"/>
      <w:r w:rsidRPr="00826909">
        <w:t>obey</w:t>
      </w:r>
      <w:proofErr w:type="gramEnd"/>
      <w:r w:rsidRPr="00826909">
        <w:t xml:space="preserve">. </w:t>
      </w:r>
    </w:p>
    <w:p w14:paraId="01DF8C44" w14:textId="12ADAD74" w:rsidR="003A417A" w:rsidRPr="00826909" w:rsidRDefault="003A417A" w:rsidP="00826909">
      <w:pPr>
        <w:pStyle w:val="Poetry"/>
      </w:pPr>
      <w:r w:rsidRPr="00826909">
        <w:lastRenderedPageBreak/>
        <w:t>For what has she these Grecian arms bestow’d,</w:t>
      </w:r>
    </w:p>
    <w:p w14:paraId="7814AC8B" w14:textId="0C4E9648" w:rsidR="003A417A" w:rsidRPr="00826909" w:rsidRDefault="003A417A" w:rsidP="00826909">
      <w:pPr>
        <w:pStyle w:val="Poetry"/>
      </w:pPr>
      <w:r w:rsidRPr="00826909">
        <w:t>But their destruction, and the Trojans’ good?</w:t>
      </w:r>
    </w:p>
    <w:p w14:paraId="4C2C5845" w14:textId="77777777" w:rsidR="003A417A" w:rsidRPr="00826909" w:rsidRDefault="003A417A" w:rsidP="00826909">
      <w:pPr>
        <w:pStyle w:val="Poetry"/>
      </w:pPr>
      <w:r w:rsidRPr="00826909">
        <w:t>Then change we shields, and their devices bear:</w:t>
      </w:r>
    </w:p>
    <w:p w14:paraId="5C431EB7" w14:textId="77777777" w:rsidR="003A417A" w:rsidRPr="00826909" w:rsidRDefault="003A417A" w:rsidP="00826909">
      <w:pPr>
        <w:pStyle w:val="Poetry"/>
      </w:pPr>
      <w:r w:rsidRPr="00826909">
        <w:t>Let fraud supply the want of force in war.</w:t>
      </w:r>
    </w:p>
    <w:p w14:paraId="0ABE0439" w14:textId="77777777" w:rsidR="00826909" w:rsidRDefault="003A417A" w:rsidP="00826909">
      <w:pPr>
        <w:pStyle w:val="Poetry"/>
      </w:pPr>
      <w:r w:rsidRPr="00826909">
        <w:t xml:space="preserve">They find us arms.’ This said, himself he dress’d </w:t>
      </w:r>
    </w:p>
    <w:p w14:paraId="15FE2F8B" w14:textId="3DE81016" w:rsidR="003A417A" w:rsidRPr="00826909" w:rsidRDefault="003A417A" w:rsidP="00826909">
      <w:pPr>
        <w:pStyle w:val="Poetry"/>
      </w:pPr>
      <w:r w:rsidRPr="00826909">
        <w:t>In dead Androgeos’ spoils, his upper vest,</w:t>
      </w:r>
    </w:p>
    <w:p w14:paraId="5372B1E6" w14:textId="4839253C" w:rsidR="003A417A" w:rsidRPr="00826909" w:rsidRDefault="003A417A" w:rsidP="00826909">
      <w:pPr>
        <w:pStyle w:val="Poetry"/>
      </w:pPr>
      <w:r w:rsidRPr="00826909">
        <w:t>His painted buckler, and his plumy crest.</w:t>
      </w:r>
    </w:p>
    <w:p w14:paraId="2DA3C41E" w14:textId="77777777" w:rsidR="00826909" w:rsidRDefault="003A417A" w:rsidP="00826909">
      <w:pPr>
        <w:pStyle w:val="Poetry"/>
      </w:pPr>
      <w:r w:rsidRPr="00826909">
        <w:t xml:space="preserve">Thus Ripheus, Dymas, all the Trojan train, </w:t>
      </w:r>
    </w:p>
    <w:p w14:paraId="789630F5" w14:textId="77777777" w:rsidR="00826909" w:rsidRDefault="003A417A" w:rsidP="00826909">
      <w:pPr>
        <w:pStyle w:val="Poetry"/>
      </w:pPr>
      <w:r w:rsidRPr="00826909">
        <w:t xml:space="preserve">Lay down their own </w:t>
      </w:r>
      <w:proofErr w:type="gramStart"/>
      <w:r w:rsidRPr="00826909">
        <w:t>attire, and</w:t>
      </w:r>
      <w:proofErr w:type="gramEnd"/>
      <w:r w:rsidRPr="00826909">
        <w:t xml:space="preserve"> strip the slain. </w:t>
      </w:r>
    </w:p>
    <w:p w14:paraId="391D96DE" w14:textId="77777777" w:rsidR="00826909" w:rsidRDefault="003A417A" w:rsidP="00826909">
      <w:pPr>
        <w:pStyle w:val="Poetry"/>
      </w:pPr>
      <w:r w:rsidRPr="00826909">
        <w:t xml:space="preserve">Mix’d with the Greeks, we go with ill presage, </w:t>
      </w:r>
    </w:p>
    <w:p w14:paraId="721FAC8D" w14:textId="34E10F88" w:rsidR="003A417A" w:rsidRPr="00826909" w:rsidRDefault="003A417A" w:rsidP="00826909">
      <w:pPr>
        <w:pStyle w:val="Poetry"/>
      </w:pPr>
      <w:r w:rsidRPr="00826909">
        <w:t xml:space="preserve">Flatter’d with hopes to glut our greedy </w:t>
      </w:r>
      <w:proofErr w:type="gramStart"/>
      <w:r w:rsidRPr="00826909">
        <w:t>rage;</w:t>
      </w:r>
      <w:proofErr w:type="gramEnd"/>
    </w:p>
    <w:p w14:paraId="442BA1EC" w14:textId="3AFCFE85" w:rsidR="003A417A" w:rsidRPr="00826909" w:rsidRDefault="003A417A" w:rsidP="00826909">
      <w:pPr>
        <w:pStyle w:val="Poetry"/>
      </w:pPr>
      <w:r w:rsidRPr="00826909">
        <w:t>Unknown, assaulting whom we blindly meet,</w:t>
      </w:r>
    </w:p>
    <w:p w14:paraId="6D8FE94E" w14:textId="77777777" w:rsidR="00826909" w:rsidRDefault="003A417A" w:rsidP="00826909">
      <w:pPr>
        <w:pStyle w:val="Poetry"/>
      </w:pPr>
      <w:r w:rsidRPr="00826909">
        <w:t xml:space="preserve">And strew with Grecian carcasses the street. </w:t>
      </w:r>
    </w:p>
    <w:p w14:paraId="36BE3D97" w14:textId="77777777" w:rsidR="00826909" w:rsidRDefault="003A417A" w:rsidP="00826909">
      <w:pPr>
        <w:pStyle w:val="Poetry"/>
      </w:pPr>
      <w:proofErr w:type="gramStart"/>
      <w:r w:rsidRPr="00826909">
        <w:t>Thus</w:t>
      </w:r>
      <w:proofErr w:type="gramEnd"/>
      <w:r w:rsidRPr="00826909">
        <w:t xml:space="preserve"> while their straggling parties we defeat, </w:t>
      </w:r>
    </w:p>
    <w:p w14:paraId="2CA7942C" w14:textId="77777777" w:rsidR="00826909" w:rsidRDefault="003A417A" w:rsidP="00826909">
      <w:pPr>
        <w:pStyle w:val="Poetry"/>
      </w:pPr>
      <w:r w:rsidRPr="00826909">
        <w:t xml:space="preserve">Some to the shore and safer ships </w:t>
      </w:r>
      <w:proofErr w:type="gramStart"/>
      <w:r w:rsidRPr="00826909">
        <w:t>retreat;</w:t>
      </w:r>
      <w:proofErr w:type="gramEnd"/>
      <w:r w:rsidRPr="00826909">
        <w:t xml:space="preserve"> </w:t>
      </w:r>
    </w:p>
    <w:p w14:paraId="58EFA895" w14:textId="3B4DA45F" w:rsidR="003A417A" w:rsidRPr="00826909" w:rsidRDefault="003A417A" w:rsidP="00826909">
      <w:pPr>
        <w:pStyle w:val="Poetry"/>
      </w:pPr>
      <w:r w:rsidRPr="00826909">
        <w:t>And some, oppress’d with more ignoble fear,</w:t>
      </w:r>
    </w:p>
    <w:p w14:paraId="7D2351C3" w14:textId="429D6605" w:rsidR="003A417A" w:rsidRPr="00826909" w:rsidRDefault="003A417A" w:rsidP="00826909">
      <w:pPr>
        <w:pStyle w:val="Poetry"/>
      </w:pPr>
      <w:r w:rsidRPr="00826909">
        <w:t>Remount the hollow horse, and pant in secret there.</w:t>
      </w:r>
    </w:p>
    <w:p w14:paraId="119573DA" w14:textId="77777777" w:rsidR="00826909" w:rsidRDefault="00826909" w:rsidP="00826909">
      <w:pPr>
        <w:pStyle w:val="Poetry"/>
      </w:pPr>
    </w:p>
    <w:p w14:paraId="4F04ACC9" w14:textId="2B5FB452" w:rsidR="003A417A" w:rsidRPr="00826909" w:rsidRDefault="003A417A" w:rsidP="00826909">
      <w:pPr>
        <w:pStyle w:val="Poetry"/>
      </w:pPr>
      <w:r w:rsidRPr="00826909">
        <w:t>“But, ah! what use of valor can be made,</w:t>
      </w:r>
    </w:p>
    <w:p w14:paraId="26DFB427" w14:textId="77777777" w:rsidR="00826909" w:rsidRDefault="003A417A" w:rsidP="00826909">
      <w:pPr>
        <w:pStyle w:val="Poetry"/>
      </w:pPr>
      <w:r w:rsidRPr="00826909">
        <w:t xml:space="preserve">When heav’n’s propitious pow’rs refuse their aid! </w:t>
      </w:r>
    </w:p>
    <w:p w14:paraId="01657A1C" w14:textId="2D8A1F4E" w:rsidR="003A417A" w:rsidRPr="00826909" w:rsidRDefault="003A417A" w:rsidP="00826909">
      <w:pPr>
        <w:pStyle w:val="Poetry"/>
      </w:pPr>
      <w:r w:rsidRPr="00826909">
        <w:t>Behold the royal prophetess, the fair</w:t>
      </w:r>
    </w:p>
    <w:p w14:paraId="2D0A248B" w14:textId="77777777" w:rsidR="003A417A" w:rsidRPr="00826909" w:rsidRDefault="003A417A" w:rsidP="00826909">
      <w:pPr>
        <w:pStyle w:val="Poetry"/>
      </w:pPr>
      <w:r w:rsidRPr="00826909">
        <w:t>Cassandra, dragg’d by her dishevel’d hair,</w:t>
      </w:r>
    </w:p>
    <w:p w14:paraId="7928ADF4" w14:textId="0FAB12CF" w:rsidR="003A417A" w:rsidRPr="00826909" w:rsidRDefault="003A417A" w:rsidP="00826909">
      <w:pPr>
        <w:pStyle w:val="Poetry"/>
      </w:pPr>
      <w:r w:rsidRPr="00826909">
        <w:t>Whom not Minerva’s shrine, nor sacred bands,</w:t>
      </w:r>
    </w:p>
    <w:p w14:paraId="28A65D98" w14:textId="77777777" w:rsidR="003A417A" w:rsidRPr="00826909" w:rsidRDefault="003A417A" w:rsidP="00826909">
      <w:pPr>
        <w:pStyle w:val="Poetry"/>
      </w:pPr>
      <w:r w:rsidRPr="00826909">
        <w:t>In safety could protect from sacrilegious hands:</w:t>
      </w:r>
    </w:p>
    <w:p w14:paraId="7E4A2025" w14:textId="77777777" w:rsidR="00826909" w:rsidRDefault="003A417A" w:rsidP="00826909">
      <w:pPr>
        <w:pStyle w:val="Poetry"/>
      </w:pPr>
      <w:r w:rsidRPr="00826909">
        <w:t xml:space="preserve">On heav’n she cast her eyes, she sigh’d, she cried— </w:t>
      </w:r>
    </w:p>
    <w:p w14:paraId="7537352A" w14:textId="77777777" w:rsidR="00826909" w:rsidRDefault="003A417A" w:rsidP="00826909">
      <w:pPr>
        <w:pStyle w:val="Poetry"/>
      </w:pPr>
      <w:r w:rsidRPr="00826909">
        <w:t xml:space="preserve">‘T was all she could—her tender arms were tied. </w:t>
      </w:r>
    </w:p>
    <w:p w14:paraId="11615A53" w14:textId="7CC03827" w:rsidR="003A417A" w:rsidRPr="00826909" w:rsidRDefault="003A417A" w:rsidP="00826909">
      <w:pPr>
        <w:pStyle w:val="Poetry"/>
      </w:pPr>
      <w:r w:rsidRPr="00826909">
        <w:t xml:space="preserve">So sad a sight Coroebus could not </w:t>
      </w:r>
      <w:proofErr w:type="gramStart"/>
      <w:r w:rsidRPr="00826909">
        <w:t>bear;</w:t>
      </w:r>
      <w:proofErr w:type="gramEnd"/>
    </w:p>
    <w:p w14:paraId="5ED2EE47" w14:textId="0C09628B" w:rsidR="003A417A" w:rsidRPr="00826909" w:rsidRDefault="003A417A" w:rsidP="00826909">
      <w:pPr>
        <w:pStyle w:val="Poetry"/>
      </w:pPr>
      <w:proofErr w:type="gramStart"/>
      <w:r w:rsidRPr="00826909">
        <w:t>But,</w:t>
      </w:r>
      <w:proofErr w:type="gramEnd"/>
      <w:r w:rsidRPr="00826909">
        <w:t xml:space="preserve"> fir’d with rage, distracted with despair,</w:t>
      </w:r>
    </w:p>
    <w:p w14:paraId="5D0C089C" w14:textId="77777777" w:rsidR="003A417A" w:rsidRPr="00826909" w:rsidRDefault="003A417A" w:rsidP="00826909">
      <w:pPr>
        <w:pStyle w:val="Poetry"/>
      </w:pPr>
      <w:r w:rsidRPr="00826909">
        <w:t>Amid the barb’rous ravishers he flew:</w:t>
      </w:r>
    </w:p>
    <w:p w14:paraId="31B33B50" w14:textId="77777777" w:rsidR="003A417A" w:rsidRPr="00826909" w:rsidRDefault="003A417A" w:rsidP="00826909">
      <w:pPr>
        <w:pStyle w:val="Poetry"/>
      </w:pPr>
      <w:r w:rsidRPr="00826909">
        <w:t>Our leader’s rash example we pursue.</w:t>
      </w:r>
    </w:p>
    <w:p w14:paraId="6D4AB456" w14:textId="77777777" w:rsidR="00826909" w:rsidRDefault="003A417A" w:rsidP="00826909">
      <w:pPr>
        <w:pStyle w:val="Poetry"/>
      </w:pPr>
      <w:r w:rsidRPr="00826909">
        <w:t xml:space="preserve">But storms of stones, from the proud temple’s height, </w:t>
      </w:r>
    </w:p>
    <w:p w14:paraId="43F74274" w14:textId="5F1615AF" w:rsidR="003A417A" w:rsidRPr="00826909" w:rsidRDefault="003A417A" w:rsidP="00826909">
      <w:pPr>
        <w:pStyle w:val="Poetry"/>
      </w:pPr>
      <w:r w:rsidRPr="00826909">
        <w:t>Pour down, and on our batter’d helms alight:</w:t>
      </w:r>
    </w:p>
    <w:p w14:paraId="7FBD4689" w14:textId="2CF4E083" w:rsidR="003A417A" w:rsidRPr="00826909" w:rsidRDefault="003A417A" w:rsidP="00826909">
      <w:pPr>
        <w:pStyle w:val="Poetry"/>
      </w:pPr>
      <w:r w:rsidRPr="00826909">
        <w:t>We from our friends receiv’d this fatal blow,</w:t>
      </w:r>
    </w:p>
    <w:p w14:paraId="795AC6FA" w14:textId="77777777" w:rsidR="00826909" w:rsidRDefault="003A417A" w:rsidP="00826909">
      <w:pPr>
        <w:pStyle w:val="Poetry"/>
      </w:pPr>
      <w:r w:rsidRPr="00826909">
        <w:t xml:space="preserve">Who thought us Grecians, as we seem’d in </w:t>
      </w:r>
      <w:proofErr w:type="gramStart"/>
      <w:r w:rsidRPr="00826909">
        <w:t>show.</w:t>
      </w:r>
      <w:proofErr w:type="gramEnd"/>
      <w:r w:rsidRPr="00826909">
        <w:t xml:space="preserve"> </w:t>
      </w:r>
    </w:p>
    <w:p w14:paraId="7D0B10C1" w14:textId="77777777" w:rsidR="00826909" w:rsidRDefault="003A417A" w:rsidP="00826909">
      <w:pPr>
        <w:pStyle w:val="Poetry"/>
      </w:pPr>
      <w:r w:rsidRPr="00826909">
        <w:t xml:space="preserve">They aim at the mistaken crests, from </w:t>
      </w:r>
      <w:proofErr w:type="gramStart"/>
      <w:r w:rsidRPr="00826909">
        <w:t>high;</w:t>
      </w:r>
      <w:proofErr w:type="gramEnd"/>
      <w:r w:rsidRPr="00826909">
        <w:t xml:space="preserve"> </w:t>
      </w:r>
    </w:p>
    <w:p w14:paraId="1B47F347" w14:textId="2A904DF2" w:rsidR="003A417A" w:rsidRPr="00826909" w:rsidRDefault="003A417A" w:rsidP="00826909">
      <w:pPr>
        <w:pStyle w:val="Poetry"/>
      </w:pPr>
      <w:r w:rsidRPr="00826909">
        <w:lastRenderedPageBreak/>
        <w:t>And ours beneath the pond’rous ruin lie.</w:t>
      </w:r>
    </w:p>
    <w:p w14:paraId="324CA7DC" w14:textId="77777777" w:rsidR="003A417A" w:rsidRPr="00826909" w:rsidRDefault="003A417A" w:rsidP="00826909">
      <w:pPr>
        <w:pStyle w:val="Poetry"/>
      </w:pPr>
      <w:r w:rsidRPr="00826909">
        <w:t>Then, mov’d with anger and disdain, to see</w:t>
      </w:r>
    </w:p>
    <w:p w14:paraId="41D07E2F" w14:textId="242D3950" w:rsidR="003A417A" w:rsidRPr="00826909" w:rsidRDefault="003A417A" w:rsidP="00826909">
      <w:pPr>
        <w:pStyle w:val="Poetry"/>
      </w:pPr>
      <w:r w:rsidRPr="00826909">
        <w:t>Their troops dispers’d, the royal virgin free,</w:t>
      </w:r>
    </w:p>
    <w:p w14:paraId="73DDB69B" w14:textId="77777777" w:rsidR="00826909" w:rsidRDefault="003A417A" w:rsidP="00826909">
      <w:pPr>
        <w:pStyle w:val="Poetry"/>
      </w:pPr>
      <w:r w:rsidRPr="00826909">
        <w:t xml:space="preserve">The Grecians rally, and their pow’rs unite, </w:t>
      </w:r>
    </w:p>
    <w:p w14:paraId="4852029D" w14:textId="77777777" w:rsidR="00826909" w:rsidRDefault="003A417A" w:rsidP="00826909">
      <w:pPr>
        <w:pStyle w:val="Poetry"/>
      </w:pPr>
      <w:r w:rsidRPr="00826909">
        <w:t xml:space="preserve">With fury charge </w:t>
      </w:r>
      <w:proofErr w:type="gramStart"/>
      <w:r w:rsidRPr="00826909">
        <w:t>us, and</w:t>
      </w:r>
      <w:proofErr w:type="gramEnd"/>
      <w:r w:rsidRPr="00826909">
        <w:t xml:space="preserve"> renew the fight. </w:t>
      </w:r>
    </w:p>
    <w:p w14:paraId="326B538D" w14:textId="77777777" w:rsidR="00826909" w:rsidRDefault="003A417A" w:rsidP="00826909">
      <w:pPr>
        <w:pStyle w:val="Poetry"/>
      </w:pPr>
      <w:r w:rsidRPr="00826909">
        <w:t xml:space="preserve">The brother kings with Ajax join their force, </w:t>
      </w:r>
    </w:p>
    <w:p w14:paraId="7685B40D" w14:textId="0D3B2E49" w:rsidR="003A417A" w:rsidRPr="00826909" w:rsidRDefault="003A417A" w:rsidP="00826909">
      <w:pPr>
        <w:pStyle w:val="Poetry"/>
      </w:pPr>
      <w:r w:rsidRPr="00826909">
        <w:t>And the whole squadron of Thessalian horse.</w:t>
      </w:r>
    </w:p>
    <w:p w14:paraId="060957E0" w14:textId="77777777" w:rsidR="00826909" w:rsidRDefault="00826909" w:rsidP="00826909">
      <w:pPr>
        <w:pStyle w:val="Poetry"/>
      </w:pPr>
    </w:p>
    <w:p w14:paraId="025954E8" w14:textId="0B3186B4" w:rsidR="003A417A" w:rsidRPr="00826909" w:rsidRDefault="003A417A" w:rsidP="00826909">
      <w:pPr>
        <w:pStyle w:val="Poetry"/>
      </w:pPr>
      <w:r w:rsidRPr="00826909">
        <w:t>“Thus, when the rival winds their quarrel try,</w:t>
      </w:r>
    </w:p>
    <w:p w14:paraId="3CC02903" w14:textId="77777777" w:rsidR="00826909" w:rsidRDefault="003A417A" w:rsidP="00826909">
      <w:pPr>
        <w:pStyle w:val="Poetry"/>
      </w:pPr>
      <w:r w:rsidRPr="00826909">
        <w:t xml:space="preserve">Contending for the kingdom of the sky, </w:t>
      </w:r>
    </w:p>
    <w:p w14:paraId="381AF743" w14:textId="6DF074DD" w:rsidR="003A417A" w:rsidRPr="00826909" w:rsidRDefault="003A417A" w:rsidP="00826909">
      <w:pPr>
        <w:pStyle w:val="Poetry"/>
      </w:pPr>
      <w:r w:rsidRPr="00826909">
        <w:t xml:space="preserve">South, east, and west, on airy coursers </w:t>
      </w:r>
      <w:proofErr w:type="gramStart"/>
      <w:r w:rsidRPr="00826909">
        <w:t>borne;</w:t>
      </w:r>
      <w:proofErr w:type="gramEnd"/>
    </w:p>
    <w:p w14:paraId="7D8C9AE8" w14:textId="77777777" w:rsidR="003A417A" w:rsidRPr="00826909" w:rsidRDefault="003A417A" w:rsidP="00826909">
      <w:pPr>
        <w:pStyle w:val="Poetry"/>
      </w:pPr>
      <w:r w:rsidRPr="00826909">
        <w:t>The whirlwind gathers, and the woods are torn:</w:t>
      </w:r>
    </w:p>
    <w:p w14:paraId="161FB7C3" w14:textId="77777777" w:rsidR="003A417A" w:rsidRPr="00826909" w:rsidRDefault="003A417A" w:rsidP="00826909">
      <w:pPr>
        <w:pStyle w:val="Poetry"/>
      </w:pPr>
      <w:r w:rsidRPr="00826909">
        <w:t>Then Nereus strikes the deep; the billows rise,</w:t>
      </w:r>
    </w:p>
    <w:p w14:paraId="59D96285" w14:textId="18F349E9" w:rsidR="003A417A" w:rsidRPr="00826909" w:rsidRDefault="003A417A" w:rsidP="00826909">
      <w:pPr>
        <w:pStyle w:val="Poetry"/>
      </w:pPr>
      <w:proofErr w:type="gramStart"/>
      <w:r w:rsidRPr="00826909">
        <w:t>And,</w:t>
      </w:r>
      <w:proofErr w:type="gramEnd"/>
      <w:r w:rsidRPr="00826909">
        <w:t xml:space="preserve"> mix’d with ooze and sand, pollute the skies.</w:t>
      </w:r>
    </w:p>
    <w:p w14:paraId="37FD4AF6" w14:textId="77777777" w:rsidR="00826909" w:rsidRDefault="003A417A" w:rsidP="00826909">
      <w:pPr>
        <w:pStyle w:val="Poetry"/>
      </w:pPr>
      <w:r w:rsidRPr="00826909">
        <w:t xml:space="preserve">The troops we squander’d first again appear </w:t>
      </w:r>
    </w:p>
    <w:p w14:paraId="61E43F8D" w14:textId="77777777" w:rsidR="00826909" w:rsidRDefault="003A417A" w:rsidP="00826909">
      <w:pPr>
        <w:pStyle w:val="Poetry"/>
      </w:pPr>
      <w:r w:rsidRPr="00826909">
        <w:t xml:space="preserve">From several </w:t>
      </w:r>
      <w:proofErr w:type="gramStart"/>
      <w:r w:rsidRPr="00826909">
        <w:t>quarters, and</w:t>
      </w:r>
      <w:proofErr w:type="gramEnd"/>
      <w:r w:rsidRPr="00826909">
        <w:t xml:space="preserve"> enclose the rear. </w:t>
      </w:r>
    </w:p>
    <w:p w14:paraId="03A56861" w14:textId="2F7CCD7F" w:rsidR="003A417A" w:rsidRPr="00826909" w:rsidRDefault="003A417A" w:rsidP="00826909">
      <w:pPr>
        <w:pStyle w:val="Poetry"/>
      </w:pPr>
      <w:r w:rsidRPr="00826909">
        <w:t>They first observe, and to the rest betray,</w:t>
      </w:r>
    </w:p>
    <w:p w14:paraId="7BA1FF77" w14:textId="77777777" w:rsidR="003A417A" w:rsidRPr="00826909" w:rsidRDefault="003A417A" w:rsidP="00826909">
      <w:pPr>
        <w:pStyle w:val="Poetry"/>
      </w:pPr>
      <w:r w:rsidRPr="00826909">
        <w:t>Our diff ’rent speech; our borrow’d arms survey.</w:t>
      </w:r>
    </w:p>
    <w:p w14:paraId="10D27B35" w14:textId="7E4C1EB0" w:rsidR="003A417A" w:rsidRPr="00826909" w:rsidRDefault="003A417A" w:rsidP="00826909">
      <w:pPr>
        <w:pStyle w:val="Poetry"/>
      </w:pPr>
      <w:r w:rsidRPr="00826909">
        <w:t>Oppress’d with odds, we fall; Coroebus first,</w:t>
      </w:r>
    </w:p>
    <w:p w14:paraId="75CD6735" w14:textId="77777777" w:rsidR="003A417A" w:rsidRPr="00826909" w:rsidRDefault="003A417A" w:rsidP="00826909">
      <w:pPr>
        <w:pStyle w:val="Poetry"/>
      </w:pPr>
      <w:r w:rsidRPr="00826909">
        <w:t>At Pallas’ altar, by Peneleus pierc’d.</w:t>
      </w:r>
    </w:p>
    <w:p w14:paraId="63FD5CFB" w14:textId="77777777" w:rsidR="003A417A" w:rsidRPr="00826909" w:rsidRDefault="003A417A" w:rsidP="00826909">
      <w:pPr>
        <w:pStyle w:val="Poetry"/>
      </w:pPr>
      <w:r w:rsidRPr="00826909">
        <w:t xml:space="preserve">Then Ripheus follow’d, in th’ unequal </w:t>
      </w:r>
      <w:proofErr w:type="gramStart"/>
      <w:r w:rsidRPr="00826909">
        <w:t>fight;</w:t>
      </w:r>
      <w:proofErr w:type="gramEnd"/>
    </w:p>
    <w:p w14:paraId="287E6135" w14:textId="77777777" w:rsidR="003A417A" w:rsidRPr="00826909" w:rsidRDefault="003A417A" w:rsidP="00826909">
      <w:pPr>
        <w:pStyle w:val="Poetry"/>
      </w:pPr>
      <w:r w:rsidRPr="00826909">
        <w:t>Just of his word, observant of the right:</w:t>
      </w:r>
    </w:p>
    <w:p w14:paraId="1363FC68" w14:textId="77777777" w:rsidR="003A417A" w:rsidRPr="00826909" w:rsidRDefault="003A417A" w:rsidP="00826909">
      <w:pPr>
        <w:pStyle w:val="Poetry"/>
      </w:pPr>
      <w:r w:rsidRPr="00826909">
        <w:t>Heav’n thought not so. Dymas their fate attends,</w:t>
      </w:r>
    </w:p>
    <w:p w14:paraId="7DD6E690" w14:textId="08E944A4" w:rsidR="003A417A" w:rsidRPr="00826909" w:rsidRDefault="003A417A" w:rsidP="00826909">
      <w:pPr>
        <w:pStyle w:val="Poetry"/>
      </w:pPr>
      <w:r w:rsidRPr="00826909">
        <w:t>With Hypanis, mistaken by their friends.</w:t>
      </w:r>
      <w:r w:rsidRPr="00826909">
        <w:tab/>
      </w:r>
    </w:p>
    <w:p w14:paraId="723BFCBB" w14:textId="77777777" w:rsidR="00826909" w:rsidRDefault="003A417A" w:rsidP="00826909">
      <w:pPr>
        <w:pStyle w:val="Poetry"/>
      </w:pPr>
      <w:proofErr w:type="gramStart"/>
      <w:r w:rsidRPr="00826909">
        <w:t>Nor,</w:t>
      </w:r>
      <w:proofErr w:type="gramEnd"/>
      <w:r w:rsidRPr="00826909">
        <w:t xml:space="preserve"> Pantheus, thee, thy miter, nor the bands </w:t>
      </w:r>
    </w:p>
    <w:p w14:paraId="0AE8BE29" w14:textId="77777777" w:rsidR="00826909" w:rsidRDefault="003A417A" w:rsidP="00826909">
      <w:pPr>
        <w:pStyle w:val="Poetry"/>
      </w:pPr>
      <w:r w:rsidRPr="00826909">
        <w:t xml:space="preserve">Of awful Phoebus, sav’d from impious hands. </w:t>
      </w:r>
    </w:p>
    <w:p w14:paraId="385818C6" w14:textId="025B7D76" w:rsidR="003A417A" w:rsidRPr="00826909" w:rsidRDefault="003A417A" w:rsidP="00826909">
      <w:pPr>
        <w:pStyle w:val="Poetry"/>
      </w:pPr>
      <w:r w:rsidRPr="00826909">
        <w:t>Ye Trojan flames, your testimony bear,</w:t>
      </w:r>
    </w:p>
    <w:p w14:paraId="26BB4484" w14:textId="77777777" w:rsidR="003A417A" w:rsidRPr="00826909" w:rsidRDefault="003A417A" w:rsidP="00826909">
      <w:pPr>
        <w:pStyle w:val="Poetry"/>
      </w:pPr>
      <w:r w:rsidRPr="00826909">
        <w:t xml:space="preserve">What I perform’d, and what I suffer’d </w:t>
      </w:r>
      <w:proofErr w:type="gramStart"/>
      <w:r w:rsidRPr="00826909">
        <w:t>there;</w:t>
      </w:r>
      <w:proofErr w:type="gramEnd"/>
    </w:p>
    <w:p w14:paraId="79403499" w14:textId="6598D776" w:rsidR="003A417A" w:rsidRPr="00826909" w:rsidRDefault="003A417A" w:rsidP="00826909">
      <w:pPr>
        <w:pStyle w:val="Poetry"/>
      </w:pPr>
      <w:r w:rsidRPr="00826909">
        <w:t>No sword avoiding in the fatal strife,</w:t>
      </w:r>
    </w:p>
    <w:p w14:paraId="07C587E5" w14:textId="77777777" w:rsidR="00826909" w:rsidRDefault="003A417A" w:rsidP="00826909">
      <w:pPr>
        <w:pStyle w:val="Poetry"/>
      </w:pPr>
      <w:r w:rsidRPr="00826909">
        <w:t xml:space="preserve">Expos’d to death, and prodigal of </w:t>
      </w:r>
      <w:proofErr w:type="gramStart"/>
      <w:r w:rsidRPr="00826909">
        <w:t>life;</w:t>
      </w:r>
      <w:proofErr w:type="gramEnd"/>
      <w:r w:rsidRPr="00826909">
        <w:t xml:space="preserve"> </w:t>
      </w:r>
    </w:p>
    <w:p w14:paraId="2F2EB7B6" w14:textId="338EC919" w:rsidR="003A417A" w:rsidRPr="00826909" w:rsidRDefault="003A417A" w:rsidP="00826909">
      <w:pPr>
        <w:pStyle w:val="Poetry"/>
      </w:pPr>
      <w:r w:rsidRPr="00826909">
        <w:t>Witness, ye heavens! I live not by my fault:</w:t>
      </w:r>
    </w:p>
    <w:p w14:paraId="2E4A8AC6" w14:textId="77777777" w:rsidR="003A417A" w:rsidRPr="00826909" w:rsidRDefault="003A417A" w:rsidP="00826909">
      <w:pPr>
        <w:pStyle w:val="Poetry"/>
      </w:pPr>
      <w:r w:rsidRPr="00826909">
        <w:t>I strove to have deserv’d the death I sought.</w:t>
      </w:r>
    </w:p>
    <w:p w14:paraId="7CBA969B" w14:textId="77777777" w:rsidR="003A417A" w:rsidRPr="00826909" w:rsidRDefault="003A417A" w:rsidP="00826909">
      <w:pPr>
        <w:pStyle w:val="Poetry"/>
      </w:pPr>
      <w:r w:rsidRPr="00826909">
        <w:t>But, when I could not fight, and would have died,</w:t>
      </w:r>
    </w:p>
    <w:p w14:paraId="1D30BFDB" w14:textId="4C3FA1FF" w:rsidR="003A417A" w:rsidRPr="00826909" w:rsidRDefault="003A417A" w:rsidP="00826909">
      <w:pPr>
        <w:pStyle w:val="Poetry"/>
      </w:pPr>
      <w:r w:rsidRPr="00826909">
        <w:t>Borne off to distance by the growing tide,</w:t>
      </w:r>
    </w:p>
    <w:p w14:paraId="06E15E60" w14:textId="77777777" w:rsidR="00826909" w:rsidRDefault="003A417A" w:rsidP="00826909">
      <w:pPr>
        <w:pStyle w:val="Poetry"/>
      </w:pPr>
      <w:r w:rsidRPr="00826909">
        <w:t xml:space="preserve">Old Iphitus and I were hurried thence, </w:t>
      </w:r>
    </w:p>
    <w:p w14:paraId="6717BD23" w14:textId="77777777" w:rsidR="00826909" w:rsidRDefault="003A417A" w:rsidP="00826909">
      <w:pPr>
        <w:pStyle w:val="Poetry"/>
      </w:pPr>
      <w:r w:rsidRPr="00826909">
        <w:lastRenderedPageBreak/>
        <w:t xml:space="preserve">With Pelias wounded, and without defense. </w:t>
      </w:r>
    </w:p>
    <w:p w14:paraId="723CFEA9" w14:textId="0EEE4D4A" w:rsidR="003A417A" w:rsidRPr="00826909" w:rsidRDefault="003A417A" w:rsidP="00826909">
      <w:pPr>
        <w:pStyle w:val="Poetry"/>
      </w:pPr>
      <w:r w:rsidRPr="00826909">
        <w:t>New clamors from th’ invested palace ring:</w:t>
      </w:r>
    </w:p>
    <w:p w14:paraId="29028BE3" w14:textId="77777777" w:rsidR="003A417A" w:rsidRPr="00826909" w:rsidRDefault="003A417A" w:rsidP="00826909">
      <w:pPr>
        <w:pStyle w:val="Poetry"/>
      </w:pPr>
      <w:r w:rsidRPr="00826909">
        <w:t xml:space="preserve">We run to </w:t>
      </w:r>
      <w:proofErr w:type="gramStart"/>
      <w:r w:rsidRPr="00826909">
        <w:t>die, or</w:t>
      </w:r>
      <w:proofErr w:type="gramEnd"/>
      <w:r w:rsidRPr="00826909">
        <w:t xml:space="preserve"> disengage the king.</w:t>
      </w:r>
    </w:p>
    <w:p w14:paraId="61BD4BEB" w14:textId="6D33AFF1" w:rsidR="003A417A" w:rsidRPr="00826909" w:rsidRDefault="003A417A" w:rsidP="00826909">
      <w:pPr>
        <w:pStyle w:val="Poetry"/>
      </w:pPr>
      <w:r w:rsidRPr="00826909">
        <w:t>So hot th’ assault, so high the tumult rose,</w:t>
      </w:r>
    </w:p>
    <w:p w14:paraId="381A6748" w14:textId="77777777" w:rsidR="00826909" w:rsidRDefault="003A417A" w:rsidP="00826909">
      <w:pPr>
        <w:pStyle w:val="Poetry"/>
      </w:pPr>
      <w:r w:rsidRPr="00826909">
        <w:t xml:space="preserve">While ours defend, and while the Greeks oppose </w:t>
      </w:r>
    </w:p>
    <w:p w14:paraId="36166903" w14:textId="72F18F7B" w:rsidR="003A417A" w:rsidRPr="00826909" w:rsidRDefault="003A417A" w:rsidP="00826909">
      <w:pPr>
        <w:pStyle w:val="Poetry"/>
      </w:pPr>
      <w:r w:rsidRPr="00826909">
        <w:t>As all the Dardan and Argolic race</w:t>
      </w:r>
    </w:p>
    <w:p w14:paraId="57FDA71A" w14:textId="77777777" w:rsidR="00826909" w:rsidRDefault="003A417A" w:rsidP="00826909">
      <w:pPr>
        <w:pStyle w:val="Poetry"/>
      </w:pPr>
      <w:r w:rsidRPr="00826909">
        <w:t xml:space="preserve">Had been contracted in that narrow </w:t>
      </w:r>
      <w:proofErr w:type="gramStart"/>
      <w:r w:rsidRPr="00826909">
        <w:t>space;</w:t>
      </w:r>
      <w:proofErr w:type="gramEnd"/>
      <w:r w:rsidRPr="00826909">
        <w:t xml:space="preserve"> </w:t>
      </w:r>
    </w:p>
    <w:p w14:paraId="14C76E7C" w14:textId="67F909E6" w:rsidR="003A417A" w:rsidRPr="00826909" w:rsidRDefault="003A417A" w:rsidP="00826909">
      <w:pPr>
        <w:pStyle w:val="Poetry"/>
      </w:pPr>
      <w:r w:rsidRPr="00826909">
        <w:t>Or as all Ilium else were void of fear,</w:t>
      </w:r>
    </w:p>
    <w:p w14:paraId="41E64F15" w14:textId="7C4CA4A4" w:rsidR="003A417A" w:rsidRPr="00826909" w:rsidRDefault="003A417A" w:rsidP="00826909">
      <w:pPr>
        <w:pStyle w:val="Poetry"/>
      </w:pPr>
      <w:r w:rsidRPr="00826909">
        <w:t>And tumult, war, and slaughter, only there.</w:t>
      </w:r>
    </w:p>
    <w:p w14:paraId="154E508C" w14:textId="77777777" w:rsidR="00826909" w:rsidRDefault="003A417A" w:rsidP="00826909">
      <w:pPr>
        <w:pStyle w:val="Poetry"/>
      </w:pPr>
      <w:r w:rsidRPr="00826909">
        <w:t xml:space="preserve">Their targets in a tortoise cast, the foes, </w:t>
      </w:r>
    </w:p>
    <w:p w14:paraId="3B74AFC5" w14:textId="23552A8E" w:rsidR="003A417A" w:rsidRPr="00826909" w:rsidRDefault="003A417A" w:rsidP="00826909">
      <w:pPr>
        <w:pStyle w:val="Poetry"/>
      </w:pPr>
      <w:r w:rsidRPr="00826909">
        <w:t>Secure advancing, to the turrets rose:</w:t>
      </w:r>
    </w:p>
    <w:p w14:paraId="31CADA03" w14:textId="77777777" w:rsidR="00826909" w:rsidRDefault="003A417A" w:rsidP="00826909">
      <w:pPr>
        <w:pStyle w:val="Poetry"/>
      </w:pPr>
      <w:r w:rsidRPr="00826909">
        <w:t xml:space="preserve">Some mount the scaling ladders; some, </w:t>
      </w:r>
      <w:proofErr w:type="gramStart"/>
      <w:r w:rsidRPr="00826909">
        <w:t>more bold</w:t>
      </w:r>
      <w:proofErr w:type="gramEnd"/>
      <w:r w:rsidRPr="00826909">
        <w:t xml:space="preserve">, </w:t>
      </w:r>
    </w:p>
    <w:p w14:paraId="0687FBED" w14:textId="7874BEDB" w:rsidR="003A417A" w:rsidRPr="00826909" w:rsidRDefault="003A417A" w:rsidP="00826909">
      <w:pPr>
        <w:pStyle w:val="Poetry"/>
      </w:pPr>
      <w:r w:rsidRPr="00826909">
        <w:t xml:space="preserve">Swerve upwards, and by posts and pillars </w:t>
      </w:r>
      <w:proofErr w:type="gramStart"/>
      <w:r w:rsidRPr="00826909">
        <w:t>hold;</w:t>
      </w:r>
      <w:proofErr w:type="gramEnd"/>
    </w:p>
    <w:p w14:paraId="29D86108" w14:textId="18BF9719" w:rsidR="003A417A" w:rsidRPr="00826909" w:rsidRDefault="003A417A" w:rsidP="00826909">
      <w:pPr>
        <w:pStyle w:val="Poetry"/>
      </w:pPr>
      <w:r w:rsidRPr="00826909">
        <w:t>Their left hand gripes their bucklers in th’ ascent,</w:t>
      </w:r>
    </w:p>
    <w:p w14:paraId="6B94113F" w14:textId="77777777" w:rsidR="00826909" w:rsidRDefault="003A417A" w:rsidP="00826909">
      <w:pPr>
        <w:pStyle w:val="Poetry"/>
      </w:pPr>
      <w:r w:rsidRPr="00826909">
        <w:t xml:space="preserve">While with their right they seize the battlement. </w:t>
      </w:r>
    </w:p>
    <w:p w14:paraId="3D05531A" w14:textId="77777777" w:rsidR="00826909" w:rsidRDefault="003A417A" w:rsidP="00826909">
      <w:pPr>
        <w:pStyle w:val="Poetry"/>
      </w:pPr>
      <w:r w:rsidRPr="00826909">
        <w:t xml:space="preserve">From their demolish’d tow’rs the Trojans throw </w:t>
      </w:r>
    </w:p>
    <w:p w14:paraId="6D0F30A4" w14:textId="2A6698EC" w:rsidR="003A417A" w:rsidRPr="00826909" w:rsidRDefault="003A417A" w:rsidP="00826909">
      <w:pPr>
        <w:pStyle w:val="Poetry"/>
      </w:pPr>
      <w:r w:rsidRPr="00826909">
        <w:t xml:space="preserve">Huge heaps of stones, that, falling, crush the </w:t>
      </w:r>
      <w:proofErr w:type="gramStart"/>
      <w:r w:rsidRPr="00826909">
        <w:t>foe;</w:t>
      </w:r>
      <w:proofErr w:type="gramEnd"/>
    </w:p>
    <w:p w14:paraId="7ACA0161" w14:textId="77777777" w:rsidR="003A417A" w:rsidRPr="00826909" w:rsidRDefault="003A417A" w:rsidP="00826909">
      <w:pPr>
        <w:pStyle w:val="Poetry"/>
      </w:pPr>
      <w:r w:rsidRPr="00826909">
        <w:t>And heavy beams and rafters from the sides</w:t>
      </w:r>
    </w:p>
    <w:p w14:paraId="32A3E58B" w14:textId="0A72E3A7" w:rsidR="003A417A" w:rsidRPr="00826909" w:rsidRDefault="003A417A" w:rsidP="00826909">
      <w:pPr>
        <w:pStyle w:val="Poetry"/>
      </w:pPr>
      <w:r w:rsidRPr="00826909">
        <w:t>(Such arms their last necessity provides)</w:t>
      </w:r>
    </w:p>
    <w:p w14:paraId="720C02AF" w14:textId="77777777" w:rsidR="00826909" w:rsidRDefault="003A417A" w:rsidP="00826909">
      <w:pPr>
        <w:pStyle w:val="Poetry"/>
      </w:pPr>
      <w:r w:rsidRPr="00826909">
        <w:t xml:space="preserve">And gilded roofs, come tumbling from on high, </w:t>
      </w:r>
    </w:p>
    <w:p w14:paraId="54A9D059" w14:textId="749422E8" w:rsidR="003A417A" w:rsidRPr="00826909" w:rsidRDefault="003A417A" w:rsidP="00826909">
      <w:pPr>
        <w:pStyle w:val="Poetry"/>
      </w:pPr>
      <w:r w:rsidRPr="00826909">
        <w:t>The marks of state and ancient royalty.</w:t>
      </w:r>
    </w:p>
    <w:p w14:paraId="2E5292E0" w14:textId="77777777" w:rsidR="00826909" w:rsidRDefault="003A417A" w:rsidP="00826909">
      <w:pPr>
        <w:pStyle w:val="Poetry"/>
      </w:pPr>
      <w:r w:rsidRPr="00826909">
        <w:t xml:space="preserve">The guards below, fix’d in the pass, attend </w:t>
      </w:r>
    </w:p>
    <w:p w14:paraId="11AAD1C8" w14:textId="51CFDCB3" w:rsidR="003A417A" w:rsidRPr="00826909" w:rsidRDefault="003A417A" w:rsidP="00826909">
      <w:pPr>
        <w:pStyle w:val="Poetry"/>
      </w:pPr>
      <w:r w:rsidRPr="00826909">
        <w:t>The charge undaunted, and the gate defend.</w:t>
      </w:r>
    </w:p>
    <w:p w14:paraId="613EAB43" w14:textId="0D059A04" w:rsidR="003A417A" w:rsidRPr="00826909" w:rsidRDefault="003A417A" w:rsidP="00826909">
      <w:pPr>
        <w:pStyle w:val="Poetry"/>
      </w:pPr>
      <w:r w:rsidRPr="00826909">
        <w:t>Renew’d in courage with recover’d breath,</w:t>
      </w:r>
    </w:p>
    <w:p w14:paraId="2C02EF83" w14:textId="77777777" w:rsidR="00826909" w:rsidRDefault="003A417A" w:rsidP="00826909">
      <w:pPr>
        <w:pStyle w:val="Poetry"/>
      </w:pPr>
      <w:r w:rsidRPr="00826909">
        <w:t xml:space="preserve">A second time we ran to tempt our death, </w:t>
      </w:r>
    </w:p>
    <w:p w14:paraId="4F298372" w14:textId="77777777" w:rsidR="00826909" w:rsidRDefault="003A417A" w:rsidP="00826909">
      <w:pPr>
        <w:pStyle w:val="Poetry"/>
      </w:pPr>
      <w:r w:rsidRPr="00826909">
        <w:t xml:space="preserve">To clear the palace from the foe, succeed </w:t>
      </w:r>
    </w:p>
    <w:p w14:paraId="3C3D1FBA" w14:textId="07AB3C00" w:rsidR="003A417A" w:rsidRPr="00826909" w:rsidRDefault="003A417A" w:rsidP="00826909">
      <w:pPr>
        <w:pStyle w:val="Poetry"/>
      </w:pPr>
      <w:r w:rsidRPr="00826909">
        <w:t xml:space="preserve">The weary </w:t>
      </w:r>
      <w:proofErr w:type="gramStart"/>
      <w:r w:rsidRPr="00826909">
        <w:t>living, and</w:t>
      </w:r>
      <w:proofErr w:type="gramEnd"/>
      <w:r w:rsidRPr="00826909">
        <w:t xml:space="preserve"> revenge the dead.</w:t>
      </w:r>
    </w:p>
    <w:p w14:paraId="7B39658A" w14:textId="77777777" w:rsidR="00826909" w:rsidRDefault="00826909" w:rsidP="00826909">
      <w:pPr>
        <w:pStyle w:val="Poetry"/>
      </w:pPr>
    </w:p>
    <w:p w14:paraId="0FF6FC1D" w14:textId="7A67CD3C" w:rsidR="003A417A" w:rsidRPr="00826909" w:rsidRDefault="003A417A" w:rsidP="00826909">
      <w:pPr>
        <w:pStyle w:val="Poetry"/>
      </w:pPr>
      <w:r w:rsidRPr="00826909">
        <w:t>“A postern door, yet unobserv’d and free,</w:t>
      </w:r>
    </w:p>
    <w:p w14:paraId="11329A56" w14:textId="3C7F4ADD" w:rsidR="003A417A" w:rsidRPr="00826909" w:rsidRDefault="003A417A" w:rsidP="00826909">
      <w:pPr>
        <w:pStyle w:val="Poetry"/>
      </w:pPr>
      <w:r w:rsidRPr="00826909">
        <w:t>Join’d by the length of a blind gallery,</w:t>
      </w:r>
    </w:p>
    <w:p w14:paraId="5D5798C0" w14:textId="77777777" w:rsidR="003A417A" w:rsidRPr="00826909" w:rsidRDefault="003A417A" w:rsidP="00826909">
      <w:pPr>
        <w:pStyle w:val="Poetry"/>
      </w:pPr>
      <w:r w:rsidRPr="00826909">
        <w:t>To the king’s closet led: a way well known</w:t>
      </w:r>
    </w:p>
    <w:p w14:paraId="6DBD5B2A" w14:textId="77777777" w:rsidR="00826909" w:rsidRDefault="003A417A" w:rsidP="00826909">
      <w:pPr>
        <w:pStyle w:val="Poetry"/>
      </w:pPr>
      <w:r w:rsidRPr="00826909">
        <w:t xml:space="preserve">To Hector’s wife, while Priam held the throne, </w:t>
      </w:r>
    </w:p>
    <w:p w14:paraId="048BF0D8" w14:textId="63F94AF4" w:rsidR="003A417A" w:rsidRPr="00826909" w:rsidRDefault="003A417A" w:rsidP="00826909">
      <w:pPr>
        <w:pStyle w:val="Poetry"/>
      </w:pPr>
      <w:r w:rsidRPr="00826909">
        <w:t>Thro’ which she brought Astyanax, unseen,</w:t>
      </w:r>
    </w:p>
    <w:p w14:paraId="07A341F3" w14:textId="77777777" w:rsidR="003A417A" w:rsidRPr="00826909" w:rsidRDefault="003A417A" w:rsidP="00826909">
      <w:pPr>
        <w:pStyle w:val="Poetry"/>
      </w:pPr>
      <w:r w:rsidRPr="00826909">
        <w:t>To cheer his grandsire and his grandsire’s queen.</w:t>
      </w:r>
    </w:p>
    <w:p w14:paraId="1D25B297" w14:textId="2543F0F2" w:rsidR="003A417A" w:rsidRPr="00826909" w:rsidRDefault="003A417A" w:rsidP="00826909">
      <w:pPr>
        <w:pStyle w:val="Poetry"/>
      </w:pPr>
      <w:r w:rsidRPr="00826909">
        <w:t>Thro’ this we pass, and mount the tow’r, from whence</w:t>
      </w:r>
    </w:p>
    <w:p w14:paraId="3E5E533D" w14:textId="77777777" w:rsidR="00826909" w:rsidRDefault="003A417A" w:rsidP="00826909">
      <w:pPr>
        <w:pStyle w:val="Poetry"/>
      </w:pPr>
      <w:r w:rsidRPr="00826909">
        <w:lastRenderedPageBreak/>
        <w:t xml:space="preserve">With unavailing </w:t>
      </w:r>
      <w:proofErr w:type="gramStart"/>
      <w:r w:rsidRPr="00826909">
        <w:t>arms</w:t>
      </w:r>
      <w:proofErr w:type="gramEnd"/>
      <w:r w:rsidRPr="00826909">
        <w:t xml:space="preserve"> the Trojans make defense. </w:t>
      </w:r>
    </w:p>
    <w:p w14:paraId="3BE69BC3" w14:textId="77777777" w:rsidR="00826909" w:rsidRDefault="003A417A" w:rsidP="00826909">
      <w:pPr>
        <w:pStyle w:val="Poetry"/>
      </w:pPr>
      <w:r w:rsidRPr="00826909">
        <w:t xml:space="preserve">From this the trembling king had oft descried </w:t>
      </w:r>
    </w:p>
    <w:p w14:paraId="4A40FDE2" w14:textId="43AC1677" w:rsidR="003A417A" w:rsidRPr="00826909" w:rsidRDefault="003A417A" w:rsidP="00826909">
      <w:pPr>
        <w:pStyle w:val="Poetry"/>
      </w:pPr>
      <w:r w:rsidRPr="00826909">
        <w:t>The Grecian camp, and saw their navy ride.</w:t>
      </w:r>
    </w:p>
    <w:p w14:paraId="3A589554" w14:textId="77777777" w:rsidR="003A417A" w:rsidRPr="00826909" w:rsidRDefault="003A417A" w:rsidP="00826909">
      <w:pPr>
        <w:pStyle w:val="Poetry"/>
      </w:pPr>
      <w:r w:rsidRPr="00826909">
        <w:t>Beams from its lofty height with swords we hew,</w:t>
      </w:r>
    </w:p>
    <w:p w14:paraId="73658344" w14:textId="18F90749" w:rsidR="003A417A" w:rsidRPr="00826909" w:rsidRDefault="003A417A" w:rsidP="00826909">
      <w:pPr>
        <w:pStyle w:val="Poetry"/>
      </w:pPr>
      <w:r w:rsidRPr="00826909">
        <w:t xml:space="preserve">Then, wrenching with our hands, th’ assault </w:t>
      </w:r>
      <w:proofErr w:type="gramStart"/>
      <w:r w:rsidRPr="00826909">
        <w:t>renew;</w:t>
      </w:r>
      <w:proofErr w:type="gramEnd"/>
    </w:p>
    <w:p w14:paraId="231FE4A6" w14:textId="77777777" w:rsidR="00826909" w:rsidRDefault="003A417A" w:rsidP="00826909">
      <w:pPr>
        <w:pStyle w:val="Poetry"/>
      </w:pPr>
      <w:r w:rsidRPr="00826909">
        <w:t xml:space="preserve">And, where the rafters on the columns meet, </w:t>
      </w:r>
    </w:p>
    <w:p w14:paraId="487404A5" w14:textId="77777777" w:rsidR="00826909" w:rsidRDefault="003A417A" w:rsidP="00826909">
      <w:pPr>
        <w:pStyle w:val="Poetry"/>
      </w:pPr>
      <w:r w:rsidRPr="00826909">
        <w:t xml:space="preserve">We push them headlong with our arms and feet. </w:t>
      </w:r>
    </w:p>
    <w:p w14:paraId="1869BA0C" w14:textId="19937173" w:rsidR="003A417A" w:rsidRPr="00826909" w:rsidRDefault="003A417A" w:rsidP="00826909">
      <w:pPr>
        <w:pStyle w:val="Poetry"/>
      </w:pPr>
      <w:r w:rsidRPr="00826909">
        <w:t>The lightning flies not swifter than the fall,</w:t>
      </w:r>
    </w:p>
    <w:p w14:paraId="0B7BD840" w14:textId="77777777" w:rsidR="003A417A" w:rsidRPr="00826909" w:rsidRDefault="003A417A" w:rsidP="00826909">
      <w:pPr>
        <w:pStyle w:val="Poetry"/>
      </w:pPr>
      <w:r w:rsidRPr="00826909">
        <w:t>Nor thunder louder than the ruin’d wall:</w:t>
      </w:r>
    </w:p>
    <w:p w14:paraId="2923BBD6" w14:textId="3FE77EB4" w:rsidR="003A417A" w:rsidRPr="00826909" w:rsidRDefault="003A417A" w:rsidP="00826909">
      <w:pPr>
        <w:pStyle w:val="Poetry"/>
      </w:pPr>
      <w:r w:rsidRPr="00826909">
        <w:t xml:space="preserve">Down goes the top at </w:t>
      </w:r>
      <w:proofErr w:type="gramStart"/>
      <w:r w:rsidRPr="00826909">
        <w:t>once;</w:t>
      </w:r>
      <w:proofErr w:type="gramEnd"/>
      <w:r w:rsidRPr="00826909">
        <w:t xml:space="preserve"> the Greeks beneath</w:t>
      </w:r>
    </w:p>
    <w:p w14:paraId="76A7951F" w14:textId="77777777" w:rsidR="00826909" w:rsidRDefault="003A417A" w:rsidP="00826909">
      <w:pPr>
        <w:pStyle w:val="Poetry"/>
      </w:pPr>
      <w:r w:rsidRPr="00826909">
        <w:t xml:space="preserve">Are piecemeal </w:t>
      </w:r>
      <w:proofErr w:type="gramStart"/>
      <w:r w:rsidRPr="00826909">
        <w:t>torn, or</w:t>
      </w:r>
      <w:proofErr w:type="gramEnd"/>
      <w:r w:rsidRPr="00826909">
        <w:t xml:space="preserve"> pounded into death. </w:t>
      </w:r>
    </w:p>
    <w:p w14:paraId="5AE9B724" w14:textId="2EF48BE5" w:rsidR="003A417A" w:rsidRPr="00826909" w:rsidRDefault="003A417A" w:rsidP="00826909">
      <w:pPr>
        <w:pStyle w:val="Poetry"/>
      </w:pPr>
      <w:r w:rsidRPr="00826909">
        <w:t xml:space="preserve">Yet more succeed, and more to death are </w:t>
      </w:r>
      <w:proofErr w:type="gramStart"/>
      <w:r w:rsidRPr="00826909">
        <w:t>sent;</w:t>
      </w:r>
      <w:proofErr w:type="gramEnd"/>
    </w:p>
    <w:p w14:paraId="1D3B8DBD" w14:textId="77777777" w:rsidR="00826909" w:rsidRDefault="003A417A" w:rsidP="00826909">
      <w:pPr>
        <w:pStyle w:val="Poetry"/>
      </w:pPr>
      <w:r w:rsidRPr="00826909">
        <w:t xml:space="preserve">We cease not from above, nor they below relent. </w:t>
      </w:r>
    </w:p>
    <w:p w14:paraId="5323B4F9" w14:textId="1610CAAA" w:rsidR="003A417A" w:rsidRPr="00826909" w:rsidRDefault="003A417A" w:rsidP="00826909">
      <w:pPr>
        <w:pStyle w:val="Poetry"/>
      </w:pPr>
      <w:r w:rsidRPr="00826909">
        <w:t>Before the gate stood Pyrrhus, threat’ning loud,</w:t>
      </w:r>
    </w:p>
    <w:p w14:paraId="1BE28695" w14:textId="197A656D" w:rsidR="003A417A" w:rsidRPr="00826909" w:rsidRDefault="003A417A" w:rsidP="00826909">
      <w:pPr>
        <w:pStyle w:val="Poetry"/>
      </w:pPr>
      <w:r w:rsidRPr="00826909">
        <w:t>With glitt’ring arms conspicuous in the crowd.</w:t>
      </w:r>
    </w:p>
    <w:p w14:paraId="7DCCEEDD" w14:textId="77777777" w:rsidR="00826909" w:rsidRDefault="003A417A" w:rsidP="00826909">
      <w:pPr>
        <w:pStyle w:val="Poetry"/>
      </w:pPr>
      <w:proofErr w:type="gramStart"/>
      <w:r w:rsidRPr="00826909">
        <w:t>So</w:t>
      </w:r>
      <w:proofErr w:type="gramEnd"/>
      <w:r w:rsidRPr="00826909">
        <w:t xml:space="preserve"> shines, renew’d in youth, the crested snake, </w:t>
      </w:r>
    </w:p>
    <w:p w14:paraId="5C51B89A" w14:textId="0791C205" w:rsidR="003A417A" w:rsidRPr="00826909" w:rsidRDefault="003A417A" w:rsidP="00826909">
      <w:pPr>
        <w:pStyle w:val="Poetry"/>
      </w:pPr>
      <w:r w:rsidRPr="00826909">
        <w:t xml:space="preserve">Who slept the winter in a thorny </w:t>
      </w:r>
      <w:proofErr w:type="gramStart"/>
      <w:r w:rsidRPr="00826909">
        <w:t>brake,</w:t>
      </w:r>
      <w:proofErr w:type="gramEnd"/>
    </w:p>
    <w:p w14:paraId="74A6EB89" w14:textId="77777777" w:rsidR="00826909" w:rsidRDefault="003A417A" w:rsidP="00826909">
      <w:pPr>
        <w:pStyle w:val="Poetry"/>
      </w:pPr>
      <w:r w:rsidRPr="00826909">
        <w:t xml:space="preserve">And, casting off his slough when spring returns, </w:t>
      </w:r>
    </w:p>
    <w:p w14:paraId="4623C7CF" w14:textId="39F48534" w:rsidR="003A417A" w:rsidRPr="00826909" w:rsidRDefault="003A417A" w:rsidP="00826909">
      <w:pPr>
        <w:pStyle w:val="Poetry"/>
      </w:pPr>
      <w:r w:rsidRPr="00826909">
        <w:t xml:space="preserve">Now looks aloft, and with new glory </w:t>
      </w:r>
      <w:proofErr w:type="gramStart"/>
      <w:r w:rsidRPr="00826909">
        <w:t>burns;</w:t>
      </w:r>
      <w:proofErr w:type="gramEnd"/>
    </w:p>
    <w:p w14:paraId="65B51E33" w14:textId="08C1DC42" w:rsidR="003A417A" w:rsidRPr="00826909" w:rsidRDefault="003A417A" w:rsidP="00826909">
      <w:pPr>
        <w:pStyle w:val="Poetry"/>
      </w:pPr>
      <w:r w:rsidRPr="00826909">
        <w:t>Restor’d with poisonous herbs, his ardent sides</w:t>
      </w:r>
    </w:p>
    <w:p w14:paraId="726FB304" w14:textId="77777777" w:rsidR="00826909" w:rsidRDefault="003A417A" w:rsidP="00826909">
      <w:pPr>
        <w:pStyle w:val="Poetry"/>
      </w:pPr>
      <w:r w:rsidRPr="00826909">
        <w:t xml:space="preserve">Reflect the sun; and rais’d on spires he </w:t>
      </w:r>
      <w:proofErr w:type="gramStart"/>
      <w:r w:rsidRPr="00826909">
        <w:t>rides;</w:t>
      </w:r>
      <w:proofErr w:type="gramEnd"/>
      <w:r w:rsidRPr="00826909">
        <w:t xml:space="preserve"> </w:t>
      </w:r>
    </w:p>
    <w:p w14:paraId="4D2F1240" w14:textId="77777777" w:rsidR="00826909" w:rsidRDefault="003A417A" w:rsidP="00826909">
      <w:pPr>
        <w:pStyle w:val="Poetry"/>
      </w:pPr>
      <w:r w:rsidRPr="00826909">
        <w:t xml:space="preserve">High o’er the grass, hissing he rolls along, </w:t>
      </w:r>
    </w:p>
    <w:p w14:paraId="705467BC" w14:textId="423382D6" w:rsidR="003A417A" w:rsidRPr="00826909" w:rsidRDefault="003A417A" w:rsidP="00826909">
      <w:pPr>
        <w:pStyle w:val="Poetry"/>
      </w:pPr>
      <w:r w:rsidRPr="00826909">
        <w:t>And brandishes by fits his forky tongue.</w:t>
      </w:r>
    </w:p>
    <w:p w14:paraId="711C95FF" w14:textId="77777777" w:rsidR="003A417A" w:rsidRPr="00826909" w:rsidRDefault="003A417A" w:rsidP="00826909">
      <w:pPr>
        <w:pStyle w:val="Poetry"/>
      </w:pPr>
      <w:r w:rsidRPr="00826909">
        <w:t>Proud Periphas, and fierce Automedon,</w:t>
      </w:r>
    </w:p>
    <w:p w14:paraId="70B35DD5" w14:textId="5AD1BE15" w:rsidR="003A417A" w:rsidRPr="00826909" w:rsidRDefault="003A417A" w:rsidP="00826909">
      <w:pPr>
        <w:pStyle w:val="Poetry"/>
      </w:pPr>
      <w:r w:rsidRPr="00826909">
        <w:t>His father’s charioteer, together run</w:t>
      </w:r>
    </w:p>
    <w:p w14:paraId="2C239A82" w14:textId="77777777" w:rsidR="003A417A" w:rsidRPr="00826909" w:rsidRDefault="003A417A" w:rsidP="00826909">
      <w:pPr>
        <w:pStyle w:val="Poetry"/>
      </w:pPr>
      <w:r w:rsidRPr="00826909">
        <w:t>To force the gate; the Scyrian infantry</w:t>
      </w:r>
    </w:p>
    <w:p w14:paraId="3D1AF778" w14:textId="77777777" w:rsidR="00826909" w:rsidRDefault="003A417A" w:rsidP="00826909">
      <w:pPr>
        <w:pStyle w:val="Poetry"/>
      </w:pPr>
      <w:r w:rsidRPr="00826909">
        <w:t xml:space="preserve">Rush on in crowds, and the barr’d passage free. </w:t>
      </w:r>
    </w:p>
    <w:p w14:paraId="331713C6" w14:textId="77777777" w:rsidR="00826909" w:rsidRDefault="003A417A" w:rsidP="00826909">
      <w:pPr>
        <w:pStyle w:val="Poetry"/>
      </w:pPr>
      <w:r w:rsidRPr="00826909">
        <w:t xml:space="preserve">Ent’ring the court, with shouts the skies they </w:t>
      </w:r>
      <w:proofErr w:type="gramStart"/>
      <w:r w:rsidRPr="00826909">
        <w:t>rend;</w:t>
      </w:r>
      <w:proofErr w:type="gramEnd"/>
      <w:r w:rsidRPr="00826909">
        <w:t xml:space="preserve"> </w:t>
      </w:r>
    </w:p>
    <w:p w14:paraId="6CEB36E1" w14:textId="4E94874A" w:rsidR="003A417A" w:rsidRPr="00826909" w:rsidRDefault="003A417A" w:rsidP="00826909">
      <w:pPr>
        <w:pStyle w:val="Poetry"/>
      </w:pPr>
      <w:r w:rsidRPr="00826909">
        <w:t>And flaming firebrands to the roofs ascend.</w:t>
      </w:r>
    </w:p>
    <w:p w14:paraId="16A544C9" w14:textId="6376C03D" w:rsidR="003A417A" w:rsidRPr="00826909" w:rsidRDefault="003A417A" w:rsidP="00826909">
      <w:pPr>
        <w:pStyle w:val="Poetry"/>
      </w:pPr>
      <w:r w:rsidRPr="00826909">
        <w:t>Himself, among the foremost, deals his blows,</w:t>
      </w:r>
    </w:p>
    <w:p w14:paraId="5D4C8DFD" w14:textId="77777777" w:rsidR="003A417A" w:rsidRPr="00826909" w:rsidRDefault="003A417A" w:rsidP="00826909">
      <w:pPr>
        <w:pStyle w:val="Poetry"/>
      </w:pPr>
      <w:r w:rsidRPr="00826909">
        <w:t>And with his ax repeated strokes bestows</w:t>
      </w:r>
    </w:p>
    <w:p w14:paraId="3EA8BEE6" w14:textId="77777777" w:rsidR="00826909" w:rsidRDefault="003A417A" w:rsidP="00826909">
      <w:pPr>
        <w:pStyle w:val="Poetry"/>
      </w:pPr>
      <w:r w:rsidRPr="00826909">
        <w:t xml:space="preserve">On the strong doors; then all their shoulders ply, </w:t>
      </w:r>
    </w:p>
    <w:p w14:paraId="5CEFFAE0" w14:textId="5DB9DEE4" w:rsidR="003A417A" w:rsidRPr="00826909" w:rsidRDefault="003A417A" w:rsidP="00826909">
      <w:pPr>
        <w:pStyle w:val="Poetry"/>
      </w:pPr>
      <w:r w:rsidRPr="00826909">
        <w:t>Till from the posts the brazen hinges fly.</w:t>
      </w:r>
    </w:p>
    <w:p w14:paraId="7D7846A7" w14:textId="77777777" w:rsidR="003A417A" w:rsidRPr="00826909" w:rsidRDefault="003A417A" w:rsidP="00826909">
      <w:pPr>
        <w:pStyle w:val="Poetry"/>
      </w:pPr>
      <w:r w:rsidRPr="00826909">
        <w:t xml:space="preserve">He hews </w:t>
      </w:r>
      <w:proofErr w:type="gramStart"/>
      <w:r w:rsidRPr="00826909">
        <w:t>apace;</w:t>
      </w:r>
      <w:proofErr w:type="gramEnd"/>
      <w:r w:rsidRPr="00826909">
        <w:t xml:space="preserve"> the double bars at length</w:t>
      </w:r>
    </w:p>
    <w:p w14:paraId="0A3B685C" w14:textId="03EC1A22" w:rsidR="003A417A" w:rsidRPr="00826909" w:rsidRDefault="003A417A" w:rsidP="00826909">
      <w:pPr>
        <w:pStyle w:val="Poetry"/>
      </w:pPr>
      <w:r w:rsidRPr="00826909">
        <w:t>Yield to his ax and unresisted strength.</w:t>
      </w:r>
    </w:p>
    <w:p w14:paraId="5BBFBD8F" w14:textId="77777777" w:rsidR="00826909" w:rsidRDefault="003A417A" w:rsidP="00826909">
      <w:pPr>
        <w:pStyle w:val="Poetry"/>
      </w:pPr>
      <w:r w:rsidRPr="00826909">
        <w:lastRenderedPageBreak/>
        <w:t xml:space="preserve">A mighty breach is made: the rooms conceal’d </w:t>
      </w:r>
    </w:p>
    <w:p w14:paraId="241F5648" w14:textId="13B32C86" w:rsidR="003A417A" w:rsidRPr="00826909" w:rsidRDefault="003A417A" w:rsidP="00826909">
      <w:pPr>
        <w:pStyle w:val="Poetry"/>
      </w:pPr>
      <w:r w:rsidRPr="00826909">
        <w:t xml:space="preserve">Appear, and all the palace is </w:t>
      </w:r>
      <w:proofErr w:type="gramStart"/>
      <w:r w:rsidRPr="00826909">
        <w:t>reveal’d;</w:t>
      </w:r>
      <w:proofErr w:type="gramEnd"/>
    </w:p>
    <w:p w14:paraId="2CDAB1E7" w14:textId="77777777" w:rsidR="00826909" w:rsidRDefault="003A417A" w:rsidP="00826909">
      <w:pPr>
        <w:pStyle w:val="Poetry"/>
      </w:pPr>
      <w:r w:rsidRPr="00826909">
        <w:t xml:space="preserve">The halls of audience, and of public state, </w:t>
      </w:r>
    </w:p>
    <w:p w14:paraId="613DDF39" w14:textId="65D80F95" w:rsidR="003A417A" w:rsidRPr="00826909" w:rsidRDefault="003A417A" w:rsidP="00826909">
      <w:pPr>
        <w:pStyle w:val="Poetry"/>
      </w:pPr>
      <w:r w:rsidRPr="00826909">
        <w:t>And where the lonely queen in secret sate.</w:t>
      </w:r>
    </w:p>
    <w:p w14:paraId="1DA96A19" w14:textId="3CD02B74" w:rsidR="003A417A" w:rsidRPr="00826909" w:rsidRDefault="003A417A" w:rsidP="00826909">
      <w:pPr>
        <w:pStyle w:val="Poetry"/>
      </w:pPr>
      <w:r w:rsidRPr="00826909">
        <w:t>Arm’d soldiers now by trembling maids are seen,</w:t>
      </w:r>
    </w:p>
    <w:p w14:paraId="26A2BC43" w14:textId="77777777" w:rsidR="00826909" w:rsidRDefault="003A417A" w:rsidP="00826909">
      <w:pPr>
        <w:pStyle w:val="Poetry"/>
      </w:pPr>
      <w:r w:rsidRPr="00826909">
        <w:t xml:space="preserve">With not a door, and scarce a space, between. </w:t>
      </w:r>
    </w:p>
    <w:p w14:paraId="1325108C" w14:textId="77777777" w:rsidR="00826909" w:rsidRDefault="003A417A" w:rsidP="00826909">
      <w:pPr>
        <w:pStyle w:val="Poetry"/>
      </w:pPr>
      <w:r w:rsidRPr="00826909">
        <w:t xml:space="preserve">The house is fill’d with loud laments and cries, </w:t>
      </w:r>
    </w:p>
    <w:p w14:paraId="4B1EFA65" w14:textId="77777777" w:rsidR="00826909" w:rsidRDefault="003A417A" w:rsidP="00826909">
      <w:pPr>
        <w:pStyle w:val="Poetry"/>
      </w:pPr>
      <w:r w:rsidRPr="00826909">
        <w:t xml:space="preserve">And shrieks of women rend the vaulted </w:t>
      </w:r>
      <w:proofErr w:type="gramStart"/>
      <w:r w:rsidRPr="00826909">
        <w:t>skies;</w:t>
      </w:r>
      <w:proofErr w:type="gramEnd"/>
      <w:r w:rsidRPr="00826909">
        <w:t xml:space="preserve"> </w:t>
      </w:r>
    </w:p>
    <w:p w14:paraId="0757F323" w14:textId="0FF87EA3" w:rsidR="003A417A" w:rsidRPr="00826909" w:rsidRDefault="003A417A" w:rsidP="00826909">
      <w:pPr>
        <w:pStyle w:val="Poetry"/>
      </w:pPr>
      <w:r w:rsidRPr="00826909">
        <w:t>The fearful matrons run from place to place,</w:t>
      </w:r>
    </w:p>
    <w:p w14:paraId="54174614" w14:textId="38C11F22" w:rsidR="003A417A" w:rsidRPr="00826909" w:rsidRDefault="003A417A" w:rsidP="00826909">
      <w:pPr>
        <w:pStyle w:val="Poetry"/>
      </w:pPr>
      <w:r w:rsidRPr="00826909">
        <w:t>And kiss the thresholds, and the posts embrace.</w:t>
      </w:r>
    </w:p>
    <w:p w14:paraId="5E966FA5" w14:textId="77777777" w:rsidR="00826909" w:rsidRDefault="003A417A" w:rsidP="00826909">
      <w:pPr>
        <w:pStyle w:val="Poetry"/>
      </w:pPr>
      <w:r w:rsidRPr="00826909">
        <w:t xml:space="preserve">The fatal work inhuman Pyrrhus plies, </w:t>
      </w:r>
    </w:p>
    <w:p w14:paraId="1BE8483B" w14:textId="63D43231" w:rsidR="003A417A" w:rsidRPr="00826909" w:rsidRDefault="003A417A" w:rsidP="00826909">
      <w:pPr>
        <w:pStyle w:val="Poetry"/>
      </w:pPr>
      <w:r w:rsidRPr="00826909">
        <w:t xml:space="preserve">And all his father sparkles in his </w:t>
      </w:r>
      <w:proofErr w:type="gramStart"/>
      <w:r w:rsidRPr="00826909">
        <w:t>eyes;</w:t>
      </w:r>
      <w:proofErr w:type="gramEnd"/>
    </w:p>
    <w:p w14:paraId="3927C68B" w14:textId="77777777" w:rsidR="003A417A" w:rsidRPr="00826909" w:rsidRDefault="003A417A" w:rsidP="00826909">
      <w:pPr>
        <w:pStyle w:val="Poetry"/>
      </w:pPr>
      <w:r w:rsidRPr="00826909">
        <w:t>Nor bars, nor fighting guards, his force sustain:</w:t>
      </w:r>
    </w:p>
    <w:p w14:paraId="45F8846F" w14:textId="77777777" w:rsidR="003A417A" w:rsidRPr="00826909" w:rsidRDefault="003A417A" w:rsidP="00826909">
      <w:pPr>
        <w:pStyle w:val="Poetry"/>
      </w:pPr>
      <w:r w:rsidRPr="00826909">
        <w:t>The bars are broken, and the guards are slain.</w:t>
      </w:r>
    </w:p>
    <w:p w14:paraId="69FD6A2B" w14:textId="49FB03DA" w:rsidR="003A417A" w:rsidRPr="00826909" w:rsidRDefault="003A417A" w:rsidP="00826909">
      <w:pPr>
        <w:pStyle w:val="Poetry"/>
      </w:pPr>
      <w:r w:rsidRPr="00826909">
        <w:t xml:space="preserve">In rush the Greeks, and all the apartments </w:t>
      </w:r>
      <w:proofErr w:type="gramStart"/>
      <w:r w:rsidRPr="00826909">
        <w:t>fill;</w:t>
      </w:r>
      <w:proofErr w:type="gramEnd"/>
    </w:p>
    <w:p w14:paraId="61E6A853" w14:textId="77777777" w:rsidR="00826909" w:rsidRDefault="003A417A" w:rsidP="00826909">
      <w:pPr>
        <w:pStyle w:val="Poetry"/>
      </w:pPr>
      <w:r w:rsidRPr="00826909">
        <w:t xml:space="preserve">Those few defendants whom they find, they kill. </w:t>
      </w:r>
    </w:p>
    <w:p w14:paraId="393CB6B0" w14:textId="77777777" w:rsidR="00826909" w:rsidRDefault="003A417A" w:rsidP="00826909">
      <w:pPr>
        <w:pStyle w:val="Poetry"/>
      </w:pPr>
      <w:r w:rsidRPr="00826909">
        <w:t xml:space="preserve">Not with so fierce a rage the foaming flood </w:t>
      </w:r>
    </w:p>
    <w:p w14:paraId="59678DC3" w14:textId="77777777" w:rsidR="00826909" w:rsidRDefault="003A417A" w:rsidP="00826909">
      <w:pPr>
        <w:pStyle w:val="Poetry"/>
      </w:pPr>
      <w:r w:rsidRPr="00826909">
        <w:t xml:space="preserve">Roars, when he finds his rapid course </w:t>
      </w:r>
      <w:proofErr w:type="gramStart"/>
      <w:r w:rsidRPr="00826909">
        <w:t>withstood;</w:t>
      </w:r>
      <w:proofErr w:type="gramEnd"/>
      <w:r w:rsidRPr="00826909">
        <w:t xml:space="preserve"> </w:t>
      </w:r>
    </w:p>
    <w:p w14:paraId="39DED747" w14:textId="693961BD" w:rsidR="003A417A" w:rsidRPr="00826909" w:rsidRDefault="003A417A" w:rsidP="00826909">
      <w:pPr>
        <w:pStyle w:val="Poetry"/>
      </w:pPr>
      <w:r w:rsidRPr="00826909">
        <w:t>Bears down the dams with unresisted sway,</w:t>
      </w:r>
    </w:p>
    <w:p w14:paraId="34F58899" w14:textId="182F891E" w:rsidR="003A417A" w:rsidRPr="00826909" w:rsidRDefault="003A417A" w:rsidP="00826909">
      <w:pPr>
        <w:pStyle w:val="Poetry"/>
      </w:pPr>
      <w:r w:rsidRPr="00826909">
        <w:t>And sweeps the cattle and the cots away.</w:t>
      </w:r>
    </w:p>
    <w:p w14:paraId="493E1B0E" w14:textId="77777777" w:rsidR="00826909" w:rsidRDefault="003A417A" w:rsidP="00826909">
      <w:pPr>
        <w:pStyle w:val="Poetry"/>
      </w:pPr>
      <w:r w:rsidRPr="00826909">
        <w:t xml:space="preserve">These eyes beheld him when he march’d between </w:t>
      </w:r>
    </w:p>
    <w:p w14:paraId="4A862C33" w14:textId="72ABF0B4" w:rsidR="003A417A" w:rsidRPr="00826909" w:rsidRDefault="003A417A" w:rsidP="00826909">
      <w:pPr>
        <w:pStyle w:val="Poetry"/>
      </w:pPr>
      <w:r w:rsidRPr="00826909">
        <w:t>The brother kings: I saw th’ unhappy queen,</w:t>
      </w:r>
    </w:p>
    <w:p w14:paraId="2B670E4D" w14:textId="77777777" w:rsidR="00826909" w:rsidRDefault="003A417A" w:rsidP="00826909">
      <w:pPr>
        <w:pStyle w:val="Poetry"/>
      </w:pPr>
      <w:r w:rsidRPr="00826909">
        <w:t xml:space="preserve">The hundred wives, and where old Priam stood, </w:t>
      </w:r>
    </w:p>
    <w:p w14:paraId="185A7978" w14:textId="6EA0D70D" w:rsidR="003A417A" w:rsidRPr="00826909" w:rsidRDefault="003A417A" w:rsidP="00826909">
      <w:pPr>
        <w:pStyle w:val="Poetry"/>
      </w:pPr>
      <w:r w:rsidRPr="00826909">
        <w:t>To stain his hallow’d altar with his brood.</w:t>
      </w:r>
    </w:p>
    <w:p w14:paraId="61F2BB5F" w14:textId="481333F2" w:rsidR="003A417A" w:rsidRPr="00826909" w:rsidRDefault="003A417A" w:rsidP="00826909">
      <w:pPr>
        <w:pStyle w:val="Poetry"/>
      </w:pPr>
      <w:r w:rsidRPr="00826909">
        <w:t>The fifty nuptial beds (such hopes had he,</w:t>
      </w:r>
    </w:p>
    <w:p w14:paraId="380B0FFE" w14:textId="77777777" w:rsidR="003A417A" w:rsidRPr="00826909" w:rsidRDefault="003A417A" w:rsidP="00826909">
      <w:pPr>
        <w:pStyle w:val="Poetry"/>
      </w:pPr>
      <w:r w:rsidRPr="00826909">
        <w:t>So large a promise, of a progeny),</w:t>
      </w:r>
    </w:p>
    <w:p w14:paraId="197ED577" w14:textId="77777777" w:rsidR="00826909" w:rsidRDefault="003A417A" w:rsidP="00826909">
      <w:pPr>
        <w:pStyle w:val="Poetry"/>
      </w:pPr>
      <w:r w:rsidRPr="00826909">
        <w:t xml:space="preserve">The posts, of plated gold, and hung with spoils, </w:t>
      </w:r>
    </w:p>
    <w:p w14:paraId="1B714D01" w14:textId="23BCB52A" w:rsidR="003A417A" w:rsidRPr="00826909" w:rsidRDefault="003A417A" w:rsidP="00826909">
      <w:pPr>
        <w:pStyle w:val="Poetry"/>
      </w:pPr>
      <w:r w:rsidRPr="00826909">
        <w:t>Fell the reward of the proud victor’s toils.</w:t>
      </w:r>
    </w:p>
    <w:p w14:paraId="64A3EF03" w14:textId="77777777" w:rsidR="003A417A" w:rsidRPr="00826909" w:rsidRDefault="003A417A" w:rsidP="00826909">
      <w:pPr>
        <w:pStyle w:val="Poetry"/>
      </w:pPr>
      <w:r w:rsidRPr="00826909">
        <w:t>Where’er the raging fire had left a space,</w:t>
      </w:r>
    </w:p>
    <w:p w14:paraId="00152328" w14:textId="1E2150FF" w:rsidR="003A417A" w:rsidRPr="00826909" w:rsidRDefault="003A417A" w:rsidP="00826909">
      <w:pPr>
        <w:pStyle w:val="Poetry"/>
      </w:pPr>
      <w:r w:rsidRPr="00826909">
        <w:t>The Grecians enter and possess the place.</w:t>
      </w:r>
    </w:p>
    <w:p w14:paraId="5E84519A" w14:textId="77777777" w:rsidR="003A417A" w:rsidRDefault="003A417A" w:rsidP="003A417A">
      <w:pPr>
        <w:pStyle w:val="BodyText"/>
      </w:pPr>
    </w:p>
    <w:p w14:paraId="7E89396A" w14:textId="77777777" w:rsidR="00826909" w:rsidRDefault="003A417A" w:rsidP="00826909">
      <w:pPr>
        <w:pStyle w:val="Poetry"/>
      </w:pPr>
      <w:r w:rsidRPr="00826909">
        <w:t xml:space="preserve">“Perhaps you may of Priam’s fate enquire. </w:t>
      </w:r>
    </w:p>
    <w:p w14:paraId="6E8EECA7" w14:textId="77777777" w:rsidR="00826909" w:rsidRDefault="003A417A" w:rsidP="00826909">
      <w:pPr>
        <w:pStyle w:val="Poetry"/>
      </w:pPr>
      <w:r w:rsidRPr="00826909">
        <w:t xml:space="preserve">He, when he saw his regal town on fire, </w:t>
      </w:r>
    </w:p>
    <w:p w14:paraId="036CB5BA" w14:textId="77777777" w:rsidR="00826909" w:rsidRDefault="003A417A" w:rsidP="00826909">
      <w:pPr>
        <w:pStyle w:val="Poetry"/>
      </w:pPr>
      <w:r w:rsidRPr="00826909">
        <w:t xml:space="preserve">His ruin’d palace, and his ent’ring foes, </w:t>
      </w:r>
    </w:p>
    <w:p w14:paraId="153B7769" w14:textId="7C19C377" w:rsidR="003A417A" w:rsidRPr="00826909" w:rsidRDefault="003A417A" w:rsidP="00826909">
      <w:pPr>
        <w:pStyle w:val="Poetry"/>
      </w:pPr>
      <w:r w:rsidRPr="00826909">
        <w:t>On ev’ry side inevitable woes,</w:t>
      </w:r>
    </w:p>
    <w:p w14:paraId="2560B14A" w14:textId="2EC40F30" w:rsidR="003A417A" w:rsidRPr="00826909" w:rsidRDefault="003A417A" w:rsidP="00826909">
      <w:pPr>
        <w:pStyle w:val="Poetry"/>
      </w:pPr>
      <w:r w:rsidRPr="00826909">
        <w:lastRenderedPageBreak/>
        <w:t>In arms, disus’d, invests his limbs, decay’d,</w:t>
      </w:r>
    </w:p>
    <w:p w14:paraId="097E3BED" w14:textId="77777777" w:rsidR="003A417A" w:rsidRPr="00826909" w:rsidRDefault="003A417A" w:rsidP="00826909">
      <w:pPr>
        <w:pStyle w:val="Poetry"/>
      </w:pPr>
      <w:r w:rsidRPr="00826909">
        <w:t>Like them, with age; a late and useless aid.</w:t>
      </w:r>
    </w:p>
    <w:p w14:paraId="10CB1513" w14:textId="77777777" w:rsidR="00826909" w:rsidRDefault="003A417A" w:rsidP="00826909">
      <w:pPr>
        <w:pStyle w:val="Poetry"/>
      </w:pPr>
      <w:r w:rsidRPr="00826909">
        <w:t xml:space="preserve">His feeble shoulders scarce the weight </w:t>
      </w:r>
      <w:proofErr w:type="gramStart"/>
      <w:r w:rsidRPr="00826909">
        <w:t>sustain;</w:t>
      </w:r>
      <w:proofErr w:type="gramEnd"/>
      <w:r w:rsidRPr="00826909">
        <w:t xml:space="preserve"> </w:t>
      </w:r>
    </w:p>
    <w:p w14:paraId="08F922D8" w14:textId="77777777" w:rsidR="00826909" w:rsidRDefault="003A417A" w:rsidP="00826909">
      <w:pPr>
        <w:pStyle w:val="Poetry"/>
      </w:pPr>
      <w:r w:rsidRPr="00826909">
        <w:t xml:space="preserve">Loaded, not arm’d, he creeps along with pain, </w:t>
      </w:r>
    </w:p>
    <w:p w14:paraId="4ACDB6FB" w14:textId="59F43744" w:rsidR="003A417A" w:rsidRPr="00826909" w:rsidRDefault="003A417A" w:rsidP="00826909">
      <w:pPr>
        <w:pStyle w:val="Poetry"/>
      </w:pPr>
      <w:r w:rsidRPr="00826909">
        <w:t>Despairing of success, ambitious to be slain!</w:t>
      </w:r>
    </w:p>
    <w:p w14:paraId="50F1AAC0" w14:textId="2FA2721C" w:rsidR="003A417A" w:rsidRPr="00826909" w:rsidRDefault="003A417A" w:rsidP="00826909">
      <w:pPr>
        <w:pStyle w:val="Poetry"/>
      </w:pPr>
      <w:r w:rsidRPr="00826909">
        <w:t>Uncover’d but by heav’n, there stood in view</w:t>
      </w:r>
    </w:p>
    <w:p w14:paraId="62307358" w14:textId="77777777" w:rsidR="003A417A" w:rsidRPr="00826909" w:rsidRDefault="003A417A" w:rsidP="00826909">
      <w:pPr>
        <w:pStyle w:val="Poetry"/>
      </w:pPr>
      <w:r w:rsidRPr="00826909">
        <w:t xml:space="preserve">An </w:t>
      </w:r>
      <w:proofErr w:type="gramStart"/>
      <w:r w:rsidRPr="00826909">
        <w:t>altar;</w:t>
      </w:r>
      <w:proofErr w:type="gramEnd"/>
      <w:r w:rsidRPr="00826909">
        <w:t xml:space="preserve"> near the hearth a laurel grew,</w:t>
      </w:r>
    </w:p>
    <w:p w14:paraId="5AF5A02D" w14:textId="77777777" w:rsidR="00826909" w:rsidRDefault="003A417A" w:rsidP="00826909">
      <w:pPr>
        <w:pStyle w:val="Poetry"/>
      </w:pPr>
      <w:r w:rsidRPr="00826909">
        <w:t xml:space="preserve">Dodder’d with age, whose boughs encompass round </w:t>
      </w:r>
    </w:p>
    <w:p w14:paraId="77C5F0E0" w14:textId="06007783" w:rsidR="003A417A" w:rsidRPr="00826909" w:rsidRDefault="003A417A" w:rsidP="00826909">
      <w:pPr>
        <w:pStyle w:val="Poetry"/>
      </w:pPr>
      <w:r w:rsidRPr="00826909">
        <w:t xml:space="preserve">The household </w:t>
      </w:r>
      <w:proofErr w:type="gramStart"/>
      <w:r w:rsidRPr="00826909">
        <w:t>gods, and</w:t>
      </w:r>
      <w:proofErr w:type="gramEnd"/>
      <w:r w:rsidRPr="00826909">
        <w:t xml:space="preserve"> shade the holy ground.</w:t>
      </w:r>
    </w:p>
    <w:p w14:paraId="7FB6AF84" w14:textId="77777777" w:rsidR="003A417A" w:rsidRPr="00826909" w:rsidRDefault="003A417A" w:rsidP="00826909">
      <w:pPr>
        <w:pStyle w:val="Poetry"/>
      </w:pPr>
      <w:r w:rsidRPr="00826909">
        <w:t>Here Hecuba, with all her helpless train</w:t>
      </w:r>
    </w:p>
    <w:p w14:paraId="1E785BC2" w14:textId="72F1E17F" w:rsidR="003A417A" w:rsidRPr="00826909" w:rsidRDefault="003A417A" w:rsidP="00826909">
      <w:pPr>
        <w:pStyle w:val="Poetry"/>
      </w:pPr>
      <w:r w:rsidRPr="00826909">
        <w:t>Of dames, for shelter sought, but sought in vain.</w:t>
      </w:r>
    </w:p>
    <w:p w14:paraId="6680C88B" w14:textId="77777777" w:rsidR="00826909" w:rsidRDefault="003A417A" w:rsidP="00826909">
      <w:pPr>
        <w:pStyle w:val="Poetry"/>
      </w:pPr>
      <w:r w:rsidRPr="00826909">
        <w:t xml:space="preserve">Driv’n like a flock of doves along the sky, </w:t>
      </w:r>
    </w:p>
    <w:p w14:paraId="0A64DE3F" w14:textId="4464B501" w:rsidR="003A417A" w:rsidRPr="00826909" w:rsidRDefault="003A417A" w:rsidP="00826909">
      <w:pPr>
        <w:pStyle w:val="Poetry"/>
      </w:pPr>
      <w:r w:rsidRPr="00826909">
        <w:t>Their images they hug, and to their altars fly.</w:t>
      </w:r>
    </w:p>
    <w:p w14:paraId="40502BFD" w14:textId="77777777" w:rsidR="00826909" w:rsidRDefault="003A417A" w:rsidP="00826909">
      <w:pPr>
        <w:pStyle w:val="Poetry"/>
      </w:pPr>
      <w:r w:rsidRPr="00826909">
        <w:t xml:space="preserve">The Queen, when she beheld her trembling lord, </w:t>
      </w:r>
    </w:p>
    <w:p w14:paraId="5AAED646" w14:textId="759A6CE3" w:rsidR="003A417A" w:rsidRPr="00826909" w:rsidRDefault="003A417A" w:rsidP="00826909">
      <w:pPr>
        <w:pStyle w:val="Poetry"/>
      </w:pPr>
      <w:r w:rsidRPr="00826909">
        <w:t>And hanging by his side a heavy sword,</w:t>
      </w:r>
    </w:p>
    <w:p w14:paraId="005F2EE6" w14:textId="2EC01C82" w:rsidR="003A417A" w:rsidRPr="00826909" w:rsidRDefault="003A417A" w:rsidP="00826909">
      <w:pPr>
        <w:pStyle w:val="Poetry"/>
      </w:pPr>
      <w:r w:rsidRPr="00826909">
        <w:t>‘What rage,’ she cried, ‘has seiz’d my husband’s mind?</w:t>
      </w:r>
    </w:p>
    <w:p w14:paraId="2B2891D0" w14:textId="77777777" w:rsidR="00826909" w:rsidRDefault="003A417A" w:rsidP="00826909">
      <w:pPr>
        <w:pStyle w:val="Poetry"/>
      </w:pPr>
      <w:r w:rsidRPr="00826909">
        <w:t xml:space="preserve">What arms are these, and to what use design’d? </w:t>
      </w:r>
    </w:p>
    <w:p w14:paraId="6CC5CE5A" w14:textId="77777777" w:rsidR="00F75D0E" w:rsidRDefault="003A417A" w:rsidP="00826909">
      <w:pPr>
        <w:pStyle w:val="Poetry"/>
      </w:pPr>
      <w:r w:rsidRPr="00826909">
        <w:t xml:space="preserve">These times want other aids! Were Hector here, </w:t>
      </w:r>
    </w:p>
    <w:p w14:paraId="7FAA4C34" w14:textId="77777777" w:rsidR="00F75D0E" w:rsidRDefault="003A417A" w:rsidP="00826909">
      <w:pPr>
        <w:pStyle w:val="Poetry"/>
      </w:pPr>
      <w:r w:rsidRPr="00826909">
        <w:t xml:space="preserve">Ev’n Hector now in vain, like Priam, would appear. </w:t>
      </w:r>
    </w:p>
    <w:p w14:paraId="5E96DD82" w14:textId="7B8A31ED" w:rsidR="003A417A" w:rsidRPr="00826909" w:rsidRDefault="003A417A" w:rsidP="00826909">
      <w:pPr>
        <w:pStyle w:val="Poetry"/>
      </w:pPr>
      <w:r w:rsidRPr="00826909">
        <w:t>With us, one common shelter thou shalt find,</w:t>
      </w:r>
    </w:p>
    <w:p w14:paraId="5CBCA7A8" w14:textId="3C08988A" w:rsidR="003A417A" w:rsidRPr="00826909" w:rsidRDefault="003A417A" w:rsidP="00826909">
      <w:pPr>
        <w:pStyle w:val="Poetry"/>
      </w:pPr>
      <w:r w:rsidRPr="00826909">
        <w:t>Or in one common fate with us be join’d.</w:t>
      </w:r>
    </w:p>
    <w:p w14:paraId="50FD40AD" w14:textId="77777777" w:rsidR="00F75D0E" w:rsidRDefault="003A417A" w:rsidP="00826909">
      <w:pPr>
        <w:pStyle w:val="Poetry"/>
      </w:pPr>
      <w:r w:rsidRPr="00826909">
        <w:t xml:space="preserve">She said, and with a last salute embrac’d </w:t>
      </w:r>
    </w:p>
    <w:p w14:paraId="07F7C847" w14:textId="77777777" w:rsidR="00F75D0E" w:rsidRDefault="003A417A" w:rsidP="00826909">
      <w:pPr>
        <w:pStyle w:val="Poetry"/>
      </w:pPr>
      <w:r w:rsidRPr="00826909">
        <w:t xml:space="preserve">The poor old man, and by the laurel plac’d. </w:t>
      </w:r>
    </w:p>
    <w:p w14:paraId="52C0DF74" w14:textId="77777777" w:rsidR="00F75D0E" w:rsidRDefault="003A417A" w:rsidP="00826909">
      <w:pPr>
        <w:pStyle w:val="Poetry"/>
      </w:pPr>
      <w:r w:rsidRPr="00826909">
        <w:t xml:space="preserve">Behold! Polites, one of Priam’s sons, </w:t>
      </w:r>
    </w:p>
    <w:p w14:paraId="4C78C1AE" w14:textId="47CB0663" w:rsidR="003A417A" w:rsidRPr="00826909" w:rsidRDefault="003A417A" w:rsidP="00826909">
      <w:pPr>
        <w:pStyle w:val="Poetry"/>
      </w:pPr>
      <w:r w:rsidRPr="00826909">
        <w:t>Pursued by Pyrrhus, there for safety runs.</w:t>
      </w:r>
    </w:p>
    <w:p w14:paraId="4FAB0E65" w14:textId="659A54A8" w:rsidR="003A417A" w:rsidRPr="00826909" w:rsidRDefault="003A417A" w:rsidP="00826909">
      <w:pPr>
        <w:pStyle w:val="Poetry"/>
      </w:pPr>
      <w:r w:rsidRPr="00826909">
        <w:t>Thro’ swords and foes, amaz’d and hurt, he flies</w:t>
      </w:r>
    </w:p>
    <w:p w14:paraId="70541EE4" w14:textId="77777777" w:rsidR="003A417A" w:rsidRPr="00826909" w:rsidRDefault="003A417A" w:rsidP="00826909">
      <w:pPr>
        <w:pStyle w:val="Poetry"/>
      </w:pPr>
      <w:r w:rsidRPr="00826909">
        <w:t>Thro’ empty courts and open galleries.</w:t>
      </w:r>
    </w:p>
    <w:p w14:paraId="008DCD9E" w14:textId="77777777" w:rsidR="00F75D0E" w:rsidRDefault="003A417A" w:rsidP="00826909">
      <w:pPr>
        <w:pStyle w:val="Poetry"/>
      </w:pPr>
      <w:r w:rsidRPr="00826909">
        <w:t xml:space="preserve">Him Pyrrhus, urging with his lance, pursues, </w:t>
      </w:r>
    </w:p>
    <w:p w14:paraId="663207BD" w14:textId="6CAE94C2" w:rsidR="003A417A" w:rsidRPr="00826909" w:rsidRDefault="003A417A" w:rsidP="00826909">
      <w:pPr>
        <w:pStyle w:val="Poetry"/>
      </w:pPr>
      <w:r w:rsidRPr="00826909">
        <w:t>And often reaches, and his thrusts renews.</w:t>
      </w:r>
    </w:p>
    <w:p w14:paraId="285FC1B1" w14:textId="77777777" w:rsidR="003A417A" w:rsidRPr="00826909" w:rsidRDefault="003A417A" w:rsidP="00826909">
      <w:pPr>
        <w:pStyle w:val="Poetry"/>
      </w:pPr>
      <w:r w:rsidRPr="00826909">
        <w:t>The youth, transfix’d, with lamentable cries,</w:t>
      </w:r>
    </w:p>
    <w:p w14:paraId="7C966995" w14:textId="5F9E9429" w:rsidR="003A417A" w:rsidRPr="00826909" w:rsidRDefault="003A417A" w:rsidP="00826909">
      <w:pPr>
        <w:pStyle w:val="Poetry"/>
      </w:pPr>
      <w:r w:rsidRPr="00826909">
        <w:t>Expires before his wretched parent’s eyes:</w:t>
      </w:r>
    </w:p>
    <w:p w14:paraId="584C9827" w14:textId="77777777" w:rsidR="00F75D0E" w:rsidRDefault="003A417A" w:rsidP="00826909">
      <w:pPr>
        <w:pStyle w:val="Poetry"/>
      </w:pPr>
      <w:r w:rsidRPr="00826909">
        <w:t xml:space="preserve">Whom gasping at his feet when Priam saw, </w:t>
      </w:r>
    </w:p>
    <w:p w14:paraId="02DAFB28" w14:textId="77777777" w:rsidR="00F75D0E" w:rsidRDefault="003A417A" w:rsidP="00826909">
      <w:pPr>
        <w:pStyle w:val="Poetry"/>
      </w:pPr>
      <w:r w:rsidRPr="00826909">
        <w:t xml:space="preserve">The fear of death gave place to nature’s </w:t>
      </w:r>
      <w:proofErr w:type="gramStart"/>
      <w:r w:rsidRPr="00826909">
        <w:t>law;</w:t>
      </w:r>
      <w:proofErr w:type="gramEnd"/>
      <w:r w:rsidRPr="00826909">
        <w:t xml:space="preserve"> </w:t>
      </w:r>
    </w:p>
    <w:p w14:paraId="65CC9809" w14:textId="77777777" w:rsidR="00F75D0E" w:rsidRDefault="003A417A" w:rsidP="00826909">
      <w:pPr>
        <w:pStyle w:val="Poetry"/>
      </w:pPr>
      <w:r w:rsidRPr="00826909">
        <w:t xml:space="preserve">And, shaking more with anger than with age, </w:t>
      </w:r>
    </w:p>
    <w:p w14:paraId="315D6181" w14:textId="25E1E2F5" w:rsidR="003A417A" w:rsidRPr="00826909" w:rsidRDefault="003A417A" w:rsidP="00826909">
      <w:pPr>
        <w:pStyle w:val="Poetry"/>
      </w:pPr>
      <w:r w:rsidRPr="00826909">
        <w:t>‘The gods,’ said he, ‘requite thy brutal rage!</w:t>
      </w:r>
    </w:p>
    <w:p w14:paraId="66726CC0" w14:textId="4C271BE3" w:rsidR="003A417A" w:rsidRPr="00826909" w:rsidRDefault="003A417A" w:rsidP="00826909">
      <w:pPr>
        <w:pStyle w:val="Poetry"/>
      </w:pPr>
      <w:r w:rsidRPr="00826909">
        <w:lastRenderedPageBreak/>
        <w:t>As sure they will, barbarian, sure they must,</w:t>
      </w:r>
    </w:p>
    <w:p w14:paraId="3D494B6F" w14:textId="77777777" w:rsidR="00F75D0E" w:rsidRDefault="003A417A" w:rsidP="00826909">
      <w:pPr>
        <w:pStyle w:val="Poetry"/>
      </w:pPr>
      <w:r w:rsidRPr="00826909">
        <w:t xml:space="preserve">If there be gods in heav’n, and gods be just— </w:t>
      </w:r>
    </w:p>
    <w:p w14:paraId="02FCC460" w14:textId="77777777" w:rsidR="00F75D0E" w:rsidRDefault="003A417A" w:rsidP="00826909">
      <w:pPr>
        <w:pStyle w:val="Poetry"/>
      </w:pPr>
      <w:r w:rsidRPr="00826909">
        <w:t xml:space="preserve">Who tak’st in wrongs an insolent </w:t>
      </w:r>
      <w:proofErr w:type="gramStart"/>
      <w:r w:rsidRPr="00826909">
        <w:t>delight;</w:t>
      </w:r>
      <w:proofErr w:type="gramEnd"/>
      <w:r w:rsidRPr="00826909">
        <w:t xml:space="preserve"> </w:t>
      </w:r>
    </w:p>
    <w:p w14:paraId="4EC2E840" w14:textId="3FDFAD01" w:rsidR="003A417A" w:rsidRPr="00826909" w:rsidRDefault="003A417A" w:rsidP="00826909">
      <w:pPr>
        <w:pStyle w:val="Poetry"/>
      </w:pPr>
      <w:r w:rsidRPr="00826909">
        <w:t>With a son’s death t’ infect a father’s sight.</w:t>
      </w:r>
    </w:p>
    <w:p w14:paraId="2654CBAC" w14:textId="77777777" w:rsidR="003A417A" w:rsidRPr="00826909" w:rsidRDefault="003A417A" w:rsidP="00826909">
      <w:pPr>
        <w:pStyle w:val="Poetry"/>
      </w:pPr>
      <w:r w:rsidRPr="00826909">
        <w:t>Not he, whom thou and lying fame conspire</w:t>
      </w:r>
    </w:p>
    <w:p w14:paraId="1E1658F5" w14:textId="45AF8E97" w:rsidR="003A417A" w:rsidRPr="00826909" w:rsidRDefault="003A417A" w:rsidP="00826909">
      <w:pPr>
        <w:pStyle w:val="Poetry"/>
      </w:pPr>
      <w:r w:rsidRPr="00826909">
        <w:t>To call thee his—not he, thy vaunted sire,</w:t>
      </w:r>
    </w:p>
    <w:p w14:paraId="7D918854" w14:textId="77777777" w:rsidR="00F75D0E" w:rsidRDefault="003A417A" w:rsidP="00826909">
      <w:pPr>
        <w:pStyle w:val="Poetry"/>
      </w:pPr>
      <w:proofErr w:type="gramStart"/>
      <w:r w:rsidRPr="00826909">
        <w:t>Thus</w:t>
      </w:r>
      <w:proofErr w:type="gramEnd"/>
      <w:r w:rsidRPr="00826909">
        <w:t xml:space="preserve"> us’d my wretched age: the gods he fear’d, </w:t>
      </w:r>
    </w:p>
    <w:p w14:paraId="5A5F6FD1" w14:textId="7AFE01A1" w:rsidR="003A417A" w:rsidRPr="00826909" w:rsidRDefault="003A417A" w:rsidP="00826909">
      <w:pPr>
        <w:pStyle w:val="Poetry"/>
      </w:pPr>
      <w:r w:rsidRPr="00826909">
        <w:t>The laws of nature and of nations heard.</w:t>
      </w:r>
    </w:p>
    <w:p w14:paraId="3DFC8644" w14:textId="77777777" w:rsidR="00F75D0E" w:rsidRDefault="003A417A" w:rsidP="00826909">
      <w:pPr>
        <w:pStyle w:val="Poetry"/>
      </w:pPr>
      <w:r w:rsidRPr="00826909">
        <w:t xml:space="preserve">He cheer’d my sorrows, and, for sums of gold, </w:t>
      </w:r>
    </w:p>
    <w:p w14:paraId="1A518357" w14:textId="5327EEAF" w:rsidR="003A417A" w:rsidRPr="00826909" w:rsidRDefault="003A417A" w:rsidP="00826909">
      <w:pPr>
        <w:pStyle w:val="Poetry"/>
      </w:pPr>
      <w:r w:rsidRPr="00826909">
        <w:t xml:space="preserve">The bloodless carcass of my Hector </w:t>
      </w:r>
      <w:proofErr w:type="gramStart"/>
      <w:r w:rsidRPr="00826909">
        <w:t>sold;</w:t>
      </w:r>
      <w:proofErr w:type="gramEnd"/>
    </w:p>
    <w:p w14:paraId="44284EFC" w14:textId="245BC9CF" w:rsidR="003A417A" w:rsidRPr="00826909" w:rsidRDefault="003A417A" w:rsidP="00826909">
      <w:pPr>
        <w:pStyle w:val="Poetry"/>
      </w:pPr>
      <w:r w:rsidRPr="00826909">
        <w:t>Pitied the woes a parent underwent,</w:t>
      </w:r>
    </w:p>
    <w:p w14:paraId="596B0418" w14:textId="77777777" w:rsidR="003A417A" w:rsidRPr="00826909" w:rsidRDefault="003A417A" w:rsidP="00826909">
      <w:pPr>
        <w:pStyle w:val="Poetry"/>
      </w:pPr>
      <w:r w:rsidRPr="00826909">
        <w:t>And sent me back in safety from his tent.’</w:t>
      </w:r>
    </w:p>
    <w:p w14:paraId="23CF5748" w14:textId="77777777" w:rsidR="00F75D0E" w:rsidRDefault="00F75D0E" w:rsidP="00826909">
      <w:pPr>
        <w:pStyle w:val="Poetry"/>
      </w:pPr>
    </w:p>
    <w:p w14:paraId="43156ABD" w14:textId="27AC9B52" w:rsidR="00F75D0E" w:rsidRDefault="003A417A" w:rsidP="00826909">
      <w:pPr>
        <w:pStyle w:val="Poetry"/>
      </w:pPr>
      <w:r w:rsidRPr="00826909">
        <w:t xml:space="preserve">“This said, his feeble hand a javelin threw, </w:t>
      </w:r>
    </w:p>
    <w:p w14:paraId="7988F1CB" w14:textId="7059E0E3" w:rsidR="003A417A" w:rsidRPr="00826909" w:rsidRDefault="003A417A" w:rsidP="00826909">
      <w:pPr>
        <w:pStyle w:val="Poetry"/>
      </w:pPr>
      <w:r w:rsidRPr="00826909">
        <w:t>Which, flutt’ring, seem’d to loiter as it flew:</w:t>
      </w:r>
    </w:p>
    <w:p w14:paraId="15B0FA3A" w14:textId="77777777" w:rsidR="003A417A" w:rsidRPr="00826909" w:rsidRDefault="003A417A" w:rsidP="00826909">
      <w:pPr>
        <w:pStyle w:val="Poetry"/>
      </w:pPr>
      <w:r w:rsidRPr="00826909">
        <w:t>Just, and but barely, to the mark it held,</w:t>
      </w:r>
    </w:p>
    <w:p w14:paraId="417C31C0" w14:textId="6D37EB5A" w:rsidR="003A417A" w:rsidRPr="00826909" w:rsidRDefault="003A417A" w:rsidP="00826909">
      <w:pPr>
        <w:pStyle w:val="Poetry"/>
      </w:pPr>
      <w:r w:rsidRPr="00826909">
        <w:t>And faintly tinkled on the brazen shield.</w:t>
      </w:r>
    </w:p>
    <w:p w14:paraId="5A879F5B" w14:textId="77777777" w:rsidR="003A417A" w:rsidRDefault="003A417A" w:rsidP="003A417A">
      <w:pPr>
        <w:pStyle w:val="BodyText"/>
      </w:pPr>
    </w:p>
    <w:p w14:paraId="3F078A9D" w14:textId="77777777" w:rsidR="00F75D0E" w:rsidRDefault="003A417A" w:rsidP="00F75D0E">
      <w:pPr>
        <w:pStyle w:val="Poetry"/>
      </w:pPr>
      <w:r w:rsidRPr="00F75D0E">
        <w:t xml:space="preserve">“Then Pyrrhus thus: ‘Go thou from me to fate, </w:t>
      </w:r>
    </w:p>
    <w:p w14:paraId="1FF95362" w14:textId="154CD156" w:rsidR="003A417A" w:rsidRPr="00F75D0E" w:rsidRDefault="003A417A" w:rsidP="00F75D0E">
      <w:pPr>
        <w:pStyle w:val="Poetry"/>
      </w:pPr>
      <w:r w:rsidRPr="00F75D0E">
        <w:t>And to my father my foul deeds relate.</w:t>
      </w:r>
    </w:p>
    <w:p w14:paraId="5E8FDE48" w14:textId="77777777" w:rsidR="00F75D0E" w:rsidRDefault="003A417A" w:rsidP="00F75D0E">
      <w:pPr>
        <w:pStyle w:val="Poetry"/>
      </w:pPr>
      <w:r w:rsidRPr="00F75D0E">
        <w:t xml:space="preserve">Now die!’ With that he dragg’d the trembling sire, </w:t>
      </w:r>
    </w:p>
    <w:p w14:paraId="3B008A9A" w14:textId="1F5D6F9F" w:rsidR="003A417A" w:rsidRPr="00F75D0E" w:rsidRDefault="003A417A" w:rsidP="00F75D0E">
      <w:pPr>
        <w:pStyle w:val="Poetry"/>
      </w:pPr>
      <w:r w:rsidRPr="00F75D0E">
        <w:t>Slidd’ring thro’ clotter’d blood and holy mire,</w:t>
      </w:r>
    </w:p>
    <w:p w14:paraId="1ED21209" w14:textId="24D5E881" w:rsidR="003A417A" w:rsidRPr="00F75D0E" w:rsidRDefault="003A417A" w:rsidP="00F75D0E">
      <w:pPr>
        <w:pStyle w:val="Poetry"/>
      </w:pPr>
      <w:r w:rsidRPr="00F75D0E">
        <w:t>(The mingled paste his murder’d son had made,)</w:t>
      </w:r>
    </w:p>
    <w:p w14:paraId="272ACB26" w14:textId="77777777" w:rsidR="00F75D0E" w:rsidRDefault="003A417A" w:rsidP="00F75D0E">
      <w:pPr>
        <w:pStyle w:val="Poetry"/>
      </w:pPr>
      <w:r w:rsidRPr="00F75D0E">
        <w:t xml:space="preserve">Haul’d from beneath the violated shade, </w:t>
      </w:r>
    </w:p>
    <w:p w14:paraId="7C0A9FCF" w14:textId="3D45506A" w:rsidR="003A417A" w:rsidRPr="00F75D0E" w:rsidRDefault="003A417A" w:rsidP="00F75D0E">
      <w:pPr>
        <w:pStyle w:val="Poetry"/>
      </w:pPr>
      <w:r w:rsidRPr="00F75D0E">
        <w:t>And on the sacred pile the royal victim laid.</w:t>
      </w:r>
    </w:p>
    <w:p w14:paraId="7E4D1580" w14:textId="77777777" w:rsidR="00F75D0E" w:rsidRDefault="003A417A" w:rsidP="00F75D0E">
      <w:pPr>
        <w:pStyle w:val="Poetry"/>
      </w:pPr>
      <w:r w:rsidRPr="00F75D0E">
        <w:t xml:space="preserve">His right hand held his bloody falchion bare, </w:t>
      </w:r>
    </w:p>
    <w:p w14:paraId="3EA1BF69" w14:textId="2FC04613" w:rsidR="003A417A" w:rsidRPr="00F75D0E" w:rsidRDefault="003A417A" w:rsidP="00F75D0E">
      <w:pPr>
        <w:pStyle w:val="Poetry"/>
      </w:pPr>
      <w:r w:rsidRPr="00F75D0E">
        <w:t xml:space="preserve">His left he twisted in his hoary </w:t>
      </w:r>
      <w:proofErr w:type="gramStart"/>
      <w:r w:rsidRPr="00F75D0E">
        <w:t>hair;</w:t>
      </w:r>
      <w:proofErr w:type="gramEnd"/>
    </w:p>
    <w:p w14:paraId="5E38F8AF" w14:textId="7050E2B2" w:rsidR="003A417A" w:rsidRPr="00F75D0E" w:rsidRDefault="003A417A" w:rsidP="00F75D0E">
      <w:pPr>
        <w:pStyle w:val="Poetry"/>
      </w:pPr>
      <w:r w:rsidRPr="00F75D0E">
        <w:t>Then, with a speeding thrust, his heart he found:</w:t>
      </w:r>
    </w:p>
    <w:p w14:paraId="5F1C542C" w14:textId="77777777" w:rsidR="00F75D0E" w:rsidRDefault="003A417A" w:rsidP="00F75D0E">
      <w:pPr>
        <w:pStyle w:val="Poetry"/>
      </w:pPr>
      <w:r w:rsidRPr="00F75D0E">
        <w:t xml:space="preserve">The lukewarm blood came rushing thro’ the wound, </w:t>
      </w:r>
    </w:p>
    <w:p w14:paraId="18D9BF18" w14:textId="77777777" w:rsidR="00F75D0E" w:rsidRDefault="003A417A" w:rsidP="00F75D0E">
      <w:pPr>
        <w:pStyle w:val="Poetry"/>
      </w:pPr>
      <w:r w:rsidRPr="00F75D0E">
        <w:t xml:space="preserve">And sanguine streams distain’d the sacred ground. </w:t>
      </w:r>
    </w:p>
    <w:p w14:paraId="4AA92DBC" w14:textId="5CD60063" w:rsidR="003A417A" w:rsidRPr="00F75D0E" w:rsidRDefault="003A417A" w:rsidP="00F75D0E">
      <w:pPr>
        <w:pStyle w:val="Poetry"/>
      </w:pPr>
      <w:proofErr w:type="gramStart"/>
      <w:r w:rsidRPr="00F75D0E">
        <w:t>Thus</w:t>
      </w:r>
      <w:proofErr w:type="gramEnd"/>
      <w:r w:rsidRPr="00F75D0E">
        <w:t xml:space="preserve"> Priam fell, and shar’d one common fate</w:t>
      </w:r>
    </w:p>
    <w:p w14:paraId="574C6F2B" w14:textId="77777777" w:rsidR="003A417A" w:rsidRPr="00F75D0E" w:rsidRDefault="003A417A" w:rsidP="00F75D0E">
      <w:pPr>
        <w:pStyle w:val="Poetry"/>
      </w:pPr>
      <w:r w:rsidRPr="00F75D0E">
        <w:t>With Troy in ashes, and his ruin’d state:</w:t>
      </w:r>
    </w:p>
    <w:p w14:paraId="2A51B7B6" w14:textId="27C6B986" w:rsidR="003A417A" w:rsidRPr="00F75D0E" w:rsidRDefault="003A417A" w:rsidP="00F75D0E">
      <w:pPr>
        <w:pStyle w:val="Poetry"/>
      </w:pPr>
      <w:r w:rsidRPr="00F75D0E">
        <w:t>He, who the scepter of all Asia sway’d,</w:t>
      </w:r>
    </w:p>
    <w:p w14:paraId="4D2DAEDB" w14:textId="77777777" w:rsidR="00F75D0E" w:rsidRDefault="003A417A" w:rsidP="00F75D0E">
      <w:pPr>
        <w:pStyle w:val="Poetry"/>
      </w:pPr>
      <w:r w:rsidRPr="00F75D0E">
        <w:t xml:space="preserve">Whom monarchs like domestic slaves obey’d. </w:t>
      </w:r>
    </w:p>
    <w:p w14:paraId="68AD7D9A" w14:textId="77777777" w:rsidR="00F75D0E" w:rsidRDefault="003A417A" w:rsidP="00F75D0E">
      <w:pPr>
        <w:pStyle w:val="Poetry"/>
      </w:pPr>
      <w:r w:rsidRPr="00F75D0E">
        <w:t xml:space="preserve">On the bleak shore now lies th’ abandon’d king, </w:t>
      </w:r>
    </w:p>
    <w:p w14:paraId="1C019AF5" w14:textId="6C99F088" w:rsidR="003A417A" w:rsidRPr="00F75D0E" w:rsidRDefault="003A417A" w:rsidP="00F75D0E">
      <w:pPr>
        <w:pStyle w:val="Poetry"/>
      </w:pPr>
      <w:r w:rsidRPr="00F75D0E">
        <w:lastRenderedPageBreak/>
        <w:t>A headless carcass, and a nameless thing.</w:t>
      </w:r>
    </w:p>
    <w:p w14:paraId="568F9B8D" w14:textId="77777777" w:rsidR="00F75D0E" w:rsidRDefault="00F75D0E" w:rsidP="00F75D0E">
      <w:pPr>
        <w:pStyle w:val="Poetry"/>
      </w:pPr>
    </w:p>
    <w:p w14:paraId="04A27AAE" w14:textId="62B861DF" w:rsidR="003A417A" w:rsidRPr="00F75D0E" w:rsidRDefault="003A417A" w:rsidP="00F75D0E">
      <w:pPr>
        <w:pStyle w:val="Poetry"/>
      </w:pPr>
      <w:r w:rsidRPr="00F75D0E">
        <w:t>“Then, not before, I felt my cruddled blood</w:t>
      </w:r>
    </w:p>
    <w:p w14:paraId="6849183C" w14:textId="00C2E8BD" w:rsidR="003A417A" w:rsidRPr="00F75D0E" w:rsidRDefault="003A417A" w:rsidP="00F75D0E">
      <w:pPr>
        <w:pStyle w:val="Poetry"/>
      </w:pPr>
      <w:r w:rsidRPr="00F75D0E">
        <w:t>Congeal with fear, my hair with horror stood:</w:t>
      </w:r>
    </w:p>
    <w:p w14:paraId="25C8E1EA" w14:textId="77777777" w:rsidR="00F75D0E" w:rsidRDefault="003A417A" w:rsidP="00F75D0E">
      <w:pPr>
        <w:pStyle w:val="Poetry"/>
      </w:pPr>
      <w:r w:rsidRPr="00F75D0E">
        <w:t xml:space="preserve">My father’s image fill’d my pious mind, </w:t>
      </w:r>
    </w:p>
    <w:p w14:paraId="6A7B62D0" w14:textId="77777777" w:rsidR="00F75D0E" w:rsidRDefault="003A417A" w:rsidP="00F75D0E">
      <w:pPr>
        <w:pStyle w:val="Poetry"/>
      </w:pPr>
      <w:r w:rsidRPr="00F75D0E">
        <w:t xml:space="preserve">Lest equal years might equal fortune find. </w:t>
      </w:r>
    </w:p>
    <w:p w14:paraId="546DD471" w14:textId="77777777" w:rsidR="00F75D0E" w:rsidRDefault="003A417A" w:rsidP="00F75D0E">
      <w:pPr>
        <w:pStyle w:val="Poetry"/>
      </w:pPr>
      <w:proofErr w:type="gramStart"/>
      <w:r w:rsidRPr="00F75D0E">
        <w:t>Again</w:t>
      </w:r>
      <w:proofErr w:type="gramEnd"/>
      <w:r w:rsidRPr="00F75D0E">
        <w:t xml:space="preserve"> I thought on my forsaken wife, </w:t>
      </w:r>
    </w:p>
    <w:p w14:paraId="5733AA62" w14:textId="1A8AA878" w:rsidR="003A417A" w:rsidRPr="00F75D0E" w:rsidRDefault="003A417A" w:rsidP="00F75D0E">
      <w:pPr>
        <w:pStyle w:val="Poetry"/>
      </w:pPr>
      <w:r w:rsidRPr="00F75D0E">
        <w:t>And trembled for my son’s abandon’d life.</w:t>
      </w:r>
    </w:p>
    <w:p w14:paraId="741C63B7" w14:textId="76321C11" w:rsidR="003A417A" w:rsidRPr="00F75D0E" w:rsidRDefault="003A417A" w:rsidP="00F75D0E">
      <w:pPr>
        <w:pStyle w:val="Poetry"/>
      </w:pPr>
      <w:r w:rsidRPr="00F75D0E">
        <w:t>I look’d about, but found myself alone,</w:t>
      </w:r>
    </w:p>
    <w:p w14:paraId="6BB8D393" w14:textId="77777777" w:rsidR="00F75D0E" w:rsidRDefault="003A417A" w:rsidP="00F75D0E">
      <w:pPr>
        <w:pStyle w:val="Poetry"/>
      </w:pPr>
      <w:r w:rsidRPr="00F75D0E">
        <w:t xml:space="preserve">Deserted at my need! My friends were gone. </w:t>
      </w:r>
    </w:p>
    <w:p w14:paraId="002A55D3" w14:textId="7B6BA57E" w:rsidR="003A417A" w:rsidRPr="00F75D0E" w:rsidRDefault="003A417A" w:rsidP="00F75D0E">
      <w:pPr>
        <w:pStyle w:val="Poetry"/>
      </w:pPr>
      <w:r w:rsidRPr="00F75D0E">
        <w:t>Some spent with toil, some with despair oppress’d,</w:t>
      </w:r>
    </w:p>
    <w:p w14:paraId="1A70F43D" w14:textId="77777777" w:rsidR="00F75D0E" w:rsidRDefault="003A417A" w:rsidP="00F75D0E">
      <w:pPr>
        <w:pStyle w:val="Poetry"/>
      </w:pPr>
      <w:r w:rsidRPr="00F75D0E">
        <w:t xml:space="preserve">Leap’d headlong from the heights; the flames consum’d the rest. </w:t>
      </w:r>
    </w:p>
    <w:p w14:paraId="732B3A52" w14:textId="2C999189" w:rsidR="003A417A" w:rsidRPr="00F75D0E" w:rsidRDefault="003A417A" w:rsidP="00F75D0E">
      <w:pPr>
        <w:pStyle w:val="Poetry"/>
      </w:pPr>
      <w:r w:rsidRPr="00F75D0E">
        <w:t>Thus, wand’ring in my way, without a guide,</w:t>
      </w:r>
    </w:p>
    <w:p w14:paraId="5C693E3F" w14:textId="4A737640" w:rsidR="003A417A" w:rsidRPr="00F75D0E" w:rsidRDefault="003A417A" w:rsidP="00F75D0E">
      <w:pPr>
        <w:pStyle w:val="Poetry"/>
      </w:pPr>
      <w:r w:rsidRPr="00F75D0E">
        <w:t>The graceless Helen in the porch I spied</w:t>
      </w:r>
    </w:p>
    <w:p w14:paraId="4C85D2AC" w14:textId="77777777" w:rsidR="003A417A" w:rsidRPr="00F75D0E" w:rsidRDefault="003A417A" w:rsidP="00F75D0E">
      <w:pPr>
        <w:pStyle w:val="Poetry"/>
      </w:pPr>
      <w:r w:rsidRPr="00F75D0E">
        <w:t xml:space="preserve">Of Vesta’s temple; there she lurk’d </w:t>
      </w:r>
      <w:proofErr w:type="gramStart"/>
      <w:r w:rsidRPr="00F75D0E">
        <w:t>alone;</w:t>
      </w:r>
      <w:proofErr w:type="gramEnd"/>
    </w:p>
    <w:p w14:paraId="44EFFDE1" w14:textId="77777777" w:rsidR="003A417A" w:rsidRPr="00F75D0E" w:rsidRDefault="003A417A" w:rsidP="00F75D0E">
      <w:pPr>
        <w:pStyle w:val="Poetry"/>
      </w:pPr>
      <w:r w:rsidRPr="00F75D0E">
        <w:t>Muffled she sate, and, what she could, unknown:</w:t>
      </w:r>
    </w:p>
    <w:p w14:paraId="03CB96A5" w14:textId="77777777" w:rsidR="00F75D0E" w:rsidRDefault="003A417A" w:rsidP="00F75D0E">
      <w:pPr>
        <w:pStyle w:val="Poetry"/>
      </w:pPr>
      <w:r w:rsidRPr="00F75D0E">
        <w:t xml:space="preserve">But, by the flames that cast their blaze around, </w:t>
      </w:r>
    </w:p>
    <w:p w14:paraId="45EB8212" w14:textId="4A8C4F50" w:rsidR="003A417A" w:rsidRPr="00F75D0E" w:rsidRDefault="003A417A" w:rsidP="00F75D0E">
      <w:pPr>
        <w:pStyle w:val="Poetry"/>
      </w:pPr>
      <w:r w:rsidRPr="00F75D0E">
        <w:t>That common bane of Greece and Troy I found.</w:t>
      </w:r>
    </w:p>
    <w:p w14:paraId="76E9C480" w14:textId="4FFAB1F4" w:rsidR="003A417A" w:rsidRPr="00F75D0E" w:rsidRDefault="003A417A" w:rsidP="00F75D0E">
      <w:pPr>
        <w:pStyle w:val="Poetry"/>
      </w:pPr>
      <w:r w:rsidRPr="00F75D0E">
        <w:t xml:space="preserve">For Ilium burnt, she dreads the Trojan </w:t>
      </w:r>
      <w:proofErr w:type="gramStart"/>
      <w:r w:rsidRPr="00F75D0E">
        <w:t>sword;</w:t>
      </w:r>
      <w:proofErr w:type="gramEnd"/>
    </w:p>
    <w:p w14:paraId="44199B48" w14:textId="77777777" w:rsidR="00F75D0E" w:rsidRDefault="003A417A" w:rsidP="00F75D0E">
      <w:pPr>
        <w:pStyle w:val="Poetry"/>
      </w:pPr>
      <w:r w:rsidRPr="00F75D0E">
        <w:t xml:space="preserve">More dreads the vengeance of her injur’d </w:t>
      </w:r>
      <w:proofErr w:type="gramStart"/>
      <w:r w:rsidRPr="00F75D0E">
        <w:t>lord;</w:t>
      </w:r>
      <w:proofErr w:type="gramEnd"/>
      <w:r w:rsidRPr="00F75D0E">
        <w:t xml:space="preserve"> </w:t>
      </w:r>
    </w:p>
    <w:p w14:paraId="7B849B49" w14:textId="77777777" w:rsidR="00F75D0E" w:rsidRDefault="003A417A" w:rsidP="00F75D0E">
      <w:pPr>
        <w:pStyle w:val="Poetry"/>
      </w:pPr>
      <w:r w:rsidRPr="00F75D0E">
        <w:t xml:space="preserve">Ev’n by those gods who refug’d her abhorr’d. </w:t>
      </w:r>
    </w:p>
    <w:p w14:paraId="0643F6C0" w14:textId="77777777" w:rsidR="00F75D0E" w:rsidRDefault="003A417A" w:rsidP="00F75D0E">
      <w:pPr>
        <w:pStyle w:val="Poetry"/>
      </w:pPr>
      <w:r w:rsidRPr="00F75D0E">
        <w:t xml:space="preserve">Trembling with rage, the strumpet I regard, </w:t>
      </w:r>
    </w:p>
    <w:p w14:paraId="01246C26" w14:textId="29463AA1" w:rsidR="003A417A" w:rsidRPr="00F75D0E" w:rsidRDefault="003A417A" w:rsidP="00F75D0E">
      <w:pPr>
        <w:pStyle w:val="Poetry"/>
      </w:pPr>
      <w:r w:rsidRPr="00F75D0E">
        <w:t>Resolv’d to give her guilt the due reward:</w:t>
      </w:r>
    </w:p>
    <w:p w14:paraId="6D5594D7" w14:textId="53BC339C" w:rsidR="003A417A" w:rsidRPr="00F75D0E" w:rsidRDefault="003A417A" w:rsidP="00F75D0E">
      <w:pPr>
        <w:pStyle w:val="Poetry"/>
      </w:pPr>
      <w:r w:rsidRPr="00F75D0E">
        <w:t>‘Shall she triumphant sail before the wind,</w:t>
      </w:r>
    </w:p>
    <w:p w14:paraId="13C3E21D" w14:textId="77777777" w:rsidR="00F75D0E" w:rsidRDefault="003A417A" w:rsidP="00F75D0E">
      <w:pPr>
        <w:pStyle w:val="Poetry"/>
      </w:pPr>
      <w:r w:rsidRPr="00F75D0E">
        <w:t xml:space="preserve">And leave in flames unhappy Troy behind? </w:t>
      </w:r>
    </w:p>
    <w:p w14:paraId="37991F2E" w14:textId="77777777" w:rsidR="00F75D0E" w:rsidRDefault="003A417A" w:rsidP="00F75D0E">
      <w:pPr>
        <w:pStyle w:val="Poetry"/>
      </w:pPr>
      <w:r w:rsidRPr="00F75D0E">
        <w:t xml:space="preserve">Shall she her kingdom and her friends review, </w:t>
      </w:r>
    </w:p>
    <w:p w14:paraId="073BEE4D" w14:textId="5CC61ED1" w:rsidR="003A417A" w:rsidRPr="00F75D0E" w:rsidRDefault="003A417A" w:rsidP="00F75D0E">
      <w:pPr>
        <w:pStyle w:val="Poetry"/>
      </w:pPr>
      <w:r w:rsidRPr="00F75D0E">
        <w:t>In state attended with a captive crew,</w:t>
      </w:r>
    </w:p>
    <w:p w14:paraId="2131B819" w14:textId="77777777" w:rsidR="003A417A" w:rsidRPr="00F75D0E" w:rsidRDefault="003A417A" w:rsidP="00F75D0E">
      <w:pPr>
        <w:pStyle w:val="Poetry"/>
      </w:pPr>
      <w:r w:rsidRPr="00F75D0E">
        <w:t>While unreveng’d the good old Priam falls,</w:t>
      </w:r>
    </w:p>
    <w:p w14:paraId="0B704C6F" w14:textId="35D61FB6" w:rsidR="003A417A" w:rsidRPr="00F75D0E" w:rsidRDefault="003A417A" w:rsidP="00F75D0E">
      <w:pPr>
        <w:pStyle w:val="Poetry"/>
      </w:pPr>
      <w:r w:rsidRPr="00F75D0E">
        <w:t>And Grecian fires consume the Trojan walls?</w:t>
      </w:r>
    </w:p>
    <w:p w14:paraId="6E30FE63" w14:textId="77777777" w:rsidR="003A417A" w:rsidRPr="00F75D0E" w:rsidRDefault="003A417A" w:rsidP="00F75D0E">
      <w:pPr>
        <w:pStyle w:val="Poetry"/>
      </w:pPr>
      <w:r w:rsidRPr="00F75D0E">
        <w:t>For this the Phrygian fields and Xanthian flood</w:t>
      </w:r>
    </w:p>
    <w:p w14:paraId="67F007B8" w14:textId="77777777" w:rsidR="00F75D0E" w:rsidRDefault="003A417A" w:rsidP="00F75D0E">
      <w:pPr>
        <w:pStyle w:val="Poetry"/>
      </w:pPr>
      <w:proofErr w:type="gramStart"/>
      <w:r w:rsidRPr="00F75D0E">
        <w:t>Were</w:t>
      </w:r>
      <w:proofErr w:type="gramEnd"/>
      <w:r w:rsidRPr="00F75D0E">
        <w:t xml:space="preserve"> swell’d with bodies, and were drunk with blood? </w:t>
      </w:r>
    </w:p>
    <w:p w14:paraId="689C016A" w14:textId="728B6008" w:rsidR="003A417A" w:rsidRPr="00F75D0E" w:rsidRDefault="003A417A" w:rsidP="00F75D0E">
      <w:pPr>
        <w:pStyle w:val="Poetry"/>
      </w:pPr>
      <w:r w:rsidRPr="00F75D0E">
        <w:t>‘T is true, a soldier can small honor gain,</w:t>
      </w:r>
    </w:p>
    <w:p w14:paraId="43EF3D9D" w14:textId="77777777" w:rsidR="003A417A" w:rsidRPr="00F75D0E" w:rsidRDefault="003A417A" w:rsidP="00F75D0E">
      <w:pPr>
        <w:pStyle w:val="Poetry"/>
      </w:pPr>
      <w:r w:rsidRPr="00F75D0E">
        <w:t>And boast no conquest, from a woman slain:</w:t>
      </w:r>
    </w:p>
    <w:p w14:paraId="4C1B7E69" w14:textId="64242772" w:rsidR="003A417A" w:rsidRPr="00F75D0E" w:rsidRDefault="003A417A" w:rsidP="00F75D0E">
      <w:pPr>
        <w:pStyle w:val="Poetry"/>
      </w:pPr>
      <w:r w:rsidRPr="00F75D0E">
        <w:t>Yet shall the fact not pass without applause,</w:t>
      </w:r>
    </w:p>
    <w:p w14:paraId="55CD5BD5" w14:textId="77777777" w:rsidR="003A417A" w:rsidRPr="00F75D0E" w:rsidRDefault="003A417A" w:rsidP="00F75D0E">
      <w:pPr>
        <w:pStyle w:val="Poetry"/>
      </w:pPr>
      <w:r w:rsidRPr="00F75D0E">
        <w:t xml:space="preserve">Of vengeance taken in so just a </w:t>
      </w:r>
      <w:proofErr w:type="gramStart"/>
      <w:r w:rsidRPr="00F75D0E">
        <w:t>cause;</w:t>
      </w:r>
      <w:proofErr w:type="gramEnd"/>
    </w:p>
    <w:p w14:paraId="541BF910" w14:textId="77777777" w:rsidR="00F75D0E" w:rsidRDefault="003A417A" w:rsidP="00F75D0E">
      <w:pPr>
        <w:pStyle w:val="Poetry"/>
      </w:pPr>
      <w:r w:rsidRPr="00F75D0E">
        <w:lastRenderedPageBreak/>
        <w:t xml:space="preserve">The punish’d crime shall set my soul at ease, </w:t>
      </w:r>
    </w:p>
    <w:p w14:paraId="2E2AF5EE" w14:textId="77777777" w:rsidR="00F75D0E" w:rsidRDefault="003A417A" w:rsidP="00F75D0E">
      <w:pPr>
        <w:pStyle w:val="Poetry"/>
      </w:pPr>
      <w:r w:rsidRPr="00F75D0E">
        <w:t xml:space="preserve">And murm’ring manes of my friends appease.’ </w:t>
      </w:r>
    </w:p>
    <w:p w14:paraId="4248E47A" w14:textId="502ECAE8" w:rsidR="003A417A" w:rsidRPr="00F75D0E" w:rsidRDefault="003A417A" w:rsidP="00F75D0E">
      <w:pPr>
        <w:pStyle w:val="Poetry"/>
      </w:pPr>
      <w:proofErr w:type="gramStart"/>
      <w:r w:rsidRPr="00F75D0E">
        <w:t>Thus</w:t>
      </w:r>
      <w:proofErr w:type="gramEnd"/>
      <w:r w:rsidRPr="00F75D0E">
        <w:t xml:space="preserve"> while I rave, a gleam of pleasing light</w:t>
      </w:r>
    </w:p>
    <w:p w14:paraId="0171FDF5" w14:textId="2D004A6E" w:rsidR="003A417A" w:rsidRPr="00F75D0E" w:rsidRDefault="003A417A" w:rsidP="00F75D0E">
      <w:pPr>
        <w:pStyle w:val="Poetry"/>
      </w:pPr>
      <w:r w:rsidRPr="00F75D0E">
        <w:t>Spread o’er the place; and, shining heav’nly bright,</w:t>
      </w:r>
    </w:p>
    <w:p w14:paraId="0D28471F" w14:textId="77777777" w:rsidR="003A417A" w:rsidRPr="00F75D0E" w:rsidRDefault="003A417A" w:rsidP="00F75D0E">
      <w:pPr>
        <w:pStyle w:val="Poetry"/>
      </w:pPr>
      <w:r w:rsidRPr="00F75D0E">
        <w:t>My mother stood reveal’d before my sight</w:t>
      </w:r>
    </w:p>
    <w:p w14:paraId="26433184" w14:textId="77777777" w:rsidR="003A417A" w:rsidRPr="00F75D0E" w:rsidRDefault="003A417A" w:rsidP="00F75D0E">
      <w:pPr>
        <w:pStyle w:val="Poetry"/>
      </w:pPr>
      <w:r w:rsidRPr="00F75D0E">
        <w:t xml:space="preserve">Never so radiant did her eyes </w:t>
      </w:r>
      <w:proofErr w:type="gramStart"/>
      <w:r w:rsidRPr="00F75D0E">
        <w:t>appear;</w:t>
      </w:r>
      <w:proofErr w:type="gramEnd"/>
    </w:p>
    <w:p w14:paraId="7ACF547D" w14:textId="77777777" w:rsidR="003A417A" w:rsidRPr="00F75D0E" w:rsidRDefault="003A417A" w:rsidP="00F75D0E">
      <w:pPr>
        <w:pStyle w:val="Poetry"/>
      </w:pPr>
      <w:r w:rsidRPr="00F75D0E">
        <w:t>Not her own star confess’d a light so clear:</w:t>
      </w:r>
    </w:p>
    <w:p w14:paraId="7EE940CF" w14:textId="77777777" w:rsidR="003A417A" w:rsidRPr="00F75D0E" w:rsidRDefault="003A417A" w:rsidP="00F75D0E">
      <w:pPr>
        <w:pStyle w:val="Poetry"/>
      </w:pPr>
      <w:r w:rsidRPr="00F75D0E">
        <w:t>Great in her charms, as when on gods above</w:t>
      </w:r>
    </w:p>
    <w:p w14:paraId="556839B6" w14:textId="05847BB8" w:rsidR="003A417A" w:rsidRPr="00F75D0E" w:rsidRDefault="003A417A" w:rsidP="00F75D0E">
      <w:pPr>
        <w:pStyle w:val="Poetry"/>
      </w:pPr>
      <w:r w:rsidRPr="00F75D0E">
        <w:t xml:space="preserve">She </w:t>
      </w:r>
      <w:proofErr w:type="gramStart"/>
      <w:r w:rsidRPr="00F75D0E">
        <w:t>looks, and</w:t>
      </w:r>
      <w:proofErr w:type="gramEnd"/>
      <w:r w:rsidRPr="00F75D0E">
        <w:t xml:space="preserve"> breathes herself into their love.</w:t>
      </w:r>
    </w:p>
    <w:p w14:paraId="5DCC671F" w14:textId="77777777" w:rsidR="00F75D0E" w:rsidRDefault="003A417A" w:rsidP="00F75D0E">
      <w:pPr>
        <w:pStyle w:val="Poetry"/>
      </w:pPr>
      <w:r w:rsidRPr="00F75D0E">
        <w:t xml:space="preserve">She held my hand, the destin’d blow to </w:t>
      </w:r>
      <w:proofErr w:type="gramStart"/>
      <w:r w:rsidRPr="00F75D0E">
        <w:t>break;</w:t>
      </w:r>
      <w:proofErr w:type="gramEnd"/>
    </w:p>
    <w:p w14:paraId="1A7AE658" w14:textId="059CF438" w:rsidR="003A417A" w:rsidRPr="00F75D0E" w:rsidRDefault="003A417A" w:rsidP="00F75D0E">
      <w:pPr>
        <w:pStyle w:val="Poetry"/>
      </w:pPr>
      <w:r w:rsidRPr="00F75D0E">
        <w:t>Then from her rosy lips began to speak:</w:t>
      </w:r>
    </w:p>
    <w:p w14:paraId="69656486" w14:textId="77777777" w:rsidR="00F75D0E" w:rsidRDefault="003A417A" w:rsidP="00F75D0E">
      <w:pPr>
        <w:pStyle w:val="Poetry"/>
      </w:pPr>
      <w:r w:rsidRPr="00F75D0E">
        <w:t xml:space="preserve">‘My son, from whence this madness, this neglect </w:t>
      </w:r>
    </w:p>
    <w:p w14:paraId="77E36EAB" w14:textId="7151C7A8" w:rsidR="003A417A" w:rsidRPr="00F75D0E" w:rsidRDefault="003A417A" w:rsidP="00F75D0E">
      <w:pPr>
        <w:pStyle w:val="Poetry"/>
      </w:pPr>
      <w:r w:rsidRPr="00F75D0E">
        <w:t>Of my commands, and those whom I protect?</w:t>
      </w:r>
    </w:p>
    <w:p w14:paraId="6B1998DE" w14:textId="64DE6BF0" w:rsidR="003A417A" w:rsidRPr="00F75D0E" w:rsidRDefault="003A417A" w:rsidP="00F75D0E">
      <w:pPr>
        <w:pStyle w:val="Poetry"/>
      </w:pPr>
      <w:r w:rsidRPr="00F75D0E">
        <w:t>Why this unmanly rage? Recall to mind</w:t>
      </w:r>
    </w:p>
    <w:p w14:paraId="79877628" w14:textId="77777777" w:rsidR="00F75D0E" w:rsidRDefault="003A417A" w:rsidP="00F75D0E">
      <w:pPr>
        <w:pStyle w:val="Poetry"/>
      </w:pPr>
      <w:r w:rsidRPr="00F75D0E">
        <w:t xml:space="preserve">Whom you forsake, what pledges leave behind. </w:t>
      </w:r>
    </w:p>
    <w:p w14:paraId="500A7B80" w14:textId="43DFBDF7" w:rsidR="003A417A" w:rsidRPr="00F75D0E" w:rsidRDefault="003A417A" w:rsidP="00F75D0E">
      <w:pPr>
        <w:pStyle w:val="Poetry"/>
      </w:pPr>
      <w:r w:rsidRPr="00F75D0E">
        <w:t>Look if your helpless father yet survive,</w:t>
      </w:r>
    </w:p>
    <w:p w14:paraId="3D30CB45" w14:textId="77777777" w:rsidR="003A417A" w:rsidRPr="00F75D0E" w:rsidRDefault="003A417A" w:rsidP="00F75D0E">
      <w:pPr>
        <w:pStyle w:val="Poetry"/>
      </w:pPr>
      <w:r w:rsidRPr="00F75D0E">
        <w:t>Or if Ascanius or Creusa live.</w:t>
      </w:r>
    </w:p>
    <w:p w14:paraId="13F2F3E1" w14:textId="77777777" w:rsidR="003A417A" w:rsidRPr="00F75D0E" w:rsidRDefault="003A417A" w:rsidP="00F75D0E">
      <w:pPr>
        <w:pStyle w:val="Poetry"/>
      </w:pPr>
      <w:r w:rsidRPr="00F75D0E">
        <w:t xml:space="preserve">Around your house the greedy Grecians </w:t>
      </w:r>
      <w:proofErr w:type="gramStart"/>
      <w:r w:rsidRPr="00F75D0E">
        <w:t>err;</w:t>
      </w:r>
      <w:proofErr w:type="gramEnd"/>
    </w:p>
    <w:p w14:paraId="6A82C219" w14:textId="03B3D5DD" w:rsidR="003A417A" w:rsidRPr="00F75D0E" w:rsidRDefault="003A417A" w:rsidP="00F75D0E">
      <w:pPr>
        <w:pStyle w:val="Poetry"/>
      </w:pPr>
      <w:r w:rsidRPr="00F75D0E">
        <w:t>And these had perish’d in the nightly war,</w:t>
      </w:r>
    </w:p>
    <w:p w14:paraId="61929A21" w14:textId="77777777" w:rsidR="00F75D0E" w:rsidRDefault="003A417A" w:rsidP="00F75D0E">
      <w:pPr>
        <w:pStyle w:val="Poetry"/>
      </w:pPr>
      <w:r w:rsidRPr="00F75D0E">
        <w:t xml:space="preserve">But for my presence and protecting care. </w:t>
      </w:r>
    </w:p>
    <w:p w14:paraId="355D1E3C" w14:textId="2520420C" w:rsidR="003A417A" w:rsidRPr="00F75D0E" w:rsidRDefault="003A417A" w:rsidP="00F75D0E">
      <w:pPr>
        <w:pStyle w:val="Poetry"/>
      </w:pPr>
      <w:r w:rsidRPr="00F75D0E">
        <w:t xml:space="preserve">Not Helen’s face, nor Paris, was in </w:t>
      </w:r>
      <w:proofErr w:type="gramStart"/>
      <w:r w:rsidRPr="00F75D0E">
        <w:t>fault;</w:t>
      </w:r>
      <w:proofErr w:type="gramEnd"/>
    </w:p>
    <w:p w14:paraId="52FF7AC6" w14:textId="77777777" w:rsidR="00F75D0E" w:rsidRDefault="003A417A" w:rsidP="00F75D0E">
      <w:pPr>
        <w:pStyle w:val="Poetry"/>
      </w:pPr>
      <w:r w:rsidRPr="00F75D0E">
        <w:t xml:space="preserve">But by the gods was this destruction brought. </w:t>
      </w:r>
    </w:p>
    <w:p w14:paraId="505DC5E1" w14:textId="502FC0AD" w:rsidR="003A417A" w:rsidRPr="00F75D0E" w:rsidRDefault="003A417A" w:rsidP="00F75D0E">
      <w:pPr>
        <w:pStyle w:val="Poetry"/>
      </w:pPr>
      <w:r w:rsidRPr="00F75D0E">
        <w:t>Now cast your eyes around, while I dissolve</w:t>
      </w:r>
    </w:p>
    <w:p w14:paraId="387D19A9" w14:textId="1EF157D2" w:rsidR="003A417A" w:rsidRPr="00F75D0E" w:rsidRDefault="003A417A" w:rsidP="00F75D0E">
      <w:pPr>
        <w:pStyle w:val="Poetry"/>
      </w:pPr>
      <w:r w:rsidRPr="00F75D0E">
        <w:t>The mists and films that mortal eyes involve,</w:t>
      </w:r>
    </w:p>
    <w:p w14:paraId="6CBA2311" w14:textId="77777777" w:rsidR="00F75D0E" w:rsidRDefault="003A417A" w:rsidP="00F75D0E">
      <w:pPr>
        <w:pStyle w:val="Poetry"/>
      </w:pPr>
      <w:r w:rsidRPr="00F75D0E">
        <w:t xml:space="preserve">Purge from your sight the dross, and make you see </w:t>
      </w:r>
    </w:p>
    <w:p w14:paraId="324E48D4" w14:textId="2BC2D6E0" w:rsidR="003A417A" w:rsidRPr="00F75D0E" w:rsidRDefault="003A417A" w:rsidP="00F75D0E">
      <w:pPr>
        <w:pStyle w:val="Poetry"/>
      </w:pPr>
      <w:r w:rsidRPr="00F75D0E">
        <w:t>The shape of each avenging deity.</w:t>
      </w:r>
    </w:p>
    <w:p w14:paraId="24E79906" w14:textId="77777777" w:rsidR="00F75D0E" w:rsidRDefault="003A417A" w:rsidP="00F75D0E">
      <w:pPr>
        <w:pStyle w:val="Poetry"/>
      </w:pPr>
      <w:r w:rsidRPr="00F75D0E">
        <w:t xml:space="preserve">Enlighten’d thus, my just commands fulfill, </w:t>
      </w:r>
    </w:p>
    <w:p w14:paraId="004CBE18" w14:textId="3BE03F42" w:rsidR="003A417A" w:rsidRPr="00F75D0E" w:rsidRDefault="003A417A" w:rsidP="00F75D0E">
      <w:pPr>
        <w:pStyle w:val="Poetry"/>
      </w:pPr>
      <w:r w:rsidRPr="00F75D0E">
        <w:t>Nor fear obedience to your mother’s will.</w:t>
      </w:r>
    </w:p>
    <w:p w14:paraId="1B25405D" w14:textId="1768243A" w:rsidR="003A417A" w:rsidRPr="00F75D0E" w:rsidRDefault="003A417A" w:rsidP="00F75D0E">
      <w:pPr>
        <w:pStyle w:val="Poetry"/>
      </w:pPr>
      <w:r w:rsidRPr="00F75D0E">
        <w:t>Where yon disorder’d heap of ruin lies,</w:t>
      </w:r>
    </w:p>
    <w:p w14:paraId="3EB29D8C" w14:textId="77777777" w:rsidR="00F75D0E" w:rsidRDefault="003A417A" w:rsidP="00F75D0E">
      <w:pPr>
        <w:pStyle w:val="Poetry"/>
      </w:pPr>
      <w:r w:rsidRPr="00F75D0E">
        <w:t xml:space="preserve">Stones rent from </w:t>
      </w:r>
      <w:proofErr w:type="gramStart"/>
      <w:r w:rsidRPr="00F75D0E">
        <w:t>stones;</w:t>
      </w:r>
      <w:proofErr w:type="gramEnd"/>
      <w:r w:rsidRPr="00F75D0E">
        <w:t xml:space="preserve"> where clouds of dust arise— </w:t>
      </w:r>
    </w:p>
    <w:p w14:paraId="7F22F89D" w14:textId="11427C98" w:rsidR="003A417A" w:rsidRPr="00F75D0E" w:rsidRDefault="003A417A" w:rsidP="00F75D0E">
      <w:pPr>
        <w:pStyle w:val="Poetry"/>
      </w:pPr>
      <w:r w:rsidRPr="00F75D0E">
        <w:t>Amid that smother Neptune holds his place,</w:t>
      </w:r>
    </w:p>
    <w:p w14:paraId="3823E149" w14:textId="77777777" w:rsidR="00F75D0E" w:rsidRDefault="003A417A" w:rsidP="00F75D0E">
      <w:pPr>
        <w:pStyle w:val="Poetry"/>
      </w:pPr>
      <w:r w:rsidRPr="00F75D0E">
        <w:t xml:space="preserve">Below the wall’s foundation drives his mace, </w:t>
      </w:r>
    </w:p>
    <w:p w14:paraId="7BA89C89" w14:textId="6552E4E4" w:rsidR="003A417A" w:rsidRPr="00F75D0E" w:rsidRDefault="003A417A" w:rsidP="00F75D0E">
      <w:pPr>
        <w:pStyle w:val="Poetry"/>
      </w:pPr>
      <w:r w:rsidRPr="00F75D0E">
        <w:t>And heaves the building from the solid base.</w:t>
      </w:r>
    </w:p>
    <w:p w14:paraId="0E8A3D91" w14:textId="5ED32D8D" w:rsidR="003A417A" w:rsidRPr="00F75D0E" w:rsidRDefault="003A417A" w:rsidP="00F75D0E">
      <w:pPr>
        <w:pStyle w:val="Poetry"/>
      </w:pPr>
      <w:r w:rsidRPr="00F75D0E">
        <w:t>Look where, in arms, imperial Juno stands</w:t>
      </w:r>
    </w:p>
    <w:p w14:paraId="75486696" w14:textId="77777777" w:rsidR="00F75D0E" w:rsidRDefault="003A417A" w:rsidP="00F75D0E">
      <w:pPr>
        <w:pStyle w:val="Poetry"/>
      </w:pPr>
      <w:r w:rsidRPr="00F75D0E">
        <w:t xml:space="preserve">Full in the Scaean gate, with loud commands, </w:t>
      </w:r>
    </w:p>
    <w:p w14:paraId="686898A6" w14:textId="668772B5" w:rsidR="003A417A" w:rsidRPr="00F75D0E" w:rsidRDefault="003A417A" w:rsidP="00F75D0E">
      <w:pPr>
        <w:pStyle w:val="Poetry"/>
      </w:pPr>
      <w:r w:rsidRPr="00F75D0E">
        <w:lastRenderedPageBreak/>
        <w:t>Urging on shore the tardy Grecian bands.</w:t>
      </w:r>
    </w:p>
    <w:p w14:paraId="5E9A82FE" w14:textId="77777777" w:rsidR="00F75D0E" w:rsidRDefault="003A417A" w:rsidP="00F75D0E">
      <w:pPr>
        <w:pStyle w:val="Poetry"/>
      </w:pPr>
      <w:r w:rsidRPr="00F75D0E">
        <w:t xml:space="preserve">See! Pallas, of her snaky buckler proud, </w:t>
      </w:r>
    </w:p>
    <w:p w14:paraId="0FB50242" w14:textId="75948AB7" w:rsidR="003A417A" w:rsidRPr="00F75D0E" w:rsidRDefault="003A417A" w:rsidP="00F75D0E">
      <w:pPr>
        <w:pStyle w:val="Poetry"/>
      </w:pPr>
      <w:r w:rsidRPr="00F75D0E">
        <w:t>Bestrides the tow’r, refulgent thro’ the cloud:</w:t>
      </w:r>
    </w:p>
    <w:p w14:paraId="2E244B4F" w14:textId="457CA2FB" w:rsidR="003A417A" w:rsidRPr="00F75D0E" w:rsidRDefault="003A417A" w:rsidP="00F75D0E">
      <w:pPr>
        <w:pStyle w:val="Poetry"/>
      </w:pPr>
      <w:r w:rsidRPr="00F75D0E">
        <w:t>See! Jove new courage to the foe supplies,</w:t>
      </w:r>
    </w:p>
    <w:p w14:paraId="6AAD42E9" w14:textId="77777777" w:rsidR="00F75D0E" w:rsidRDefault="003A417A" w:rsidP="00F75D0E">
      <w:pPr>
        <w:pStyle w:val="Poetry"/>
      </w:pPr>
      <w:r w:rsidRPr="00F75D0E">
        <w:t xml:space="preserve">And arms against the town the partial deities. </w:t>
      </w:r>
    </w:p>
    <w:p w14:paraId="4169EB6B" w14:textId="59855225" w:rsidR="003A417A" w:rsidRPr="00F75D0E" w:rsidRDefault="003A417A" w:rsidP="00F75D0E">
      <w:pPr>
        <w:pStyle w:val="Poetry"/>
      </w:pPr>
      <w:proofErr w:type="gramStart"/>
      <w:r w:rsidRPr="00F75D0E">
        <w:t>Haste</w:t>
      </w:r>
      <w:proofErr w:type="gramEnd"/>
      <w:r w:rsidRPr="00F75D0E">
        <w:t xml:space="preserve"> hence, my son; this fruitless labor end:</w:t>
      </w:r>
    </w:p>
    <w:p w14:paraId="177939EC" w14:textId="77777777" w:rsidR="003A417A" w:rsidRPr="00F75D0E" w:rsidRDefault="003A417A" w:rsidP="00F75D0E">
      <w:pPr>
        <w:pStyle w:val="Poetry"/>
      </w:pPr>
      <w:r w:rsidRPr="00F75D0E">
        <w:t>Haste, where your trembling spouse and sire attend:</w:t>
      </w:r>
    </w:p>
    <w:p w14:paraId="20AFC23E" w14:textId="77777777" w:rsidR="003A417A" w:rsidRPr="00F75D0E" w:rsidRDefault="003A417A" w:rsidP="00F75D0E">
      <w:pPr>
        <w:pStyle w:val="Poetry"/>
      </w:pPr>
      <w:proofErr w:type="gramStart"/>
      <w:r w:rsidRPr="00F75D0E">
        <w:t>Haste;</w:t>
      </w:r>
      <w:proofErr w:type="gramEnd"/>
      <w:r w:rsidRPr="00F75D0E">
        <w:t xml:space="preserve"> and a mother’s care your passage shall befriend.’</w:t>
      </w:r>
    </w:p>
    <w:p w14:paraId="11BB7E25" w14:textId="5207D3F7" w:rsidR="003A417A" w:rsidRPr="00F75D0E" w:rsidRDefault="003A417A" w:rsidP="00F75D0E">
      <w:pPr>
        <w:pStyle w:val="Poetry"/>
      </w:pPr>
      <w:r w:rsidRPr="00F75D0E">
        <w:t>She said, and swiftly vanish’d from my sight,</w:t>
      </w:r>
    </w:p>
    <w:p w14:paraId="7EA92A54" w14:textId="77777777" w:rsidR="00F75D0E" w:rsidRDefault="003A417A" w:rsidP="00F75D0E">
      <w:pPr>
        <w:pStyle w:val="Poetry"/>
      </w:pPr>
      <w:r w:rsidRPr="00F75D0E">
        <w:t xml:space="preserve">Obscure in clouds and gloomy shades of night. </w:t>
      </w:r>
    </w:p>
    <w:p w14:paraId="60E31F11" w14:textId="115B827A" w:rsidR="003A417A" w:rsidRPr="00F75D0E" w:rsidRDefault="003A417A" w:rsidP="00F75D0E">
      <w:pPr>
        <w:pStyle w:val="Poetry"/>
      </w:pPr>
      <w:r w:rsidRPr="00F75D0E">
        <w:t xml:space="preserve">I look’d, I listen’d; dreadful sounds I </w:t>
      </w:r>
      <w:proofErr w:type="gramStart"/>
      <w:r w:rsidRPr="00F75D0E">
        <w:t>hear;</w:t>
      </w:r>
      <w:proofErr w:type="gramEnd"/>
    </w:p>
    <w:p w14:paraId="6C861CD9" w14:textId="77777777" w:rsidR="00F75D0E" w:rsidRDefault="003A417A" w:rsidP="00F75D0E">
      <w:pPr>
        <w:pStyle w:val="Poetry"/>
      </w:pPr>
      <w:r w:rsidRPr="00F75D0E">
        <w:t xml:space="preserve">And the dire forms of hostile gods appear. </w:t>
      </w:r>
    </w:p>
    <w:p w14:paraId="042BAFEA" w14:textId="3AC9D892" w:rsidR="003A417A" w:rsidRPr="00F75D0E" w:rsidRDefault="003A417A" w:rsidP="00F75D0E">
      <w:pPr>
        <w:pStyle w:val="Poetry"/>
      </w:pPr>
      <w:r w:rsidRPr="00F75D0E">
        <w:t>Troy sunk in flames I saw (nor could prevent),</w:t>
      </w:r>
    </w:p>
    <w:p w14:paraId="1B08443B" w14:textId="61B9DEDA" w:rsidR="003A417A" w:rsidRPr="00F75D0E" w:rsidRDefault="003A417A" w:rsidP="00F75D0E">
      <w:pPr>
        <w:pStyle w:val="Poetry"/>
      </w:pPr>
      <w:r w:rsidRPr="00F75D0E">
        <w:t xml:space="preserve">And Ilium from its old foundations </w:t>
      </w:r>
      <w:proofErr w:type="gramStart"/>
      <w:r w:rsidRPr="00F75D0E">
        <w:t>rent;</w:t>
      </w:r>
      <w:proofErr w:type="gramEnd"/>
    </w:p>
    <w:p w14:paraId="5352EB02" w14:textId="77777777" w:rsidR="00F75D0E" w:rsidRDefault="003A417A" w:rsidP="00F75D0E">
      <w:pPr>
        <w:pStyle w:val="Poetry"/>
      </w:pPr>
      <w:r w:rsidRPr="00F75D0E">
        <w:t xml:space="preserve">Rent like a mountain ash, which dar’d the winds, </w:t>
      </w:r>
    </w:p>
    <w:p w14:paraId="272E42F5" w14:textId="32A732C1" w:rsidR="003A417A" w:rsidRPr="00F75D0E" w:rsidRDefault="003A417A" w:rsidP="00F75D0E">
      <w:pPr>
        <w:pStyle w:val="Poetry"/>
      </w:pPr>
      <w:r w:rsidRPr="00F75D0E">
        <w:t>And stood the sturdy strokes of lab’ring hinds.</w:t>
      </w:r>
    </w:p>
    <w:p w14:paraId="34CB7B55" w14:textId="77777777" w:rsidR="003A417A" w:rsidRPr="00F75D0E" w:rsidRDefault="003A417A" w:rsidP="00F75D0E">
      <w:pPr>
        <w:pStyle w:val="Poetry"/>
      </w:pPr>
      <w:r w:rsidRPr="00F75D0E">
        <w:t xml:space="preserve">About the roots the cruel ax </w:t>
      </w:r>
      <w:proofErr w:type="gramStart"/>
      <w:r w:rsidRPr="00F75D0E">
        <w:t>resounds;</w:t>
      </w:r>
      <w:proofErr w:type="gramEnd"/>
    </w:p>
    <w:p w14:paraId="7D474CE8" w14:textId="77777777" w:rsidR="003A417A" w:rsidRPr="00F75D0E" w:rsidRDefault="003A417A" w:rsidP="00F75D0E">
      <w:pPr>
        <w:pStyle w:val="Poetry"/>
      </w:pPr>
      <w:r w:rsidRPr="00F75D0E">
        <w:t>The stumps are pierc’d with oft-repeated wounds:</w:t>
      </w:r>
    </w:p>
    <w:p w14:paraId="335E691A" w14:textId="4AD60A12" w:rsidR="003A417A" w:rsidRPr="00F75D0E" w:rsidRDefault="003A417A" w:rsidP="00F75D0E">
      <w:pPr>
        <w:pStyle w:val="Poetry"/>
      </w:pPr>
      <w:r w:rsidRPr="00F75D0E">
        <w:t xml:space="preserve">The war is felt on </w:t>
      </w:r>
      <w:proofErr w:type="gramStart"/>
      <w:r w:rsidRPr="00F75D0E">
        <w:t>high;</w:t>
      </w:r>
      <w:proofErr w:type="gramEnd"/>
      <w:r w:rsidRPr="00F75D0E">
        <w:t xml:space="preserve"> the nodding crown</w:t>
      </w:r>
    </w:p>
    <w:p w14:paraId="7BBF937E" w14:textId="77777777" w:rsidR="00F75D0E" w:rsidRDefault="003A417A" w:rsidP="00F75D0E">
      <w:pPr>
        <w:pStyle w:val="Poetry"/>
      </w:pPr>
      <w:r w:rsidRPr="00F75D0E">
        <w:t xml:space="preserve">Now threats a </w:t>
      </w:r>
      <w:proofErr w:type="gramStart"/>
      <w:r w:rsidRPr="00F75D0E">
        <w:t>fall, and</w:t>
      </w:r>
      <w:proofErr w:type="gramEnd"/>
      <w:r w:rsidRPr="00F75D0E">
        <w:t xml:space="preserve"> throws the leafy honors down. </w:t>
      </w:r>
    </w:p>
    <w:p w14:paraId="47F2D7FF" w14:textId="104D2CE2" w:rsidR="003A417A" w:rsidRPr="00F75D0E" w:rsidRDefault="003A417A" w:rsidP="00F75D0E">
      <w:pPr>
        <w:pStyle w:val="Poetry"/>
      </w:pPr>
      <w:r w:rsidRPr="00F75D0E">
        <w:t>To their united force it yields, tho’ late,</w:t>
      </w:r>
    </w:p>
    <w:p w14:paraId="4A552B67" w14:textId="77777777" w:rsidR="003A417A" w:rsidRPr="00F75D0E" w:rsidRDefault="003A417A" w:rsidP="00F75D0E">
      <w:pPr>
        <w:pStyle w:val="Poetry"/>
      </w:pPr>
      <w:r w:rsidRPr="00F75D0E">
        <w:t>And mourns with mortal groans th’ approaching fate:</w:t>
      </w:r>
    </w:p>
    <w:p w14:paraId="406ED91F" w14:textId="77777777" w:rsidR="003A417A" w:rsidRPr="00F75D0E" w:rsidRDefault="003A417A" w:rsidP="00F75D0E">
      <w:pPr>
        <w:pStyle w:val="Poetry"/>
      </w:pPr>
      <w:r w:rsidRPr="00F75D0E">
        <w:t xml:space="preserve">The roots no more their upper load </w:t>
      </w:r>
      <w:proofErr w:type="gramStart"/>
      <w:r w:rsidRPr="00F75D0E">
        <w:t>sustain;</w:t>
      </w:r>
      <w:proofErr w:type="gramEnd"/>
    </w:p>
    <w:p w14:paraId="778C57C5" w14:textId="3166F698" w:rsidR="003A417A" w:rsidRPr="00F75D0E" w:rsidRDefault="003A417A" w:rsidP="00F75D0E">
      <w:pPr>
        <w:pStyle w:val="Poetry"/>
      </w:pPr>
      <w:r w:rsidRPr="00F75D0E">
        <w:t xml:space="preserve">But down she </w:t>
      </w:r>
      <w:proofErr w:type="gramStart"/>
      <w:r w:rsidRPr="00F75D0E">
        <w:t>falls, and</w:t>
      </w:r>
      <w:proofErr w:type="gramEnd"/>
      <w:r w:rsidRPr="00F75D0E">
        <w:t xml:space="preserve"> spreads a ruin thro’ the plain.</w:t>
      </w:r>
    </w:p>
    <w:p w14:paraId="17813DF4" w14:textId="77777777" w:rsidR="00F75D0E" w:rsidRDefault="00F75D0E" w:rsidP="00F75D0E">
      <w:pPr>
        <w:pStyle w:val="Poetry"/>
      </w:pPr>
    </w:p>
    <w:p w14:paraId="2E711F7C" w14:textId="77777777" w:rsidR="00F75D0E" w:rsidRDefault="003A417A" w:rsidP="00F75D0E">
      <w:pPr>
        <w:pStyle w:val="Poetry"/>
      </w:pPr>
      <w:r w:rsidRPr="00F75D0E">
        <w:t xml:space="preserve">“Descending thence, I scape thro’ foes and fire: </w:t>
      </w:r>
    </w:p>
    <w:p w14:paraId="5E1014C7" w14:textId="543272F6" w:rsidR="003A417A" w:rsidRPr="00F75D0E" w:rsidRDefault="003A417A" w:rsidP="00F75D0E">
      <w:pPr>
        <w:pStyle w:val="Poetry"/>
      </w:pPr>
      <w:r w:rsidRPr="00F75D0E">
        <w:t>Before the goddess, foes and flames retire.</w:t>
      </w:r>
    </w:p>
    <w:p w14:paraId="39633D01" w14:textId="77777777" w:rsidR="00F75D0E" w:rsidRDefault="003A417A" w:rsidP="00F75D0E">
      <w:pPr>
        <w:pStyle w:val="Poetry"/>
      </w:pPr>
      <w:r w:rsidRPr="00F75D0E">
        <w:t xml:space="preserve">Arriv’d at home, he, for whose only sake, </w:t>
      </w:r>
    </w:p>
    <w:p w14:paraId="3A9407C5" w14:textId="44D1A2E6" w:rsidR="003A417A" w:rsidRPr="00F75D0E" w:rsidRDefault="003A417A" w:rsidP="00F75D0E">
      <w:pPr>
        <w:pStyle w:val="Poetry"/>
      </w:pPr>
      <w:r w:rsidRPr="00F75D0E">
        <w:t>Or most for his, such toils I undertake,</w:t>
      </w:r>
    </w:p>
    <w:p w14:paraId="5BFADD97" w14:textId="6B8EB8AB" w:rsidR="003A417A" w:rsidRPr="00F75D0E" w:rsidRDefault="003A417A" w:rsidP="00F75D0E">
      <w:pPr>
        <w:pStyle w:val="Poetry"/>
      </w:pPr>
      <w:r w:rsidRPr="00F75D0E">
        <w:t>The good Anchises, whom, by timely flight,</w:t>
      </w:r>
    </w:p>
    <w:p w14:paraId="4CE7788D" w14:textId="77777777" w:rsidR="00F75D0E" w:rsidRDefault="003A417A" w:rsidP="00F75D0E">
      <w:pPr>
        <w:pStyle w:val="Poetry"/>
      </w:pPr>
      <w:r w:rsidRPr="00F75D0E">
        <w:t xml:space="preserve">I purpos’d to secure on Ida’s height, </w:t>
      </w:r>
    </w:p>
    <w:p w14:paraId="4FF8B33B" w14:textId="77777777" w:rsidR="00F75D0E" w:rsidRDefault="003A417A" w:rsidP="00F75D0E">
      <w:pPr>
        <w:pStyle w:val="Poetry"/>
      </w:pPr>
      <w:r w:rsidRPr="00F75D0E">
        <w:t xml:space="preserve">Refus’d the journey, resolute to die </w:t>
      </w:r>
    </w:p>
    <w:p w14:paraId="215BDC8E" w14:textId="77777777" w:rsidR="00F75D0E" w:rsidRDefault="003A417A" w:rsidP="00F75D0E">
      <w:pPr>
        <w:pStyle w:val="Poetry"/>
      </w:pPr>
      <w:r w:rsidRPr="00F75D0E">
        <w:t xml:space="preserve">And add his fun’rals to the fate of Troy, </w:t>
      </w:r>
    </w:p>
    <w:p w14:paraId="4213DF91" w14:textId="1300D0ED" w:rsidR="003A417A" w:rsidRPr="00F75D0E" w:rsidRDefault="003A417A" w:rsidP="00F75D0E">
      <w:pPr>
        <w:pStyle w:val="Poetry"/>
      </w:pPr>
      <w:r w:rsidRPr="00F75D0E">
        <w:t>Rather than exile and old age sustain.</w:t>
      </w:r>
    </w:p>
    <w:p w14:paraId="0F74A53B" w14:textId="4EA6D9E6" w:rsidR="003A417A" w:rsidRPr="00F75D0E" w:rsidRDefault="003A417A" w:rsidP="00F75D0E">
      <w:pPr>
        <w:pStyle w:val="Poetry"/>
      </w:pPr>
      <w:r w:rsidRPr="00F75D0E">
        <w:t>‘Go you, whose blood runs warm in ev’ry vein.</w:t>
      </w:r>
    </w:p>
    <w:p w14:paraId="56B30BEF" w14:textId="77777777" w:rsidR="00F75D0E" w:rsidRDefault="003A417A" w:rsidP="00F75D0E">
      <w:pPr>
        <w:pStyle w:val="Poetry"/>
      </w:pPr>
      <w:r w:rsidRPr="00F75D0E">
        <w:lastRenderedPageBreak/>
        <w:t xml:space="preserve">Had Heav’n decreed that I should life enjoy, </w:t>
      </w:r>
    </w:p>
    <w:p w14:paraId="2B66B492" w14:textId="77777777" w:rsidR="00F75D0E" w:rsidRDefault="003A417A" w:rsidP="00F75D0E">
      <w:pPr>
        <w:pStyle w:val="Poetry"/>
      </w:pPr>
      <w:r w:rsidRPr="00F75D0E">
        <w:t xml:space="preserve">Heav’n had decreed to save unhappy Troy. </w:t>
      </w:r>
    </w:p>
    <w:p w14:paraId="4DA2556E" w14:textId="77777777" w:rsidR="00F75D0E" w:rsidRDefault="003A417A" w:rsidP="00F75D0E">
      <w:pPr>
        <w:pStyle w:val="Poetry"/>
      </w:pPr>
      <w:r w:rsidRPr="00F75D0E">
        <w:t xml:space="preserve">‘T is, sure, enough, if not too much, for one, </w:t>
      </w:r>
    </w:p>
    <w:p w14:paraId="08F37CF6" w14:textId="1E2A08DA" w:rsidR="003A417A" w:rsidRPr="00F75D0E" w:rsidRDefault="003A417A" w:rsidP="00F75D0E">
      <w:pPr>
        <w:pStyle w:val="Poetry"/>
      </w:pPr>
      <w:r w:rsidRPr="00F75D0E">
        <w:t>Twice to have seen our Ilium overthrown.</w:t>
      </w:r>
    </w:p>
    <w:p w14:paraId="000DA983" w14:textId="54172ECF" w:rsidR="003A417A" w:rsidRPr="00F75D0E" w:rsidRDefault="003A417A" w:rsidP="00F75D0E">
      <w:pPr>
        <w:pStyle w:val="Poetry"/>
      </w:pPr>
      <w:r w:rsidRPr="00F75D0E">
        <w:t>Make haste to save the poor remaining crew,</w:t>
      </w:r>
    </w:p>
    <w:p w14:paraId="711F1F5D" w14:textId="77777777" w:rsidR="00F75D0E" w:rsidRDefault="003A417A" w:rsidP="00F75D0E">
      <w:pPr>
        <w:pStyle w:val="Poetry"/>
      </w:pPr>
      <w:r w:rsidRPr="00F75D0E">
        <w:t xml:space="preserve">And give this useless corpse a long adieu. </w:t>
      </w:r>
    </w:p>
    <w:p w14:paraId="5ED95051" w14:textId="77777777" w:rsidR="00F75D0E" w:rsidRDefault="003A417A" w:rsidP="00F75D0E">
      <w:pPr>
        <w:pStyle w:val="Poetry"/>
      </w:pPr>
      <w:r w:rsidRPr="00F75D0E">
        <w:t xml:space="preserve">These weak old hands suffice to stop my </w:t>
      </w:r>
      <w:proofErr w:type="gramStart"/>
      <w:r w:rsidRPr="00F75D0E">
        <w:t>breath;</w:t>
      </w:r>
      <w:proofErr w:type="gramEnd"/>
      <w:r w:rsidRPr="00F75D0E">
        <w:t xml:space="preserve"> </w:t>
      </w:r>
    </w:p>
    <w:p w14:paraId="272CA649" w14:textId="52032CC5" w:rsidR="003A417A" w:rsidRPr="00F75D0E" w:rsidRDefault="003A417A" w:rsidP="00F75D0E">
      <w:pPr>
        <w:pStyle w:val="Poetry"/>
      </w:pPr>
      <w:r w:rsidRPr="00F75D0E">
        <w:t>At least the pitying foes will aid my death,</w:t>
      </w:r>
    </w:p>
    <w:p w14:paraId="76F411FD" w14:textId="77777777" w:rsidR="003A417A" w:rsidRPr="00F75D0E" w:rsidRDefault="003A417A" w:rsidP="00F75D0E">
      <w:pPr>
        <w:pStyle w:val="Poetry"/>
      </w:pPr>
      <w:r w:rsidRPr="00F75D0E">
        <w:t>To take my spoils, and leave my body bare:</w:t>
      </w:r>
    </w:p>
    <w:p w14:paraId="0C630BBA" w14:textId="79474621" w:rsidR="003A417A" w:rsidRPr="00F75D0E" w:rsidRDefault="003A417A" w:rsidP="00F75D0E">
      <w:pPr>
        <w:pStyle w:val="Poetry"/>
      </w:pPr>
      <w:r w:rsidRPr="00F75D0E">
        <w:t>As for my sepulcher, let Heav’n take care.</w:t>
      </w:r>
    </w:p>
    <w:p w14:paraId="4EC598F0" w14:textId="77777777" w:rsidR="003A417A" w:rsidRPr="00F75D0E" w:rsidRDefault="003A417A" w:rsidP="00F75D0E">
      <w:pPr>
        <w:pStyle w:val="Poetry"/>
      </w:pPr>
      <w:r w:rsidRPr="00F75D0E">
        <w:t>‘T is long since I, for my celestial wife</w:t>
      </w:r>
    </w:p>
    <w:p w14:paraId="2BE9CC65" w14:textId="77777777" w:rsidR="00F75D0E" w:rsidRDefault="003A417A" w:rsidP="00F75D0E">
      <w:pPr>
        <w:pStyle w:val="Poetry"/>
      </w:pPr>
      <w:r w:rsidRPr="00F75D0E">
        <w:t xml:space="preserve">Loath’d by the gods, have dragg’d a ling’ring </w:t>
      </w:r>
      <w:proofErr w:type="gramStart"/>
      <w:r w:rsidRPr="00F75D0E">
        <w:t>life;</w:t>
      </w:r>
      <w:proofErr w:type="gramEnd"/>
      <w:r w:rsidRPr="00F75D0E">
        <w:t xml:space="preserve"> </w:t>
      </w:r>
    </w:p>
    <w:p w14:paraId="0D891C23" w14:textId="3E5A5E8B" w:rsidR="003A417A" w:rsidRPr="00F75D0E" w:rsidRDefault="003A417A" w:rsidP="00F75D0E">
      <w:pPr>
        <w:pStyle w:val="Poetry"/>
      </w:pPr>
      <w:r w:rsidRPr="00F75D0E">
        <w:t>Since ev’ry hour and moment I expire,</w:t>
      </w:r>
    </w:p>
    <w:p w14:paraId="6009223C" w14:textId="77777777" w:rsidR="003A417A" w:rsidRPr="00F75D0E" w:rsidRDefault="003A417A" w:rsidP="00F75D0E">
      <w:pPr>
        <w:pStyle w:val="Poetry"/>
      </w:pPr>
      <w:r w:rsidRPr="00F75D0E">
        <w:t>Blasted from heav’n by Jove’s avenging fire.’</w:t>
      </w:r>
    </w:p>
    <w:p w14:paraId="5973487D" w14:textId="6AE0FC89" w:rsidR="003A417A" w:rsidRPr="00F75D0E" w:rsidRDefault="003A417A" w:rsidP="00F75D0E">
      <w:pPr>
        <w:pStyle w:val="Poetry"/>
      </w:pPr>
      <w:r w:rsidRPr="00F75D0E">
        <w:t>This oft repeated, he stood fix’d to die:</w:t>
      </w:r>
    </w:p>
    <w:p w14:paraId="792788AF" w14:textId="77777777" w:rsidR="00F75D0E" w:rsidRDefault="003A417A" w:rsidP="00F75D0E">
      <w:pPr>
        <w:pStyle w:val="Poetry"/>
      </w:pPr>
      <w:r w:rsidRPr="00F75D0E">
        <w:t xml:space="preserve">Myself, my wife, my son, my family, </w:t>
      </w:r>
    </w:p>
    <w:p w14:paraId="10D3D251" w14:textId="77777777" w:rsidR="00F75D0E" w:rsidRDefault="003A417A" w:rsidP="00F75D0E">
      <w:pPr>
        <w:pStyle w:val="Poetry"/>
      </w:pPr>
      <w:r w:rsidRPr="00F75D0E">
        <w:t xml:space="preserve">Intreat, pray, beg, and raise a doleful cry— </w:t>
      </w:r>
    </w:p>
    <w:p w14:paraId="6D01E52B" w14:textId="77777777" w:rsidR="00F75D0E" w:rsidRDefault="003A417A" w:rsidP="00F75D0E">
      <w:pPr>
        <w:pStyle w:val="Poetry"/>
      </w:pPr>
      <w:r w:rsidRPr="00F75D0E">
        <w:t xml:space="preserve">‘What, will he still persist, on death resolve, </w:t>
      </w:r>
    </w:p>
    <w:p w14:paraId="36B0C471" w14:textId="2938397B" w:rsidR="003A417A" w:rsidRPr="00F75D0E" w:rsidRDefault="003A417A" w:rsidP="00F75D0E">
      <w:pPr>
        <w:pStyle w:val="Poetry"/>
      </w:pPr>
      <w:r w:rsidRPr="00F75D0E">
        <w:t xml:space="preserve">And in his </w:t>
      </w:r>
      <w:proofErr w:type="gramStart"/>
      <w:r w:rsidRPr="00F75D0E">
        <w:t>ruin</w:t>
      </w:r>
      <w:proofErr w:type="gramEnd"/>
      <w:r w:rsidRPr="00F75D0E">
        <w:t xml:space="preserve"> all his house involve!’</w:t>
      </w:r>
    </w:p>
    <w:p w14:paraId="366D0582" w14:textId="1D35DB90" w:rsidR="003A417A" w:rsidRPr="00F75D0E" w:rsidRDefault="003A417A" w:rsidP="00F75D0E">
      <w:pPr>
        <w:pStyle w:val="Poetry"/>
      </w:pPr>
      <w:r w:rsidRPr="00F75D0E">
        <w:t xml:space="preserve">He still persists his reasons to </w:t>
      </w:r>
      <w:proofErr w:type="gramStart"/>
      <w:r w:rsidRPr="00F75D0E">
        <w:t>maintain;</w:t>
      </w:r>
      <w:proofErr w:type="gramEnd"/>
    </w:p>
    <w:p w14:paraId="0F7919A1" w14:textId="77777777" w:rsidR="003A417A" w:rsidRPr="00F75D0E" w:rsidRDefault="003A417A" w:rsidP="00F75D0E">
      <w:pPr>
        <w:pStyle w:val="Poetry"/>
      </w:pPr>
      <w:r w:rsidRPr="00F75D0E">
        <w:t>Our pray’rs, our tears, our loud laments, are vain.</w:t>
      </w:r>
    </w:p>
    <w:p w14:paraId="2579C58A" w14:textId="77777777" w:rsidR="00F75D0E" w:rsidRDefault="00F75D0E" w:rsidP="00F75D0E">
      <w:pPr>
        <w:pStyle w:val="Poetry"/>
      </w:pPr>
    </w:p>
    <w:p w14:paraId="33D90151" w14:textId="3634DFC8" w:rsidR="003A417A" w:rsidRPr="00F75D0E" w:rsidRDefault="003A417A" w:rsidP="00F75D0E">
      <w:pPr>
        <w:pStyle w:val="Poetry"/>
      </w:pPr>
      <w:r w:rsidRPr="00F75D0E">
        <w:t>“Urg’d by despair, again I go to try</w:t>
      </w:r>
    </w:p>
    <w:p w14:paraId="27145360" w14:textId="77777777" w:rsidR="003A417A" w:rsidRPr="00F75D0E" w:rsidRDefault="003A417A" w:rsidP="00F75D0E">
      <w:pPr>
        <w:pStyle w:val="Poetry"/>
      </w:pPr>
      <w:r w:rsidRPr="00F75D0E">
        <w:t>The fate of arms, resolv’d in fight to die:</w:t>
      </w:r>
    </w:p>
    <w:p w14:paraId="51CF4046" w14:textId="77777777" w:rsidR="003A417A" w:rsidRPr="00F75D0E" w:rsidRDefault="003A417A" w:rsidP="00F75D0E">
      <w:pPr>
        <w:pStyle w:val="Poetry"/>
      </w:pPr>
      <w:r w:rsidRPr="00F75D0E">
        <w:t>‘What hope remains, but what my death must give?</w:t>
      </w:r>
    </w:p>
    <w:p w14:paraId="16E19254" w14:textId="262C34A9" w:rsidR="003A417A" w:rsidRPr="00F75D0E" w:rsidRDefault="003A417A" w:rsidP="00F75D0E">
      <w:pPr>
        <w:pStyle w:val="Poetry"/>
      </w:pPr>
      <w:r w:rsidRPr="00F75D0E">
        <w:t>Can I, without so dear a father, live?</w:t>
      </w:r>
    </w:p>
    <w:p w14:paraId="66B74C46" w14:textId="77777777" w:rsidR="003A417A" w:rsidRPr="00F75D0E" w:rsidRDefault="003A417A" w:rsidP="00F75D0E">
      <w:pPr>
        <w:pStyle w:val="Poetry"/>
      </w:pPr>
      <w:r w:rsidRPr="00F75D0E">
        <w:t>You term it prudence, what I baseness call:</w:t>
      </w:r>
    </w:p>
    <w:p w14:paraId="04D2D4FD" w14:textId="77777777" w:rsidR="00F75D0E" w:rsidRDefault="003A417A" w:rsidP="00F75D0E">
      <w:pPr>
        <w:pStyle w:val="Poetry"/>
      </w:pPr>
      <w:r w:rsidRPr="00F75D0E">
        <w:t xml:space="preserve">Could such a word from such a parent fall? </w:t>
      </w:r>
    </w:p>
    <w:p w14:paraId="1B74892A" w14:textId="77777777" w:rsidR="00F75D0E" w:rsidRDefault="003A417A" w:rsidP="00F75D0E">
      <w:pPr>
        <w:pStyle w:val="Poetry"/>
      </w:pPr>
      <w:r w:rsidRPr="00F75D0E">
        <w:t xml:space="preserve">If Fortune please, and so the gods ordain, </w:t>
      </w:r>
    </w:p>
    <w:p w14:paraId="20F5F645" w14:textId="27419EC4" w:rsidR="003A417A" w:rsidRPr="00F75D0E" w:rsidRDefault="003A417A" w:rsidP="00F75D0E">
      <w:pPr>
        <w:pStyle w:val="Poetry"/>
      </w:pPr>
      <w:r w:rsidRPr="00F75D0E">
        <w:t>That nothing should of ruin’d Troy remain,</w:t>
      </w:r>
    </w:p>
    <w:p w14:paraId="16F56A91" w14:textId="3CF4F582" w:rsidR="003A417A" w:rsidRPr="00F75D0E" w:rsidRDefault="003A417A" w:rsidP="00F75D0E">
      <w:pPr>
        <w:pStyle w:val="Poetry"/>
      </w:pPr>
      <w:r w:rsidRPr="00F75D0E">
        <w:t>And you conspire with Fortune to be slain,</w:t>
      </w:r>
    </w:p>
    <w:p w14:paraId="60060AAD" w14:textId="77777777" w:rsidR="003A417A" w:rsidRPr="00F75D0E" w:rsidRDefault="003A417A" w:rsidP="00F75D0E">
      <w:pPr>
        <w:pStyle w:val="Poetry"/>
      </w:pPr>
      <w:r w:rsidRPr="00F75D0E">
        <w:t>The way to death is wide, th’ approaches near:</w:t>
      </w:r>
    </w:p>
    <w:p w14:paraId="62D46C0F" w14:textId="77777777" w:rsidR="003A417A" w:rsidRPr="00F75D0E" w:rsidRDefault="003A417A" w:rsidP="00F75D0E">
      <w:pPr>
        <w:pStyle w:val="Poetry"/>
      </w:pPr>
      <w:r w:rsidRPr="00F75D0E">
        <w:t>For soon relentless Pyrrhus will appear,</w:t>
      </w:r>
    </w:p>
    <w:p w14:paraId="423460C3" w14:textId="77777777" w:rsidR="00F75D0E" w:rsidRDefault="003A417A" w:rsidP="00F75D0E">
      <w:pPr>
        <w:pStyle w:val="Poetry"/>
      </w:pPr>
      <w:r w:rsidRPr="00F75D0E">
        <w:t xml:space="preserve">Reeking with Priam’s blood—the wretch who slew </w:t>
      </w:r>
    </w:p>
    <w:p w14:paraId="0A4253CB" w14:textId="1C7B5339" w:rsidR="003A417A" w:rsidRPr="00F75D0E" w:rsidRDefault="003A417A" w:rsidP="00F75D0E">
      <w:pPr>
        <w:pStyle w:val="Poetry"/>
      </w:pPr>
      <w:r w:rsidRPr="00F75D0E">
        <w:t>The son (inhuman) in the father’s view,</w:t>
      </w:r>
    </w:p>
    <w:p w14:paraId="2D954C25" w14:textId="041C6DB1" w:rsidR="003A417A" w:rsidRPr="00F75D0E" w:rsidRDefault="003A417A" w:rsidP="00F75D0E">
      <w:pPr>
        <w:pStyle w:val="Poetry"/>
      </w:pPr>
      <w:r w:rsidRPr="00F75D0E">
        <w:lastRenderedPageBreak/>
        <w:t>And then the sire himself to the dire altar drew.</w:t>
      </w:r>
    </w:p>
    <w:p w14:paraId="55E71FBD" w14:textId="77777777" w:rsidR="00F75D0E" w:rsidRDefault="003A417A" w:rsidP="00F75D0E">
      <w:pPr>
        <w:pStyle w:val="Poetry"/>
      </w:pPr>
      <w:r w:rsidRPr="00F75D0E">
        <w:t xml:space="preserve">O goddess mother, give me back to </w:t>
      </w:r>
      <w:proofErr w:type="gramStart"/>
      <w:r w:rsidRPr="00F75D0E">
        <w:t>Fate;</w:t>
      </w:r>
      <w:proofErr w:type="gramEnd"/>
      <w:r w:rsidRPr="00F75D0E">
        <w:t xml:space="preserve"> </w:t>
      </w:r>
    </w:p>
    <w:p w14:paraId="4BF447CA" w14:textId="77777777" w:rsidR="00F75D0E" w:rsidRDefault="003A417A" w:rsidP="00F75D0E">
      <w:pPr>
        <w:pStyle w:val="Poetry"/>
      </w:pPr>
      <w:r w:rsidRPr="00F75D0E">
        <w:t xml:space="preserve">Your gift was </w:t>
      </w:r>
      <w:proofErr w:type="gramStart"/>
      <w:r w:rsidRPr="00F75D0E">
        <w:t>undesir’d, and</w:t>
      </w:r>
      <w:proofErr w:type="gramEnd"/>
      <w:r w:rsidRPr="00F75D0E">
        <w:t xml:space="preserve"> came too late! </w:t>
      </w:r>
    </w:p>
    <w:p w14:paraId="5396E029" w14:textId="1EB97618" w:rsidR="003A417A" w:rsidRPr="00F75D0E" w:rsidRDefault="003A417A" w:rsidP="00F75D0E">
      <w:pPr>
        <w:pStyle w:val="Poetry"/>
      </w:pPr>
      <w:r w:rsidRPr="00F75D0E">
        <w:t>Did you, for this, unhappy me convey</w:t>
      </w:r>
    </w:p>
    <w:p w14:paraId="5E2271FD" w14:textId="77777777" w:rsidR="003A417A" w:rsidRPr="00F75D0E" w:rsidRDefault="003A417A" w:rsidP="00F75D0E">
      <w:pPr>
        <w:pStyle w:val="Poetry"/>
      </w:pPr>
      <w:r w:rsidRPr="00F75D0E">
        <w:t>Thro’ foes and fires, to see my house a prey?</w:t>
      </w:r>
    </w:p>
    <w:p w14:paraId="6A7BE2BB" w14:textId="1328F957" w:rsidR="003A417A" w:rsidRPr="00F75D0E" w:rsidRDefault="003A417A" w:rsidP="00F75D0E">
      <w:pPr>
        <w:pStyle w:val="Poetry"/>
      </w:pPr>
      <w:r w:rsidRPr="00F75D0E">
        <w:t>Shall I my father, wife, and son behold,</w:t>
      </w:r>
    </w:p>
    <w:p w14:paraId="5A2CE222" w14:textId="77777777" w:rsidR="00F75D0E" w:rsidRDefault="003A417A" w:rsidP="00F75D0E">
      <w:pPr>
        <w:pStyle w:val="Poetry"/>
      </w:pPr>
      <w:r w:rsidRPr="00F75D0E">
        <w:t xml:space="preserve">Welt’ring in blood, each other’s arms infold? </w:t>
      </w:r>
    </w:p>
    <w:p w14:paraId="2DB60863" w14:textId="25F24424" w:rsidR="003A417A" w:rsidRPr="00F75D0E" w:rsidRDefault="003A417A" w:rsidP="00F75D0E">
      <w:pPr>
        <w:pStyle w:val="Poetry"/>
      </w:pPr>
      <w:r w:rsidRPr="00F75D0E">
        <w:t>Haste! gird my sword, tho’ spent and overcome:</w:t>
      </w:r>
    </w:p>
    <w:p w14:paraId="292F1EE1" w14:textId="77777777" w:rsidR="00F75D0E" w:rsidRDefault="003A417A" w:rsidP="00F75D0E">
      <w:pPr>
        <w:pStyle w:val="Poetry"/>
      </w:pPr>
      <w:r w:rsidRPr="00F75D0E">
        <w:t xml:space="preserve">‘T is the last summons to receive our doom. </w:t>
      </w:r>
    </w:p>
    <w:p w14:paraId="3B6C7962" w14:textId="06EC1004" w:rsidR="003A417A" w:rsidRPr="00F75D0E" w:rsidRDefault="003A417A" w:rsidP="00F75D0E">
      <w:pPr>
        <w:pStyle w:val="Poetry"/>
      </w:pPr>
      <w:r w:rsidRPr="00F75D0E">
        <w:t>I hear thee, Fate; and I obey thy call!</w:t>
      </w:r>
    </w:p>
    <w:p w14:paraId="4B798004" w14:textId="45848E99" w:rsidR="003A417A" w:rsidRPr="00F75D0E" w:rsidRDefault="003A417A" w:rsidP="00F75D0E">
      <w:pPr>
        <w:pStyle w:val="Poetry"/>
      </w:pPr>
      <w:r w:rsidRPr="00F75D0E">
        <w:t>Not unreveng’d the foe shall see my fall.</w:t>
      </w:r>
      <w:r w:rsidRPr="00F75D0E">
        <w:tab/>
      </w:r>
    </w:p>
    <w:p w14:paraId="0F30E403" w14:textId="77777777" w:rsidR="003A417A" w:rsidRPr="00F75D0E" w:rsidRDefault="003A417A" w:rsidP="00F75D0E">
      <w:pPr>
        <w:pStyle w:val="Poetry"/>
      </w:pPr>
      <w:r w:rsidRPr="00F75D0E">
        <w:t>Restore me to the yet unfinish’d fight:</w:t>
      </w:r>
    </w:p>
    <w:p w14:paraId="28AFBF81" w14:textId="77777777" w:rsidR="00F75D0E" w:rsidRDefault="003A417A" w:rsidP="00F75D0E">
      <w:pPr>
        <w:pStyle w:val="Poetry"/>
      </w:pPr>
      <w:r w:rsidRPr="00F75D0E">
        <w:t xml:space="preserve">My death is wanting to conclude the night.’ </w:t>
      </w:r>
    </w:p>
    <w:p w14:paraId="61A7F04C" w14:textId="095F50E9" w:rsidR="003A417A" w:rsidRPr="00F75D0E" w:rsidRDefault="003A417A" w:rsidP="00F75D0E">
      <w:pPr>
        <w:pStyle w:val="Poetry"/>
      </w:pPr>
      <w:r w:rsidRPr="00F75D0E">
        <w:t>Arm’d once again, my glitt’ring sword I wield,</w:t>
      </w:r>
    </w:p>
    <w:p w14:paraId="16D50B88" w14:textId="77777777" w:rsidR="003A417A" w:rsidRPr="00F75D0E" w:rsidRDefault="003A417A" w:rsidP="00F75D0E">
      <w:pPr>
        <w:pStyle w:val="Poetry"/>
      </w:pPr>
      <w:r w:rsidRPr="00F75D0E">
        <w:t>While th’ other hand sustains my weighty shield,</w:t>
      </w:r>
    </w:p>
    <w:p w14:paraId="0628135D" w14:textId="4EE6D7C2" w:rsidR="003A417A" w:rsidRPr="00F75D0E" w:rsidRDefault="003A417A" w:rsidP="00F75D0E">
      <w:pPr>
        <w:pStyle w:val="Poetry"/>
      </w:pPr>
      <w:r w:rsidRPr="00F75D0E">
        <w:t>And forth I rush to seek th’ abandon’d field.</w:t>
      </w:r>
    </w:p>
    <w:p w14:paraId="7DB6E4AD" w14:textId="77777777" w:rsidR="00F75D0E" w:rsidRDefault="003A417A" w:rsidP="00F75D0E">
      <w:pPr>
        <w:pStyle w:val="Poetry"/>
      </w:pPr>
      <w:r w:rsidRPr="00F75D0E">
        <w:t xml:space="preserve">I went; but sad Creusa stopp’d my way, </w:t>
      </w:r>
    </w:p>
    <w:p w14:paraId="4A7B77AE" w14:textId="08F01734" w:rsidR="003A417A" w:rsidRPr="00F75D0E" w:rsidRDefault="003A417A" w:rsidP="00F75D0E">
      <w:pPr>
        <w:pStyle w:val="Poetry"/>
      </w:pPr>
      <w:r w:rsidRPr="00F75D0E">
        <w:t>And cross the threshold in my passage lay,</w:t>
      </w:r>
    </w:p>
    <w:p w14:paraId="178A133F" w14:textId="77777777" w:rsidR="00F75D0E" w:rsidRDefault="003A417A" w:rsidP="00F75D0E">
      <w:pPr>
        <w:pStyle w:val="Poetry"/>
      </w:pPr>
      <w:r w:rsidRPr="00F75D0E">
        <w:t xml:space="preserve">Embrac’d my knees, and, when I would have gone, </w:t>
      </w:r>
    </w:p>
    <w:p w14:paraId="7DAB1E15" w14:textId="6C6FC94A" w:rsidR="003A417A" w:rsidRPr="00F75D0E" w:rsidRDefault="003A417A" w:rsidP="00F75D0E">
      <w:pPr>
        <w:pStyle w:val="Poetry"/>
      </w:pPr>
      <w:r w:rsidRPr="00F75D0E">
        <w:t>Shew’d me my feeble sire and tender son:</w:t>
      </w:r>
    </w:p>
    <w:p w14:paraId="28ADFD99" w14:textId="694A1DC7" w:rsidR="003A417A" w:rsidRPr="00F75D0E" w:rsidRDefault="003A417A" w:rsidP="00F75D0E">
      <w:pPr>
        <w:pStyle w:val="Poetry"/>
      </w:pPr>
      <w:r w:rsidRPr="00F75D0E">
        <w:t>‘If death be your design, at least,’ said she,</w:t>
      </w:r>
    </w:p>
    <w:p w14:paraId="59CD304F" w14:textId="77777777" w:rsidR="00F75D0E" w:rsidRDefault="003A417A" w:rsidP="00F75D0E">
      <w:pPr>
        <w:pStyle w:val="Poetry"/>
      </w:pPr>
      <w:r w:rsidRPr="00F75D0E">
        <w:t xml:space="preserve">‘Take us along to share your destiny. </w:t>
      </w:r>
    </w:p>
    <w:p w14:paraId="35E694B3" w14:textId="5B655726" w:rsidR="003A417A" w:rsidRPr="00F75D0E" w:rsidRDefault="003A417A" w:rsidP="00F75D0E">
      <w:pPr>
        <w:pStyle w:val="Poetry"/>
      </w:pPr>
      <w:r w:rsidRPr="00F75D0E">
        <w:t>If any farther hopes in arms remain,</w:t>
      </w:r>
    </w:p>
    <w:p w14:paraId="6D061151" w14:textId="77777777" w:rsidR="00F75D0E" w:rsidRDefault="003A417A" w:rsidP="00F75D0E">
      <w:pPr>
        <w:pStyle w:val="Poetry"/>
      </w:pPr>
      <w:r w:rsidRPr="00F75D0E">
        <w:t xml:space="preserve">This place, these pledges of your love, maintain. </w:t>
      </w:r>
    </w:p>
    <w:p w14:paraId="69E360C1" w14:textId="2FC328EE" w:rsidR="003A417A" w:rsidRPr="00F75D0E" w:rsidRDefault="003A417A" w:rsidP="00F75D0E">
      <w:pPr>
        <w:pStyle w:val="Poetry"/>
      </w:pPr>
      <w:r w:rsidRPr="00F75D0E">
        <w:t>To whom do you expose your father’s life,</w:t>
      </w:r>
    </w:p>
    <w:p w14:paraId="5303C220" w14:textId="1C63B73A" w:rsidR="003A417A" w:rsidRPr="00F75D0E" w:rsidRDefault="003A417A" w:rsidP="00F75D0E">
      <w:pPr>
        <w:pStyle w:val="Poetry"/>
      </w:pPr>
      <w:r w:rsidRPr="00F75D0E">
        <w:t>Your son’s, and mine, your now forgotten wife!’</w:t>
      </w:r>
    </w:p>
    <w:p w14:paraId="123B777B" w14:textId="77777777" w:rsidR="00F75D0E" w:rsidRDefault="003A417A" w:rsidP="00F75D0E">
      <w:pPr>
        <w:pStyle w:val="Poetry"/>
      </w:pPr>
      <w:r w:rsidRPr="00F75D0E">
        <w:t xml:space="preserve">While thus she fills the house with clam’rous cries, </w:t>
      </w:r>
    </w:p>
    <w:p w14:paraId="523B22AF" w14:textId="3878ED7C" w:rsidR="003A417A" w:rsidRPr="00F75D0E" w:rsidRDefault="003A417A" w:rsidP="00F75D0E">
      <w:pPr>
        <w:pStyle w:val="Poetry"/>
      </w:pPr>
      <w:r w:rsidRPr="00F75D0E">
        <w:t>Our hearing is diverted by our eyes:</w:t>
      </w:r>
    </w:p>
    <w:p w14:paraId="15053F0D" w14:textId="77777777" w:rsidR="00F75D0E" w:rsidRDefault="003A417A" w:rsidP="00F75D0E">
      <w:pPr>
        <w:pStyle w:val="Poetry"/>
      </w:pPr>
      <w:r w:rsidRPr="00F75D0E">
        <w:t xml:space="preserve">For, while I held my son, in the short space </w:t>
      </w:r>
    </w:p>
    <w:p w14:paraId="41AE8457" w14:textId="0E635D76" w:rsidR="003A417A" w:rsidRPr="00F75D0E" w:rsidRDefault="003A417A" w:rsidP="00F75D0E">
      <w:pPr>
        <w:pStyle w:val="Poetry"/>
      </w:pPr>
      <w:r w:rsidRPr="00F75D0E">
        <w:t xml:space="preserve">Betwixt our kisses and our last </w:t>
      </w:r>
      <w:proofErr w:type="gramStart"/>
      <w:r w:rsidRPr="00F75D0E">
        <w:t>embrace;</w:t>
      </w:r>
      <w:proofErr w:type="gramEnd"/>
    </w:p>
    <w:p w14:paraId="5F17E59B" w14:textId="4DD87D5D" w:rsidR="003A417A" w:rsidRPr="00F75D0E" w:rsidRDefault="003A417A" w:rsidP="00F75D0E">
      <w:pPr>
        <w:pStyle w:val="Poetry"/>
      </w:pPr>
      <w:r w:rsidRPr="00F75D0E">
        <w:t>Strange to relate, from young Iulus’ head</w:t>
      </w:r>
    </w:p>
    <w:p w14:paraId="252BA202" w14:textId="77777777" w:rsidR="00F75D0E" w:rsidRDefault="003A417A" w:rsidP="00F75D0E">
      <w:pPr>
        <w:pStyle w:val="Poetry"/>
      </w:pPr>
      <w:r w:rsidRPr="00F75D0E">
        <w:t xml:space="preserve">A lambent flame arose, which gently spread </w:t>
      </w:r>
    </w:p>
    <w:p w14:paraId="20E34BFA" w14:textId="77777777" w:rsidR="00F75D0E" w:rsidRDefault="003A417A" w:rsidP="00F75D0E">
      <w:pPr>
        <w:pStyle w:val="Poetry"/>
      </w:pPr>
      <w:r w:rsidRPr="00F75D0E">
        <w:t xml:space="preserve">Around his brows, and on his temples fed. </w:t>
      </w:r>
    </w:p>
    <w:p w14:paraId="32D049A5" w14:textId="15F2DBB4" w:rsidR="003A417A" w:rsidRPr="00F75D0E" w:rsidRDefault="003A417A" w:rsidP="00F75D0E">
      <w:pPr>
        <w:pStyle w:val="Poetry"/>
      </w:pPr>
      <w:r w:rsidRPr="00F75D0E">
        <w:t>Amaz’d, with running water we prepare</w:t>
      </w:r>
    </w:p>
    <w:p w14:paraId="7BA60CB7" w14:textId="77777777" w:rsidR="003A417A" w:rsidRPr="00F75D0E" w:rsidRDefault="003A417A" w:rsidP="00F75D0E">
      <w:pPr>
        <w:pStyle w:val="Poetry"/>
      </w:pPr>
      <w:r w:rsidRPr="00F75D0E">
        <w:t xml:space="preserve">To quench the sacred fire, and slake his </w:t>
      </w:r>
      <w:proofErr w:type="gramStart"/>
      <w:r w:rsidRPr="00F75D0E">
        <w:t>hair;</w:t>
      </w:r>
      <w:proofErr w:type="gramEnd"/>
    </w:p>
    <w:p w14:paraId="2C42B727" w14:textId="0C779A6B" w:rsidR="003A417A" w:rsidRPr="00F75D0E" w:rsidRDefault="003A417A" w:rsidP="00F75D0E">
      <w:pPr>
        <w:pStyle w:val="Poetry"/>
      </w:pPr>
      <w:r w:rsidRPr="00F75D0E">
        <w:lastRenderedPageBreak/>
        <w:t>But old Anchises, vers’d in omens, rear’d</w:t>
      </w:r>
    </w:p>
    <w:p w14:paraId="16791196" w14:textId="77777777" w:rsidR="003A417A" w:rsidRPr="00F75D0E" w:rsidRDefault="003A417A" w:rsidP="00F75D0E">
      <w:pPr>
        <w:pStyle w:val="Poetry"/>
      </w:pPr>
      <w:r w:rsidRPr="00F75D0E">
        <w:t>His hands to heav’n, and this request preferr’d:</w:t>
      </w:r>
    </w:p>
    <w:p w14:paraId="3337D316" w14:textId="77777777" w:rsidR="00F75D0E" w:rsidRDefault="003A417A" w:rsidP="00F75D0E">
      <w:pPr>
        <w:pStyle w:val="Poetry"/>
      </w:pPr>
      <w:r w:rsidRPr="00F75D0E">
        <w:t xml:space="preserve">‘If any vows, almighty Jove, can bend </w:t>
      </w:r>
    </w:p>
    <w:p w14:paraId="3DA466BB" w14:textId="636BA222" w:rsidR="003A417A" w:rsidRPr="00F75D0E" w:rsidRDefault="003A417A" w:rsidP="00F75D0E">
      <w:pPr>
        <w:pStyle w:val="Poetry"/>
      </w:pPr>
      <w:r w:rsidRPr="00F75D0E">
        <w:t xml:space="preserve">Thy </w:t>
      </w:r>
      <w:proofErr w:type="gramStart"/>
      <w:r w:rsidRPr="00F75D0E">
        <w:t>will;</w:t>
      </w:r>
      <w:proofErr w:type="gramEnd"/>
      <w:r w:rsidRPr="00F75D0E">
        <w:t xml:space="preserve"> if piety can pray’rs commend,</w:t>
      </w:r>
    </w:p>
    <w:p w14:paraId="6705F976" w14:textId="77777777" w:rsidR="003A417A" w:rsidRPr="00F75D0E" w:rsidRDefault="003A417A" w:rsidP="00F75D0E">
      <w:pPr>
        <w:pStyle w:val="Poetry"/>
      </w:pPr>
      <w:r w:rsidRPr="00F75D0E">
        <w:t>Confirm the glad presage which thou art pleas’d to send.’</w:t>
      </w:r>
    </w:p>
    <w:p w14:paraId="6B40026D" w14:textId="6F4C6FA6" w:rsidR="003A417A" w:rsidRPr="00F75D0E" w:rsidRDefault="003A417A" w:rsidP="00F75D0E">
      <w:pPr>
        <w:pStyle w:val="Poetry"/>
      </w:pPr>
      <w:r w:rsidRPr="00F75D0E">
        <w:t>Scarce had he said, when, on our left, we hear</w:t>
      </w:r>
    </w:p>
    <w:p w14:paraId="11A9F248" w14:textId="77777777" w:rsidR="003A417A" w:rsidRPr="00F75D0E" w:rsidRDefault="003A417A" w:rsidP="00F75D0E">
      <w:pPr>
        <w:pStyle w:val="Poetry"/>
      </w:pPr>
      <w:r w:rsidRPr="00F75D0E">
        <w:t>A peal of rattling thunder roll in air:</w:t>
      </w:r>
    </w:p>
    <w:p w14:paraId="374CE8AB" w14:textId="77777777" w:rsidR="00F75D0E" w:rsidRDefault="003A417A" w:rsidP="00F75D0E">
      <w:pPr>
        <w:pStyle w:val="Poetry"/>
      </w:pPr>
      <w:r w:rsidRPr="00F75D0E">
        <w:t xml:space="preserve">There shot a streaming lamp along the sky, </w:t>
      </w:r>
    </w:p>
    <w:p w14:paraId="751A1696" w14:textId="77777777" w:rsidR="00F75D0E" w:rsidRDefault="003A417A" w:rsidP="00F75D0E">
      <w:pPr>
        <w:pStyle w:val="Poetry"/>
      </w:pPr>
      <w:r w:rsidRPr="00F75D0E">
        <w:t xml:space="preserve">Which on the winged lightning seem’d </w:t>
      </w:r>
      <w:proofErr w:type="gramStart"/>
      <w:r w:rsidRPr="00F75D0E">
        <w:t>to fly;</w:t>
      </w:r>
      <w:proofErr w:type="gramEnd"/>
      <w:r w:rsidRPr="00F75D0E">
        <w:t xml:space="preserve"> </w:t>
      </w:r>
    </w:p>
    <w:p w14:paraId="3FC0702D" w14:textId="1C86A950" w:rsidR="003A417A" w:rsidRPr="00F75D0E" w:rsidRDefault="003A417A" w:rsidP="00F75D0E">
      <w:pPr>
        <w:pStyle w:val="Poetry"/>
      </w:pPr>
      <w:r w:rsidRPr="00F75D0E">
        <w:t>From o’er the roof the blaze began to move,</w:t>
      </w:r>
    </w:p>
    <w:p w14:paraId="549C34C8" w14:textId="11B6E675" w:rsidR="003A417A" w:rsidRPr="00F75D0E" w:rsidRDefault="003A417A" w:rsidP="00F75D0E">
      <w:pPr>
        <w:pStyle w:val="Poetry"/>
      </w:pPr>
      <w:r w:rsidRPr="00F75D0E">
        <w:t>And, trailing, vanish’d in th’ Idaean grove.</w:t>
      </w:r>
    </w:p>
    <w:p w14:paraId="7B94FCA5" w14:textId="77777777" w:rsidR="00F75D0E" w:rsidRDefault="003A417A" w:rsidP="00F75D0E">
      <w:pPr>
        <w:pStyle w:val="Poetry"/>
      </w:pPr>
      <w:r w:rsidRPr="00F75D0E">
        <w:t xml:space="preserve">It swept a path in heav’n, and shone a guide, </w:t>
      </w:r>
    </w:p>
    <w:p w14:paraId="07A1AC9C" w14:textId="30B3C4E3" w:rsidR="003A417A" w:rsidRPr="00F75D0E" w:rsidRDefault="003A417A" w:rsidP="00F75D0E">
      <w:pPr>
        <w:pStyle w:val="Poetry"/>
      </w:pPr>
      <w:r w:rsidRPr="00F75D0E">
        <w:t>Then in a steaming stench of sulphur died.</w:t>
      </w:r>
    </w:p>
    <w:p w14:paraId="64861FC2" w14:textId="77777777" w:rsidR="00F75D0E" w:rsidRDefault="00F75D0E" w:rsidP="00F75D0E">
      <w:pPr>
        <w:pStyle w:val="Poetry"/>
      </w:pPr>
    </w:p>
    <w:p w14:paraId="1D17F7CB" w14:textId="2DA66BE6" w:rsidR="00F75D0E" w:rsidRDefault="003A417A" w:rsidP="00F75D0E">
      <w:pPr>
        <w:pStyle w:val="Poetry"/>
      </w:pPr>
      <w:r w:rsidRPr="00F75D0E">
        <w:t xml:space="preserve">“The good old man with suppliant hands implor’d </w:t>
      </w:r>
    </w:p>
    <w:p w14:paraId="606788E1" w14:textId="1DAD5163" w:rsidR="003A417A" w:rsidRPr="00F75D0E" w:rsidRDefault="003A417A" w:rsidP="00F75D0E">
      <w:pPr>
        <w:pStyle w:val="Poetry"/>
      </w:pPr>
      <w:r w:rsidRPr="00F75D0E">
        <w:t>The gods’ protection, and their star ador’d.</w:t>
      </w:r>
    </w:p>
    <w:p w14:paraId="7EFB0005" w14:textId="2E84CBEF" w:rsidR="003A417A" w:rsidRPr="00F75D0E" w:rsidRDefault="003A417A" w:rsidP="00F75D0E">
      <w:pPr>
        <w:pStyle w:val="Poetry"/>
      </w:pPr>
      <w:r w:rsidRPr="00F75D0E">
        <w:t>‘Now, now,’ said he, ‘my son, no more delay!</w:t>
      </w:r>
    </w:p>
    <w:p w14:paraId="3A8E6C4B" w14:textId="77777777" w:rsidR="00F75D0E" w:rsidRDefault="003A417A" w:rsidP="00F75D0E">
      <w:pPr>
        <w:pStyle w:val="Poetry"/>
      </w:pPr>
      <w:r w:rsidRPr="00F75D0E">
        <w:t xml:space="preserve">I yield, I follow where Heav’n shews the way. </w:t>
      </w:r>
    </w:p>
    <w:p w14:paraId="37342269" w14:textId="77777777" w:rsidR="00F75D0E" w:rsidRDefault="003A417A" w:rsidP="00F75D0E">
      <w:pPr>
        <w:pStyle w:val="Poetry"/>
      </w:pPr>
      <w:r w:rsidRPr="00F75D0E">
        <w:t xml:space="preserve">Keep, O my country gods, our dwelling place, </w:t>
      </w:r>
    </w:p>
    <w:p w14:paraId="7E3CA950" w14:textId="04DD41DB" w:rsidR="003A417A" w:rsidRPr="00F75D0E" w:rsidRDefault="003A417A" w:rsidP="00F75D0E">
      <w:pPr>
        <w:pStyle w:val="Poetry"/>
      </w:pPr>
      <w:r w:rsidRPr="00F75D0E">
        <w:t>And guard this relic of the Trojan race,</w:t>
      </w:r>
    </w:p>
    <w:p w14:paraId="783858AC" w14:textId="77777777" w:rsidR="003A417A" w:rsidRPr="00F75D0E" w:rsidRDefault="003A417A" w:rsidP="00F75D0E">
      <w:pPr>
        <w:pStyle w:val="Poetry"/>
      </w:pPr>
      <w:r w:rsidRPr="00F75D0E">
        <w:t>This tender child! These omens are your own,</w:t>
      </w:r>
    </w:p>
    <w:p w14:paraId="24AEAD01" w14:textId="16BB61DF" w:rsidR="003A417A" w:rsidRPr="00F75D0E" w:rsidRDefault="003A417A" w:rsidP="00F75D0E">
      <w:pPr>
        <w:pStyle w:val="Poetry"/>
      </w:pPr>
      <w:r w:rsidRPr="00F75D0E">
        <w:t>And you can yet restore the ruin’d town.</w:t>
      </w:r>
    </w:p>
    <w:p w14:paraId="5C2FD634" w14:textId="77777777" w:rsidR="003A417A" w:rsidRPr="00F75D0E" w:rsidRDefault="003A417A" w:rsidP="00F75D0E">
      <w:pPr>
        <w:pStyle w:val="Poetry"/>
      </w:pPr>
      <w:r w:rsidRPr="00F75D0E">
        <w:t>At least accomplish what your signs foreshow:</w:t>
      </w:r>
    </w:p>
    <w:p w14:paraId="323976BD" w14:textId="77777777" w:rsidR="003A417A" w:rsidRPr="00F75D0E" w:rsidRDefault="003A417A" w:rsidP="00F75D0E">
      <w:pPr>
        <w:pStyle w:val="Poetry"/>
      </w:pPr>
      <w:r w:rsidRPr="00F75D0E">
        <w:t xml:space="preserve">I stand </w:t>
      </w:r>
      <w:proofErr w:type="gramStart"/>
      <w:r w:rsidRPr="00F75D0E">
        <w:t>resign’d, and</w:t>
      </w:r>
      <w:proofErr w:type="gramEnd"/>
      <w:r w:rsidRPr="00F75D0E">
        <w:t xml:space="preserve"> am prepar’d to go.’</w:t>
      </w:r>
    </w:p>
    <w:p w14:paraId="48364972" w14:textId="77777777" w:rsidR="00F75D0E" w:rsidRDefault="00F75D0E" w:rsidP="00F75D0E">
      <w:pPr>
        <w:pStyle w:val="Poetry"/>
      </w:pPr>
    </w:p>
    <w:p w14:paraId="26FFB03D" w14:textId="77777777" w:rsidR="00F75D0E" w:rsidRDefault="003A417A" w:rsidP="00F75D0E">
      <w:pPr>
        <w:pStyle w:val="Poetry"/>
      </w:pPr>
      <w:r w:rsidRPr="00F75D0E">
        <w:t xml:space="preserve">“He said. The crackling flames appear on high. </w:t>
      </w:r>
    </w:p>
    <w:p w14:paraId="618CEF13" w14:textId="65AC888F" w:rsidR="003A417A" w:rsidRPr="00F75D0E" w:rsidRDefault="003A417A" w:rsidP="00F75D0E">
      <w:pPr>
        <w:pStyle w:val="Poetry"/>
      </w:pPr>
      <w:r w:rsidRPr="00F75D0E">
        <w:t>And driving sparkles dance along the sky.</w:t>
      </w:r>
    </w:p>
    <w:p w14:paraId="76BC9181" w14:textId="34DB9C74" w:rsidR="003A417A" w:rsidRPr="00F75D0E" w:rsidRDefault="003A417A" w:rsidP="00F75D0E">
      <w:pPr>
        <w:pStyle w:val="Poetry"/>
      </w:pPr>
      <w:r w:rsidRPr="00F75D0E">
        <w:t>With Vulcan’s rage the rising winds conspire,</w:t>
      </w:r>
    </w:p>
    <w:p w14:paraId="7586FC83" w14:textId="77777777" w:rsidR="00F75D0E" w:rsidRDefault="003A417A" w:rsidP="00F75D0E">
      <w:pPr>
        <w:pStyle w:val="Poetry"/>
      </w:pPr>
      <w:r w:rsidRPr="00F75D0E">
        <w:t xml:space="preserve">And near our palace roll the flood of fire. </w:t>
      </w:r>
    </w:p>
    <w:p w14:paraId="3FABE53D" w14:textId="77777777" w:rsidR="00F75D0E" w:rsidRDefault="003A417A" w:rsidP="00F75D0E">
      <w:pPr>
        <w:pStyle w:val="Poetry"/>
      </w:pPr>
      <w:r w:rsidRPr="00F75D0E">
        <w:t xml:space="preserve">‘Haste, my dear father, (‘t is no time to wait,) </w:t>
      </w:r>
    </w:p>
    <w:p w14:paraId="736A6B56" w14:textId="77777777" w:rsidR="00F75D0E" w:rsidRDefault="003A417A" w:rsidP="00F75D0E">
      <w:pPr>
        <w:pStyle w:val="Poetry"/>
      </w:pPr>
      <w:r w:rsidRPr="00F75D0E">
        <w:t xml:space="preserve">And load my shoulders with a willing freight. </w:t>
      </w:r>
    </w:p>
    <w:p w14:paraId="3B26E764" w14:textId="40861899" w:rsidR="003A417A" w:rsidRPr="00F75D0E" w:rsidRDefault="003A417A" w:rsidP="00F75D0E">
      <w:pPr>
        <w:pStyle w:val="Poetry"/>
      </w:pPr>
      <w:r w:rsidRPr="00F75D0E">
        <w:t xml:space="preserve">Whate’er befalls, your life shall be my </w:t>
      </w:r>
      <w:proofErr w:type="gramStart"/>
      <w:r w:rsidRPr="00F75D0E">
        <w:t>care;</w:t>
      </w:r>
      <w:proofErr w:type="gramEnd"/>
    </w:p>
    <w:p w14:paraId="5E87C5F6" w14:textId="2F79D18B" w:rsidR="003A417A" w:rsidRPr="00F75D0E" w:rsidRDefault="003A417A" w:rsidP="00F75D0E">
      <w:pPr>
        <w:pStyle w:val="Poetry"/>
      </w:pPr>
      <w:r w:rsidRPr="00F75D0E">
        <w:t>One death, or one deliv’rance, we will share.</w:t>
      </w:r>
    </w:p>
    <w:p w14:paraId="1BA8DD94" w14:textId="77777777" w:rsidR="00F75D0E" w:rsidRDefault="003A417A" w:rsidP="00F75D0E">
      <w:pPr>
        <w:pStyle w:val="Poetry"/>
      </w:pPr>
      <w:r w:rsidRPr="00F75D0E">
        <w:t xml:space="preserve">My hand shall lead our little son; and you, </w:t>
      </w:r>
    </w:p>
    <w:p w14:paraId="19C25805" w14:textId="6F689F01" w:rsidR="003A417A" w:rsidRPr="00F75D0E" w:rsidRDefault="003A417A" w:rsidP="00F75D0E">
      <w:pPr>
        <w:pStyle w:val="Poetry"/>
      </w:pPr>
      <w:proofErr w:type="gramStart"/>
      <w:r w:rsidRPr="00F75D0E">
        <w:t>My faithful consort,</w:t>
      </w:r>
      <w:proofErr w:type="gramEnd"/>
      <w:r w:rsidRPr="00F75D0E">
        <w:t xml:space="preserve"> shall our steps pursue.</w:t>
      </w:r>
    </w:p>
    <w:p w14:paraId="4FB76FA3" w14:textId="77777777" w:rsidR="003A417A" w:rsidRPr="00F75D0E" w:rsidRDefault="003A417A" w:rsidP="00F75D0E">
      <w:pPr>
        <w:pStyle w:val="Poetry"/>
      </w:pPr>
      <w:r w:rsidRPr="00F75D0E">
        <w:lastRenderedPageBreak/>
        <w:t>Next, you, my servants, heed my strict commands:</w:t>
      </w:r>
    </w:p>
    <w:p w14:paraId="188EDF55" w14:textId="77777777" w:rsidR="003A417A" w:rsidRPr="00F75D0E" w:rsidRDefault="003A417A" w:rsidP="00F75D0E">
      <w:pPr>
        <w:pStyle w:val="Poetry"/>
      </w:pPr>
      <w:r w:rsidRPr="00F75D0E">
        <w:t>Without the walls a ruin’d temple stands,</w:t>
      </w:r>
    </w:p>
    <w:p w14:paraId="3C1A8603" w14:textId="5C8A9273" w:rsidR="003A417A" w:rsidRPr="00F75D0E" w:rsidRDefault="003A417A" w:rsidP="00F75D0E">
      <w:pPr>
        <w:pStyle w:val="Poetry"/>
      </w:pPr>
      <w:r w:rsidRPr="00F75D0E">
        <w:t>To Ceres hallow’d once; a cypress nigh</w:t>
      </w:r>
    </w:p>
    <w:p w14:paraId="6093FB87" w14:textId="77777777" w:rsidR="003A417A" w:rsidRPr="00F75D0E" w:rsidRDefault="003A417A" w:rsidP="00F75D0E">
      <w:pPr>
        <w:pStyle w:val="Poetry"/>
      </w:pPr>
      <w:r w:rsidRPr="00F75D0E">
        <w:t>Shoots up her venerable head on high,</w:t>
      </w:r>
    </w:p>
    <w:p w14:paraId="54F411F6" w14:textId="77777777" w:rsidR="00F75D0E" w:rsidRDefault="003A417A" w:rsidP="00F75D0E">
      <w:pPr>
        <w:pStyle w:val="Poetry"/>
      </w:pPr>
      <w:r w:rsidRPr="00F75D0E">
        <w:t xml:space="preserve">By long religion kept; there bend your feet, </w:t>
      </w:r>
    </w:p>
    <w:p w14:paraId="28254D1A" w14:textId="4B213B7D" w:rsidR="003A417A" w:rsidRPr="00F75D0E" w:rsidRDefault="003A417A" w:rsidP="00F75D0E">
      <w:pPr>
        <w:pStyle w:val="Poetry"/>
      </w:pPr>
      <w:r w:rsidRPr="00F75D0E">
        <w:t>And in divided parties let us meet.</w:t>
      </w:r>
    </w:p>
    <w:p w14:paraId="3A0B96DE" w14:textId="77777777" w:rsidR="003A417A" w:rsidRPr="00F75D0E" w:rsidRDefault="003A417A" w:rsidP="00F75D0E">
      <w:pPr>
        <w:pStyle w:val="Poetry"/>
      </w:pPr>
      <w:r w:rsidRPr="00F75D0E">
        <w:t>Our country gods, the relics, and the bands,</w:t>
      </w:r>
    </w:p>
    <w:p w14:paraId="69A793DE" w14:textId="1AFF9815" w:rsidR="003A417A" w:rsidRPr="00F75D0E" w:rsidRDefault="003A417A" w:rsidP="00F75D0E">
      <w:pPr>
        <w:pStyle w:val="Poetry"/>
      </w:pPr>
      <w:r w:rsidRPr="00F75D0E">
        <w:t>Hold you, my father, in your guiltless hands:</w:t>
      </w:r>
    </w:p>
    <w:p w14:paraId="190B9DAE" w14:textId="77777777" w:rsidR="00F75D0E" w:rsidRDefault="003A417A" w:rsidP="00F75D0E">
      <w:pPr>
        <w:pStyle w:val="Poetry"/>
      </w:pPr>
      <w:r w:rsidRPr="00F75D0E">
        <w:t xml:space="preserve">In me ‘t is impious holy things to bear, </w:t>
      </w:r>
    </w:p>
    <w:p w14:paraId="5CE0A7F4" w14:textId="5A7A1885" w:rsidR="003A417A" w:rsidRPr="00F75D0E" w:rsidRDefault="003A417A" w:rsidP="00F75D0E">
      <w:pPr>
        <w:pStyle w:val="Poetry"/>
      </w:pPr>
      <w:r w:rsidRPr="00F75D0E">
        <w:t>Red as I am with slaughter, new from war,</w:t>
      </w:r>
    </w:p>
    <w:p w14:paraId="1BB0AD34" w14:textId="77777777" w:rsidR="00F75D0E" w:rsidRDefault="003A417A" w:rsidP="00F75D0E">
      <w:pPr>
        <w:pStyle w:val="Poetry"/>
      </w:pPr>
      <w:r w:rsidRPr="00F75D0E">
        <w:t xml:space="preserve">Till in some living stream I cleanse the guilt </w:t>
      </w:r>
    </w:p>
    <w:p w14:paraId="31982298" w14:textId="6DACDD3F" w:rsidR="003A417A" w:rsidRPr="00F75D0E" w:rsidRDefault="003A417A" w:rsidP="00F75D0E">
      <w:pPr>
        <w:pStyle w:val="Poetry"/>
      </w:pPr>
      <w:r w:rsidRPr="00F75D0E">
        <w:t>Of dire debate, and blood in battle spilt.’</w:t>
      </w:r>
    </w:p>
    <w:p w14:paraId="3473EAB9" w14:textId="7D2F03C1" w:rsidR="003A417A" w:rsidRPr="00F75D0E" w:rsidRDefault="003A417A" w:rsidP="00F75D0E">
      <w:pPr>
        <w:pStyle w:val="Poetry"/>
      </w:pPr>
      <w:r w:rsidRPr="00F75D0E">
        <w:t>Thus, ord’ring all that prudence could provide,</w:t>
      </w:r>
    </w:p>
    <w:p w14:paraId="5E009C50" w14:textId="77777777" w:rsidR="003A417A" w:rsidRPr="00F75D0E" w:rsidRDefault="003A417A" w:rsidP="00F75D0E">
      <w:pPr>
        <w:pStyle w:val="Poetry"/>
      </w:pPr>
      <w:r w:rsidRPr="00F75D0E">
        <w:t>I clothe my shoulders with a lion’s hide</w:t>
      </w:r>
    </w:p>
    <w:p w14:paraId="6FE91BD2" w14:textId="77777777" w:rsidR="00F75D0E" w:rsidRDefault="003A417A" w:rsidP="00F75D0E">
      <w:pPr>
        <w:pStyle w:val="Poetry"/>
      </w:pPr>
      <w:r w:rsidRPr="00F75D0E">
        <w:t xml:space="preserve">And yellow spoils; then, on my bending back, </w:t>
      </w:r>
    </w:p>
    <w:p w14:paraId="2E6031DE" w14:textId="77777777" w:rsidR="00F75D0E" w:rsidRDefault="003A417A" w:rsidP="00F75D0E">
      <w:pPr>
        <w:pStyle w:val="Poetry"/>
      </w:pPr>
      <w:r w:rsidRPr="00F75D0E">
        <w:t xml:space="preserve">The welcome load of my dear father </w:t>
      </w:r>
      <w:proofErr w:type="gramStart"/>
      <w:r w:rsidRPr="00F75D0E">
        <w:t>take;</w:t>
      </w:r>
      <w:proofErr w:type="gramEnd"/>
      <w:r w:rsidRPr="00F75D0E">
        <w:t xml:space="preserve"> </w:t>
      </w:r>
    </w:p>
    <w:p w14:paraId="5879927C" w14:textId="5CDD3C53" w:rsidR="003A417A" w:rsidRPr="00F75D0E" w:rsidRDefault="003A417A" w:rsidP="00F75D0E">
      <w:pPr>
        <w:pStyle w:val="Poetry"/>
      </w:pPr>
      <w:r w:rsidRPr="00F75D0E">
        <w:t>While on my better hand Ascanius hung,</w:t>
      </w:r>
    </w:p>
    <w:p w14:paraId="4AF58EB1" w14:textId="01B4125A" w:rsidR="003A417A" w:rsidRPr="00F75D0E" w:rsidRDefault="003A417A" w:rsidP="00F75D0E">
      <w:pPr>
        <w:pStyle w:val="Poetry"/>
      </w:pPr>
      <w:r w:rsidRPr="00F75D0E">
        <w:t>And with unequal paces tripp’d along.</w:t>
      </w:r>
    </w:p>
    <w:p w14:paraId="0E62A4A4" w14:textId="77777777" w:rsidR="00F75D0E" w:rsidRDefault="003A417A" w:rsidP="00F75D0E">
      <w:pPr>
        <w:pStyle w:val="Poetry"/>
      </w:pPr>
      <w:r w:rsidRPr="00F75D0E">
        <w:t xml:space="preserve">Creusa kept behind; by choice we stray </w:t>
      </w:r>
    </w:p>
    <w:p w14:paraId="7D5C5AB7" w14:textId="77777777" w:rsidR="00F75D0E" w:rsidRDefault="003A417A" w:rsidP="00F75D0E">
      <w:pPr>
        <w:pStyle w:val="Poetry"/>
      </w:pPr>
      <w:r w:rsidRPr="00F75D0E">
        <w:t xml:space="preserve">Thro’ ev’ry dark and ev’ry devious way. </w:t>
      </w:r>
    </w:p>
    <w:p w14:paraId="496FE881" w14:textId="7952ED09" w:rsidR="003A417A" w:rsidRPr="00F75D0E" w:rsidRDefault="003A417A" w:rsidP="00F75D0E">
      <w:pPr>
        <w:pStyle w:val="Poetry"/>
      </w:pPr>
      <w:r w:rsidRPr="00F75D0E">
        <w:t>I, who so bold and dauntless, just before,</w:t>
      </w:r>
    </w:p>
    <w:p w14:paraId="65376C49" w14:textId="77777777" w:rsidR="003A417A" w:rsidRPr="00F75D0E" w:rsidRDefault="003A417A" w:rsidP="00F75D0E">
      <w:pPr>
        <w:pStyle w:val="Poetry"/>
      </w:pPr>
      <w:r w:rsidRPr="00F75D0E">
        <w:t>The Grecian darts and shock of lances bore,</w:t>
      </w:r>
    </w:p>
    <w:p w14:paraId="1A421B0B" w14:textId="412DF0A0" w:rsidR="003A417A" w:rsidRPr="00F75D0E" w:rsidRDefault="003A417A" w:rsidP="00F75D0E">
      <w:pPr>
        <w:pStyle w:val="Poetry"/>
      </w:pPr>
      <w:r w:rsidRPr="00F75D0E">
        <w:t>At ev’ry shadow now am seiz’d with fear,</w:t>
      </w:r>
    </w:p>
    <w:p w14:paraId="137F8AED" w14:textId="77777777" w:rsidR="00F75D0E" w:rsidRDefault="003A417A" w:rsidP="00F75D0E">
      <w:pPr>
        <w:pStyle w:val="Poetry"/>
      </w:pPr>
      <w:r w:rsidRPr="00F75D0E">
        <w:t xml:space="preserve">Not for myself, but for the charge I </w:t>
      </w:r>
      <w:proofErr w:type="gramStart"/>
      <w:r w:rsidRPr="00F75D0E">
        <w:t>bear;</w:t>
      </w:r>
      <w:proofErr w:type="gramEnd"/>
      <w:r w:rsidRPr="00F75D0E">
        <w:t xml:space="preserve"> </w:t>
      </w:r>
    </w:p>
    <w:p w14:paraId="13CA5793" w14:textId="77777777" w:rsidR="00F75D0E" w:rsidRDefault="003A417A" w:rsidP="00F75D0E">
      <w:pPr>
        <w:pStyle w:val="Poetry"/>
      </w:pPr>
      <w:r w:rsidRPr="00F75D0E">
        <w:t xml:space="preserve">Till, near the ruin’d gate arriv’d at last, </w:t>
      </w:r>
    </w:p>
    <w:p w14:paraId="753656C0" w14:textId="77777777" w:rsidR="00F75D0E" w:rsidRDefault="003A417A" w:rsidP="00F75D0E">
      <w:pPr>
        <w:pStyle w:val="Poetry"/>
      </w:pPr>
      <w:r w:rsidRPr="00F75D0E">
        <w:t xml:space="preserve">Secure, and deeming all the danger past, </w:t>
      </w:r>
    </w:p>
    <w:p w14:paraId="75142566" w14:textId="548E6144" w:rsidR="003A417A" w:rsidRPr="00F75D0E" w:rsidRDefault="003A417A" w:rsidP="00F75D0E">
      <w:pPr>
        <w:pStyle w:val="Poetry"/>
      </w:pPr>
      <w:r w:rsidRPr="00F75D0E">
        <w:t>A frightful noise of trampling feet we hear.</w:t>
      </w:r>
    </w:p>
    <w:p w14:paraId="20EBA0EF" w14:textId="1503A2E7" w:rsidR="003A417A" w:rsidRPr="00F75D0E" w:rsidRDefault="003A417A" w:rsidP="00F75D0E">
      <w:pPr>
        <w:pStyle w:val="Poetry"/>
      </w:pPr>
      <w:r w:rsidRPr="00F75D0E">
        <w:t>My father, looking thro’ the shades, with fear,</w:t>
      </w:r>
    </w:p>
    <w:p w14:paraId="7B63930F" w14:textId="77777777" w:rsidR="00F75D0E" w:rsidRDefault="003A417A" w:rsidP="00F75D0E">
      <w:pPr>
        <w:pStyle w:val="Poetry"/>
      </w:pPr>
      <w:r w:rsidRPr="00F75D0E">
        <w:t xml:space="preserve">Cried out: ‘Haste, haste, my son, the foes are </w:t>
      </w:r>
      <w:proofErr w:type="gramStart"/>
      <w:r w:rsidRPr="00F75D0E">
        <w:t>nigh;</w:t>
      </w:r>
      <w:proofErr w:type="gramEnd"/>
      <w:r w:rsidRPr="00F75D0E">
        <w:t xml:space="preserve"> </w:t>
      </w:r>
    </w:p>
    <w:p w14:paraId="0A89B370" w14:textId="7B6C0E0A" w:rsidR="003A417A" w:rsidRPr="00F75D0E" w:rsidRDefault="003A417A" w:rsidP="00F75D0E">
      <w:pPr>
        <w:pStyle w:val="Poetry"/>
      </w:pPr>
      <w:r w:rsidRPr="00F75D0E">
        <w:t>Their swords and shining armor I descry.’</w:t>
      </w:r>
    </w:p>
    <w:p w14:paraId="4526A1C2" w14:textId="77777777" w:rsidR="00F75D0E" w:rsidRDefault="003A417A" w:rsidP="00F75D0E">
      <w:pPr>
        <w:pStyle w:val="Poetry"/>
      </w:pPr>
      <w:r w:rsidRPr="00F75D0E">
        <w:t xml:space="preserve">Some hostile </w:t>
      </w:r>
      <w:proofErr w:type="gramStart"/>
      <w:r w:rsidRPr="00F75D0E">
        <w:t>god</w:t>
      </w:r>
      <w:proofErr w:type="gramEnd"/>
      <w:r w:rsidRPr="00F75D0E">
        <w:t xml:space="preserve">, for some unknown offense, </w:t>
      </w:r>
    </w:p>
    <w:p w14:paraId="5FB59585" w14:textId="360DA95A" w:rsidR="003A417A" w:rsidRPr="00F75D0E" w:rsidRDefault="003A417A" w:rsidP="00F75D0E">
      <w:pPr>
        <w:pStyle w:val="Poetry"/>
      </w:pPr>
      <w:r w:rsidRPr="00F75D0E">
        <w:t xml:space="preserve">Had sure bereft my mind of better </w:t>
      </w:r>
      <w:proofErr w:type="gramStart"/>
      <w:r w:rsidRPr="00F75D0E">
        <w:t>sense;</w:t>
      </w:r>
      <w:proofErr w:type="gramEnd"/>
    </w:p>
    <w:p w14:paraId="5435F43E" w14:textId="38EAB0EA" w:rsidR="003A417A" w:rsidRPr="00F75D0E" w:rsidRDefault="003A417A" w:rsidP="00F75D0E">
      <w:pPr>
        <w:pStyle w:val="Poetry"/>
      </w:pPr>
      <w:r w:rsidRPr="00F75D0E">
        <w:t>For, while thro’ winding ways I took my flight,</w:t>
      </w:r>
    </w:p>
    <w:p w14:paraId="5C7FC8C3" w14:textId="77777777" w:rsidR="00F75D0E" w:rsidRDefault="003A417A" w:rsidP="00F75D0E">
      <w:pPr>
        <w:pStyle w:val="Poetry"/>
      </w:pPr>
      <w:r w:rsidRPr="00F75D0E">
        <w:t xml:space="preserve">And sought the shelter of the gloomy night, </w:t>
      </w:r>
    </w:p>
    <w:p w14:paraId="34E7E210" w14:textId="1E91DAB3" w:rsidR="003A417A" w:rsidRPr="00F75D0E" w:rsidRDefault="003A417A" w:rsidP="00F75D0E">
      <w:pPr>
        <w:pStyle w:val="Poetry"/>
      </w:pPr>
      <w:r w:rsidRPr="00F75D0E">
        <w:t>Alas! I lost Creusa: hard to tell</w:t>
      </w:r>
    </w:p>
    <w:p w14:paraId="3ED85D19" w14:textId="77777777" w:rsidR="003A417A" w:rsidRPr="00F75D0E" w:rsidRDefault="003A417A" w:rsidP="00F75D0E">
      <w:pPr>
        <w:pStyle w:val="Poetry"/>
      </w:pPr>
      <w:r w:rsidRPr="00F75D0E">
        <w:lastRenderedPageBreak/>
        <w:t>If by her fatal destiny she fell,</w:t>
      </w:r>
    </w:p>
    <w:p w14:paraId="0D786765" w14:textId="77777777" w:rsidR="003A417A" w:rsidRPr="00F75D0E" w:rsidRDefault="003A417A" w:rsidP="00F75D0E">
      <w:pPr>
        <w:pStyle w:val="Poetry"/>
      </w:pPr>
      <w:r w:rsidRPr="00F75D0E">
        <w:t xml:space="preserve">Or weary sate, or wander’d with </w:t>
      </w:r>
      <w:proofErr w:type="gramStart"/>
      <w:r w:rsidRPr="00F75D0E">
        <w:t>affright;</w:t>
      </w:r>
      <w:proofErr w:type="gramEnd"/>
    </w:p>
    <w:p w14:paraId="5F2342F7" w14:textId="52753721" w:rsidR="003A417A" w:rsidRPr="00F75D0E" w:rsidRDefault="003A417A" w:rsidP="00F75D0E">
      <w:pPr>
        <w:pStyle w:val="Poetry"/>
      </w:pPr>
      <w:r w:rsidRPr="00F75D0E">
        <w:t>But she was lost for ever to my sight.</w:t>
      </w:r>
    </w:p>
    <w:p w14:paraId="66CCDD30" w14:textId="77777777" w:rsidR="003A417A" w:rsidRPr="00F75D0E" w:rsidRDefault="003A417A" w:rsidP="00F75D0E">
      <w:pPr>
        <w:pStyle w:val="Poetry"/>
      </w:pPr>
      <w:r w:rsidRPr="00F75D0E">
        <w:t>I knew not, or reflected, till I meet</w:t>
      </w:r>
    </w:p>
    <w:p w14:paraId="6423B34D" w14:textId="77777777" w:rsidR="00F75D0E" w:rsidRDefault="003A417A" w:rsidP="00F75D0E">
      <w:pPr>
        <w:pStyle w:val="Poetry"/>
      </w:pPr>
      <w:r w:rsidRPr="00F75D0E">
        <w:t xml:space="preserve">My friends, at Ceres’ now deserted seat. </w:t>
      </w:r>
    </w:p>
    <w:p w14:paraId="5C4E6403" w14:textId="75D0BE5C" w:rsidR="003A417A" w:rsidRPr="00F75D0E" w:rsidRDefault="003A417A" w:rsidP="00F75D0E">
      <w:pPr>
        <w:pStyle w:val="Poetry"/>
      </w:pPr>
      <w:r w:rsidRPr="00F75D0E">
        <w:t xml:space="preserve">We </w:t>
      </w:r>
      <w:proofErr w:type="gramStart"/>
      <w:r w:rsidRPr="00F75D0E">
        <w:t>met:</w:t>
      </w:r>
      <w:proofErr w:type="gramEnd"/>
      <w:r w:rsidRPr="00F75D0E">
        <w:t xml:space="preserve"> not one was wanting; only she</w:t>
      </w:r>
    </w:p>
    <w:p w14:paraId="465F9E4E" w14:textId="77777777" w:rsidR="003A417A" w:rsidRPr="00F75D0E" w:rsidRDefault="003A417A" w:rsidP="00F75D0E">
      <w:pPr>
        <w:pStyle w:val="Poetry"/>
      </w:pPr>
      <w:r w:rsidRPr="00F75D0E">
        <w:t>Deceiv’d her friends, her son, and wretched me.</w:t>
      </w:r>
    </w:p>
    <w:p w14:paraId="2DDAC66D" w14:textId="77777777" w:rsidR="00F75D0E" w:rsidRDefault="00F75D0E" w:rsidP="00F75D0E">
      <w:pPr>
        <w:pStyle w:val="Poetry"/>
      </w:pPr>
    </w:p>
    <w:p w14:paraId="5D4900A8" w14:textId="27F645A6" w:rsidR="003A417A" w:rsidRPr="00F75D0E" w:rsidRDefault="003A417A" w:rsidP="00F75D0E">
      <w:pPr>
        <w:pStyle w:val="Poetry"/>
      </w:pPr>
      <w:r w:rsidRPr="00F75D0E">
        <w:t>“What mad expressions did my tongue refuse!</w:t>
      </w:r>
    </w:p>
    <w:p w14:paraId="106ED489" w14:textId="77777777" w:rsidR="00F75D0E" w:rsidRDefault="003A417A" w:rsidP="00F75D0E">
      <w:pPr>
        <w:pStyle w:val="Poetry"/>
      </w:pPr>
      <w:r w:rsidRPr="00F75D0E">
        <w:t xml:space="preserve">Whom did I not, of gods or men, accuse! </w:t>
      </w:r>
    </w:p>
    <w:p w14:paraId="4DD73E80" w14:textId="77777777" w:rsidR="00F75D0E" w:rsidRDefault="003A417A" w:rsidP="00F75D0E">
      <w:pPr>
        <w:pStyle w:val="Poetry"/>
      </w:pPr>
      <w:r w:rsidRPr="00F75D0E">
        <w:t xml:space="preserve">This was the fatal blow, that pain’d me more </w:t>
      </w:r>
    </w:p>
    <w:p w14:paraId="54AB2391" w14:textId="06DC55E1" w:rsidR="003A417A" w:rsidRPr="00F75D0E" w:rsidRDefault="003A417A" w:rsidP="00F75D0E">
      <w:pPr>
        <w:pStyle w:val="Poetry"/>
      </w:pPr>
      <w:proofErr w:type="gramStart"/>
      <w:r w:rsidRPr="00F75D0E">
        <w:t>Than</w:t>
      </w:r>
      <w:proofErr w:type="gramEnd"/>
      <w:r w:rsidRPr="00F75D0E">
        <w:t xml:space="preserve"> all I felt from ruin’d Troy before.</w:t>
      </w:r>
    </w:p>
    <w:p w14:paraId="44805927" w14:textId="77777777" w:rsidR="003A417A" w:rsidRPr="00F75D0E" w:rsidRDefault="003A417A" w:rsidP="00F75D0E">
      <w:pPr>
        <w:pStyle w:val="Poetry"/>
      </w:pPr>
      <w:r w:rsidRPr="00F75D0E">
        <w:t>Stung with my loss, and raving with despair,</w:t>
      </w:r>
    </w:p>
    <w:p w14:paraId="0AE90117" w14:textId="0CEE2B0D" w:rsidR="003A417A" w:rsidRPr="00F75D0E" w:rsidRDefault="003A417A" w:rsidP="00F75D0E">
      <w:pPr>
        <w:pStyle w:val="Poetry"/>
      </w:pPr>
      <w:r w:rsidRPr="00F75D0E">
        <w:t>Abandoning my now forgotten care,</w:t>
      </w:r>
    </w:p>
    <w:p w14:paraId="04DF4ED1" w14:textId="77777777" w:rsidR="00F75D0E" w:rsidRDefault="003A417A" w:rsidP="00F75D0E">
      <w:pPr>
        <w:pStyle w:val="Poetry"/>
      </w:pPr>
      <w:r w:rsidRPr="00F75D0E">
        <w:t xml:space="preserve">Of counsel, comfort, and of hope bereft, </w:t>
      </w:r>
    </w:p>
    <w:p w14:paraId="653B0AA8" w14:textId="77777777" w:rsidR="00F75D0E" w:rsidRDefault="003A417A" w:rsidP="00F75D0E">
      <w:pPr>
        <w:pStyle w:val="Poetry"/>
      </w:pPr>
      <w:r w:rsidRPr="00F75D0E">
        <w:t xml:space="preserve">My sire, my son, my country gods I left. </w:t>
      </w:r>
    </w:p>
    <w:p w14:paraId="27DB939E" w14:textId="05DF5E8D" w:rsidR="003A417A" w:rsidRPr="00F75D0E" w:rsidRDefault="003A417A" w:rsidP="00F75D0E">
      <w:pPr>
        <w:pStyle w:val="Poetry"/>
      </w:pPr>
      <w:r w:rsidRPr="00F75D0E">
        <w:t xml:space="preserve">In shining armor once </w:t>
      </w:r>
      <w:proofErr w:type="gramStart"/>
      <w:r w:rsidRPr="00F75D0E">
        <w:t>again</w:t>
      </w:r>
      <w:proofErr w:type="gramEnd"/>
      <w:r w:rsidRPr="00F75D0E">
        <w:t xml:space="preserve"> I sheathe</w:t>
      </w:r>
    </w:p>
    <w:p w14:paraId="2DBADA15" w14:textId="77777777" w:rsidR="003A417A" w:rsidRPr="00F75D0E" w:rsidRDefault="003A417A" w:rsidP="00F75D0E">
      <w:pPr>
        <w:pStyle w:val="Poetry"/>
      </w:pPr>
      <w:r w:rsidRPr="00F75D0E">
        <w:t>My limbs, not feeling wounds, nor fearing death.</w:t>
      </w:r>
    </w:p>
    <w:p w14:paraId="744D2E9E" w14:textId="7AD12BCA" w:rsidR="003A417A" w:rsidRPr="00F75D0E" w:rsidRDefault="003A417A" w:rsidP="00F75D0E">
      <w:pPr>
        <w:pStyle w:val="Poetry"/>
      </w:pPr>
      <w:r w:rsidRPr="00F75D0E">
        <w:t>Then headlong to the burning walls I run,</w:t>
      </w:r>
    </w:p>
    <w:p w14:paraId="50025F2E" w14:textId="77777777" w:rsidR="003A417A" w:rsidRPr="00F75D0E" w:rsidRDefault="003A417A" w:rsidP="00F75D0E">
      <w:pPr>
        <w:pStyle w:val="Poetry"/>
      </w:pPr>
      <w:r w:rsidRPr="00F75D0E">
        <w:t>And seek the danger I was forc’d to shun.</w:t>
      </w:r>
    </w:p>
    <w:p w14:paraId="53B1BBA8" w14:textId="77777777" w:rsidR="00F75D0E" w:rsidRDefault="003A417A" w:rsidP="00F75D0E">
      <w:pPr>
        <w:pStyle w:val="Poetry"/>
      </w:pPr>
      <w:r w:rsidRPr="00F75D0E">
        <w:t xml:space="preserve">I tread my former tracks; thro’ night explore </w:t>
      </w:r>
    </w:p>
    <w:p w14:paraId="060A4440" w14:textId="4589D4B3" w:rsidR="003A417A" w:rsidRPr="00F75D0E" w:rsidRDefault="003A417A" w:rsidP="00F75D0E">
      <w:pPr>
        <w:pStyle w:val="Poetry"/>
      </w:pPr>
      <w:r w:rsidRPr="00F75D0E">
        <w:t>Each passage, ev’ry street I cross’d before.</w:t>
      </w:r>
    </w:p>
    <w:p w14:paraId="52E90B3D" w14:textId="77777777" w:rsidR="003A417A" w:rsidRPr="00F75D0E" w:rsidRDefault="003A417A" w:rsidP="00F75D0E">
      <w:pPr>
        <w:pStyle w:val="Poetry"/>
      </w:pPr>
      <w:r w:rsidRPr="00F75D0E">
        <w:t>All things were full of horror and affright,</w:t>
      </w:r>
    </w:p>
    <w:p w14:paraId="4DD1D718" w14:textId="25295D0F" w:rsidR="003A417A" w:rsidRPr="00F75D0E" w:rsidRDefault="003A417A" w:rsidP="00F75D0E">
      <w:pPr>
        <w:pStyle w:val="Poetry"/>
      </w:pPr>
      <w:r w:rsidRPr="00F75D0E">
        <w:t>And dreadful ev’n the silence of the night.</w:t>
      </w:r>
    </w:p>
    <w:p w14:paraId="0635992D" w14:textId="77777777" w:rsidR="003A417A" w:rsidRPr="00F75D0E" w:rsidRDefault="003A417A" w:rsidP="00F75D0E">
      <w:pPr>
        <w:pStyle w:val="Poetry"/>
      </w:pPr>
      <w:r w:rsidRPr="00F75D0E">
        <w:t>Then to my father’s house I make repair,</w:t>
      </w:r>
    </w:p>
    <w:p w14:paraId="42E9768B" w14:textId="77777777" w:rsidR="00F75D0E" w:rsidRDefault="003A417A" w:rsidP="00F75D0E">
      <w:pPr>
        <w:pStyle w:val="Poetry"/>
      </w:pPr>
      <w:r w:rsidRPr="00F75D0E">
        <w:t xml:space="preserve">With some small glimpse of hope to find her there. </w:t>
      </w:r>
    </w:p>
    <w:p w14:paraId="51420493" w14:textId="3EE3C42B" w:rsidR="003A417A" w:rsidRPr="00F75D0E" w:rsidRDefault="003A417A" w:rsidP="00F75D0E">
      <w:pPr>
        <w:pStyle w:val="Poetry"/>
      </w:pPr>
      <w:r w:rsidRPr="00F75D0E">
        <w:t xml:space="preserve">Instead of her, the cruel Greeks I </w:t>
      </w:r>
      <w:proofErr w:type="gramStart"/>
      <w:r w:rsidRPr="00F75D0E">
        <w:t>met;</w:t>
      </w:r>
      <w:proofErr w:type="gramEnd"/>
    </w:p>
    <w:p w14:paraId="6CB66234" w14:textId="77777777" w:rsidR="003A417A" w:rsidRPr="00F75D0E" w:rsidRDefault="003A417A" w:rsidP="00F75D0E">
      <w:pPr>
        <w:pStyle w:val="Poetry"/>
      </w:pPr>
      <w:r w:rsidRPr="00F75D0E">
        <w:t>The house was fill’d with foes, with flames beset.</w:t>
      </w:r>
    </w:p>
    <w:p w14:paraId="2BE246D3" w14:textId="39CC8362" w:rsidR="003A417A" w:rsidRPr="00F75D0E" w:rsidRDefault="003A417A" w:rsidP="00F75D0E">
      <w:pPr>
        <w:pStyle w:val="Poetry"/>
      </w:pPr>
      <w:r w:rsidRPr="00F75D0E">
        <w:t>Driv’n on the wings of winds, whole sheets of fire,</w:t>
      </w:r>
    </w:p>
    <w:p w14:paraId="2223AA3D" w14:textId="77777777" w:rsidR="00F75D0E" w:rsidRDefault="003A417A" w:rsidP="00F75D0E">
      <w:pPr>
        <w:pStyle w:val="Poetry"/>
      </w:pPr>
      <w:r w:rsidRPr="00F75D0E">
        <w:t xml:space="preserve">Thro’ air transported, to the roofs aspire. </w:t>
      </w:r>
    </w:p>
    <w:p w14:paraId="2B387497" w14:textId="77777777" w:rsidR="00F75D0E" w:rsidRDefault="003A417A" w:rsidP="00F75D0E">
      <w:pPr>
        <w:pStyle w:val="Poetry"/>
      </w:pPr>
      <w:r w:rsidRPr="00F75D0E">
        <w:t xml:space="preserve">From thence to Priam’s palace I resort, </w:t>
      </w:r>
    </w:p>
    <w:p w14:paraId="641264DA" w14:textId="77777777" w:rsidR="00F75D0E" w:rsidRDefault="003A417A" w:rsidP="00F75D0E">
      <w:pPr>
        <w:pStyle w:val="Poetry"/>
      </w:pPr>
      <w:r w:rsidRPr="00F75D0E">
        <w:t xml:space="preserve">And search the citadel and desart court. </w:t>
      </w:r>
    </w:p>
    <w:p w14:paraId="22C3CFB7" w14:textId="2FDD9E65" w:rsidR="003A417A" w:rsidRPr="00F75D0E" w:rsidRDefault="003A417A" w:rsidP="00F75D0E">
      <w:pPr>
        <w:pStyle w:val="Poetry"/>
      </w:pPr>
      <w:r w:rsidRPr="00F75D0E">
        <w:t>Then, unobserv’d, I pass by Juno’s church:</w:t>
      </w:r>
    </w:p>
    <w:p w14:paraId="4D0468C3" w14:textId="478F3283" w:rsidR="003A417A" w:rsidRPr="00F75D0E" w:rsidRDefault="003A417A" w:rsidP="00F75D0E">
      <w:pPr>
        <w:pStyle w:val="Poetry"/>
      </w:pPr>
      <w:r w:rsidRPr="00F75D0E">
        <w:t xml:space="preserve">A guard of Grecians had possess’d the </w:t>
      </w:r>
      <w:proofErr w:type="gramStart"/>
      <w:r w:rsidRPr="00F75D0E">
        <w:t>porch;</w:t>
      </w:r>
      <w:proofErr w:type="gramEnd"/>
    </w:p>
    <w:p w14:paraId="7DFA1954" w14:textId="77777777" w:rsidR="00F75D0E" w:rsidRDefault="003A417A" w:rsidP="00F75D0E">
      <w:pPr>
        <w:pStyle w:val="Poetry"/>
      </w:pPr>
      <w:proofErr w:type="gramStart"/>
      <w:r w:rsidRPr="00F75D0E">
        <w:t>There</w:t>
      </w:r>
      <w:proofErr w:type="gramEnd"/>
      <w:r w:rsidRPr="00F75D0E">
        <w:t xml:space="preserve"> Phoenix and Ulysses watch prey, </w:t>
      </w:r>
    </w:p>
    <w:p w14:paraId="3D33CD0B" w14:textId="5B91A880" w:rsidR="003A417A" w:rsidRPr="00F75D0E" w:rsidRDefault="003A417A" w:rsidP="00F75D0E">
      <w:pPr>
        <w:pStyle w:val="Poetry"/>
      </w:pPr>
      <w:r w:rsidRPr="00F75D0E">
        <w:lastRenderedPageBreak/>
        <w:t xml:space="preserve">And thither all the wealth of Troy </w:t>
      </w:r>
      <w:proofErr w:type="gramStart"/>
      <w:r w:rsidRPr="00F75D0E">
        <w:t>convey</w:t>
      </w:r>
      <w:proofErr w:type="gramEnd"/>
      <w:r w:rsidRPr="00F75D0E">
        <w:t>:</w:t>
      </w:r>
    </w:p>
    <w:p w14:paraId="72263F36" w14:textId="77777777" w:rsidR="00F75D0E" w:rsidRDefault="003A417A" w:rsidP="00F75D0E">
      <w:pPr>
        <w:pStyle w:val="Poetry"/>
      </w:pPr>
      <w:r w:rsidRPr="00F75D0E">
        <w:t xml:space="preserve">The spoils which they from ransack’d houses brought, </w:t>
      </w:r>
    </w:p>
    <w:p w14:paraId="074DEE6D" w14:textId="7EAA9BC1" w:rsidR="003A417A" w:rsidRPr="00F75D0E" w:rsidRDefault="003A417A" w:rsidP="00F75D0E">
      <w:pPr>
        <w:pStyle w:val="Poetry"/>
      </w:pPr>
      <w:r w:rsidRPr="00F75D0E">
        <w:t>And golden bowls from burning altars caught,</w:t>
      </w:r>
    </w:p>
    <w:p w14:paraId="53C06D64" w14:textId="3F16D971" w:rsidR="003A417A" w:rsidRPr="00F75D0E" w:rsidRDefault="003A417A" w:rsidP="00F75D0E">
      <w:pPr>
        <w:pStyle w:val="Poetry"/>
      </w:pPr>
      <w:r w:rsidRPr="00F75D0E">
        <w:t>The tables of the gods, the purple vests,</w:t>
      </w:r>
    </w:p>
    <w:p w14:paraId="2E23CD85" w14:textId="77777777" w:rsidR="00F75D0E" w:rsidRDefault="003A417A" w:rsidP="00F75D0E">
      <w:pPr>
        <w:pStyle w:val="Poetry"/>
      </w:pPr>
      <w:r w:rsidRPr="00F75D0E">
        <w:t xml:space="preserve">The people’s treasure, and the pomp of priests. </w:t>
      </w:r>
    </w:p>
    <w:p w14:paraId="6D1B047B" w14:textId="77777777" w:rsidR="00F75D0E" w:rsidRDefault="003A417A" w:rsidP="00F75D0E">
      <w:pPr>
        <w:pStyle w:val="Poetry"/>
      </w:pPr>
      <w:r w:rsidRPr="00F75D0E">
        <w:t xml:space="preserve">A rank of wretched youths, with pinion’d hands, </w:t>
      </w:r>
    </w:p>
    <w:p w14:paraId="18316C19" w14:textId="2E9033AB" w:rsidR="003A417A" w:rsidRPr="00F75D0E" w:rsidRDefault="003A417A" w:rsidP="00F75D0E">
      <w:pPr>
        <w:pStyle w:val="Poetry"/>
      </w:pPr>
      <w:r w:rsidRPr="00F75D0E">
        <w:t>And captive matrons, in long order stands.</w:t>
      </w:r>
    </w:p>
    <w:p w14:paraId="3B0CBB99" w14:textId="77777777" w:rsidR="003A417A" w:rsidRPr="00F75D0E" w:rsidRDefault="003A417A" w:rsidP="00F75D0E">
      <w:pPr>
        <w:pStyle w:val="Poetry"/>
      </w:pPr>
      <w:r w:rsidRPr="00F75D0E">
        <w:t>Then, with ungovern’d madness, I proclaim,</w:t>
      </w:r>
    </w:p>
    <w:p w14:paraId="72859F1E" w14:textId="1F5719A1" w:rsidR="003A417A" w:rsidRPr="00F75D0E" w:rsidRDefault="003A417A" w:rsidP="00F75D0E">
      <w:pPr>
        <w:pStyle w:val="Poetry"/>
      </w:pPr>
      <w:r w:rsidRPr="00F75D0E">
        <w:t>Thro’ all the silent street, Creusa’s name:</w:t>
      </w:r>
    </w:p>
    <w:p w14:paraId="0B362721" w14:textId="77777777" w:rsidR="003A417A" w:rsidRPr="00F75D0E" w:rsidRDefault="003A417A" w:rsidP="00F75D0E">
      <w:pPr>
        <w:pStyle w:val="Poetry"/>
      </w:pPr>
      <w:r w:rsidRPr="00F75D0E">
        <w:t>Creusa still I call; at length she hears,</w:t>
      </w:r>
    </w:p>
    <w:p w14:paraId="020097C6" w14:textId="77777777" w:rsidR="00F75D0E" w:rsidRDefault="003A417A" w:rsidP="00F75D0E">
      <w:pPr>
        <w:pStyle w:val="Poetry"/>
      </w:pPr>
      <w:r w:rsidRPr="00F75D0E">
        <w:t xml:space="preserve">And sudden thro’ the </w:t>
      </w:r>
      <w:proofErr w:type="gramStart"/>
      <w:r w:rsidRPr="00F75D0E">
        <w:t>shades</w:t>
      </w:r>
      <w:proofErr w:type="gramEnd"/>
      <w:r w:rsidRPr="00F75D0E">
        <w:t xml:space="preserve"> of night appears— </w:t>
      </w:r>
    </w:p>
    <w:p w14:paraId="3787DFC0" w14:textId="6B7EFEC4" w:rsidR="003A417A" w:rsidRPr="00F75D0E" w:rsidRDefault="003A417A" w:rsidP="00F75D0E">
      <w:pPr>
        <w:pStyle w:val="Poetry"/>
      </w:pPr>
      <w:r w:rsidRPr="00F75D0E">
        <w:t>Appears, no more Creusa, nor my wife,</w:t>
      </w:r>
    </w:p>
    <w:p w14:paraId="729F9C84" w14:textId="77777777" w:rsidR="003A417A" w:rsidRPr="00F75D0E" w:rsidRDefault="003A417A" w:rsidP="00F75D0E">
      <w:pPr>
        <w:pStyle w:val="Poetry"/>
      </w:pPr>
      <w:r w:rsidRPr="00F75D0E">
        <w:t>But a pale specter, larger than the life.</w:t>
      </w:r>
    </w:p>
    <w:p w14:paraId="70447700" w14:textId="40C502E1" w:rsidR="003A417A" w:rsidRPr="00F75D0E" w:rsidRDefault="003A417A" w:rsidP="00F75D0E">
      <w:pPr>
        <w:pStyle w:val="Poetry"/>
      </w:pPr>
      <w:r w:rsidRPr="00F75D0E">
        <w:t>Aghast, astonish’d, and struck dumb with fear,</w:t>
      </w:r>
    </w:p>
    <w:p w14:paraId="2DCDD4AF" w14:textId="77777777" w:rsidR="00F75D0E" w:rsidRDefault="003A417A" w:rsidP="00F75D0E">
      <w:pPr>
        <w:pStyle w:val="Poetry"/>
      </w:pPr>
      <w:r w:rsidRPr="00F75D0E">
        <w:t xml:space="preserve">I stood; like bristles rose my stiffen’d hair. </w:t>
      </w:r>
    </w:p>
    <w:p w14:paraId="5A2C729D" w14:textId="77777777" w:rsidR="00F75D0E" w:rsidRDefault="003A417A" w:rsidP="00F75D0E">
      <w:pPr>
        <w:pStyle w:val="Poetry"/>
      </w:pPr>
      <w:r w:rsidRPr="00F75D0E">
        <w:t xml:space="preserve">Then thus the ghost began to soothe my grief </w:t>
      </w:r>
    </w:p>
    <w:p w14:paraId="0D962F5E" w14:textId="4C6502E2" w:rsidR="003A417A" w:rsidRPr="00F75D0E" w:rsidRDefault="003A417A" w:rsidP="00F75D0E">
      <w:pPr>
        <w:pStyle w:val="Poetry"/>
      </w:pPr>
      <w:r w:rsidRPr="00F75D0E">
        <w:t>‘Nor tears, nor cries, can give the dead relief.</w:t>
      </w:r>
    </w:p>
    <w:p w14:paraId="55A3E012" w14:textId="77777777" w:rsidR="003A417A" w:rsidRPr="00F75D0E" w:rsidRDefault="003A417A" w:rsidP="00F75D0E">
      <w:pPr>
        <w:pStyle w:val="Poetry"/>
      </w:pPr>
      <w:r w:rsidRPr="00F75D0E">
        <w:t xml:space="preserve">Desist, my much-lov’d lord,’t </w:t>
      </w:r>
      <w:proofErr w:type="gramStart"/>
      <w:r w:rsidRPr="00F75D0E">
        <w:t>indulge</w:t>
      </w:r>
      <w:proofErr w:type="gramEnd"/>
      <w:r w:rsidRPr="00F75D0E">
        <w:t xml:space="preserve"> your pain;</w:t>
      </w:r>
    </w:p>
    <w:p w14:paraId="0AD7F1DA" w14:textId="07219B10" w:rsidR="003A417A" w:rsidRPr="00F75D0E" w:rsidRDefault="003A417A" w:rsidP="00F75D0E">
      <w:pPr>
        <w:pStyle w:val="Poetry"/>
      </w:pPr>
      <w:r w:rsidRPr="00F75D0E">
        <w:t>You bear no more than what the gods ordain.</w:t>
      </w:r>
    </w:p>
    <w:p w14:paraId="390DA839" w14:textId="77777777" w:rsidR="00F75D0E" w:rsidRDefault="003A417A" w:rsidP="00F75D0E">
      <w:pPr>
        <w:pStyle w:val="Poetry"/>
      </w:pPr>
      <w:r w:rsidRPr="00F75D0E">
        <w:t xml:space="preserve">My fates permit me not from hence to </w:t>
      </w:r>
      <w:proofErr w:type="gramStart"/>
      <w:r w:rsidRPr="00F75D0E">
        <w:t>fly;</w:t>
      </w:r>
      <w:proofErr w:type="gramEnd"/>
      <w:r w:rsidRPr="00F75D0E">
        <w:t xml:space="preserve"> </w:t>
      </w:r>
    </w:p>
    <w:p w14:paraId="1965ED79" w14:textId="2F465A94" w:rsidR="003A417A" w:rsidRPr="00F75D0E" w:rsidRDefault="003A417A" w:rsidP="00F75D0E">
      <w:pPr>
        <w:pStyle w:val="Poetry"/>
      </w:pPr>
      <w:r w:rsidRPr="00F75D0E">
        <w:t>Nor he, the great controller of the sky.</w:t>
      </w:r>
    </w:p>
    <w:p w14:paraId="5577BFF0" w14:textId="77777777" w:rsidR="00F75D0E" w:rsidRDefault="003A417A" w:rsidP="00F75D0E">
      <w:pPr>
        <w:pStyle w:val="Poetry"/>
      </w:pPr>
      <w:r w:rsidRPr="00F75D0E">
        <w:t xml:space="preserve">Long wand’ring ways for you the pow’rs </w:t>
      </w:r>
      <w:proofErr w:type="gramStart"/>
      <w:r w:rsidRPr="00F75D0E">
        <w:t>decree;</w:t>
      </w:r>
      <w:proofErr w:type="gramEnd"/>
      <w:r w:rsidRPr="00F75D0E">
        <w:t xml:space="preserve"> </w:t>
      </w:r>
    </w:p>
    <w:p w14:paraId="7653F40D" w14:textId="5BFB5EFC" w:rsidR="003A417A" w:rsidRPr="00F75D0E" w:rsidRDefault="003A417A" w:rsidP="00F75D0E">
      <w:pPr>
        <w:pStyle w:val="Poetry"/>
      </w:pPr>
      <w:r w:rsidRPr="00F75D0E">
        <w:t>On land hard labors, and a length of sea.</w:t>
      </w:r>
    </w:p>
    <w:p w14:paraId="0DC6804D" w14:textId="4CE8EFDA" w:rsidR="003A417A" w:rsidRPr="00F75D0E" w:rsidRDefault="003A417A" w:rsidP="00F75D0E">
      <w:pPr>
        <w:pStyle w:val="Poetry"/>
      </w:pPr>
      <w:r w:rsidRPr="00F75D0E">
        <w:t>Then, after many painful years are past,</w:t>
      </w:r>
    </w:p>
    <w:p w14:paraId="685E866E" w14:textId="77777777" w:rsidR="00F75D0E" w:rsidRDefault="003A417A" w:rsidP="00F75D0E">
      <w:pPr>
        <w:pStyle w:val="Poetry"/>
      </w:pPr>
      <w:r w:rsidRPr="00F75D0E">
        <w:t xml:space="preserve">On Latium’s happy shore you shall be cast, </w:t>
      </w:r>
    </w:p>
    <w:p w14:paraId="09B2864E" w14:textId="77777777" w:rsidR="00F75D0E" w:rsidRDefault="003A417A" w:rsidP="00F75D0E">
      <w:pPr>
        <w:pStyle w:val="Poetry"/>
      </w:pPr>
      <w:r w:rsidRPr="00F75D0E">
        <w:t xml:space="preserve">Where gentle Tiber from his bed beholds </w:t>
      </w:r>
    </w:p>
    <w:p w14:paraId="1334BAE7" w14:textId="0D5825E5" w:rsidR="003A417A" w:rsidRPr="00F75D0E" w:rsidRDefault="003A417A" w:rsidP="00F75D0E">
      <w:pPr>
        <w:pStyle w:val="Poetry"/>
      </w:pPr>
      <w:r w:rsidRPr="00F75D0E">
        <w:t>The flow’ry meadows, and the feeding folds.</w:t>
      </w:r>
    </w:p>
    <w:p w14:paraId="68F2FAD8" w14:textId="77777777" w:rsidR="003A417A" w:rsidRPr="00F75D0E" w:rsidRDefault="003A417A" w:rsidP="00F75D0E">
      <w:pPr>
        <w:pStyle w:val="Poetry"/>
      </w:pPr>
      <w:r w:rsidRPr="00F75D0E">
        <w:t>There end your toils; and there your fates provide</w:t>
      </w:r>
    </w:p>
    <w:p w14:paraId="4C8E22E2" w14:textId="13EA3D4A" w:rsidR="003A417A" w:rsidRPr="00F75D0E" w:rsidRDefault="003A417A" w:rsidP="00F75D0E">
      <w:pPr>
        <w:pStyle w:val="Poetry"/>
      </w:pPr>
      <w:r w:rsidRPr="00F75D0E">
        <w:t>A quiet kingdom, and a royal bride:</w:t>
      </w:r>
    </w:p>
    <w:p w14:paraId="0E942EC5" w14:textId="77777777" w:rsidR="00F75D0E" w:rsidRDefault="003A417A" w:rsidP="00F75D0E">
      <w:pPr>
        <w:pStyle w:val="Poetry"/>
      </w:pPr>
      <w:r w:rsidRPr="00F75D0E">
        <w:t xml:space="preserve">There fortune shall the Trojan line restore, </w:t>
      </w:r>
    </w:p>
    <w:p w14:paraId="03DD1FF5" w14:textId="1C3DEC05" w:rsidR="003A417A" w:rsidRPr="00F75D0E" w:rsidRDefault="003A417A" w:rsidP="00F75D0E">
      <w:pPr>
        <w:pStyle w:val="Poetry"/>
      </w:pPr>
      <w:r w:rsidRPr="00F75D0E">
        <w:t>And you for lost Creusa weep no more.</w:t>
      </w:r>
    </w:p>
    <w:p w14:paraId="551FA40A" w14:textId="77777777" w:rsidR="003A417A" w:rsidRPr="00F75D0E" w:rsidRDefault="003A417A" w:rsidP="00F75D0E">
      <w:pPr>
        <w:pStyle w:val="Poetry"/>
      </w:pPr>
      <w:r w:rsidRPr="00F75D0E">
        <w:t>Fear not that I shall watch, with servile shame,</w:t>
      </w:r>
    </w:p>
    <w:p w14:paraId="39E4E9A7" w14:textId="77777777" w:rsidR="003A417A" w:rsidRPr="00F75D0E" w:rsidRDefault="003A417A" w:rsidP="00F75D0E">
      <w:pPr>
        <w:pStyle w:val="Poetry"/>
      </w:pPr>
      <w:r w:rsidRPr="00F75D0E">
        <w:t xml:space="preserve">Th’ imperious looks of some proud Grecian </w:t>
      </w:r>
      <w:proofErr w:type="gramStart"/>
      <w:r w:rsidRPr="00F75D0E">
        <w:t>dame;</w:t>
      </w:r>
      <w:proofErr w:type="gramEnd"/>
    </w:p>
    <w:p w14:paraId="1DE4733A" w14:textId="0ED0346C" w:rsidR="003A417A" w:rsidRPr="00F75D0E" w:rsidRDefault="003A417A" w:rsidP="00F75D0E">
      <w:pPr>
        <w:pStyle w:val="Poetry"/>
      </w:pPr>
      <w:r w:rsidRPr="00F75D0E">
        <w:t>Or, stooping to the victor’s lust, disgrace</w:t>
      </w:r>
      <w:r w:rsidRPr="00F75D0E">
        <w:tab/>
      </w:r>
    </w:p>
    <w:p w14:paraId="6564BF61" w14:textId="77777777" w:rsidR="00F75D0E" w:rsidRDefault="003A417A" w:rsidP="00F75D0E">
      <w:pPr>
        <w:pStyle w:val="Poetry"/>
      </w:pPr>
      <w:r w:rsidRPr="00F75D0E">
        <w:t xml:space="preserve">My goddess mother, or my royal race. </w:t>
      </w:r>
    </w:p>
    <w:p w14:paraId="034D5961" w14:textId="77777777" w:rsidR="00F75D0E" w:rsidRDefault="003A417A" w:rsidP="00F75D0E">
      <w:pPr>
        <w:pStyle w:val="Poetry"/>
      </w:pPr>
      <w:r w:rsidRPr="00F75D0E">
        <w:lastRenderedPageBreak/>
        <w:t xml:space="preserve">And now, farewell! The parent of the gods </w:t>
      </w:r>
    </w:p>
    <w:p w14:paraId="60253D74" w14:textId="650EC94C" w:rsidR="003A417A" w:rsidRPr="00F75D0E" w:rsidRDefault="003A417A" w:rsidP="00F75D0E">
      <w:pPr>
        <w:pStyle w:val="Poetry"/>
      </w:pPr>
      <w:r w:rsidRPr="00F75D0E">
        <w:t>Restrains my fleeting soul in her abodes:</w:t>
      </w:r>
    </w:p>
    <w:p w14:paraId="0FB36CA0" w14:textId="77777777" w:rsidR="003A417A" w:rsidRPr="00F75D0E" w:rsidRDefault="003A417A" w:rsidP="00F75D0E">
      <w:pPr>
        <w:pStyle w:val="Poetry"/>
      </w:pPr>
      <w:r w:rsidRPr="00F75D0E">
        <w:t>I trust our common issue to your care.’</w:t>
      </w:r>
    </w:p>
    <w:p w14:paraId="715AF5A9" w14:textId="4E85E346" w:rsidR="003A417A" w:rsidRPr="00F75D0E" w:rsidRDefault="003A417A" w:rsidP="00F75D0E">
      <w:pPr>
        <w:pStyle w:val="Poetry"/>
      </w:pPr>
      <w:r w:rsidRPr="00F75D0E">
        <w:t>She said, and gliding pass’d unseen in air.</w:t>
      </w:r>
    </w:p>
    <w:p w14:paraId="46E71697" w14:textId="77777777" w:rsidR="00F75D0E" w:rsidRDefault="003A417A" w:rsidP="00F75D0E">
      <w:pPr>
        <w:pStyle w:val="Poetry"/>
      </w:pPr>
      <w:r w:rsidRPr="00F75D0E">
        <w:t xml:space="preserve">I strove to </w:t>
      </w:r>
      <w:proofErr w:type="gramStart"/>
      <w:r w:rsidRPr="00F75D0E">
        <w:t>speak:</w:t>
      </w:r>
      <w:proofErr w:type="gramEnd"/>
      <w:r w:rsidRPr="00F75D0E">
        <w:t xml:space="preserve"> but horror tied my tongue; </w:t>
      </w:r>
    </w:p>
    <w:p w14:paraId="6D19F32F" w14:textId="77777777" w:rsidR="00F75D0E" w:rsidRDefault="003A417A" w:rsidP="00F75D0E">
      <w:pPr>
        <w:pStyle w:val="Poetry"/>
      </w:pPr>
      <w:r w:rsidRPr="00F75D0E">
        <w:t xml:space="preserve">And thrice about her neck my arms I flung, </w:t>
      </w:r>
    </w:p>
    <w:p w14:paraId="07B75757" w14:textId="77777777" w:rsidR="00F75D0E" w:rsidRDefault="003A417A" w:rsidP="00F75D0E">
      <w:pPr>
        <w:pStyle w:val="Poetry"/>
      </w:pPr>
      <w:r w:rsidRPr="00F75D0E">
        <w:t xml:space="preserve">And, thrice deceiv’d, on vain embraces hung. </w:t>
      </w:r>
    </w:p>
    <w:p w14:paraId="498F55CC" w14:textId="1793447E" w:rsidR="003A417A" w:rsidRPr="00F75D0E" w:rsidRDefault="003A417A" w:rsidP="00F75D0E">
      <w:pPr>
        <w:pStyle w:val="Poetry"/>
      </w:pPr>
      <w:r w:rsidRPr="00F75D0E">
        <w:t>Light as an empty dream at break of day,</w:t>
      </w:r>
    </w:p>
    <w:p w14:paraId="1ADB4143" w14:textId="506EE7BD" w:rsidR="003A417A" w:rsidRPr="00F75D0E" w:rsidRDefault="003A417A" w:rsidP="00F75D0E">
      <w:pPr>
        <w:pStyle w:val="Poetry"/>
      </w:pPr>
      <w:r w:rsidRPr="00F75D0E">
        <w:t>Or as a blast of wind, she rush’d away.</w:t>
      </w:r>
    </w:p>
    <w:p w14:paraId="7E5BB4B6" w14:textId="77777777" w:rsidR="003A417A" w:rsidRDefault="003A417A" w:rsidP="003A417A">
      <w:pPr>
        <w:pStyle w:val="BodyText"/>
        <w:spacing w:before="5"/>
        <w:rPr>
          <w:sz w:val="28"/>
        </w:rPr>
      </w:pPr>
    </w:p>
    <w:p w14:paraId="795D5716" w14:textId="77777777" w:rsidR="00F75D0E" w:rsidRDefault="003A417A" w:rsidP="00F75D0E">
      <w:pPr>
        <w:pStyle w:val="Poetry"/>
      </w:pPr>
      <w:r w:rsidRPr="00F75D0E">
        <w:t xml:space="preserve">“Thus having </w:t>
      </w:r>
      <w:proofErr w:type="gramStart"/>
      <w:r w:rsidRPr="00F75D0E">
        <w:t>pass’d</w:t>
      </w:r>
      <w:proofErr w:type="gramEnd"/>
      <w:r w:rsidRPr="00F75D0E">
        <w:t xml:space="preserve"> the night in fruitless pain, </w:t>
      </w:r>
    </w:p>
    <w:p w14:paraId="1F30A886" w14:textId="49BD2C67" w:rsidR="003A417A" w:rsidRPr="00F75D0E" w:rsidRDefault="003A417A" w:rsidP="00F75D0E">
      <w:pPr>
        <w:pStyle w:val="Poetry"/>
      </w:pPr>
      <w:r w:rsidRPr="00F75D0E">
        <w:t>I to my longing friends return again,</w:t>
      </w:r>
    </w:p>
    <w:p w14:paraId="28BDE0A4" w14:textId="77777777" w:rsidR="003A417A" w:rsidRPr="00F75D0E" w:rsidRDefault="003A417A" w:rsidP="00F75D0E">
      <w:pPr>
        <w:pStyle w:val="Poetry"/>
      </w:pPr>
      <w:r w:rsidRPr="00F75D0E">
        <w:t>Amaz’d th’ augmented number to behold,</w:t>
      </w:r>
    </w:p>
    <w:p w14:paraId="175FC3C1" w14:textId="77777777" w:rsidR="003A417A" w:rsidRPr="00F75D0E" w:rsidRDefault="003A417A" w:rsidP="00F75D0E">
      <w:pPr>
        <w:pStyle w:val="Poetry"/>
      </w:pPr>
      <w:r w:rsidRPr="00F75D0E">
        <w:t xml:space="preserve">Of men and </w:t>
      </w:r>
      <w:proofErr w:type="gramStart"/>
      <w:r w:rsidRPr="00F75D0E">
        <w:t>matrons</w:t>
      </w:r>
      <w:proofErr w:type="gramEnd"/>
      <w:r w:rsidRPr="00F75D0E">
        <w:t xml:space="preserve"> mix’d, of young and old;</w:t>
      </w:r>
    </w:p>
    <w:p w14:paraId="4FE5843A" w14:textId="5B857E94" w:rsidR="003A417A" w:rsidRPr="00F75D0E" w:rsidRDefault="003A417A" w:rsidP="00F75D0E">
      <w:pPr>
        <w:pStyle w:val="Poetry"/>
      </w:pPr>
      <w:r w:rsidRPr="00F75D0E">
        <w:t>A wretched exil’d crew together brought,</w:t>
      </w:r>
    </w:p>
    <w:p w14:paraId="19219DED" w14:textId="77777777" w:rsidR="00F75D0E" w:rsidRDefault="003A417A" w:rsidP="00F75D0E">
      <w:pPr>
        <w:pStyle w:val="Poetry"/>
      </w:pPr>
      <w:r w:rsidRPr="00F75D0E">
        <w:t xml:space="preserve">With arms appointed, and with treasure fraught, </w:t>
      </w:r>
    </w:p>
    <w:p w14:paraId="330E78FE" w14:textId="2B55E43C" w:rsidR="003A417A" w:rsidRPr="00F75D0E" w:rsidRDefault="003A417A" w:rsidP="00F75D0E">
      <w:pPr>
        <w:pStyle w:val="Poetry"/>
      </w:pPr>
      <w:r w:rsidRPr="00F75D0E">
        <w:t>Resolv’d, and willing, under my command,</w:t>
      </w:r>
    </w:p>
    <w:p w14:paraId="5642F4DD" w14:textId="77777777" w:rsidR="00F75D0E" w:rsidRDefault="003A417A" w:rsidP="00F75D0E">
      <w:pPr>
        <w:pStyle w:val="Poetry"/>
      </w:pPr>
      <w:r w:rsidRPr="00F75D0E">
        <w:t xml:space="preserve">To run all hazards both of sea and land. </w:t>
      </w:r>
    </w:p>
    <w:p w14:paraId="4D446C88" w14:textId="39B4558E" w:rsidR="003A417A" w:rsidRPr="00F75D0E" w:rsidRDefault="003A417A" w:rsidP="00F75D0E">
      <w:pPr>
        <w:pStyle w:val="Poetry"/>
      </w:pPr>
      <w:r w:rsidRPr="00F75D0E">
        <w:t>The Morn began, from Ida, to display</w:t>
      </w:r>
    </w:p>
    <w:p w14:paraId="55048974" w14:textId="11F608DB" w:rsidR="003A417A" w:rsidRPr="00F75D0E" w:rsidRDefault="003A417A" w:rsidP="00F75D0E">
      <w:pPr>
        <w:pStyle w:val="Poetry"/>
      </w:pPr>
      <w:r w:rsidRPr="00F75D0E">
        <w:t xml:space="preserve">Her rosy </w:t>
      </w:r>
      <w:proofErr w:type="gramStart"/>
      <w:r w:rsidRPr="00F75D0E">
        <w:t>cheeks;</w:t>
      </w:r>
      <w:proofErr w:type="gramEnd"/>
      <w:r w:rsidRPr="00F75D0E">
        <w:t xml:space="preserve"> and Phosphor led the day:</w:t>
      </w:r>
    </w:p>
    <w:p w14:paraId="730ABCB2" w14:textId="77777777" w:rsidR="00F75D0E" w:rsidRDefault="003A417A" w:rsidP="00F75D0E">
      <w:pPr>
        <w:pStyle w:val="Poetry"/>
      </w:pPr>
      <w:r w:rsidRPr="00F75D0E">
        <w:t xml:space="preserve">Before the gates the Grecians took their post, </w:t>
      </w:r>
    </w:p>
    <w:p w14:paraId="2A19FE22" w14:textId="26BE713B" w:rsidR="003A417A" w:rsidRPr="00F75D0E" w:rsidRDefault="003A417A" w:rsidP="00F75D0E">
      <w:pPr>
        <w:pStyle w:val="Poetry"/>
      </w:pPr>
      <w:r w:rsidRPr="00F75D0E">
        <w:t>And all pretense of late relief was lost.</w:t>
      </w:r>
    </w:p>
    <w:p w14:paraId="423733C5" w14:textId="77777777" w:rsidR="003A417A" w:rsidRPr="00F75D0E" w:rsidRDefault="003A417A" w:rsidP="00F75D0E">
      <w:pPr>
        <w:pStyle w:val="Poetry"/>
      </w:pPr>
      <w:r w:rsidRPr="00F75D0E">
        <w:t>I yield to Fate, unwillingly retire,</w:t>
      </w:r>
    </w:p>
    <w:p w14:paraId="5AC9E91A" w14:textId="77777777" w:rsidR="003A417A" w:rsidRPr="00F75D0E" w:rsidRDefault="003A417A" w:rsidP="00F75D0E">
      <w:pPr>
        <w:pStyle w:val="Poetry"/>
      </w:pPr>
      <w:r w:rsidRPr="00F75D0E">
        <w:t>And, loaded, up the hill convey my sire.”</w:t>
      </w:r>
    </w:p>
    <w:p w14:paraId="0F0070CD" w14:textId="77777777" w:rsidR="003A417A" w:rsidRDefault="003A417A" w:rsidP="003A417A">
      <w:pPr>
        <w:pStyle w:val="BodyText"/>
        <w:spacing w:before="4"/>
        <w:rPr>
          <w:sz w:val="12"/>
        </w:rPr>
      </w:pPr>
    </w:p>
    <w:p w14:paraId="1EF42099" w14:textId="77777777" w:rsidR="003A417A" w:rsidRDefault="003A417A" w:rsidP="00F75D0E">
      <w:pPr>
        <w:pStyle w:val="Heading3"/>
      </w:pPr>
      <w:r>
        <w:rPr>
          <w:u w:color="231F20"/>
        </w:rPr>
        <w:t>Book</w:t>
      </w:r>
      <w:r>
        <w:rPr>
          <w:spacing w:val="-7"/>
          <w:u w:color="231F20"/>
        </w:rPr>
        <w:t xml:space="preserve"> </w:t>
      </w:r>
      <w:r>
        <w:rPr>
          <w:u w:color="231F20"/>
        </w:rPr>
        <w:t>III</w:t>
      </w:r>
    </w:p>
    <w:p w14:paraId="169342EF" w14:textId="5CCCC0DE" w:rsidR="003A417A" w:rsidRPr="00F75D0E" w:rsidRDefault="003A417A" w:rsidP="00F75D0E">
      <w:pPr>
        <w:pStyle w:val="Poetry"/>
      </w:pPr>
      <w:r w:rsidRPr="00F75D0E">
        <w:t>“When Heav’n had overturn’d the Trojan state</w:t>
      </w:r>
    </w:p>
    <w:p w14:paraId="1A474E0A" w14:textId="77777777" w:rsidR="00F75D0E" w:rsidRDefault="003A417A" w:rsidP="00F75D0E">
      <w:pPr>
        <w:pStyle w:val="Poetry"/>
      </w:pPr>
      <w:r w:rsidRPr="00F75D0E">
        <w:t xml:space="preserve">And Priam’s throne, by too severe a </w:t>
      </w:r>
      <w:proofErr w:type="gramStart"/>
      <w:r w:rsidRPr="00F75D0E">
        <w:t>fate;</w:t>
      </w:r>
      <w:proofErr w:type="gramEnd"/>
      <w:r w:rsidRPr="00F75D0E">
        <w:t xml:space="preserve"> </w:t>
      </w:r>
    </w:p>
    <w:p w14:paraId="07F573F4" w14:textId="77777777" w:rsidR="00F75D0E" w:rsidRDefault="003A417A" w:rsidP="00F75D0E">
      <w:pPr>
        <w:pStyle w:val="Poetry"/>
      </w:pPr>
      <w:r w:rsidRPr="00F75D0E">
        <w:t xml:space="preserve">When ruin’d Troy became the Grecians’ prey, </w:t>
      </w:r>
    </w:p>
    <w:p w14:paraId="2A7B8AE4" w14:textId="3C89A7C1" w:rsidR="003A417A" w:rsidRPr="00F75D0E" w:rsidRDefault="003A417A" w:rsidP="00F75D0E">
      <w:pPr>
        <w:pStyle w:val="Poetry"/>
      </w:pPr>
      <w:r w:rsidRPr="00F75D0E">
        <w:t xml:space="preserve">And Ilium’s lofty tow’rs in ashes </w:t>
      </w:r>
      <w:proofErr w:type="gramStart"/>
      <w:r w:rsidRPr="00F75D0E">
        <w:t>lay;</w:t>
      </w:r>
      <w:proofErr w:type="gramEnd"/>
    </w:p>
    <w:p w14:paraId="608C0BEB" w14:textId="77777777" w:rsidR="003A417A" w:rsidRPr="00F75D0E" w:rsidRDefault="003A417A" w:rsidP="00F75D0E">
      <w:pPr>
        <w:pStyle w:val="Poetry"/>
      </w:pPr>
      <w:r w:rsidRPr="00F75D0E">
        <w:t>Warn’d by celestial omens, we retreat,</w:t>
      </w:r>
    </w:p>
    <w:p w14:paraId="77B20DF6" w14:textId="72A1950A" w:rsidR="003A417A" w:rsidRPr="00F75D0E" w:rsidRDefault="003A417A" w:rsidP="00F75D0E">
      <w:pPr>
        <w:pStyle w:val="Poetry"/>
      </w:pPr>
      <w:r w:rsidRPr="00F75D0E">
        <w:t>To seek in foreign lands a happier seat.</w:t>
      </w:r>
    </w:p>
    <w:p w14:paraId="0E0199DE" w14:textId="77777777" w:rsidR="00F75D0E" w:rsidRDefault="003A417A" w:rsidP="00F75D0E">
      <w:pPr>
        <w:pStyle w:val="Poetry"/>
      </w:pPr>
      <w:r w:rsidRPr="00F75D0E">
        <w:t xml:space="preserve">Near old Antandros, and at Ida’s foot, </w:t>
      </w:r>
    </w:p>
    <w:p w14:paraId="237CE2C5" w14:textId="77777777" w:rsidR="00F75D0E" w:rsidRDefault="003A417A" w:rsidP="00F75D0E">
      <w:pPr>
        <w:pStyle w:val="Poetry"/>
      </w:pPr>
      <w:r w:rsidRPr="00F75D0E">
        <w:t xml:space="preserve">The timber of the sacred groves we cut, </w:t>
      </w:r>
    </w:p>
    <w:p w14:paraId="04CE7D2C" w14:textId="6E789870" w:rsidR="003A417A" w:rsidRPr="00F75D0E" w:rsidRDefault="003A417A" w:rsidP="00F75D0E">
      <w:pPr>
        <w:pStyle w:val="Poetry"/>
      </w:pPr>
      <w:r w:rsidRPr="00F75D0E">
        <w:lastRenderedPageBreak/>
        <w:t>And build our fleet; uncertain yet to find</w:t>
      </w:r>
    </w:p>
    <w:p w14:paraId="00A4BC8E" w14:textId="77777777" w:rsidR="003A417A" w:rsidRPr="00F75D0E" w:rsidRDefault="003A417A" w:rsidP="00F75D0E">
      <w:pPr>
        <w:pStyle w:val="Poetry"/>
      </w:pPr>
      <w:r w:rsidRPr="00F75D0E">
        <w:t xml:space="preserve">What place the gods for our repose </w:t>
      </w:r>
      <w:proofErr w:type="gramStart"/>
      <w:r w:rsidRPr="00F75D0E">
        <w:t>assign’d.</w:t>
      </w:r>
      <w:proofErr w:type="gramEnd"/>
    </w:p>
    <w:p w14:paraId="4AE25692" w14:textId="59C3DEEF" w:rsidR="003A417A" w:rsidRPr="00F75D0E" w:rsidRDefault="003A417A" w:rsidP="00F75D0E">
      <w:pPr>
        <w:pStyle w:val="Poetry"/>
      </w:pPr>
      <w:r w:rsidRPr="00F75D0E">
        <w:t>Friends daily flock; and scarce the kindly spring</w:t>
      </w:r>
    </w:p>
    <w:p w14:paraId="6C40E11E" w14:textId="77777777" w:rsidR="00F75D0E" w:rsidRDefault="003A417A" w:rsidP="00F75D0E">
      <w:pPr>
        <w:pStyle w:val="Poetry"/>
      </w:pPr>
      <w:r w:rsidRPr="00F75D0E">
        <w:t xml:space="preserve">Began to clothe the ground, and birds to sing, </w:t>
      </w:r>
    </w:p>
    <w:p w14:paraId="682007B7" w14:textId="4A4C4D5E" w:rsidR="003A417A" w:rsidRPr="00F75D0E" w:rsidRDefault="003A417A" w:rsidP="00F75D0E">
      <w:pPr>
        <w:pStyle w:val="Poetry"/>
      </w:pPr>
      <w:r w:rsidRPr="00F75D0E">
        <w:t>When old Anchises summon’d all to sea:</w:t>
      </w:r>
    </w:p>
    <w:p w14:paraId="4BAFD613" w14:textId="77777777" w:rsidR="00F75D0E" w:rsidRDefault="003A417A" w:rsidP="00F75D0E">
      <w:pPr>
        <w:pStyle w:val="Poetry"/>
      </w:pPr>
      <w:r w:rsidRPr="00F75D0E">
        <w:t xml:space="preserve">The crew my father and the Fates obey. </w:t>
      </w:r>
    </w:p>
    <w:p w14:paraId="2FD4D345" w14:textId="1009312A" w:rsidR="003A417A" w:rsidRPr="00F75D0E" w:rsidRDefault="003A417A" w:rsidP="00F75D0E">
      <w:pPr>
        <w:pStyle w:val="Poetry"/>
      </w:pPr>
      <w:r w:rsidRPr="00F75D0E">
        <w:t>With sighs and tears I leave my native shore,</w:t>
      </w:r>
    </w:p>
    <w:p w14:paraId="12B9C51A" w14:textId="45A1B324" w:rsidR="003A417A" w:rsidRPr="00F75D0E" w:rsidRDefault="003A417A" w:rsidP="00F75D0E">
      <w:pPr>
        <w:pStyle w:val="Poetry"/>
      </w:pPr>
      <w:r w:rsidRPr="00F75D0E">
        <w:t>And empty fields, where Ilium stood before.</w:t>
      </w:r>
    </w:p>
    <w:p w14:paraId="3FAE1F37" w14:textId="77777777" w:rsidR="00F75D0E" w:rsidRDefault="003A417A" w:rsidP="00F75D0E">
      <w:pPr>
        <w:pStyle w:val="Poetry"/>
      </w:pPr>
      <w:r w:rsidRPr="00F75D0E">
        <w:t xml:space="preserve">My sire, my son, our less and greater gods, </w:t>
      </w:r>
    </w:p>
    <w:p w14:paraId="7BCB3169" w14:textId="676242EB" w:rsidR="003A417A" w:rsidRPr="00F75D0E" w:rsidRDefault="003A417A" w:rsidP="00F75D0E">
      <w:pPr>
        <w:pStyle w:val="Poetry"/>
      </w:pPr>
      <w:r w:rsidRPr="00F75D0E">
        <w:t xml:space="preserve">All sail at </w:t>
      </w:r>
      <w:proofErr w:type="gramStart"/>
      <w:r w:rsidRPr="00F75D0E">
        <w:t>once, and</w:t>
      </w:r>
      <w:proofErr w:type="gramEnd"/>
      <w:r w:rsidRPr="00F75D0E">
        <w:t xml:space="preserve"> cleave the briny floods.</w:t>
      </w:r>
    </w:p>
    <w:p w14:paraId="427CA914" w14:textId="77777777" w:rsidR="00F75D0E" w:rsidRDefault="00F75D0E" w:rsidP="00F75D0E">
      <w:pPr>
        <w:pStyle w:val="Poetry"/>
      </w:pPr>
    </w:p>
    <w:p w14:paraId="1F6ECF4F" w14:textId="77777777" w:rsidR="00F75D0E" w:rsidRDefault="003A417A" w:rsidP="00F75D0E">
      <w:pPr>
        <w:pStyle w:val="Poetry"/>
      </w:pPr>
      <w:r w:rsidRPr="00F75D0E">
        <w:t xml:space="preserve">“Against our coast appears a spacious land, </w:t>
      </w:r>
    </w:p>
    <w:p w14:paraId="3D338779" w14:textId="436F49CB" w:rsidR="003A417A" w:rsidRPr="00F75D0E" w:rsidRDefault="003A417A" w:rsidP="00F75D0E">
      <w:pPr>
        <w:pStyle w:val="Poetry"/>
      </w:pPr>
      <w:r w:rsidRPr="00F75D0E">
        <w:t>Which once the fierce Lycurgus did command,</w:t>
      </w:r>
    </w:p>
    <w:p w14:paraId="7CE11062" w14:textId="6CD220FA" w:rsidR="003A417A" w:rsidRPr="00F75D0E" w:rsidRDefault="003A417A" w:rsidP="00F75D0E">
      <w:pPr>
        <w:pStyle w:val="Poetry"/>
      </w:pPr>
      <w:r w:rsidRPr="00F75D0E">
        <w:t xml:space="preserve">(Thracia the name—the people bold in </w:t>
      </w:r>
      <w:proofErr w:type="gramStart"/>
      <w:r w:rsidRPr="00F75D0E">
        <w:t>war;</w:t>
      </w:r>
      <w:proofErr w:type="gramEnd"/>
    </w:p>
    <w:p w14:paraId="6866A3DD" w14:textId="77777777" w:rsidR="00F75D0E" w:rsidRDefault="003A417A" w:rsidP="00F75D0E">
      <w:pPr>
        <w:pStyle w:val="Poetry"/>
      </w:pPr>
      <w:r w:rsidRPr="00F75D0E">
        <w:t xml:space="preserve">Vast are their fields, and tillage is their care,) </w:t>
      </w:r>
    </w:p>
    <w:p w14:paraId="2D89A1DF" w14:textId="77777777" w:rsidR="00F75D0E" w:rsidRDefault="003A417A" w:rsidP="00F75D0E">
      <w:pPr>
        <w:pStyle w:val="Poetry"/>
      </w:pPr>
      <w:r w:rsidRPr="00F75D0E">
        <w:t xml:space="preserve">A hospitable realm while Fate was kind, </w:t>
      </w:r>
    </w:p>
    <w:p w14:paraId="51B0A004" w14:textId="77777777" w:rsidR="00F75D0E" w:rsidRDefault="003A417A" w:rsidP="00F75D0E">
      <w:pPr>
        <w:pStyle w:val="Poetry"/>
      </w:pPr>
      <w:r w:rsidRPr="00F75D0E">
        <w:t xml:space="preserve">With Troy in friendship and religion join’d. </w:t>
      </w:r>
    </w:p>
    <w:p w14:paraId="613E813A" w14:textId="1413ABC0" w:rsidR="003A417A" w:rsidRPr="00F75D0E" w:rsidRDefault="003A417A" w:rsidP="00F75D0E">
      <w:pPr>
        <w:pStyle w:val="Poetry"/>
      </w:pPr>
      <w:r w:rsidRPr="00F75D0E">
        <w:t>I land; with luckless omens then adore</w:t>
      </w:r>
    </w:p>
    <w:p w14:paraId="35F07134" w14:textId="36E112DC" w:rsidR="003A417A" w:rsidRPr="00F75D0E" w:rsidRDefault="003A417A" w:rsidP="00F75D0E">
      <w:pPr>
        <w:pStyle w:val="Poetry"/>
      </w:pPr>
      <w:r w:rsidRPr="00F75D0E">
        <w:t xml:space="preserve">Their gods, and draw a line along the </w:t>
      </w:r>
      <w:proofErr w:type="gramStart"/>
      <w:r w:rsidRPr="00F75D0E">
        <w:t>shore;</w:t>
      </w:r>
      <w:proofErr w:type="gramEnd"/>
    </w:p>
    <w:p w14:paraId="64339747" w14:textId="77777777" w:rsidR="003A417A" w:rsidRPr="00F75D0E" w:rsidRDefault="003A417A" w:rsidP="00F75D0E">
      <w:pPr>
        <w:pStyle w:val="Poetry"/>
      </w:pPr>
      <w:r w:rsidRPr="00F75D0E">
        <w:t>I lay the deep foundations of a wall,</w:t>
      </w:r>
    </w:p>
    <w:p w14:paraId="7865A788" w14:textId="77777777" w:rsidR="00F75D0E" w:rsidRDefault="003A417A" w:rsidP="00F75D0E">
      <w:pPr>
        <w:pStyle w:val="Poetry"/>
      </w:pPr>
      <w:r w:rsidRPr="00F75D0E">
        <w:t xml:space="preserve">And Aenos, nam’d from me, the city call. </w:t>
      </w:r>
    </w:p>
    <w:p w14:paraId="2A3F7242" w14:textId="739D662C" w:rsidR="003A417A" w:rsidRPr="00F75D0E" w:rsidRDefault="003A417A" w:rsidP="00F75D0E">
      <w:pPr>
        <w:pStyle w:val="Poetry"/>
      </w:pPr>
      <w:r w:rsidRPr="00F75D0E">
        <w:t>To Dionaean Venus vows are paid,</w:t>
      </w:r>
    </w:p>
    <w:p w14:paraId="5F0F244B" w14:textId="77777777" w:rsidR="003A417A" w:rsidRPr="00F75D0E" w:rsidRDefault="003A417A" w:rsidP="00F75D0E">
      <w:pPr>
        <w:pStyle w:val="Poetry"/>
      </w:pPr>
      <w:r w:rsidRPr="00F75D0E">
        <w:t xml:space="preserve">And all the pow’rs that rising labors </w:t>
      </w:r>
      <w:proofErr w:type="gramStart"/>
      <w:r w:rsidRPr="00F75D0E">
        <w:t>aid;</w:t>
      </w:r>
      <w:proofErr w:type="gramEnd"/>
    </w:p>
    <w:p w14:paraId="62F034AD" w14:textId="2D865539" w:rsidR="003A417A" w:rsidRPr="00F75D0E" w:rsidRDefault="003A417A" w:rsidP="00F75D0E">
      <w:pPr>
        <w:pStyle w:val="Poetry"/>
      </w:pPr>
      <w:r w:rsidRPr="00F75D0E">
        <w:t>A bull on Jove’s imperial altar laid.</w:t>
      </w:r>
    </w:p>
    <w:p w14:paraId="3421AC1D" w14:textId="77777777" w:rsidR="003A417A" w:rsidRPr="00F75D0E" w:rsidRDefault="003A417A" w:rsidP="00F75D0E">
      <w:pPr>
        <w:pStyle w:val="Poetry"/>
      </w:pPr>
      <w:r w:rsidRPr="00F75D0E">
        <w:t xml:space="preserve">Not far, a rising hillock stood in </w:t>
      </w:r>
      <w:proofErr w:type="gramStart"/>
      <w:r w:rsidRPr="00F75D0E">
        <w:t>view;</w:t>
      </w:r>
      <w:proofErr w:type="gramEnd"/>
    </w:p>
    <w:p w14:paraId="71C5A263" w14:textId="77777777" w:rsidR="00F75D0E" w:rsidRDefault="003A417A" w:rsidP="00F75D0E">
      <w:pPr>
        <w:pStyle w:val="Poetry"/>
      </w:pPr>
      <w:r w:rsidRPr="00F75D0E">
        <w:t xml:space="preserve">Sharp myrtles on the sides, and cornels grew. </w:t>
      </w:r>
    </w:p>
    <w:p w14:paraId="2E72AD8C" w14:textId="77777777" w:rsidR="00F75D0E" w:rsidRDefault="003A417A" w:rsidP="00F75D0E">
      <w:pPr>
        <w:pStyle w:val="Poetry"/>
      </w:pPr>
      <w:r w:rsidRPr="00F75D0E">
        <w:t xml:space="preserve">There, while I went to crop the sylvan scenes, </w:t>
      </w:r>
    </w:p>
    <w:p w14:paraId="0AD49128" w14:textId="45F3A0F5" w:rsidR="003A417A" w:rsidRPr="00F75D0E" w:rsidRDefault="003A417A" w:rsidP="00F75D0E">
      <w:pPr>
        <w:pStyle w:val="Poetry"/>
      </w:pPr>
      <w:r w:rsidRPr="00F75D0E">
        <w:t>And shade our altar with their leafy greens,</w:t>
      </w:r>
    </w:p>
    <w:p w14:paraId="17D15CFD" w14:textId="325E093D" w:rsidR="003A417A" w:rsidRPr="00F75D0E" w:rsidRDefault="003A417A" w:rsidP="00F75D0E">
      <w:pPr>
        <w:pStyle w:val="Poetry"/>
      </w:pPr>
      <w:r w:rsidRPr="00F75D0E">
        <w:t>I pull’d a plant—with horror I relate</w:t>
      </w:r>
    </w:p>
    <w:p w14:paraId="55E904E4" w14:textId="77777777" w:rsidR="003A417A" w:rsidRPr="00F75D0E" w:rsidRDefault="003A417A" w:rsidP="00F75D0E">
      <w:pPr>
        <w:pStyle w:val="Poetry"/>
      </w:pPr>
      <w:r w:rsidRPr="00F75D0E">
        <w:t>A prodigy so strange and full of fate.</w:t>
      </w:r>
    </w:p>
    <w:p w14:paraId="657A45B2" w14:textId="77777777" w:rsidR="00F75D0E" w:rsidRDefault="003A417A" w:rsidP="00F75D0E">
      <w:pPr>
        <w:pStyle w:val="Poetry"/>
      </w:pPr>
      <w:r w:rsidRPr="00F75D0E">
        <w:t xml:space="preserve">The rooted fibers rose, and from the wound </w:t>
      </w:r>
    </w:p>
    <w:p w14:paraId="676D7465" w14:textId="5C9544B9" w:rsidR="003A417A" w:rsidRPr="00F75D0E" w:rsidRDefault="003A417A" w:rsidP="00F75D0E">
      <w:pPr>
        <w:pStyle w:val="Poetry"/>
      </w:pPr>
      <w:r w:rsidRPr="00F75D0E">
        <w:t>Black bloody drops distill’d upon the ground.</w:t>
      </w:r>
    </w:p>
    <w:p w14:paraId="1550AB46" w14:textId="77777777" w:rsidR="003A417A" w:rsidRPr="00F75D0E" w:rsidRDefault="003A417A" w:rsidP="00F75D0E">
      <w:pPr>
        <w:pStyle w:val="Poetry"/>
      </w:pPr>
      <w:r w:rsidRPr="00F75D0E">
        <w:t xml:space="preserve">Mute and amaz’d, my hair with terror </w:t>
      </w:r>
      <w:proofErr w:type="gramStart"/>
      <w:r w:rsidRPr="00F75D0E">
        <w:t>stood;</w:t>
      </w:r>
      <w:proofErr w:type="gramEnd"/>
    </w:p>
    <w:p w14:paraId="52C759A5" w14:textId="5AB3D6CC" w:rsidR="003A417A" w:rsidRPr="00F75D0E" w:rsidRDefault="003A417A" w:rsidP="00F75D0E">
      <w:pPr>
        <w:pStyle w:val="Poetry"/>
      </w:pPr>
      <w:r w:rsidRPr="00F75D0E">
        <w:t>Fear shrunk my sinews, and congeal’d my blood.</w:t>
      </w:r>
    </w:p>
    <w:p w14:paraId="44C6F824" w14:textId="77777777" w:rsidR="003A417A" w:rsidRPr="00F75D0E" w:rsidRDefault="003A417A" w:rsidP="00F75D0E">
      <w:pPr>
        <w:pStyle w:val="Poetry"/>
      </w:pPr>
      <w:r w:rsidRPr="00F75D0E">
        <w:t>Mann’d once again, another plant I try:</w:t>
      </w:r>
    </w:p>
    <w:p w14:paraId="13CA8CC7" w14:textId="77777777" w:rsidR="00F75D0E" w:rsidRDefault="003A417A" w:rsidP="00F75D0E">
      <w:pPr>
        <w:pStyle w:val="Poetry"/>
      </w:pPr>
      <w:r w:rsidRPr="00F75D0E">
        <w:lastRenderedPageBreak/>
        <w:t xml:space="preserve">That other gush’d with the same sanguine dye. </w:t>
      </w:r>
    </w:p>
    <w:p w14:paraId="5211C4FA" w14:textId="77777777" w:rsidR="00F75D0E" w:rsidRDefault="003A417A" w:rsidP="00F75D0E">
      <w:pPr>
        <w:pStyle w:val="Poetry"/>
      </w:pPr>
      <w:r w:rsidRPr="00F75D0E">
        <w:t xml:space="preserve">Then, fearing guilt for some offense unknown, </w:t>
      </w:r>
    </w:p>
    <w:p w14:paraId="202A57D2" w14:textId="5C876A9C" w:rsidR="003A417A" w:rsidRPr="00F75D0E" w:rsidRDefault="003A417A" w:rsidP="00F75D0E">
      <w:pPr>
        <w:pStyle w:val="Poetry"/>
      </w:pPr>
      <w:r w:rsidRPr="00F75D0E">
        <w:t>With pray’rs and vows the Dryads I atone,</w:t>
      </w:r>
    </w:p>
    <w:p w14:paraId="1377C57E" w14:textId="376536B6" w:rsidR="003A417A" w:rsidRPr="00F75D0E" w:rsidRDefault="003A417A" w:rsidP="00F75D0E">
      <w:pPr>
        <w:pStyle w:val="Poetry"/>
      </w:pPr>
      <w:r w:rsidRPr="00F75D0E">
        <w:t>With all the sisters of the woods, and most</w:t>
      </w:r>
    </w:p>
    <w:p w14:paraId="6CFC6576" w14:textId="77777777" w:rsidR="00F75D0E" w:rsidRDefault="003A417A" w:rsidP="00F75D0E">
      <w:pPr>
        <w:pStyle w:val="Poetry"/>
      </w:pPr>
      <w:r w:rsidRPr="00F75D0E">
        <w:t xml:space="preserve">The God of Arms, who rules the Thracian coast, </w:t>
      </w:r>
    </w:p>
    <w:p w14:paraId="439B6A5D" w14:textId="77777777" w:rsidR="00F75D0E" w:rsidRDefault="003A417A" w:rsidP="00F75D0E">
      <w:pPr>
        <w:pStyle w:val="Poetry"/>
      </w:pPr>
      <w:r w:rsidRPr="00F75D0E">
        <w:t xml:space="preserve">That they, or he, these omens would avert, </w:t>
      </w:r>
    </w:p>
    <w:p w14:paraId="74E04112" w14:textId="29CD49F8" w:rsidR="003A417A" w:rsidRPr="00F75D0E" w:rsidRDefault="003A417A" w:rsidP="00F75D0E">
      <w:pPr>
        <w:pStyle w:val="Poetry"/>
      </w:pPr>
      <w:r w:rsidRPr="00F75D0E">
        <w:t>Release our fears, and better signs impart.</w:t>
      </w:r>
    </w:p>
    <w:p w14:paraId="5A2D489F" w14:textId="77777777" w:rsidR="003A417A" w:rsidRPr="00F75D0E" w:rsidRDefault="003A417A" w:rsidP="00F75D0E">
      <w:pPr>
        <w:pStyle w:val="Poetry"/>
      </w:pPr>
      <w:r w:rsidRPr="00F75D0E">
        <w:t>Clear’d, as I thought, and fully fix’d at length</w:t>
      </w:r>
    </w:p>
    <w:p w14:paraId="1647E9FC" w14:textId="0B609C84" w:rsidR="003A417A" w:rsidRPr="00F75D0E" w:rsidRDefault="003A417A" w:rsidP="00F75D0E">
      <w:pPr>
        <w:pStyle w:val="Poetry"/>
      </w:pPr>
      <w:r w:rsidRPr="00F75D0E">
        <w:t>To learn the cause, I tugged with all my strength:</w:t>
      </w:r>
    </w:p>
    <w:p w14:paraId="70BEFB46" w14:textId="77777777" w:rsidR="00F75D0E" w:rsidRDefault="003A417A" w:rsidP="00F75D0E">
      <w:pPr>
        <w:pStyle w:val="Poetry"/>
      </w:pPr>
      <w:r w:rsidRPr="00F75D0E">
        <w:t xml:space="preserve">I bent my knees against the ground; once more </w:t>
      </w:r>
    </w:p>
    <w:p w14:paraId="5FE82370" w14:textId="14613871" w:rsidR="003A417A" w:rsidRPr="00F75D0E" w:rsidRDefault="003A417A" w:rsidP="00F75D0E">
      <w:pPr>
        <w:pStyle w:val="Poetry"/>
      </w:pPr>
      <w:r w:rsidRPr="00F75D0E">
        <w:t>The violated myrtle ran with gore.</w:t>
      </w:r>
    </w:p>
    <w:p w14:paraId="37360EC7" w14:textId="77777777" w:rsidR="00F75D0E" w:rsidRDefault="003A417A" w:rsidP="00F75D0E">
      <w:pPr>
        <w:pStyle w:val="Poetry"/>
      </w:pPr>
      <w:r w:rsidRPr="00F75D0E">
        <w:t xml:space="preserve">Scarce dare I tell the sequel: from the womb </w:t>
      </w:r>
    </w:p>
    <w:p w14:paraId="67A4770C" w14:textId="69BA9D6B" w:rsidR="003A417A" w:rsidRPr="00F75D0E" w:rsidRDefault="003A417A" w:rsidP="00F75D0E">
      <w:pPr>
        <w:pStyle w:val="Poetry"/>
      </w:pPr>
      <w:r w:rsidRPr="00F75D0E">
        <w:t>Of wounded earth, and caverns of the tomb,</w:t>
      </w:r>
    </w:p>
    <w:p w14:paraId="2B77EEC3" w14:textId="5A073BB6" w:rsidR="003A417A" w:rsidRPr="00F75D0E" w:rsidRDefault="003A417A" w:rsidP="00F75D0E">
      <w:pPr>
        <w:pStyle w:val="Poetry"/>
      </w:pPr>
      <w:r w:rsidRPr="00F75D0E">
        <w:t>A groan, as of a troubled ghost, renew’d</w:t>
      </w:r>
    </w:p>
    <w:p w14:paraId="330F7BCB" w14:textId="77777777" w:rsidR="003A417A" w:rsidRPr="00F75D0E" w:rsidRDefault="003A417A" w:rsidP="00F75D0E">
      <w:pPr>
        <w:pStyle w:val="Poetry"/>
      </w:pPr>
      <w:r w:rsidRPr="00F75D0E">
        <w:t>My fright, and then these dreadful words ensued:</w:t>
      </w:r>
    </w:p>
    <w:p w14:paraId="7D32C9C7" w14:textId="77777777" w:rsidR="00F75D0E" w:rsidRDefault="003A417A" w:rsidP="00F75D0E">
      <w:pPr>
        <w:pStyle w:val="Poetry"/>
      </w:pPr>
      <w:r w:rsidRPr="00F75D0E">
        <w:t xml:space="preserve">‘Why dost thou thus my buried body rend? </w:t>
      </w:r>
    </w:p>
    <w:p w14:paraId="176C9178" w14:textId="77777777" w:rsidR="00F75D0E" w:rsidRDefault="003A417A" w:rsidP="00F75D0E">
      <w:pPr>
        <w:pStyle w:val="Poetry"/>
      </w:pPr>
      <w:r w:rsidRPr="00F75D0E">
        <w:t xml:space="preserve">O spare the corpse of thy unhappy friend! </w:t>
      </w:r>
    </w:p>
    <w:p w14:paraId="740CE320" w14:textId="2073D985" w:rsidR="003A417A" w:rsidRPr="00F75D0E" w:rsidRDefault="003A417A" w:rsidP="00F75D0E">
      <w:pPr>
        <w:pStyle w:val="Poetry"/>
      </w:pPr>
      <w:r w:rsidRPr="00F75D0E">
        <w:t>Spare to pollute thy pious hands with blood:</w:t>
      </w:r>
    </w:p>
    <w:p w14:paraId="2D722E4C" w14:textId="2B320DA2" w:rsidR="003A417A" w:rsidRPr="00F75D0E" w:rsidRDefault="003A417A" w:rsidP="00F75D0E">
      <w:pPr>
        <w:pStyle w:val="Poetry"/>
      </w:pPr>
      <w:r w:rsidRPr="00F75D0E">
        <w:t xml:space="preserve">The tears distil not from the wounded </w:t>
      </w:r>
      <w:proofErr w:type="gramStart"/>
      <w:r w:rsidRPr="00F75D0E">
        <w:t>wood;</w:t>
      </w:r>
      <w:proofErr w:type="gramEnd"/>
    </w:p>
    <w:p w14:paraId="1066F433" w14:textId="77777777" w:rsidR="003A417A" w:rsidRPr="00F75D0E" w:rsidRDefault="003A417A" w:rsidP="00F75D0E">
      <w:pPr>
        <w:pStyle w:val="Poetry"/>
      </w:pPr>
      <w:r w:rsidRPr="00F75D0E">
        <w:t>But ev’ry drop this living tree contains</w:t>
      </w:r>
    </w:p>
    <w:p w14:paraId="08CB09B0" w14:textId="77777777" w:rsidR="00F75D0E" w:rsidRDefault="003A417A" w:rsidP="00F75D0E">
      <w:pPr>
        <w:pStyle w:val="Poetry"/>
      </w:pPr>
      <w:r w:rsidRPr="00F75D0E">
        <w:t xml:space="preserve">Is kindred </w:t>
      </w:r>
      <w:proofErr w:type="gramStart"/>
      <w:r w:rsidRPr="00F75D0E">
        <w:t>blood, and</w:t>
      </w:r>
      <w:proofErr w:type="gramEnd"/>
      <w:r w:rsidRPr="00F75D0E">
        <w:t xml:space="preserve"> ran in Trojan veins. </w:t>
      </w:r>
    </w:p>
    <w:p w14:paraId="483E370B" w14:textId="77777777" w:rsidR="00F75D0E" w:rsidRDefault="003A417A" w:rsidP="00F75D0E">
      <w:pPr>
        <w:pStyle w:val="Poetry"/>
      </w:pPr>
      <w:r w:rsidRPr="00F75D0E">
        <w:t xml:space="preserve">O fly from this unhospitable shore, </w:t>
      </w:r>
    </w:p>
    <w:p w14:paraId="58B31328" w14:textId="703F521E" w:rsidR="003A417A" w:rsidRPr="00F75D0E" w:rsidRDefault="003A417A" w:rsidP="00F75D0E">
      <w:pPr>
        <w:pStyle w:val="Poetry"/>
      </w:pPr>
      <w:r w:rsidRPr="00F75D0E">
        <w:t>Warn’d by my fate; for I am Polydore!</w:t>
      </w:r>
    </w:p>
    <w:p w14:paraId="68F2BC12" w14:textId="2B5D6C5D" w:rsidR="003A417A" w:rsidRPr="00F75D0E" w:rsidRDefault="003A417A" w:rsidP="00F75D0E">
      <w:pPr>
        <w:pStyle w:val="Poetry"/>
      </w:pPr>
      <w:r w:rsidRPr="00F75D0E">
        <w:t>Here loads of lances, in my blood embrued,</w:t>
      </w:r>
    </w:p>
    <w:p w14:paraId="4325F6E0" w14:textId="77777777" w:rsidR="003A417A" w:rsidRPr="00F75D0E" w:rsidRDefault="003A417A" w:rsidP="00F75D0E">
      <w:pPr>
        <w:pStyle w:val="Poetry"/>
      </w:pPr>
      <w:proofErr w:type="gramStart"/>
      <w:r w:rsidRPr="00F75D0E">
        <w:t>Again</w:t>
      </w:r>
      <w:proofErr w:type="gramEnd"/>
      <w:r w:rsidRPr="00F75D0E">
        <w:t xml:space="preserve"> shoot upward, by my blood renew’d.’</w:t>
      </w:r>
    </w:p>
    <w:p w14:paraId="03480AC4" w14:textId="77777777" w:rsidR="00F75D0E" w:rsidRDefault="00F75D0E" w:rsidP="00F75D0E">
      <w:pPr>
        <w:pStyle w:val="Poetry"/>
      </w:pPr>
    </w:p>
    <w:p w14:paraId="0302E862" w14:textId="3BAD52A3" w:rsidR="00F75D0E" w:rsidRDefault="003A417A" w:rsidP="00F75D0E">
      <w:pPr>
        <w:pStyle w:val="Poetry"/>
      </w:pPr>
      <w:r w:rsidRPr="00F75D0E">
        <w:t xml:space="preserve">“My falt’ring tongue and shiv’ring limbs declare </w:t>
      </w:r>
    </w:p>
    <w:p w14:paraId="227CBE47" w14:textId="3A12EC60" w:rsidR="003A417A" w:rsidRPr="00F75D0E" w:rsidRDefault="003A417A" w:rsidP="00F75D0E">
      <w:pPr>
        <w:pStyle w:val="Poetry"/>
      </w:pPr>
      <w:r w:rsidRPr="00F75D0E">
        <w:t>My horror, and in bristles rose my hair.</w:t>
      </w:r>
    </w:p>
    <w:p w14:paraId="269C6789" w14:textId="77777777" w:rsidR="003A417A" w:rsidRPr="00F75D0E" w:rsidRDefault="003A417A" w:rsidP="00F75D0E">
      <w:pPr>
        <w:pStyle w:val="Poetry"/>
      </w:pPr>
      <w:r w:rsidRPr="00F75D0E">
        <w:t>When Troy with Grecian arms was closely pent,</w:t>
      </w:r>
    </w:p>
    <w:p w14:paraId="593CC005" w14:textId="70809D40" w:rsidR="003A417A" w:rsidRPr="00F75D0E" w:rsidRDefault="003A417A" w:rsidP="00F75D0E">
      <w:pPr>
        <w:pStyle w:val="Poetry"/>
      </w:pPr>
      <w:r w:rsidRPr="00F75D0E">
        <w:t>Old Priam, fearful of the war’s event,</w:t>
      </w:r>
    </w:p>
    <w:p w14:paraId="0A9F6413" w14:textId="77777777" w:rsidR="003A417A" w:rsidRPr="00F75D0E" w:rsidRDefault="003A417A" w:rsidP="00F75D0E">
      <w:pPr>
        <w:pStyle w:val="Poetry"/>
      </w:pPr>
      <w:r w:rsidRPr="00F75D0E">
        <w:t>This hapless Polydore to Thracia sent:</w:t>
      </w:r>
    </w:p>
    <w:p w14:paraId="35F8129D" w14:textId="77777777" w:rsidR="00F75D0E" w:rsidRDefault="003A417A" w:rsidP="00F75D0E">
      <w:pPr>
        <w:pStyle w:val="Poetry"/>
      </w:pPr>
      <w:r w:rsidRPr="00F75D0E">
        <w:t xml:space="preserve">Loaded with gold, he sent his darling, far </w:t>
      </w:r>
    </w:p>
    <w:p w14:paraId="4F9E9197" w14:textId="77777777" w:rsidR="00F75D0E" w:rsidRDefault="003A417A" w:rsidP="00F75D0E">
      <w:pPr>
        <w:pStyle w:val="Poetry"/>
      </w:pPr>
      <w:r w:rsidRPr="00F75D0E">
        <w:t xml:space="preserve">From noise and tumults, and destructive war, </w:t>
      </w:r>
    </w:p>
    <w:p w14:paraId="1FCEE1BB" w14:textId="08EEE39C" w:rsidR="003A417A" w:rsidRPr="00F75D0E" w:rsidRDefault="003A417A" w:rsidP="00F75D0E">
      <w:pPr>
        <w:pStyle w:val="Poetry"/>
      </w:pPr>
      <w:r w:rsidRPr="00F75D0E">
        <w:t xml:space="preserve">Committed to the faithless tyrant’s </w:t>
      </w:r>
      <w:proofErr w:type="gramStart"/>
      <w:r w:rsidRPr="00F75D0E">
        <w:t>care;</w:t>
      </w:r>
      <w:proofErr w:type="gramEnd"/>
    </w:p>
    <w:p w14:paraId="5EB67895" w14:textId="0D81349B" w:rsidR="003A417A" w:rsidRPr="00F75D0E" w:rsidRDefault="003A417A" w:rsidP="00F75D0E">
      <w:pPr>
        <w:pStyle w:val="Poetry"/>
      </w:pPr>
      <w:r w:rsidRPr="00F75D0E">
        <w:t>Who, when he saw the pow’r of Troy decline,</w:t>
      </w:r>
    </w:p>
    <w:p w14:paraId="173BB22F" w14:textId="77777777" w:rsidR="00F75D0E" w:rsidRDefault="003A417A" w:rsidP="00F75D0E">
      <w:pPr>
        <w:pStyle w:val="Poetry"/>
      </w:pPr>
      <w:r w:rsidRPr="00F75D0E">
        <w:lastRenderedPageBreak/>
        <w:t xml:space="preserve">Forsook the weaker, with the strong to </w:t>
      </w:r>
      <w:proofErr w:type="gramStart"/>
      <w:r w:rsidRPr="00F75D0E">
        <w:t>join;</w:t>
      </w:r>
      <w:proofErr w:type="gramEnd"/>
      <w:r w:rsidRPr="00F75D0E">
        <w:t xml:space="preserve"> </w:t>
      </w:r>
    </w:p>
    <w:p w14:paraId="193CC812" w14:textId="30CBD874" w:rsidR="003A417A" w:rsidRPr="00F75D0E" w:rsidRDefault="003A417A" w:rsidP="00F75D0E">
      <w:pPr>
        <w:pStyle w:val="Poetry"/>
      </w:pPr>
      <w:r w:rsidRPr="00F75D0E">
        <w:t>Broke ev’ry bond of nature and of truth,</w:t>
      </w:r>
    </w:p>
    <w:p w14:paraId="00403E94" w14:textId="77777777" w:rsidR="00F75D0E" w:rsidRDefault="003A417A" w:rsidP="00F75D0E">
      <w:pPr>
        <w:pStyle w:val="Poetry"/>
      </w:pPr>
      <w:r w:rsidRPr="00F75D0E">
        <w:t xml:space="preserve">And murder’d, for his wealth, the royal youth. </w:t>
      </w:r>
    </w:p>
    <w:p w14:paraId="4BD40925" w14:textId="682F78F5" w:rsidR="003A417A" w:rsidRPr="00F75D0E" w:rsidRDefault="003A417A" w:rsidP="00F75D0E">
      <w:pPr>
        <w:pStyle w:val="Poetry"/>
      </w:pPr>
      <w:r w:rsidRPr="00F75D0E">
        <w:t>O sacred hunger of pernicious gold!</w:t>
      </w:r>
    </w:p>
    <w:p w14:paraId="206FA989" w14:textId="6EA575F9" w:rsidR="003A417A" w:rsidRPr="00F75D0E" w:rsidRDefault="003A417A" w:rsidP="00F75D0E">
      <w:pPr>
        <w:pStyle w:val="Poetry"/>
      </w:pPr>
      <w:r w:rsidRPr="00F75D0E">
        <w:t>What bands of faith can impious lucre hold?</w:t>
      </w:r>
    </w:p>
    <w:p w14:paraId="45B6DC3B" w14:textId="77777777" w:rsidR="00F75D0E" w:rsidRDefault="003A417A" w:rsidP="00F75D0E">
      <w:pPr>
        <w:pStyle w:val="Poetry"/>
      </w:pPr>
      <w:r w:rsidRPr="00F75D0E">
        <w:t xml:space="preserve">Now, when my soul had shaken off her fears, </w:t>
      </w:r>
    </w:p>
    <w:p w14:paraId="76C79F1E" w14:textId="5CABCBD0" w:rsidR="003A417A" w:rsidRPr="00F75D0E" w:rsidRDefault="003A417A" w:rsidP="00F75D0E">
      <w:pPr>
        <w:pStyle w:val="Poetry"/>
      </w:pPr>
      <w:r w:rsidRPr="00F75D0E">
        <w:t xml:space="preserve">I call my father and the Trojan </w:t>
      </w:r>
      <w:proofErr w:type="gramStart"/>
      <w:r w:rsidRPr="00F75D0E">
        <w:t>peers;</w:t>
      </w:r>
      <w:proofErr w:type="gramEnd"/>
    </w:p>
    <w:p w14:paraId="6330447F" w14:textId="77777777" w:rsidR="003A417A" w:rsidRPr="00F75D0E" w:rsidRDefault="003A417A" w:rsidP="00F75D0E">
      <w:pPr>
        <w:pStyle w:val="Poetry"/>
      </w:pPr>
      <w:r w:rsidRPr="00F75D0E">
        <w:t>Relate the prodigies of Heav’n, require</w:t>
      </w:r>
    </w:p>
    <w:p w14:paraId="4DC0AD0E" w14:textId="77777777" w:rsidR="003A417A" w:rsidRPr="00F75D0E" w:rsidRDefault="003A417A" w:rsidP="00F75D0E">
      <w:pPr>
        <w:pStyle w:val="Poetry"/>
      </w:pPr>
      <w:r w:rsidRPr="00F75D0E">
        <w:t>What he commands, and their advice desire.</w:t>
      </w:r>
    </w:p>
    <w:p w14:paraId="73BBC1A8" w14:textId="33D4889C" w:rsidR="003A417A" w:rsidRPr="00F75D0E" w:rsidRDefault="003A417A" w:rsidP="00F75D0E">
      <w:pPr>
        <w:pStyle w:val="Poetry"/>
      </w:pPr>
      <w:r w:rsidRPr="00F75D0E">
        <w:t>All vote to leave that execrable shore,</w:t>
      </w:r>
    </w:p>
    <w:p w14:paraId="6882E066" w14:textId="77777777" w:rsidR="00F75D0E" w:rsidRDefault="003A417A" w:rsidP="00F75D0E">
      <w:pPr>
        <w:pStyle w:val="Poetry"/>
      </w:pPr>
      <w:r w:rsidRPr="00F75D0E">
        <w:t xml:space="preserve">Polluted with the blood of </w:t>
      </w:r>
      <w:proofErr w:type="gramStart"/>
      <w:r w:rsidRPr="00F75D0E">
        <w:t>Polydore;</w:t>
      </w:r>
      <w:proofErr w:type="gramEnd"/>
      <w:r w:rsidRPr="00F75D0E">
        <w:t xml:space="preserve"> </w:t>
      </w:r>
    </w:p>
    <w:p w14:paraId="0501467E" w14:textId="7B89976B" w:rsidR="003A417A" w:rsidRPr="00F75D0E" w:rsidRDefault="003A417A" w:rsidP="00F75D0E">
      <w:pPr>
        <w:pStyle w:val="Poetry"/>
      </w:pPr>
      <w:proofErr w:type="gramStart"/>
      <w:r w:rsidRPr="00F75D0E">
        <w:t>But,</w:t>
      </w:r>
      <w:proofErr w:type="gramEnd"/>
      <w:r w:rsidRPr="00F75D0E">
        <w:t xml:space="preserve"> ere we sail, his fun’ral rites prepare,</w:t>
      </w:r>
    </w:p>
    <w:p w14:paraId="1CF9F803" w14:textId="77777777" w:rsidR="003A417A" w:rsidRPr="00F75D0E" w:rsidRDefault="003A417A" w:rsidP="00F75D0E">
      <w:pPr>
        <w:pStyle w:val="Poetry"/>
      </w:pPr>
      <w:r w:rsidRPr="00F75D0E">
        <w:t>Then, to his ghost, a tomb and altars rear.</w:t>
      </w:r>
    </w:p>
    <w:p w14:paraId="3CAC5352" w14:textId="77777777" w:rsidR="003A417A" w:rsidRPr="00F75D0E" w:rsidRDefault="003A417A" w:rsidP="00F75D0E">
      <w:pPr>
        <w:pStyle w:val="Poetry"/>
      </w:pPr>
      <w:r w:rsidRPr="00F75D0E">
        <w:t>In mournful pomp the matrons walk the round,</w:t>
      </w:r>
    </w:p>
    <w:p w14:paraId="3A054E86" w14:textId="242FA292" w:rsidR="003A417A" w:rsidRPr="00F75D0E" w:rsidRDefault="003A417A" w:rsidP="00F75D0E">
      <w:pPr>
        <w:pStyle w:val="Poetry"/>
      </w:pPr>
      <w:r w:rsidRPr="00F75D0E">
        <w:t>With baleful cypress and blue fillets crown’d,</w:t>
      </w:r>
    </w:p>
    <w:p w14:paraId="0E4625FC" w14:textId="77777777" w:rsidR="00F75D0E" w:rsidRDefault="003A417A" w:rsidP="00F75D0E">
      <w:pPr>
        <w:pStyle w:val="Poetry"/>
      </w:pPr>
      <w:r w:rsidRPr="00F75D0E">
        <w:t xml:space="preserve">With eyes dejected, and with hair unbound. </w:t>
      </w:r>
    </w:p>
    <w:p w14:paraId="15BB6579" w14:textId="77777777" w:rsidR="00F75D0E" w:rsidRDefault="003A417A" w:rsidP="00F75D0E">
      <w:pPr>
        <w:pStyle w:val="Poetry"/>
      </w:pPr>
      <w:r w:rsidRPr="00F75D0E">
        <w:t xml:space="preserve">Then bowls of tepid milk and blood we pour, </w:t>
      </w:r>
    </w:p>
    <w:p w14:paraId="78A24D6F" w14:textId="342BF74F" w:rsidR="003A417A" w:rsidRPr="00F75D0E" w:rsidRDefault="003A417A" w:rsidP="00F75D0E">
      <w:pPr>
        <w:pStyle w:val="Poetry"/>
      </w:pPr>
      <w:r w:rsidRPr="00F75D0E">
        <w:t>And thrice invoke the soul of Polydore.</w:t>
      </w:r>
    </w:p>
    <w:p w14:paraId="34FBA233" w14:textId="77777777" w:rsidR="003A417A" w:rsidRDefault="003A417A" w:rsidP="003A417A">
      <w:pPr>
        <w:pStyle w:val="BodyText"/>
      </w:pPr>
    </w:p>
    <w:p w14:paraId="348A4915" w14:textId="77777777" w:rsidR="003A417A" w:rsidRPr="00F75D0E" w:rsidRDefault="003A417A" w:rsidP="00F75D0E">
      <w:pPr>
        <w:pStyle w:val="Poetry"/>
      </w:pPr>
      <w:r w:rsidRPr="00F75D0E">
        <w:t>“Now, when the raging storms no longer reign,</w:t>
      </w:r>
    </w:p>
    <w:p w14:paraId="38227A34" w14:textId="5848B057" w:rsidR="003A417A" w:rsidRPr="00F75D0E" w:rsidRDefault="003A417A" w:rsidP="00F75D0E">
      <w:pPr>
        <w:pStyle w:val="Poetry"/>
      </w:pPr>
      <w:r w:rsidRPr="00F75D0E">
        <w:t>But southern gales invite us to the main,</w:t>
      </w:r>
    </w:p>
    <w:p w14:paraId="1789DEF5" w14:textId="77777777" w:rsidR="00F75D0E" w:rsidRDefault="003A417A" w:rsidP="00F75D0E">
      <w:pPr>
        <w:pStyle w:val="Poetry"/>
      </w:pPr>
      <w:r w:rsidRPr="00F75D0E">
        <w:t xml:space="preserve">We launch our vessels, with a prosp’rous wind, </w:t>
      </w:r>
    </w:p>
    <w:p w14:paraId="1DB6F2FC" w14:textId="77A1DC35" w:rsidR="003A417A" w:rsidRPr="00F75D0E" w:rsidRDefault="003A417A" w:rsidP="00F75D0E">
      <w:pPr>
        <w:pStyle w:val="Poetry"/>
      </w:pPr>
      <w:r w:rsidRPr="00F75D0E">
        <w:t>And leave the cities and the shores behind.</w:t>
      </w:r>
    </w:p>
    <w:p w14:paraId="3A60F46C" w14:textId="77777777" w:rsidR="00F75D0E" w:rsidRDefault="00F75D0E" w:rsidP="00F75D0E">
      <w:pPr>
        <w:pStyle w:val="Poetry"/>
      </w:pPr>
    </w:p>
    <w:p w14:paraId="38F951CD" w14:textId="77777777" w:rsidR="00F75D0E" w:rsidRDefault="003A417A" w:rsidP="00F75D0E">
      <w:pPr>
        <w:pStyle w:val="Poetry"/>
      </w:pPr>
      <w:r w:rsidRPr="00F75D0E">
        <w:t xml:space="preserve">“An island in th’ Aegaean main </w:t>
      </w:r>
      <w:proofErr w:type="gramStart"/>
      <w:r w:rsidRPr="00F75D0E">
        <w:t>appears;</w:t>
      </w:r>
      <w:proofErr w:type="gramEnd"/>
      <w:r w:rsidRPr="00F75D0E">
        <w:t xml:space="preserve"> </w:t>
      </w:r>
    </w:p>
    <w:p w14:paraId="0E947C13" w14:textId="348DA4D5" w:rsidR="003A417A" w:rsidRPr="00F75D0E" w:rsidRDefault="003A417A" w:rsidP="00F75D0E">
      <w:pPr>
        <w:pStyle w:val="Poetry"/>
      </w:pPr>
      <w:r w:rsidRPr="00F75D0E">
        <w:t>Neptune and wat’ry Doris claim it theirs.</w:t>
      </w:r>
    </w:p>
    <w:p w14:paraId="7168A62A" w14:textId="163CCE1D" w:rsidR="003A417A" w:rsidRPr="00F75D0E" w:rsidRDefault="003A417A" w:rsidP="00F75D0E">
      <w:pPr>
        <w:pStyle w:val="Poetry"/>
      </w:pPr>
      <w:r w:rsidRPr="00F75D0E">
        <w:t>It floated once, till Phoebus fix’d the sides</w:t>
      </w:r>
    </w:p>
    <w:p w14:paraId="05DCE79E" w14:textId="77777777" w:rsidR="00F75D0E" w:rsidRDefault="003A417A" w:rsidP="00F75D0E">
      <w:pPr>
        <w:pStyle w:val="Poetry"/>
      </w:pPr>
      <w:r w:rsidRPr="00F75D0E">
        <w:t xml:space="preserve">To rooted earth, and now it braves the tides. </w:t>
      </w:r>
    </w:p>
    <w:p w14:paraId="664011F4" w14:textId="77777777" w:rsidR="00F75D0E" w:rsidRDefault="003A417A" w:rsidP="00F75D0E">
      <w:pPr>
        <w:pStyle w:val="Poetry"/>
      </w:pPr>
      <w:r w:rsidRPr="00F75D0E">
        <w:t xml:space="preserve">Here, borne by friendly winds, we come ashore, </w:t>
      </w:r>
    </w:p>
    <w:p w14:paraId="16D12E0A" w14:textId="77777777" w:rsidR="00F75D0E" w:rsidRDefault="003A417A" w:rsidP="00F75D0E">
      <w:pPr>
        <w:pStyle w:val="Poetry"/>
      </w:pPr>
      <w:r w:rsidRPr="00F75D0E">
        <w:t xml:space="preserve">With needful ease our weary limbs restore, </w:t>
      </w:r>
    </w:p>
    <w:p w14:paraId="56BB7B1D" w14:textId="42FD9F33" w:rsidR="003A417A" w:rsidRPr="00F75D0E" w:rsidRDefault="003A417A" w:rsidP="00F75D0E">
      <w:pPr>
        <w:pStyle w:val="Poetry"/>
      </w:pPr>
      <w:r w:rsidRPr="00F75D0E">
        <w:t>And the Sun’s temple and his town adore.</w:t>
      </w:r>
    </w:p>
    <w:p w14:paraId="358E8DE3" w14:textId="77777777" w:rsidR="00F75D0E" w:rsidRDefault="00F75D0E" w:rsidP="00F75D0E">
      <w:pPr>
        <w:pStyle w:val="Poetry"/>
      </w:pPr>
    </w:p>
    <w:p w14:paraId="716EEA10" w14:textId="6A1DFD45" w:rsidR="003A417A" w:rsidRPr="00F75D0E" w:rsidRDefault="003A417A" w:rsidP="00F75D0E">
      <w:pPr>
        <w:pStyle w:val="Poetry"/>
      </w:pPr>
      <w:r w:rsidRPr="00F75D0E">
        <w:t>“Anius, the priest and king, with laurel crown’d,</w:t>
      </w:r>
    </w:p>
    <w:p w14:paraId="1DC8772B" w14:textId="77777777" w:rsidR="00F75D0E" w:rsidRDefault="003A417A" w:rsidP="00F75D0E">
      <w:pPr>
        <w:pStyle w:val="Poetry"/>
      </w:pPr>
      <w:r w:rsidRPr="00F75D0E">
        <w:t xml:space="preserve">His hoary locks with purple fillets bound, </w:t>
      </w:r>
    </w:p>
    <w:p w14:paraId="4716628C" w14:textId="1B8A255F" w:rsidR="003A417A" w:rsidRPr="00F75D0E" w:rsidRDefault="003A417A" w:rsidP="00F75D0E">
      <w:pPr>
        <w:pStyle w:val="Poetry"/>
      </w:pPr>
      <w:r w:rsidRPr="00F75D0E">
        <w:t xml:space="preserve">Who saw my sire the Delian shore </w:t>
      </w:r>
      <w:proofErr w:type="gramStart"/>
      <w:r w:rsidRPr="00F75D0E">
        <w:t>ascend,</w:t>
      </w:r>
      <w:proofErr w:type="gramEnd"/>
    </w:p>
    <w:p w14:paraId="76F0EC27" w14:textId="77777777" w:rsidR="00F75D0E" w:rsidRDefault="003A417A" w:rsidP="00F75D0E">
      <w:pPr>
        <w:pStyle w:val="Poetry"/>
      </w:pPr>
      <w:r w:rsidRPr="00F75D0E">
        <w:lastRenderedPageBreak/>
        <w:t xml:space="preserve">Came forth with eager haste to meet his </w:t>
      </w:r>
      <w:proofErr w:type="gramStart"/>
      <w:r w:rsidRPr="00F75D0E">
        <w:t>friend;</w:t>
      </w:r>
      <w:proofErr w:type="gramEnd"/>
      <w:r w:rsidRPr="00F75D0E">
        <w:t xml:space="preserve"> </w:t>
      </w:r>
    </w:p>
    <w:p w14:paraId="40CF5CB7" w14:textId="2E90754E" w:rsidR="003A417A" w:rsidRPr="00F75D0E" w:rsidRDefault="003A417A" w:rsidP="00F75D0E">
      <w:pPr>
        <w:pStyle w:val="Poetry"/>
      </w:pPr>
      <w:r w:rsidRPr="00F75D0E">
        <w:t>Invites him to his palace; and, in sign</w:t>
      </w:r>
    </w:p>
    <w:p w14:paraId="6E24B9BC" w14:textId="6EEE2679" w:rsidR="003A417A" w:rsidRPr="00F75D0E" w:rsidRDefault="003A417A" w:rsidP="00F75D0E">
      <w:pPr>
        <w:pStyle w:val="Poetry"/>
      </w:pPr>
      <w:r w:rsidRPr="00F75D0E">
        <w:t>Of ancient love, their plighted hands they join.</w:t>
      </w:r>
    </w:p>
    <w:p w14:paraId="11F658A9" w14:textId="77777777" w:rsidR="003A417A" w:rsidRPr="00F75D0E" w:rsidRDefault="003A417A" w:rsidP="00F75D0E">
      <w:pPr>
        <w:pStyle w:val="Poetry"/>
      </w:pPr>
      <w:r w:rsidRPr="00F75D0E">
        <w:t>Then to the temple of the god I went,</w:t>
      </w:r>
    </w:p>
    <w:p w14:paraId="32B40C82" w14:textId="77777777" w:rsidR="003A417A" w:rsidRPr="00F75D0E" w:rsidRDefault="003A417A" w:rsidP="00F75D0E">
      <w:pPr>
        <w:pStyle w:val="Poetry"/>
      </w:pPr>
      <w:r w:rsidRPr="00F75D0E">
        <w:t>And thus, before the shrine, my vows present:</w:t>
      </w:r>
    </w:p>
    <w:p w14:paraId="5495BED2" w14:textId="77777777" w:rsidR="00F75D0E" w:rsidRDefault="003A417A" w:rsidP="00F75D0E">
      <w:pPr>
        <w:pStyle w:val="Poetry"/>
      </w:pPr>
      <w:r w:rsidRPr="00F75D0E">
        <w:t xml:space="preserve">‘Give, O Thymbraeus, give a resting place </w:t>
      </w:r>
    </w:p>
    <w:p w14:paraId="4050AB26" w14:textId="4146CF91" w:rsidR="003A417A" w:rsidRPr="00F75D0E" w:rsidRDefault="003A417A" w:rsidP="00F75D0E">
      <w:pPr>
        <w:pStyle w:val="Poetry"/>
      </w:pPr>
      <w:r w:rsidRPr="00F75D0E">
        <w:t xml:space="preserve">To the sad relics of the Trojan </w:t>
      </w:r>
      <w:proofErr w:type="gramStart"/>
      <w:r w:rsidRPr="00F75D0E">
        <w:t>race;</w:t>
      </w:r>
      <w:proofErr w:type="gramEnd"/>
    </w:p>
    <w:p w14:paraId="71C29510" w14:textId="7BEC490F" w:rsidR="003A417A" w:rsidRPr="00F75D0E" w:rsidRDefault="003A417A" w:rsidP="00F75D0E">
      <w:pPr>
        <w:pStyle w:val="Poetry"/>
      </w:pPr>
      <w:r w:rsidRPr="00F75D0E">
        <w:t>A seat secure, a region of their own,</w:t>
      </w:r>
    </w:p>
    <w:p w14:paraId="50DD72DC" w14:textId="77777777" w:rsidR="003A417A" w:rsidRPr="00F75D0E" w:rsidRDefault="003A417A" w:rsidP="00F75D0E">
      <w:pPr>
        <w:pStyle w:val="Poetry"/>
      </w:pPr>
      <w:r w:rsidRPr="00F75D0E">
        <w:t>A lasting empire, and a happier town.</w:t>
      </w:r>
    </w:p>
    <w:p w14:paraId="65B0EC3A" w14:textId="77777777" w:rsidR="00F75D0E" w:rsidRDefault="003A417A" w:rsidP="00F75D0E">
      <w:pPr>
        <w:pStyle w:val="Poetry"/>
      </w:pPr>
      <w:r w:rsidRPr="00F75D0E">
        <w:t xml:space="preserve">Where shall we fix? where shall our labors end? </w:t>
      </w:r>
    </w:p>
    <w:p w14:paraId="5A8C3910" w14:textId="32BBB238" w:rsidR="003A417A" w:rsidRPr="00F75D0E" w:rsidRDefault="003A417A" w:rsidP="00F75D0E">
      <w:pPr>
        <w:pStyle w:val="Poetry"/>
      </w:pPr>
      <w:r w:rsidRPr="00F75D0E">
        <w:t>Whom shall we follow, and what fate attend?</w:t>
      </w:r>
    </w:p>
    <w:p w14:paraId="5075FE2B" w14:textId="77777777" w:rsidR="003A417A" w:rsidRPr="00F75D0E" w:rsidRDefault="003A417A" w:rsidP="00F75D0E">
      <w:pPr>
        <w:pStyle w:val="Poetry"/>
      </w:pPr>
      <w:r w:rsidRPr="00F75D0E">
        <w:t xml:space="preserve">Let not my pray’rs a doubtful answer </w:t>
      </w:r>
      <w:proofErr w:type="gramStart"/>
      <w:r w:rsidRPr="00F75D0E">
        <w:t>find;</w:t>
      </w:r>
      <w:proofErr w:type="gramEnd"/>
    </w:p>
    <w:p w14:paraId="59A48BEA" w14:textId="71298976" w:rsidR="003A417A" w:rsidRPr="00F75D0E" w:rsidRDefault="003A417A" w:rsidP="00F75D0E">
      <w:pPr>
        <w:pStyle w:val="Poetry"/>
      </w:pPr>
      <w:r w:rsidRPr="00F75D0E">
        <w:t>But in clear auguries unveil thy mind.’</w:t>
      </w:r>
    </w:p>
    <w:p w14:paraId="3CE8342F" w14:textId="77777777" w:rsidR="00F75D0E" w:rsidRDefault="003A417A" w:rsidP="00F75D0E">
      <w:pPr>
        <w:pStyle w:val="Poetry"/>
      </w:pPr>
      <w:r w:rsidRPr="00F75D0E">
        <w:t xml:space="preserve">Scarce had I said: he shook the holy ground, </w:t>
      </w:r>
    </w:p>
    <w:p w14:paraId="1898771D" w14:textId="618B6D2D" w:rsidR="003A417A" w:rsidRPr="00F75D0E" w:rsidRDefault="003A417A" w:rsidP="00F75D0E">
      <w:pPr>
        <w:pStyle w:val="Poetry"/>
      </w:pPr>
      <w:r w:rsidRPr="00F75D0E">
        <w:t xml:space="preserve">The laurels, and the lofty hills </w:t>
      </w:r>
      <w:proofErr w:type="gramStart"/>
      <w:r w:rsidRPr="00F75D0E">
        <w:t>around;</w:t>
      </w:r>
      <w:proofErr w:type="gramEnd"/>
    </w:p>
    <w:p w14:paraId="7244272F" w14:textId="77777777" w:rsidR="00F75D0E" w:rsidRDefault="003A417A" w:rsidP="00F75D0E">
      <w:pPr>
        <w:pStyle w:val="Poetry"/>
      </w:pPr>
      <w:r w:rsidRPr="00F75D0E">
        <w:t xml:space="preserve">And from the tripos rush’d a bellowing sound. </w:t>
      </w:r>
    </w:p>
    <w:p w14:paraId="2C1E449D" w14:textId="3326CAF0" w:rsidR="003A417A" w:rsidRPr="00F75D0E" w:rsidRDefault="003A417A" w:rsidP="00F75D0E">
      <w:pPr>
        <w:pStyle w:val="Poetry"/>
      </w:pPr>
      <w:r w:rsidRPr="00F75D0E">
        <w:t>Prostrate we fell; confess’d the present god,</w:t>
      </w:r>
    </w:p>
    <w:p w14:paraId="203B13E7" w14:textId="029D0B46" w:rsidR="003A417A" w:rsidRPr="00F75D0E" w:rsidRDefault="003A417A" w:rsidP="00F75D0E">
      <w:pPr>
        <w:pStyle w:val="Poetry"/>
      </w:pPr>
      <w:r w:rsidRPr="00F75D0E">
        <w:t xml:space="preserve">Who gave this answer from his dark </w:t>
      </w:r>
      <w:proofErr w:type="gramStart"/>
      <w:r w:rsidRPr="00F75D0E">
        <w:t>abode:</w:t>
      </w:r>
      <w:proofErr w:type="gramEnd"/>
    </w:p>
    <w:p w14:paraId="141ACC23" w14:textId="77777777" w:rsidR="00F75D0E" w:rsidRDefault="003A417A" w:rsidP="00F75D0E">
      <w:pPr>
        <w:pStyle w:val="Poetry"/>
      </w:pPr>
      <w:r w:rsidRPr="00F75D0E">
        <w:t xml:space="preserve">‘Undaunted youths, go, seek that mother earth </w:t>
      </w:r>
    </w:p>
    <w:p w14:paraId="5F0EAC46" w14:textId="77777777" w:rsidR="00F75D0E" w:rsidRDefault="003A417A" w:rsidP="00F75D0E">
      <w:pPr>
        <w:pStyle w:val="Poetry"/>
      </w:pPr>
      <w:r w:rsidRPr="00F75D0E">
        <w:t xml:space="preserve">From which your ancestors derive their birth. </w:t>
      </w:r>
    </w:p>
    <w:p w14:paraId="3891C67C" w14:textId="77777777" w:rsidR="00F75D0E" w:rsidRDefault="003A417A" w:rsidP="00F75D0E">
      <w:pPr>
        <w:pStyle w:val="Poetry"/>
      </w:pPr>
      <w:r w:rsidRPr="00F75D0E">
        <w:t xml:space="preserve">The soil that sent you forth, her ancient race </w:t>
      </w:r>
    </w:p>
    <w:p w14:paraId="157748BB" w14:textId="50F3EB2C" w:rsidR="003A417A" w:rsidRPr="00F75D0E" w:rsidRDefault="003A417A" w:rsidP="00F75D0E">
      <w:pPr>
        <w:pStyle w:val="Poetry"/>
      </w:pPr>
      <w:r w:rsidRPr="00F75D0E">
        <w:t>In her old bosom shall again embrace.</w:t>
      </w:r>
    </w:p>
    <w:p w14:paraId="1C2DF02C" w14:textId="4CFF2B41" w:rsidR="003A417A" w:rsidRPr="00F75D0E" w:rsidRDefault="003A417A" w:rsidP="00F75D0E">
      <w:pPr>
        <w:pStyle w:val="Poetry"/>
      </w:pPr>
      <w:r w:rsidRPr="00F75D0E">
        <w:t>Thro’ the wide world th’ Aeneian house shall reign,</w:t>
      </w:r>
    </w:p>
    <w:p w14:paraId="3B643454" w14:textId="77777777" w:rsidR="00F75D0E" w:rsidRDefault="003A417A" w:rsidP="00F75D0E">
      <w:pPr>
        <w:pStyle w:val="Poetry"/>
      </w:pPr>
      <w:r w:rsidRPr="00F75D0E">
        <w:t xml:space="preserve">And children’s children shall the crown sustain.’ </w:t>
      </w:r>
    </w:p>
    <w:p w14:paraId="29639157" w14:textId="742B4788" w:rsidR="003A417A" w:rsidRPr="00F75D0E" w:rsidRDefault="003A417A" w:rsidP="00F75D0E">
      <w:pPr>
        <w:pStyle w:val="Poetry"/>
      </w:pPr>
      <w:proofErr w:type="gramStart"/>
      <w:r w:rsidRPr="00F75D0E">
        <w:t>Thus</w:t>
      </w:r>
      <w:proofErr w:type="gramEnd"/>
      <w:r w:rsidRPr="00F75D0E">
        <w:t xml:space="preserve"> Phoebus did our future fates disclose:</w:t>
      </w:r>
    </w:p>
    <w:p w14:paraId="6BCB89C6" w14:textId="77777777" w:rsidR="003A417A" w:rsidRPr="00F75D0E" w:rsidRDefault="003A417A" w:rsidP="00F75D0E">
      <w:pPr>
        <w:pStyle w:val="Poetry"/>
      </w:pPr>
      <w:r w:rsidRPr="00F75D0E">
        <w:t>A mighty tumult, mix’d with joy, arose.</w:t>
      </w:r>
    </w:p>
    <w:p w14:paraId="1F2919D7" w14:textId="77777777" w:rsidR="00F75D0E" w:rsidRDefault="00F75D0E" w:rsidP="00F75D0E">
      <w:pPr>
        <w:pStyle w:val="Poetry"/>
      </w:pPr>
    </w:p>
    <w:p w14:paraId="7A716298" w14:textId="0E38412D" w:rsidR="003A417A" w:rsidRPr="00F75D0E" w:rsidRDefault="003A417A" w:rsidP="00F75D0E">
      <w:pPr>
        <w:pStyle w:val="Poetry"/>
      </w:pPr>
      <w:r w:rsidRPr="00F75D0E">
        <w:t>“All are concern’d to know what place the god</w:t>
      </w:r>
    </w:p>
    <w:p w14:paraId="6AE0502F" w14:textId="16640D98" w:rsidR="003A417A" w:rsidRPr="00F75D0E" w:rsidRDefault="003A417A" w:rsidP="00F75D0E">
      <w:pPr>
        <w:pStyle w:val="Poetry"/>
      </w:pPr>
      <w:r w:rsidRPr="00F75D0E">
        <w:t>Assign’d, and where determin’d our abode.</w:t>
      </w:r>
    </w:p>
    <w:p w14:paraId="6264AD48" w14:textId="77777777" w:rsidR="00F75D0E" w:rsidRDefault="003A417A" w:rsidP="00F75D0E">
      <w:pPr>
        <w:pStyle w:val="Poetry"/>
      </w:pPr>
      <w:r w:rsidRPr="00F75D0E">
        <w:t xml:space="preserve">My father, long revolving in his mind </w:t>
      </w:r>
    </w:p>
    <w:p w14:paraId="3A711BBA" w14:textId="176A41A2" w:rsidR="003A417A" w:rsidRPr="00F75D0E" w:rsidRDefault="003A417A" w:rsidP="00F75D0E">
      <w:pPr>
        <w:pStyle w:val="Poetry"/>
      </w:pPr>
      <w:r w:rsidRPr="00F75D0E">
        <w:t>The race and lineage of the Trojan kind,</w:t>
      </w:r>
    </w:p>
    <w:p w14:paraId="1CCB93CB" w14:textId="77777777" w:rsidR="00F75D0E" w:rsidRDefault="003A417A" w:rsidP="00F75D0E">
      <w:pPr>
        <w:pStyle w:val="Poetry"/>
      </w:pPr>
      <w:proofErr w:type="gramStart"/>
      <w:r w:rsidRPr="00F75D0E">
        <w:t>Thus</w:t>
      </w:r>
      <w:proofErr w:type="gramEnd"/>
      <w:r w:rsidRPr="00F75D0E">
        <w:t xml:space="preserve"> answer’d their demands: ‘Ye princes, hear </w:t>
      </w:r>
    </w:p>
    <w:p w14:paraId="204183C4" w14:textId="4B587D4B" w:rsidR="003A417A" w:rsidRPr="00F75D0E" w:rsidRDefault="003A417A" w:rsidP="00F75D0E">
      <w:pPr>
        <w:pStyle w:val="Poetry"/>
      </w:pPr>
      <w:r w:rsidRPr="00F75D0E">
        <w:t xml:space="preserve">Your pleasing </w:t>
      </w:r>
      <w:proofErr w:type="gramStart"/>
      <w:r w:rsidRPr="00F75D0E">
        <w:t>fortune, and</w:t>
      </w:r>
      <w:proofErr w:type="gramEnd"/>
      <w:r w:rsidRPr="00F75D0E">
        <w:t xml:space="preserve"> dispel your fear.</w:t>
      </w:r>
    </w:p>
    <w:p w14:paraId="0C68BDD7" w14:textId="7DD74DA2" w:rsidR="003A417A" w:rsidRPr="00F75D0E" w:rsidRDefault="003A417A" w:rsidP="00F75D0E">
      <w:pPr>
        <w:pStyle w:val="Poetry"/>
      </w:pPr>
      <w:r w:rsidRPr="00F75D0E">
        <w:t>The fruitful isle of Crete, well known to fame,</w:t>
      </w:r>
    </w:p>
    <w:p w14:paraId="29478719" w14:textId="77777777" w:rsidR="003A417A" w:rsidRPr="00F75D0E" w:rsidRDefault="003A417A" w:rsidP="00F75D0E">
      <w:pPr>
        <w:pStyle w:val="Poetry"/>
      </w:pPr>
      <w:r w:rsidRPr="00F75D0E">
        <w:t>Sacred of old to Jove’s imperial name,</w:t>
      </w:r>
    </w:p>
    <w:p w14:paraId="34953002" w14:textId="77777777" w:rsidR="00F75D0E" w:rsidRDefault="003A417A" w:rsidP="00F75D0E">
      <w:pPr>
        <w:pStyle w:val="Poetry"/>
      </w:pPr>
      <w:r w:rsidRPr="00F75D0E">
        <w:lastRenderedPageBreak/>
        <w:t xml:space="preserve">In the mid ocean lies, with large command, </w:t>
      </w:r>
    </w:p>
    <w:p w14:paraId="38168115" w14:textId="47CA3D0E" w:rsidR="003A417A" w:rsidRPr="00F75D0E" w:rsidRDefault="003A417A" w:rsidP="00F75D0E">
      <w:pPr>
        <w:pStyle w:val="Poetry"/>
      </w:pPr>
      <w:r w:rsidRPr="00F75D0E">
        <w:t>And on its plains a hundred cities stand.</w:t>
      </w:r>
    </w:p>
    <w:p w14:paraId="5262C28B" w14:textId="77777777" w:rsidR="003A417A" w:rsidRPr="00F75D0E" w:rsidRDefault="003A417A" w:rsidP="00F75D0E">
      <w:pPr>
        <w:pStyle w:val="Poetry"/>
      </w:pPr>
      <w:r w:rsidRPr="00F75D0E">
        <w:t>Another Ida rises there, and we</w:t>
      </w:r>
    </w:p>
    <w:p w14:paraId="31CE2603" w14:textId="7F0CE66A" w:rsidR="003A417A" w:rsidRPr="00F75D0E" w:rsidRDefault="003A417A" w:rsidP="00F75D0E">
      <w:pPr>
        <w:pStyle w:val="Poetry"/>
      </w:pPr>
      <w:r w:rsidRPr="00F75D0E">
        <w:t>From thence derive our Trojan ancestry.</w:t>
      </w:r>
    </w:p>
    <w:p w14:paraId="1BF90C48" w14:textId="77777777" w:rsidR="00F75D0E" w:rsidRDefault="003A417A" w:rsidP="00F75D0E">
      <w:pPr>
        <w:pStyle w:val="Poetry"/>
      </w:pPr>
      <w:r w:rsidRPr="00F75D0E">
        <w:t xml:space="preserve">From thence, as ‘t is divulg’d by certain fame, </w:t>
      </w:r>
    </w:p>
    <w:p w14:paraId="4C9520EC" w14:textId="2CF05BA8" w:rsidR="003A417A" w:rsidRPr="00F75D0E" w:rsidRDefault="003A417A" w:rsidP="00F75D0E">
      <w:pPr>
        <w:pStyle w:val="Poetry"/>
      </w:pPr>
      <w:r w:rsidRPr="00F75D0E">
        <w:t xml:space="preserve">To the Rhoetean shores old Teucrus </w:t>
      </w:r>
      <w:proofErr w:type="gramStart"/>
      <w:r w:rsidRPr="00F75D0E">
        <w:t>came;</w:t>
      </w:r>
      <w:proofErr w:type="gramEnd"/>
    </w:p>
    <w:p w14:paraId="6C5E9CE1" w14:textId="77777777" w:rsidR="00BA1AE2" w:rsidRDefault="003A417A" w:rsidP="00BA1AE2">
      <w:pPr>
        <w:pStyle w:val="Poetry"/>
      </w:pPr>
      <w:proofErr w:type="gramStart"/>
      <w:r w:rsidRPr="00BA1AE2">
        <w:t>There</w:t>
      </w:r>
      <w:proofErr w:type="gramEnd"/>
      <w:r w:rsidRPr="00BA1AE2">
        <w:t xml:space="preserve"> fix’d, and there the seat of empire chose, </w:t>
      </w:r>
    </w:p>
    <w:p w14:paraId="5AE85A85" w14:textId="013BC0C3" w:rsidR="003A417A" w:rsidRPr="00BA1AE2" w:rsidRDefault="003A417A" w:rsidP="00BA1AE2">
      <w:pPr>
        <w:pStyle w:val="Poetry"/>
      </w:pPr>
      <w:r w:rsidRPr="00BA1AE2">
        <w:t>Ere Ilium and the Trojan tow’rs arose.</w:t>
      </w:r>
    </w:p>
    <w:p w14:paraId="1EE593DC" w14:textId="2139607F" w:rsidR="003A417A" w:rsidRPr="00BA1AE2" w:rsidRDefault="003A417A" w:rsidP="00BA1AE2">
      <w:pPr>
        <w:pStyle w:val="Poetry"/>
      </w:pPr>
      <w:r w:rsidRPr="00BA1AE2">
        <w:t>In humble vales they built their soft abodes,</w:t>
      </w:r>
    </w:p>
    <w:p w14:paraId="686615D8" w14:textId="77777777" w:rsidR="003A417A" w:rsidRPr="00BA1AE2" w:rsidRDefault="003A417A" w:rsidP="00BA1AE2">
      <w:pPr>
        <w:pStyle w:val="Poetry"/>
      </w:pPr>
      <w:r w:rsidRPr="00BA1AE2">
        <w:t>Till Cybele, the mother of the gods,</w:t>
      </w:r>
    </w:p>
    <w:p w14:paraId="3D4E283A" w14:textId="77777777" w:rsidR="00BA1AE2" w:rsidRDefault="003A417A" w:rsidP="00BA1AE2">
      <w:pPr>
        <w:pStyle w:val="Poetry"/>
      </w:pPr>
      <w:r w:rsidRPr="00BA1AE2">
        <w:t xml:space="preserve">With tinkling cymbals charm’d th’ Idaean woods, </w:t>
      </w:r>
    </w:p>
    <w:p w14:paraId="2F60DEC7" w14:textId="31379B50" w:rsidR="003A417A" w:rsidRPr="00BA1AE2" w:rsidRDefault="003A417A" w:rsidP="00BA1AE2">
      <w:pPr>
        <w:pStyle w:val="Poetry"/>
      </w:pPr>
      <w:r w:rsidRPr="00BA1AE2">
        <w:t>She secret rites and ceremonies taught,</w:t>
      </w:r>
    </w:p>
    <w:p w14:paraId="324F53EE" w14:textId="77777777" w:rsidR="003A417A" w:rsidRPr="00BA1AE2" w:rsidRDefault="003A417A" w:rsidP="00BA1AE2">
      <w:pPr>
        <w:pStyle w:val="Poetry"/>
      </w:pPr>
      <w:r w:rsidRPr="00BA1AE2">
        <w:t>And to the yoke the savage lions brought.</w:t>
      </w:r>
    </w:p>
    <w:p w14:paraId="2853B0EC" w14:textId="30EEC9F6" w:rsidR="003A417A" w:rsidRPr="00BA1AE2" w:rsidRDefault="003A417A" w:rsidP="00BA1AE2">
      <w:pPr>
        <w:pStyle w:val="Poetry"/>
      </w:pPr>
      <w:r w:rsidRPr="00BA1AE2">
        <w:t xml:space="preserve">Let us the land which Heav’n appoints, </w:t>
      </w:r>
      <w:proofErr w:type="gramStart"/>
      <w:r w:rsidRPr="00BA1AE2">
        <w:t>explore;</w:t>
      </w:r>
      <w:proofErr w:type="gramEnd"/>
    </w:p>
    <w:p w14:paraId="087182FA" w14:textId="77777777" w:rsidR="00BA1AE2" w:rsidRDefault="003A417A" w:rsidP="00BA1AE2">
      <w:pPr>
        <w:pStyle w:val="Poetry"/>
      </w:pPr>
      <w:r w:rsidRPr="00BA1AE2">
        <w:t xml:space="preserve">Appease the </w:t>
      </w:r>
      <w:proofErr w:type="gramStart"/>
      <w:r w:rsidRPr="00BA1AE2">
        <w:t>winds, and</w:t>
      </w:r>
      <w:proofErr w:type="gramEnd"/>
      <w:r w:rsidRPr="00BA1AE2">
        <w:t xml:space="preserve"> seek the Gnossian shore. </w:t>
      </w:r>
    </w:p>
    <w:p w14:paraId="2DB710F2" w14:textId="53C6B097" w:rsidR="003A417A" w:rsidRPr="00BA1AE2" w:rsidRDefault="003A417A" w:rsidP="00BA1AE2">
      <w:pPr>
        <w:pStyle w:val="Poetry"/>
      </w:pPr>
      <w:r w:rsidRPr="00BA1AE2">
        <w:t>If Jove assists the passage of our fleet,</w:t>
      </w:r>
    </w:p>
    <w:p w14:paraId="5892C135" w14:textId="77777777" w:rsidR="00BA1AE2" w:rsidRDefault="003A417A" w:rsidP="00BA1AE2">
      <w:pPr>
        <w:pStyle w:val="Poetry"/>
      </w:pPr>
      <w:r w:rsidRPr="00BA1AE2">
        <w:t xml:space="preserve">The third propitious dawn discovers Crete.’ </w:t>
      </w:r>
    </w:p>
    <w:p w14:paraId="6311EB21" w14:textId="05BA5670" w:rsidR="003A417A" w:rsidRPr="00BA1AE2" w:rsidRDefault="003A417A" w:rsidP="00BA1AE2">
      <w:pPr>
        <w:pStyle w:val="Poetry"/>
      </w:pPr>
      <w:proofErr w:type="gramStart"/>
      <w:r w:rsidRPr="00BA1AE2">
        <w:t>Thus</w:t>
      </w:r>
      <w:proofErr w:type="gramEnd"/>
      <w:r w:rsidRPr="00BA1AE2">
        <w:t xml:space="preserve"> having said, the sacrifices, laid</w:t>
      </w:r>
    </w:p>
    <w:p w14:paraId="41763B50" w14:textId="6601B717" w:rsidR="003A417A" w:rsidRPr="00BA1AE2" w:rsidRDefault="003A417A" w:rsidP="00BA1AE2">
      <w:pPr>
        <w:pStyle w:val="Poetry"/>
      </w:pPr>
      <w:r w:rsidRPr="00BA1AE2">
        <w:t>On smoking altars, to the gods he paid:</w:t>
      </w:r>
    </w:p>
    <w:p w14:paraId="442DE79F" w14:textId="77777777" w:rsidR="00BA1AE2" w:rsidRDefault="003A417A" w:rsidP="00BA1AE2">
      <w:pPr>
        <w:pStyle w:val="Poetry"/>
      </w:pPr>
      <w:r w:rsidRPr="00BA1AE2">
        <w:t xml:space="preserve">A bull, to Neptune an oblation due, </w:t>
      </w:r>
    </w:p>
    <w:p w14:paraId="6FCE3C3C" w14:textId="6AD9E4DD" w:rsidR="003A417A" w:rsidRPr="00BA1AE2" w:rsidRDefault="003A417A" w:rsidP="00BA1AE2">
      <w:pPr>
        <w:pStyle w:val="Poetry"/>
      </w:pPr>
      <w:r w:rsidRPr="00BA1AE2">
        <w:t xml:space="preserve">Another bull to bright Apollo </w:t>
      </w:r>
      <w:proofErr w:type="gramStart"/>
      <w:r w:rsidRPr="00BA1AE2">
        <w:t>slew;</w:t>
      </w:r>
      <w:proofErr w:type="gramEnd"/>
    </w:p>
    <w:p w14:paraId="3054FF9D" w14:textId="77777777" w:rsidR="00BA1AE2" w:rsidRDefault="003A417A" w:rsidP="00BA1AE2">
      <w:pPr>
        <w:pStyle w:val="Poetry"/>
      </w:pPr>
      <w:r w:rsidRPr="00BA1AE2">
        <w:t xml:space="preserve">A milk-white ewe, the western winds to please, </w:t>
      </w:r>
    </w:p>
    <w:p w14:paraId="55E9B146" w14:textId="301BA9FC" w:rsidR="003A417A" w:rsidRPr="00BA1AE2" w:rsidRDefault="003A417A" w:rsidP="00BA1AE2">
      <w:pPr>
        <w:pStyle w:val="Poetry"/>
      </w:pPr>
      <w:r w:rsidRPr="00BA1AE2">
        <w:t>And one coal-black, to calm the stormy seas.</w:t>
      </w:r>
    </w:p>
    <w:p w14:paraId="01429E6E" w14:textId="5552331E" w:rsidR="003A417A" w:rsidRPr="00BA1AE2" w:rsidRDefault="003A417A" w:rsidP="00BA1AE2">
      <w:pPr>
        <w:pStyle w:val="Poetry"/>
      </w:pPr>
      <w:r w:rsidRPr="00BA1AE2">
        <w:t>Ere this, a flying rumor had been spread</w:t>
      </w:r>
    </w:p>
    <w:p w14:paraId="3FE1EE5F" w14:textId="77777777" w:rsidR="00BA1AE2" w:rsidRDefault="003A417A" w:rsidP="00BA1AE2">
      <w:pPr>
        <w:pStyle w:val="Poetry"/>
      </w:pPr>
      <w:r w:rsidRPr="00BA1AE2">
        <w:t xml:space="preserve">That fierce Idomeneus from Crete was fled, </w:t>
      </w:r>
    </w:p>
    <w:p w14:paraId="01C7B96E" w14:textId="77777777" w:rsidR="00BA1AE2" w:rsidRDefault="003A417A" w:rsidP="00BA1AE2">
      <w:pPr>
        <w:pStyle w:val="Poetry"/>
      </w:pPr>
      <w:r w:rsidRPr="00BA1AE2">
        <w:t xml:space="preserve">Expell’d and exil’d; that the coast was free </w:t>
      </w:r>
    </w:p>
    <w:p w14:paraId="73C486D3" w14:textId="5982962A" w:rsidR="003A417A" w:rsidRPr="00BA1AE2" w:rsidRDefault="003A417A" w:rsidP="00BA1AE2">
      <w:pPr>
        <w:pStyle w:val="Poetry"/>
      </w:pPr>
      <w:r w:rsidRPr="00BA1AE2">
        <w:t>From foreign or domestic enemy.</w:t>
      </w:r>
    </w:p>
    <w:p w14:paraId="7B46D6D2" w14:textId="77777777" w:rsidR="00BA1AE2" w:rsidRDefault="00BA1AE2" w:rsidP="00BA1AE2">
      <w:pPr>
        <w:pStyle w:val="Poetry"/>
      </w:pPr>
    </w:p>
    <w:p w14:paraId="55753494" w14:textId="6F7F21F6" w:rsidR="003A417A" w:rsidRPr="00BA1AE2" w:rsidRDefault="003A417A" w:rsidP="00BA1AE2">
      <w:pPr>
        <w:pStyle w:val="Poetry"/>
      </w:pPr>
      <w:r w:rsidRPr="00BA1AE2">
        <w:t xml:space="preserve">“We leave the Delian ports, and put to </w:t>
      </w:r>
      <w:proofErr w:type="gramStart"/>
      <w:r w:rsidRPr="00BA1AE2">
        <w:t>sea;</w:t>
      </w:r>
      <w:proofErr w:type="gramEnd"/>
    </w:p>
    <w:p w14:paraId="0C6EF4C0" w14:textId="586D2DB3" w:rsidR="003A417A" w:rsidRPr="00BA1AE2" w:rsidRDefault="003A417A" w:rsidP="00BA1AE2">
      <w:pPr>
        <w:pStyle w:val="Poetry"/>
      </w:pPr>
      <w:r w:rsidRPr="00BA1AE2">
        <w:t xml:space="preserve">By Naxos, fam’d for vintage, make our </w:t>
      </w:r>
      <w:proofErr w:type="gramStart"/>
      <w:r w:rsidRPr="00BA1AE2">
        <w:t>way;</w:t>
      </w:r>
      <w:proofErr w:type="gramEnd"/>
    </w:p>
    <w:p w14:paraId="530424EB" w14:textId="77777777" w:rsidR="00BA1AE2" w:rsidRDefault="003A417A" w:rsidP="00BA1AE2">
      <w:pPr>
        <w:pStyle w:val="Poetry"/>
      </w:pPr>
      <w:r w:rsidRPr="00BA1AE2">
        <w:t xml:space="preserve">Then green Donysa pass; and sail in sight </w:t>
      </w:r>
    </w:p>
    <w:p w14:paraId="3886278A" w14:textId="77777777" w:rsidR="00BA1AE2" w:rsidRDefault="003A417A" w:rsidP="00BA1AE2">
      <w:pPr>
        <w:pStyle w:val="Poetry"/>
      </w:pPr>
      <w:r w:rsidRPr="00BA1AE2">
        <w:t xml:space="preserve">Of Paros’ isle, with marble quarries white. </w:t>
      </w:r>
    </w:p>
    <w:p w14:paraId="17B01B35" w14:textId="61093013" w:rsidR="003A417A" w:rsidRPr="00BA1AE2" w:rsidRDefault="003A417A" w:rsidP="00BA1AE2">
      <w:pPr>
        <w:pStyle w:val="Poetry"/>
      </w:pPr>
      <w:r w:rsidRPr="00BA1AE2">
        <w:t>We pass the scatter’d isles of Cyclades,</w:t>
      </w:r>
    </w:p>
    <w:p w14:paraId="5A106F3C" w14:textId="77777777" w:rsidR="003A417A" w:rsidRPr="00BA1AE2" w:rsidRDefault="003A417A" w:rsidP="00BA1AE2">
      <w:pPr>
        <w:pStyle w:val="Poetry"/>
      </w:pPr>
      <w:r w:rsidRPr="00BA1AE2">
        <w:t>That, scarce distinguish’d, seem to stud the seas.</w:t>
      </w:r>
    </w:p>
    <w:p w14:paraId="4388265D" w14:textId="27C260EB" w:rsidR="003A417A" w:rsidRPr="00BA1AE2" w:rsidRDefault="003A417A" w:rsidP="00BA1AE2">
      <w:pPr>
        <w:pStyle w:val="Poetry"/>
      </w:pPr>
      <w:r w:rsidRPr="00BA1AE2">
        <w:t xml:space="preserve">The shouts of sailors double near the </w:t>
      </w:r>
      <w:proofErr w:type="gramStart"/>
      <w:r w:rsidRPr="00BA1AE2">
        <w:t>shores;</w:t>
      </w:r>
      <w:proofErr w:type="gramEnd"/>
    </w:p>
    <w:p w14:paraId="729AA3CF" w14:textId="77777777" w:rsidR="00BA1AE2" w:rsidRDefault="003A417A" w:rsidP="00BA1AE2">
      <w:pPr>
        <w:pStyle w:val="Poetry"/>
      </w:pPr>
      <w:r w:rsidRPr="00BA1AE2">
        <w:lastRenderedPageBreak/>
        <w:t xml:space="preserve">They stretch their canvas, and they ply their oars. </w:t>
      </w:r>
    </w:p>
    <w:p w14:paraId="4473DA5B" w14:textId="77777777" w:rsidR="00BA1AE2" w:rsidRDefault="003A417A" w:rsidP="00BA1AE2">
      <w:pPr>
        <w:pStyle w:val="Poetry"/>
      </w:pPr>
      <w:r w:rsidRPr="00BA1AE2">
        <w:t xml:space="preserve">‘All hands aloft! for Crete! for Crete!’ they cry, </w:t>
      </w:r>
    </w:p>
    <w:p w14:paraId="5934A842" w14:textId="318B34C3" w:rsidR="003A417A" w:rsidRPr="00BA1AE2" w:rsidRDefault="003A417A" w:rsidP="00BA1AE2">
      <w:pPr>
        <w:pStyle w:val="Poetry"/>
      </w:pPr>
      <w:r w:rsidRPr="00BA1AE2">
        <w:t>And swiftly thro’ the foamy billows fly.</w:t>
      </w:r>
    </w:p>
    <w:p w14:paraId="5427CA16" w14:textId="77777777" w:rsidR="003A417A" w:rsidRPr="00BA1AE2" w:rsidRDefault="003A417A" w:rsidP="00BA1AE2">
      <w:pPr>
        <w:pStyle w:val="Poetry"/>
      </w:pPr>
      <w:r w:rsidRPr="00BA1AE2">
        <w:t>Full on the promis’d land at length we bore,</w:t>
      </w:r>
    </w:p>
    <w:p w14:paraId="15808D3B" w14:textId="57245174" w:rsidR="003A417A" w:rsidRPr="00BA1AE2" w:rsidRDefault="003A417A" w:rsidP="00BA1AE2">
      <w:pPr>
        <w:pStyle w:val="Poetry"/>
      </w:pPr>
      <w:r w:rsidRPr="00BA1AE2">
        <w:t>With joy descending on the Cretan shore.</w:t>
      </w:r>
    </w:p>
    <w:p w14:paraId="206DC6C0" w14:textId="77777777" w:rsidR="00BA1AE2" w:rsidRDefault="003A417A" w:rsidP="00BA1AE2">
      <w:pPr>
        <w:pStyle w:val="Poetry"/>
      </w:pPr>
      <w:r w:rsidRPr="00BA1AE2">
        <w:t xml:space="preserve">With eager haste a rising </w:t>
      </w:r>
      <w:proofErr w:type="gramStart"/>
      <w:r w:rsidRPr="00BA1AE2">
        <w:t>town</w:t>
      </w:r>
      <w:proofErr w:type="gramEnd"/>
      <w:r w:rsidRPr="00BA1AE2">
        <w:t xml:space="preserve"> I frame, </w:t>
      </w:r>
    </w:p>
    <w:p w14:paraId="7FB6BEBC" w14:textId="2755C4DB" w:rsidR="003A417A" w:rsidRPr="00BA1AE2" w:rsidRDefault="003A417A" w:rsidP="00BA1AE2">
      <w:pPr>
        <w:pStyle w:val="Poetry"/>
      </w:pPr>
      <w:r w:rsidRPr="00BA1AE2">
        <w:t xml:space="preserve">Which from the Trojan Pergamus I </w:t>
      </w:r>
      <w:proofErr w:type="gramStart"/>
      <w:r w:rsidRPr="00BA1AE2">
        <w:t>name:</w:t>
      </w:r>
      <w:proofErr w:type="gramEnd"/>
    </w:p>
    <w:p w14:paraId="5CA32BEE" w14:textId="77777777" w:rsidR="00BA1AE2" w:rsidRDefault="003A417A" w:rsidP="00BA1AE2">
      <w:pPr>
        <w:pStyle w:val="Poetry"/>
      </w:pPr>
      <w:r w:rsidRPr="00BA1AE2">
        <w:t xml:space="preserve">The name itself was grateful; I exhort </w:t>
      </w:r>
    </w:p>
    <w:p w14:paraId="20C03C3E" w14:textId="2E6E6847" w:rsidR="003A417A" w:rsidRPr="00BA1AE2" w:rsidRDefault="003A417A" w:rsidP="00BA1AE2">
      <w:pPr>
        <w:pStyle w:val="Poetry"/>
      </w:pPr>
      <w:r w:rsidRPr="00BA1AE2">
        <w:t xml:space="preserve">To </w:t>
      </w:r>
      <w:proofErr w:type="gramStart"/>
      <w:r w:rsidRPr="00BA1AE2">
        <w:t>found</w:t>
      </w:r>
      <w:proofErr w:type="gramEnd"/>
      <w:r w:rsidRPr="00BA1AE2">
        <w:t xml:space="preserve"> their houses, and erect a fort.</w:t>
      </w:r>
    </w:p>
    <w:p w14:paraId="09D3D970" w14:textId="594E72B9" w:rsidR="003A417A" w:rsidRPr="00BA1AE2" w:rsidRDefault="003A417A" w:rsidP="00BA1AE2">
      <w:pPr>
        <w:pStyle w:val="Poetry"/>
      </w:pPr>
      <w:r w:rsidRPr="00BA1AE2">
        <w:t xml:space="preserve">Our ships are haul’d upon the yellow </w:t>
      </w:r>
      <w:proofErr w:type="gramStart"/>
      <w:r w:rsidRPr="00BA1AE2">
        <w:t>strand;</w:t>
      </w:r>
      <w:proofErr w:type="gramEnd"/>
    </w:p>
    <w:p w14:paraId="57B650ED" w14:textId="084B792E" w:rsidR="00BA1AE2" w:rsidRDefault="003A417A" w:rsidP="00BA1AE2">
      <w:pPr>
        <w:pStyle w:val="Poetry"/>
      </w:pPr>
      <w:r w:rsidRPr="00BA1AE2">
        <w:t xml:space="preserve">The youth begin to till the labor’d </w:t>
      </w:r>
      <w:proofErr w:type="gramStart"/>
      <w:r w:rsidRPr="00BA1AE2">
        <w:t>land;</w:t>
      </w:r>
      <w:proofErr w:type="gramEnd"/>
      <w:r w:rsidRPr="00BA1AE2">
        <w:t xml:space="preserve"> </w:t>
      </w:r>
    </w:p>
    <w:p w14:paraId="5C8A19E9" w14:textId="77777777" w:rsidR="00BA1AE2" w:rsidRDefault="003A417A" w:rsidP="00BA1AE2">
      <w:pPr>
        <w:pStyle w:val="Poetry"/>
      </w:pPr>
      <w:r w:rsidRPr="00BA1AE2">
        <w:t xml:space="preserve">And I myself new marriages promote, </w:t>
      </w:r>
    </w:p>
    <w:p w14:paraId="1F495908" w14:textId="52748E76" w:rsidR="003A417A" w:rsidRPr="00BA1AE2" w:rsidRDefault="003A417A" w:rsidP="00BA1AE2">
      <w:pPr>
        <w:pStyle w:val="Poetry"/>
      </w:pPr>
      <w:r w:rsidRPr="00BA1AE2">
        <w:t xml:space="preserve">Give laws, and dwellings I divide by </w:t>
      </w:r>
      <w:proofErr w:type="gramStart"/>
      <w:r w:rsidRPr="00BA1AE2">
        <w:t>lot;</w:t>
      </w:r>
      <w:proofErr w:type="gramEnd"/>
    </w:p>
    <w:p w14:paraId="5BE95C59" w14:textId="77777777" w:rsidR="003A417A" w:rsidRPr="00BA1AE2" w:rsidRDefault="003A417A" w:rsidP="00BA1AE2">
      <w:pPr>
        <w:pStyle w:val="Poetry"/>
      </w:pPr>
      <w:r w:rsidRPr="00BA1AE2">
        <w:t>When rising vapors choke the wholesome air,</w:t>
      </w:r>
    </w:p>
    <w:p w14:paraId="2288B75F" w14:textId="323C948F" w:rsidR="003A417A" w:rsidRPr="00BA1AE2" w:rsidRDefault="003A417A" w:rsidP="00BA1AE2">
      <w:pPr>
        <w:pStyle w:val="Poetry"/>
      </w:pPr>
      <w:r w:rsidRPr="00BA1AE2">
        <w:t xml:space="preserve">And blasts of noisome winds corrupt the </w:t>
      </w:r>
      <w:proofErr w:type="gramStart"/>
      <w:r w:rsidRPr="00BA1AE2">
        <w:t>year;</w:t>
      </w:r>
      <w:proofErr w:type="gramEnd"/>
    </w:p>
    <w:p w14:paraId="71EF86B5" w14:textId="77777777" w:rsidR="003A417A" w:rsidRPr="00BA1AE2" w:rsidRDefault="003A417A" w:rsidP="00BA1AE2">
      <w:pPr>
        <w:pStyle w:val="Poetry"/>
      </w:pPr>
      <w:r w:rsidRPr="00BA1AE2">
        <w:t xml:space="preserve">The trees devouring caterpillars </w:t>
      </w:r>
      <w:proofErr w:type="gramStart"/>
      <w:r w:rsidRPr="00BA1AE2">
        <w:t>burn;</w:t>
      </w:r>
      <w:proofErr w:type="gramEnd"/>
    </w:p>
    <w:p w14:paraId="0D0FCDBC" w14:textId="77777777" w:rsidR="003A417A" w:rsidRPr="00BA1AE2" w:rsidRDefault="003A417A" w:rsidP="00BA1AE2">
      <w:pPr>
        <w:pStyle w:val="Poetry"/>
      </w:pPr>
      <w:r w:rsidRPr="00BA1AE2">
        <w:t>Parch’d was the grass, and blighted was the corn:</w:t>
      </w:r>
    </w:p>
    <w:p w14:paraId="2453522D" w14:textId="77777777" w:rsidR="00BA1AE2" w:rsidRDefault="003A417A" w:rsidP="00BA1AE2">
      <w:pPr>
        <w:pStyle w:val="Poetry"/>
      </w:pPr>
      <w:r w:rsidRPr="00BA1AE2">
        <w:t xml:space="preserve">Nor ‘scape the beasts; for Sirius, from on high, </w:t>
      </w:r>
    </w:p>
    <w:p w14:paraId="32546211" w14:textId="591C0E09" w:rsidR="003A417A" w:rsidRPr="00BA1AE2" w:rsidRDefault="003A417A" w:rsidP="00BA1AE2">
      <w:pPr>
        <w:pStyle w:val="Poetry"/>
      </w:pPr>
      <w:r w:rsidRPr="00BA1AE2">
        <w:t>With pestilential heat infects the sky:</w:t>
      </w:r>
    </w:p>
    <w:p w14:paraId="6A42E590" w14:textId="2D84D39B" w:rsidR="003A417A" w:rsidRPr="00BA1AE2" w:rsidRDefault="003A417A" w:rsidP="00BA1AE2">
      <w:pPr>
        <w:pStyle w:val="Poetry"/>
      </w:pPr>
      <w:r w:rsidRPr="00BA1AE2">
        <w:t>My men—some fall, the rest in fevers fry.</w:t>
      </w:r>
    </w:p>
    <w:p w14:paraId="0CBD8C67" w14:textId="77777777" w:rsidR="00BA1AE2" w:rsidRDefault="003A417A" w:rsidP="00BA1AE2">
      <w:pPr>
        <w:pStyle w:val="Poetry"/>
      </w:pPr>
      <w:proofErr w:type="gramStart"/>
      <w:r w:rsidRPr="00BA1AE2">
        <w:t>Again</w:t>
      </w:r>
      <w:proofErr w:type="gramEnd"/>
      <w:r w:rsidRPr="00BA1AE2">
        <w:t xml:space="preserve"> my father bids me seek the shore </w:t>
      </w:r>
    </w:p>
    <w:p w14:paraId="236DB8C7" w14:textId="5BB6BEAB" w:rsidR="003A417A" w:rsidRPr="00BA1AE2" w:rsidRDefault="003A417A" w:rsidP="00BA1AE2">
      <w:pPr>
        <w:pStyle w:val="Poetry"/>
      </w:pPr>
      <w:r w:rsidRPr="00BA1AE2">
        <w:t>Of sacred Delos, and the god implore,</w:t>
      </w:r>
    </w:p>
    <w:p w14:paraId="06494CE0" w14:textId="77777777" w:rsidR="00BA1AE2" w:rsidRDefault="003A417A" w:rsidP="00BA1AE2">
      <w:pPr>
        <w:pStyle w:val="Poetry"/>
      </w:pPr>
      <w:r w:rsidRPr="00BA1AE2">
        <w:t xml:space="preserve">To learn what end of woes we might expect, </w:t>
      </w:r>
    </w:p>
    <w:p w14:paraId="4356809C" w14:textId="5EBFFC92" w:rsidR="003A417A" w:rsidRPr="00BA1AE2" w:rsidRDefault="003A417A" w:rsidP="00BA1AE2">
      <w:pPr>
        <w:pStyle w:val="Poetry"/>
      </w:pPr>
      <w:r w:rsidRPr="00BA1AE2">
        <w:t>And to what clime our weary course direct.</w:t>
      </w:r>
    </w:p>
    <w:p w14:paraId="1B9167CA" w14:textId="77777777" w:rsidR="00BA1AE2" w:rsidRDefault="00BA1AE2" w:rsidP="00BA1AE2">
      <w:pPr>
        <w:pStyle w:val="Poetry"/>
      </w:pPr>
    </w:p>
    <w:p w14:paraId="6890C419" w14:textId="693876C9" w:rsidR="003A417A" w:rsidRPr="00BA1AE2" w:rsidRDefault="003A417A" w:rsidP="00BA1AE2">
      <w:pPr>
        <w:pStyle w:val="Poetry"/>
      </w:pPr>
      <w:r w:rsidRPr="00BA1AE2">
        <w:t>“‘T was night, when ev’ry creature, void of cares,</w:t>
      </w:r>
    </w:p>
    <w:p w14:paraId="325CD877" w14:textId="77777777" w:rsidR="00BA1AE2" w:rsidRDefault="003A417A" w:rsidP="00BA1AE2">
      <w:pPr>
        <w:pStyle w:val="Poetry"/>
      </w:pPr>
      <w:r w:rsidRPr="00BA1AE2">
        <w:t xml:space="preserve">The common gift of balmy slumber shares: </w:t>
      </w:r>
    </w:p>
    <w:p w14:paraId="14BFF4B6" w14:textId="3631DFA0" w:rsidR="003A417A" w:rsidRPr="00BA1AE2" w:rsidRDefault="003A417A" w:rsidP="00BA1AE2">
      <w:pPr>
        <w:pStyle w:val="Poetry"/>
      </w:pPr>
      <w:r w:rsidRPr="00BA1AE2">
        <w:t>The statues of my gods (for such they seem’d),</w:t>
      </w:r>
    </w:p>
    <w:p w14:paraId="3E36F59F" w14:textId="77777777" w:rsidR="00BA1AE2" w:rsidRDefault="003A417A" w:rsidP="00BA1AE2">
      <w:pPr>
        <w:pStyle w:val="Poetry"/>
      </w:pPr>
      <w:r w:rsidRPr="00BA1AE2">
        <w:t xml:space="preserve">Those gods whom I from flaming Troy redeem’d, </w:t>
      </w:r>
    </w:p>
    <w:p w14:paraId="2F7C4862" w14:textId="2EE910D1" w:rsidR="003A417A" w:rsidRPr="00BA1AE2" w:rsidRDefault="003A417A" w:rsidP="00BA1AE2">
      <w:pPr>
        <w:pStyle w:val="Poetry"/>
      </w:pPr>
      <w:r w:rsidRPr="00BA1AE2">
        <w:t>Before me stood, majestically bright,</w:t>
      </w:r>
    </w:p>
    <w:p w14:paraId="4DF1A2AE" w14:textId="099D8B22" w:rsidR="003A417A" w:rsidRPr="00BA1AE2" w:rsidRDefault="003A417A" w:rsidP="00BA1AE2">
      <w:pPr>
        <w:pStyle w:val="Poetry"/>
      </w:pPr>
      <w:r w:rsidRPr="00BA1AE2">
        <w:t>Full in the beams of Phoebe’s ent’ring light.</w:t>
      </w:r>
    </w:p>
    <w:p w14:paraId="49FAC733" w14:textId="77777777" w:rsidR="003A417A" w:rsidRPr="00BA1AE2" w:rsidRDefault="003A417A" w:rsidP="00BA1AE2">
      <w:pPr>
        <w:pStyle w:val="Poetry"/>
      </w:pPr>
      <w:r w:rsidRPr="00BA1AE2">
        <w:t>Then thus they spoke, and eas’d my troubled mind:</w:t>
      </w:r>
    </w:p>
    <w:p w14:paraId="271EECCB" w14:textId="77777777" w:rsidR="00BA1AE2" w:rsidRDefault="003A417A" w:rsidP="00BA1AE2">
      <w:pPr>
        <w:pStyle w:val="Poetry"/>
      </w:pPr>
      <w:r w:rsidRPr="00BA1AE2">
        <w:t xml:space="preserve">‘What from the Delian god thou go’st to find, </w:t>
      </w:r>
    </w:p>
    <w:p w14:paraId="34B8CF23" w14:textId="7BEF51B8" w:rsidR="003A417A" w:rsidRPr="00BA1AE2" w:rsidRDefault="003A417A" w:rsidP="00BA1AE2">
      <w:pPr>
        <w:pStyle w:val="Poetry"/>
      </w:pPr>
      <w:r w:rsidRPr="00BA1AE2">
        <w:t xml:space="preserve">He tells thee </w:t>
      </w:r>
      <w:proofErr w:type="gramStart"/>
      <w:r w:rsidRPr="00BA1AE2">
        <w:t>here, and</w:t>
      </w:r>
      <w:proofErr w:type="gramEnd"/>
      <w:r w:rsidRPr="00BA1AE2">
        <w:t xml:space="preserve"> sends us to relate.</w:t>
      </w:r>
    </w:p>
    <w:p w14:paraId="30EF42DD" w14:textId="77777777" w:rsidR="003A417A" w:rsidRPr="00BA1AE2" w:rsidRDefault="003A417A" w:rsidP="00BA1AE2">
      <w:pPr>
        <w:pStyle w:val="Poetry"/>
      </w:pPr>
      <w:r w:rsidRPr="00BA1AE2">
        <w:t>Those pow’rs are we, companions of thy fate,</w:t>
      </w:r>
    </w:p>
    <w:p w14:paraId="65E4E742" w14:textId="4BD85F6F" w:rsidR="003A417A" w:rsidRPr="00BA1AE2" w:rsidRDefault="003A417A" w:rsidP="00BA1AE2">
      <w:pPr>
        <w:pStyle w:val="Poetry"/>
      </w:pPr>
      <w:r w:rsidRPr="00BA1AE2">
        <w:lastRenderedPageBreak/>
        <w:t>Who from the burning town by thee were brought,</w:t>
      </w:r>
    </w:p>
    <w:p w14:paraId="04477CA1" w14:textId="77777777" w:rsidR="00BA1AE2" w:rsidRDefault="003A417A" w:rsidP="00BA1AE2">
      <w:pPr>
        <w:pStyle w:val="Poetry"/>
      </w:pPr>
      <w:r w:rsidRPr="00BA1AE2">
        <w:t xml:space="preserve">Thy fortune follow’d, and thy safety wrought. </w:t>
      </w:r>
    </w:p>
    <w:p w14:paraId="139F8EC7" w14:textId="77777777" w:rsidR="00BA1AE2" w:rsidRDefault="003A417A" w:rsidP="00BA1AE2">
      <w:pPr>
        <w:pStyle w:val="Poetry"/>
      </w:pPr>
      <w:r w:rsidRPr="00BA1AE2">
        <w:t xml:space="preserve">Thro’ seas and lands as we thy steps attend, </w:t>
      </w:r>
    </w:p>
    <w:p w14:paraId="72C16058" w14:textId="77777777" w:rsidR="00BA1AE2" w:rsidRDefault="003A417A" w:rsidP="00BA1AE2">
      <w:pPr>
        <w:pStyle w:val="Poetry"/>
      </w:pPr>
      <w:r w:rsidRPr="00BA1AE2">
        <w:t xml:space="preserve">So shall our care thy glorious race befriend. </w:t>
      </w:r>
    </w:p>
    <w:p w14:paraId="1988BA0D" w14:textId="6B3531B8" w:rsidR="003A417A" w:rsidRPr="00BA1AE2" w:rsidRDefault="003A417A" w:rsidP="00BA1AE2">
      <w:pPr>
        <w:pStyle w:val="Poetry"/>
      </w:pPr>
      <w:r w:rsidRPr="00BA1AE2">
        <w:t xml:space="preserve">An ample realm for thee thy fates </w:t>
      </w:r>
      <w:proofErr w:type="gramStart"/>
      <w:r w:rsidRPr="00BA1AE2">
        <w:t>ordain</w:t>
      </w:r>
      <w:proofErr w:type="gramEnd"/>
      <w:r w:rsidRPr="00BA1AE2">
        <w:t>,</w:t>
      </w:r>
    </w:p>
    <w:p w14:paraId="2D564DDB" w14:textId="517183EF" w:rsidR="003A417A" w:rsidRPr="00BA1AE2" w:rsidRDefault="003A417A" w:rsidP="00BA1AE2">
      <w:pPr>
        <w:pStyle w:val="Poetry"/>
      </w:pPr>
      <w:r w:rsidRPr="00BA1AE2">
        <w:t>A town that o’er the conquer’d world shall reign.</w:t>
      </w:r>
      <w:r w:rsidRPr="00BA1AE2">
        <w:tab/>
      </w:r>
    </w:p>
    <w:p w14:paraId="33A19484" w14:textId="77777777" w:rsidR="00BA1AE2" w:rsidRDefault="003A417A" w:rsidP="00BA1AE2">
      <w:pPr>
        <w:pStyle w:val="Poetry"/>
      </w:pPr>
      <w:r w:rsidRPr="00BA1AE2">
        <w:t xml:space="preserve">Thou, mighty walls for mighty nations </w:t>
      </w:r>
      <w:proofErr w:type="gramStart"/>
      <w:r w:rsidRPr="00BA1AE2">
        <w:t>build;</w:t>
      </w:r>
      <w:proofErr w:type="gramEnd"/>
      <w:r w:rsidRPr="00BA1AE2">
        <w:t xml:space="preserve"> </w:t>
      </w:r>
    </w:p>
    <w:p w14:paraId="62F588D2" w14:textId="0ADF4D35" w:rsidR="003A417A" w:rsidRPr="00BA1AE2" w:rsidRDefault="003A417A" w:rsidP="00BA1AE2">
      <w:pPr>
        <w:pStyle w:val="Poetry"/>
      </w:pPr>
      <w:r w:rsidRPr="00BA1AE2">
        <w:t>Nor let thy weary mind to labors yield:</w:t>
      </w:r>
    </w:p>
    <w:p w14:paraId="0ADC9326" w14:textId="77777777" w:rsidR="00BA1AE2" w:rsidRDefault="003A417A" w:rsidP="00BA1AE2">
      <w:pPr>
        <w:pStyle w:val="Poetry"/>
      </w:pPr>
      <w:r w:rsidRPr="00BA1AE2">
        <w:t xml:space="preserve">But change thy </w:t>
      </w:r>
      <w:proofErr w:type="gramStart"/>
      <w:r w:rsidRPr="00BA1AE2">
        <w:t>seat;</w:t>
      </w:r>
      <w:proofErr w:type="gramEnd"/>
      <w:r w:rsidRPr="00BA1AE2">
        <w:t xml:space="preserve"> for not the Delian god, </w:t>
      </w:r>
    </w:p>
    <w:p w14:paraId="008EDE53" w14:textId="58CB5083" w:rsidR="003A417A" w:rsidRPr="00BA1AE2" w:rsidRDefault="003A417A" w:rsidP="00BA1AE2">
      <w:pPr>
        <w:pStyle w:val="Poetry"/>
      </w:pPr>
      <w:r w:rsidRPr="00BA1AE2">
        <w:t xml:space="preserve">Nor we, have giv’n </w:t>
      </w:r>
      <w:proofErr w:type="gramStart"/>
      <w:r w:rsidRPr="00BA1AE2">
        <w:t>thee</w:t>
      </w:r>
      <w:proofErr w:type="gramEnd"/>
      <w:r w:rsidRPr="00BA1AE2">
        <w:t xml:space="preserve"> Crete for our abode.</w:t>
      </w:r>
    </w:p>
    <w:p w14:paraId="03F3B733" w14:textId="35D6BD34" w:rsidR="003A417A" w:rsidRPr="00BA1AE2" w:rsidRDefault="003A417A" w:rsidP="00BA1AE2">
      <w:pPr>
        <w:pStyle w:val="Poetry"/>
      </w:pPr>
      <w:r w:rsidRPr="00BA1AE2">
        <w:t>A land there is, Hesperia call’d of old,</w:t>
      </w:r>
    </w:p>
    <w:p w14:paraId="555D2282" w14:textId="77777777" w:rsidR="00BA1AE2" w:rsidRDefault="003A417A" w:rsidP="00BA1AE2">
      <w:pPr>
        <w:pStyle w:val="Poetry"/>
      </w:pPr>
      <w:r w:rsidRPr="00BA1AE2">
        <w:t xml:space="preserve">(The soil is fruitful, and the natives bold— </w:t>
      </w:r>
    </w:p>
    <w:p w14:paraId="6A40FE5A" w14:textId="77777777" w:rsidR="00BA1AE2" w:rsidRDefault="003A417A" w:rsidP="00BA1AE2">
      <w:pPr>
        <w:pStyle w:val="Poetry"/>
      </w:pPr>
      <w:r w:rsidRPr="00BA1AE2">
        <w:t xml:space="preserve">Th’ Oenotrians held it once,) by later fame </w:t>
      </w:r>
    </w:p>
    <w:p w14:paraId="4AA19BCC" w14:textId="77777777" w:rsidR="00BA1AE2" w:rsidRDefault="003A417A" w:rsidP="00BA1AE2">
      <w:pPr>
        <w:pStyle w:val="Poetry"/>
      </w:pPr>
      <w:r w:rsidRPr="00BA1AE2">
        <w:t xml:space="preserve">Now call’d Italia, from the leader’s name. </w:t>
      </w:r>
    </w:p>
    <w:p w14:paraId="37C7D6FA" w14:textId="5A6AB4A9" w:rsidR="003A417A" w:rsidRPr="00BA1AE2" w:rsidRDefault="003A417A" w:rsidP="00BA1AE2">
      <w:pPr>
        <w:pStyle w:val="Poetry"/>
      </w:pPr>
      <w:r w:rsidRPr="00BA1AE2">
        <w:t xml:space="preserve">Iasius there and Dardanus were </w:t>
      </w:r>
      <w:proofErr w:type="gramStart"/>
      <w:r w:rsidRPr="00BA1AE2">
        <w:t>born;</w:t>
      </w:r>
      <w:proofErr w:type="gramEnd"/>
    </w:p>
    <w:p w14:paraId="088F03AE" w14:textId="6EB5333A" w:rsidR="003A417A" w:rsidRPr="00BA1AE2" w:rsidRDefault="003A417A" w:rsidP="00BA1AE2">
      <w:pPr>
        <w:pStyle w:val="Poetry"/>
      </w:pPr>
      <w:r w:rsidRPr="00BA1AE2">
        <w:t>From thence we came, and thither must return.</w:t>
      </w:r>
    </w:p>
    <w:p w14:paraId="69F129C3" w14:textId="77777777" w:rsidR="00BA1AE2" w:rsidRDefault="003A417A" w:rsidP="00BA1AE2">
      <w:pPr>
        <w:pStyle w:val="Poetry"/>
      </w:pPr>
      <w:r w:rsidRPr="00BA1AE2">
        <w:t xml:space="preserve">Rise, and thy sire with these glad tidings greet. </w:t>
      </w:r>
    </w:p>
    <w:p w14:paraId="718CF00B" w14:textId="08FA130E" w:rsidR="003A417A" w:rsidRDefault="003A417A" w:rsidP="00BA1AE2">
      <w:pPr>
        <w:pStyle w:val="Poetry"/>
      </w:pPr>
      <w:r w:rsidRPr="00BA1AE2">
        <w:t xml:space="preserve">Search </w:t>
      </w:r>
      <w:proofErr w:type="gramStart"/>
      <w:r w:rsidRPr="00BA1AE2">
        <w:t>Italy;</w:t>
      </w:r>
      <w:proofErr w:type="gramEnd"/>
      <w:r w:rsidRPr="00BA1AE2">
        <w:t xml:space="preserve"> for Jove denies thee Crete.’</w:t>
      </w:r>
    </w:p>
    <w:p w14:paraId="7CB9A6E5" w14:textId="77777777" w:rsidR="00BA1AE2" w:rsidRPr="00BA1AE2" w:rsidRDefault="00BA1AE2" w:rsidP="00BA1AE2">
      <w:pPr>
        <w:pStyle w:val="Poetry"/>
      </w:pPr>
    </w:p>
    <w:p w14:paraId="46E1BAED" w14:textId="77777777" w:rsidR="003A417A" w:rsidRPr="00BA1AE2" w:rsidRDefault="003A417A" w:rsidP="00BA1AE2">
      <w:pPr>
        <w:pStyle w:val="Poetry"/>
      </w:pPr>
      <w:r w:rsidRPr="00BA1AE2">
        <w:t>“Astonish’d at their voices and their sight,</w:t>
      </w:r>
    </w:p>
    <w:p w14:paraId="5CCCE359" w14:textId="77777777" w:rsidR="003A417A" w:rsidRPr="00BA1AE2" w:rsidRDefault="003A417A" w:rsidP="00BA1AE2">
      <w:pPr>
        <w:pStyle w:val="Poetry"/>
      </w:pPr>
      <w:r w:rsidRPr="00BA1AE2">
        <w:t xml:space="preserve">(Nor were they dreams, but visions of the </w:t>
      </w:r>
      <w:proofErr w:type="gramStart"/>
      <w:r w:rsidRPr="00BA1AE2">
        <w:t>night;</w:t>
      </w:r>
      <w:proofErr w:type="gramEnd"/>
    </w:p>
    <w:p w14:paraId="3B3AB196" w14:textId="77158038" w:rsidR="003A417A" w:rsidRPr="00BA1AE2" w:rsidRDefault="003A417A" w:rsidP="00BA1AE2">
      <w:pPr>
        <w:pStyle w:val="Poetry"/>
      </w:pPr>
      <w:r w:rsidRPr="00BA1AE2">
        <w:t>I saw, I knew their faces, and descried,</w:t>
      </w:r>
    </w:p>
    <w:p w14:paraId="7D462A6E" w14:textId="77777777" w:rsidR="00BA1AE2" w:rsidRDefault="003A417A" w:rsidP="00BA1AE2">
      <w:pPr>
        <w:pStyle w:val="Poetry"/>
      </w:pPr>
      <w:r w:rsidRPr="00BA1AE2">
        <w:t xml:space="preserve">In perfect view, their hair with fillets tied;) </w:t>
      </w:r>
    </w:p>
    <w:p w14:paraId="5635ACF7" w14:textId="77777777" w:rsidR="00BA1AE2" w:rsidRDefault="003A417A" w:rsidP="00BA1AE2">
      <w:pPr>
        <w:pStyle w:val="Poetry"/>
      </w:pPr>
      <w:r w:rsidRPr="00BA1AE2">
        <w:t xml:space="preserve">I started from my </w:t>
      </w:r>
      <w:proofErr w:type="gramStart"/>
      <w:r w:rsidRPr="00BA1AE2">
        <w:t>couch;</w:t>
      </w:r>
      <w:proofErr w:type="gramEnd"/>
      <w:r w:rsidRPr="00BA1AE2">
        <w:t xml:space="preserve"> a clammy sweat </w:t>
      </w:r>
    </w:p>
    <w:p w14:paraId="071428E1" w14:textId="77777777" w:rsidR="00BA1AE2" w:rsidRDefault="003A417A" w:rsidP="00BA1AE2">
      <w:pPr>
        <w:pStyle w:val="Poetry"/>
      </w:pPr>
      <w:r w:rsidRPr="00BA1AE2">
        <w:t xml:space="preserve">On all my limbs and shiv’ring body sate. </w:t>
      </w:r>
    </w:p>
    <w:p w14:paraId="55BBA2AE" w14:textId="643958E5" w:rsidR="003A417A" w:rsidRPr="00BA1AE2" w:rsidRDefault="003A417A" w:rsidP="00BA1AE2">
      <w:pPr>
        <w:pStyle w:val="Poetry"/>
      </w:pPr>
      <w:r w:rsidRPr="00BA1AE2">
        <w:t>To heav’n I lift my hands with pious haste,</w:t>
      </w:r>
    </w:p>
    <w:p w14:paraId="1A5CC93A" w14:textId="1B52A631" w:rsidR="003A417A" w:rsidRPr="00BA1AE2" w:rsidRDefault="003A417A" w:rsidP="00BA1AE2">
      <w:pPr>
        <w:pStyle w:val="Poetry"/>
      </w:pPr>
      <w:r w:rsidRPr="00BA1AE2">
        <w:t>And sacred incense in the flames I cast.</w:t>
      </w:r>
    </w:p>
    <w:p w14:paraId="3E739EF5" w14:textId="77777777" w:rsidR="00BA1AE2" w:rsidRDefault="003A417A" w:rsidP="00BA1AE2">
      <w:pPr>
        <w:pStyle w:val="Poetry"/>
      </w:pPr>
      <w:proofErr w:type="gramStart"/>
      <w:r w:rsidRPr="00BA1AE2">
        <w:t>Thus</w:t>
      </w:r>
      <w:proofErr w:type="gramEnd"/>
      <w:r w:rsidRPr="00BA1AE2">
        <w:t xml:space="preserve"> to the gods their perfect honors done, </w:t>
      </w:r>
    </w:p>
    <w:p w14:paraId="1AB15409" w14:textId="77777777" w:rsidR="00BA1AE2" w:rsidRDefault="003A417A" w:rsidP="00BA1AE2">
      <w:pPr>
        <w:pStyle w:val="Poetry"/>
      </w:pPr>
      <w:r w:rsidRPr="00BA1AE2">
        <w:t xml:space="preserve">More cheerful, to my good old sire I run, </w:t>
      </w:r>
    </w:p>
    <w:p w14:paraId="13F6E248" w14:textId="77777777" w:rsidR="00BA1AE2" w:rsidRDefault="003A417A" w:rsidP="00BA1AE2">
      <w:pPr>
        <w:pStyle w:val="Poetry"/>
      </w:pPr>
      <w:r w:rsidRPr="00BA1AE2">
        <w:t xml:space="preserve">And tell the pleasing news. In little space </w:t>
      </w:r>
    </w:p>
    <w:p w14:paraId="74A06BA4" w14:textId="1FF1A295" w:rsidR="003A417A" w:rsidRPr="00BA1AE2" w:rsidRDefault="003A417A" w:rsidP="00BA1AE2">
      <w:pPr>
        <w:pStyle w:val="Poetry"/>
      </w:pPr>
      <w:r w:rsidRPr="00BA1AE2">
        <w:t xml:space="preserve">He found his error of the double </w:t>
      </w:r>
      <w:proofErr w:type="gramStart"/>
      <w:r w:rsidRPr="00BA1AE2">
        <w:t>race;</w:t>
      </w:r>
      <w:proofErr w:type="gramEnd"/>
    </w:p>
    <w:p w14:paraId="494E6DE9" w14:textId="664424EA" w:rsidR="003A417A" w:rsidRPr="00BA1AE2" w:rsidRDefault="003A417A" w:rsidP="00BA1AE2">
      <w:pPr>
        <w:pStyle w:val="Poetry"/>
      </w:pPr>
      <w:r w:rsidRPr="00BA1AE2">
        <w:t xml:space="preserve">Not, as before he deem’d, deriv’d from </w:t>
      </w:r>
      <w:proofErr w:type="gramStart"/>
      <w:r w:rsidRPr="00BA1AE2">
        <w:t>Crete;</w:t>
      </w:r>
      <w:proofErr w:type="gramEnd"/>
    </w:p>
    <w:p w14:paraId="60DB5CE2" w14:textId="77777777" w:rsidR="003A417A" w:rsidRPr="00BA1AE2" w:rsidRDefault="003A417A" w:rsidP="00BA1AE2">
      <w:pPr>
        <w:pStyle w:val="Poetry"/>
      </w:pPr>
      <w:r w:rsidRPr="00BA1AE2">
        <w:t>No more deluded by the doubtful seat:</w:t>
      </w:r>
    </w:p>
    <w:p w14:paraId="121751F5" w14:textId="77777777" w:rsidR="00BA1AE2" w:rsidRDefault="003A417A" w:rsidP="00BA1AE2">
      <w:pPr>
        <w:pStyle w:val="Poetry"/>
      </w:pPr>
      <w:r w:rsidRPr="00BA1AE2">
        <w:t xml:space="preserve">Then said: ‘O son, turmoil’d in Trojan fate! </w:t>
      </w:r>
    </w:p>
    <w:p w14:paraId="2FA1D08D" w14:textId="77777777" w:rsidR="00BA1AE2" w:rsidRDefault="003A417A" w:rsidP="00BA1AE2">
      <w:pPr>
        <w:pStyle w:val="Poetry"/>
      </w:pPr>
      <w:r w:rsidRPr="00BA1AE2">
        <w:t xml:space="preserve">Such things as these Cassandra did relate. </w:t>
      </w:r>
    </w:p>
    <w:p w14:paraId="5A8730C1" w14:textId="23AFF048" w:rsidR="003A417A" w:rsidRPr="00BA1AE2" w:rsidRDefault="003A417A" w:rsidP="00BA1AE2">
      <w:pPr>
        <w:pStyle w:val="Poetry"/>
      </w:pPr>
      <w:r w:rsidRPr="00BA1AE2">
        <w:lastRenderedPageBreak/>
        <w:t>This day revives within my mind what she</w:t>
      </w:r>
    </w:p>
    <w:p w14:paraId="0F66301C" w14:textId="71CD4278" w:rsidR="003A417A" w:rsidRPr="00BA1AE2" w:rsidRDefault="003A417A" w:rsidP="00BA1AE2">
      <w:pPr>
        <w:pStyle w:val="Poetry"/>
      </w:pPr>
      <w:r w:rsidRPr="00BA1AE2">
        <w:t>Foretold of Troy renew’d in Italy,</w:t>
      </w:r>
    </w:p>
    <w:p w14:paraId="31353D69" w14:textId="77777777" w:rsidR="00BA1AE2" w:rsidRDefault="003A417A" w:rsidP="00BA1AE2">
      <w:pPr>
        <w:pStyle w:val="Poetry"/>
      </w:pPr>
      <w:r w:rsidRPr="00BA1AE2">
        <w:t xml:space="preserve">And Latian lands; but who could then have thought </w:t>
      </w:r>
    </w:p>
    <w:p w14:paraId="25C24425" w14:textId="77777777" w:rsidR="00BA1AE2" w:rsidRDefault="003A417A" w:rsidP="00BA1AE2">
      <w:pPr>
        <w:pStyle w:val="Poetry"/>
      </w:pPr>
      <w:r w:rsidRPr="00BA1AE2">
        <w:t xml:space="preserve">That Phrygian gods to Latium should be brought, </w:t>
      </w:r>
    </w:p>
    <w:p w14:paraId="5E506D66" w14:textId="6281B9D0" w:rsidR="003A417A" w:rsidRPr="00BA1AE2" w:rsidRDefault="003A417A" w:rsidP="00BA1AE2">
      <w:pPr>
        <w:pStyle w:val="Poetry"/>
      </w:pPr>
      <w:r w:rsidRPr="00BA1AE2">
        <w:t>Or who believ’d what mad Cassandra taught?</w:t>
      </w:r>
    </w:p>
    <w:p w14:paraId="4E81C9FB" w14:textId="77777777" w:rsidR="003A417A" w:rsidRPr="00BA1AE2" w:rsidRDefault="003A417A" w:rsidP="00BA1AE2">
      <w:pPr>
        <w:pStyle w:val="Poetry"/>
      </w:pPr>
      <w:r w:rsidRPr="00BA1AE2">
        <w:t>Now let us go where Phoebus leads the way.’</w:t>
      </w:r>
    </w:p>
    <w:p w14:paraId="760D3887" w14:textId="77777777" w:rsidR="00BA1AE2" w:rsidRDefault="00BA1AE2" w:rsidP="00BA1AE2">
      <w:pPr>
        <w:pStyle w:val="Poetry"/>
      </w:pPr>
    </w:p>
    <w:p w14:paraId="642E798C" w14:textId="28399B28" w:rsidR="003A417A" w:rsidRPr="00BA1AE2" w:rsidRDefault="003A417A" w:rsidP="00BA1AE2">
      <w:pPr>
        <w:pStyle w:val="Poetry"/>
      </w:pPr>
      <w:r w:rsidRPr="00BA1AE2">
        <w:t xml:space="preserve">“He </w:t>
      </w:r>
      <w:proofErr w:type="gramStart"/>
      <w:r w:rsidRPr="00BA1AE2">
        <w:t>said;</w:t>
      </w:r>
      <w:proofErr w:type="gramEnd"/>
      <w:r w:rsidRPr="00BA1AE2">
        <w:t xml:space="preserve"> and we with glad consent obey,</w:t>
      </w:r>
    </w:p>
    <w:p w14:paraId="7C5D13D2" w14:textId="77777777" w:rsidR="00BA1AE2" w:rsidRDefault="003A417A" w:rsidP="00BA1AE2">
      <w:pPr>
        <w:pStyle w:val="Poetry"/>
      </w:pPr>
      <w:r w:rsidRPr="00BA1AE2">
        <w:t xml:space="preserve">Forsake the seat, and, leaving few behind, </w:t>
      </w:r>
    </w:p>
    <w:p w14:paraId="1DDEAEC3" w14:textId="77777777" w:rsidR="00BA1AE2" w:rsidRDefault="003A417A" w:rsidP="00BA1AE2">
      <w:pPr>
        <w:pStyle w:val="Poetry"/>
      </w:pPr>
      <w:r w:rsidRPr="00BA1AE2">
        <w:t xml:space="preserve">We spread our sails before the willing wind. </w:t>
      </w:r>
    </w:p>
    <w:p w14:paraId="62D2BF1E" w14:textId="77777777" w:rsidR="00BA1AE2" w:rsidRDefault="003A417A" w:rsidP="00BA1AE2">
      <w:pPr>
        <w:pStyle w:val="Poetry"/>
      </w:pPr>
      <w:r w:rsidRPr="00BA1AE2">
        <w:t xml:space="preserve">Now from the sight of land our galleys move, </w:t>
      </w:r>
    </w:p>
    <w:p w14:paraId="65F9E81E" w14:textId="02E33E1E" w:rsidR="003A417A" w:rsidRPr="00BA1AE2" w:rsidRDefault="003A417A" w:rsidP="00BA1AE2">
      <w:pPr>
        <w:pStyle w:val="Poetry"/>
      </w:pPr>
      <w:r w:rsidRPr="00BA1AE2">
        <w:t xml:space="preserve">With only seas around and skies </w:t>
      </w:r>
      <w:proofErr w:type="gramStart"/>
      <w:r w:rsidRPr="00BA1AE2">
        <w:t>above;</w:t>
      </w:r>
      <w:proofErr w:type="gramEnd"/>
    </w:p>
    <w:p w14:paraId="3F4AB531" w14:textId="338ED9B6" w:rsidR="003A417A" w:rsidRPr="00BA1AE2" w:rsidRDefault="003A417A" w:rsidP="00BA1AE2">
      <w:pPr>
        <w:pStyle w:val="Poetry"/>
      </w:pPr>
      <w:r w:rsidRPr="00BA1AE2">
        <w:t xml:space="preserve">When o’er our heads </w:t>
      </w:r>
      <w:proofErr w:type="gramStart"/>
      <w:r w:rsidRPr="00BA1AE2">
        <w:t>descends</w:t>
      </w:r>
      <w:proofErr w:type="gramEnd"/>
      <w:r w:rsidRPr="00BA1AE2">
        <w:t xml:space="preserve"> a burst of rain,</w:t>
      </w:r>
    </w:p>
    <w:p w14:paraId="4243F4A3" w14:textId="77777777" w:rsidR="00BA1AE2" w:rsidRDefault="003A417A" w:rsidP="00BA1AE2">
      <w:pPr>
        <w:pStyle w:val="Poetry"/>
      </w:pPr>
      <w:r w:rsidRPr="00BA1AE2">
        <w:t xml:space="preserve">And night with sable clouds involves the </w:t>
      </w:r>
      <w:proofErr w:type="gramStart"/>
      <w:r w:rsidRPr="00BA1AE2">
        <w:t>main;</w:t>
      </w:r>
      <w:proofErr w:type="gramEnd"/>
      <w:r w:rsidRPr="00BA1AE2">
        <w:t xml:space="preserve"> </w:t>
      </w:r>
    </w:p>
    <w:p w14:paraId="30160107" w14:textId="0A42DDCF" w:rsidR="003A417A" w:rsidRPr="00BA1AE2" w:rsidRDefault="003A417A" w:rsidP="00BA1AE2">
      <w:pPr>
        <w:pStyle w:val="Poetry"/>
      </w:pPr>
      <w:r w:rsidRPr="00BA1AE2">
        <w:t xml:space="preserve">The ruffling winds the foamy billows </w:t>
      </w:r>
      <w:proofErr w:type="gramStart"/>
      <w:r w:rsidRPr="00BA1AE2">
        <w:t>raise;</w:t>
      </w:r>
      <w:proofErr w:type="gramEnd"/>
    </w:p>
    <w:p w14:paraId="3FAD9DBB" w14:textId="77777777" w:rsidR="00BA1AE2" w:rsidRDefault="003A417A" w:rsidP="00BA1AE2">
      <w:pPr>
        <w:pStyle w:val="Poetry"/>
      </w:pPr>
      <w:r w:rsidRPr="00BA1AE2">
        <w:t xml:space="preserve">The scatter’d fleet is forc’d to sev’ral </w:t>
      </w:r>
      <w:proofErr w:type="gramStart"/>
      <w:r w:rsidRPr="00BA1AE2">
        <w:t>ways;</w:t>
      </w:r>
      <w:proofErr w:type="gramEnd"/>
      <w:r w:rsidRPr="00BA1AE2">
        <w:t xml:space="preserve"> </w:t>
      </w:r>
    </w:p>
    <w:p w14:paraId="3600E970" w14:textId="440CF206" w:rsidR="003A417A" w:rsidRPr="00BA1AE2" w:rsidRDefault="003A417A" w:rsidP="00BA1AE2">
      <w:pPr>
        <w:pStyle w:val="Poetry"/>
      </w:pPr>
      <w:r w:rsidRPr="00BA1AE2">
        <w:t>The face of heav’n is ravish’d from our eyes,</w:t>
      </w:r>
    </w:p>
    <w:p w14:paraId="5C0834DE" w14:textId="5053A347" w:rsidR="003A417A" w:rsidRPr="00BA1AE2" w:rsidRDefault="003A417A" w:rsidP="00BA1AE2">
      <w:pPr>
        <w:pStyle w:val="Poetry"/>
      </w:pPr>
      <w:r w:rsidRPr="00BA1AE2">
        <w:t>And in redoubled peals the roaring thunder flies.</w:t>
      </w:r>
    </w:p>
    <w:p w14:paraId="5C1289F9" w14:textId="77777777" w:rsidR="00BA1AE2" w:rsidRDefault="003A417A" w:rsidP="00BA1AE2">
      <w:pPr>
        <w:pStyle w:val="Poetry"/>
      </w:pPr>
      <w:r w:rsidRPr="00BA1AE2">
        <w:t xml:space="preserve">Cast from our course, we wander in the dark. </w:t>
      </w:r>
    </w:p>
    <w:p w14:paraId="202BBDAE" w14:textId="77777777" w:rsidR="00BA1AE2" w:rsidRDefault="003A417A" w:rsidP="00BA1AE2">
      <w:pPr>
        <w:pStyle w:val="Poetry"/>
      </w:pPr>
      <w:r w:rsidRPr="00BA1AE2">
        <w:t xml:space="preserve">No stars to guide, no point of land to mark. </w:t>
      </w:r>
    </w:p>
    <w:p w14:paraId="41E117EB" w14:textId="4E43F571" w:rsidR="003A417A" w:rsidRPr="00BA1AE2" w:rsidRDefault="003A417A" w:rsidP="00BA1AE2">
      <w:pPr>
        <w:pStyle w:val="Poetry"/>
      </w:pPr>
      <w:r w:rsidRPr="00BA1AE2">
        <w:t>Ev’n Palinurus no distinction found</w:t>
      </w:r>
    </w:p>
    <w:p w14:paraId="735F6218" w14:textId="77777777" w:rsidR="003A417A" w:rsidRPr="00BA1AE2" w:rsidRDefault="003A417A" w:rsidP="00BA1AE2">
      <w:pPr>
        <w:pStyle w:val="Poetry"/>
      </w:pPr>
      <w:r w:rsidRPr="00BA1AE2">
        <w:t>Betwixt the night and day; such darkness reign’d around.</w:t>
      </w:r>
    </w:p>
    <w:p w14:paraId="2D4316C0" w14:textId="5204B355" w:rsidR="003A417A" w:rsidRPr="00BA1AE2" w:rsidRDefault="003A417A" w:rsidP="00BA1AE2">
      <w:pPr>
        <w:pStyle w:val="Poetry"/>
      </w:pPr>
      <w:r w:rsidRPr="00BA1AE2">
        <w:t>Three starless nights the doubtful navy strays,</w:t>
      </w:r>
    </w:p>
    <w:p w14:paraId="01CC8A1D" w14:textId="77777777" w:rsidR="003A417A" w:rsidRPr="00BA1AE2" w:rsidRDefault="003A417A" w:rsidP="00BA1AE2">
      <w:pPr>
        <w:pStyle w:val="Poetry"/>
      </w:pPr>
      <w:r w:rsidRPr="00BA1AE2">
        <w:t xml:space="preserve">Without distinction, and three sunless </w:t>
      </w:r>
      <w:proofErr w:type="gramStart"/>
      <w:r w:rsidRPr="00BA1AE2">
        <w:t>days;</w:t>
      </w:r>
      <w:proofErr w:type="gramEnd"/>
    </w:p>
    <w:p w14:paraId="2BD9FEA5" w14:textId="77777777" w:rsidR="00BA1AE2" w:rsidRDefault="003A417A" w:rsidP="00BA1AE2">
      <w:pPr>
        <w:pStyle w:val="Poetry"/>
      </w:pPr>
      <w:r w:rsidRPr="00BA1AE2">
        <w:t xml:space="preserve">The fourth renews the light, and, from our shrouds, </w:t>
      </w:r>
    </w:p>
    <w:p w14:paraId="1EDB1D28" w14:textId="1960A656" w:rsidR="003A417A" w:rsidRPr="00BA1AE2" w:rsidRDefault="003A417A" w:rsidP="00BA1AE2">
      <w:pPr>
        <w:pStyle w:val="Poetry"/>
      </w:pPr>
      <w:r w:rsidRPr="00BA1AE2">
        <w:t xml:space="preserve">We view a rising land, like distant </w:t>
      </w:r>
      <w:proofErr w:type="gramStart"/>
      <w:r w:rsidRPr="00BA1AE2">
        <w:t>clouds;</w:t>
      </w:r>
      <w:proofErr w:type="gramEnd"/>
    </w:p>
    <w:p w14:paraId="56FA37DC" w14:textId="77777777" w:rsidR="003A417A" w:rsidRPr="00BA1AE2" w:rsidRDefault="003A417A" w:rsidP="00BA1AE2">
      <w:pPr>
        <w:pStyle w:val="Poetry"/>
      </w:pPr>
      <w:r w:rsidRPr="00BA1AE2">
        <w:t xml:space="preserve">The </w:t>
      </w:r>
      <w:proofErr w:type="gramStart"/>
      <w:r w:rsidRPr="00BA1AE2">
        <w:t>mountain-tops</w:t>
      </w:r>
      <w:proofErr w:type="gramEnd"/>
      <w:r w:rsidRPr="00BA1AE2">
        <w:t xml:space="preserve"> confirm the pleasing sight,</w:t>
      </w:r>
    </w:p>
    <w:p w14:paraId="583DE9D5" w14:textId="015240FB" w:rsidR="003A417A" w:rsidRPr="00BA1AE2" w:rsidRDefault="003A417A" w:rsidP="00BA1AE2">
      <w:pPr>
        <w:pStyle w:val="Poetry"/>
      </w:pPr>
      <w:r w:rsidRPr="00BA1AE2">
        <w:t>And curling smoke ascending from their height.</w:t>
      </w:r>
    </w:p>
    <w:p w14:paraId="77946FE4" w14:textId="77777777" w:rsidR="00BA1AE2" w:rsidRDefault="003A417A" w:rsidP="00BA1AE2">
      <w:pPr>
        <w:pStyle w:val="Poetry"/>
      </w:pPr>
      <w:r w:rsidRPr="00BA1AE2">
        <w:t xml:space="preserve">The canvas falls; their oars the sailors </w:t>
      </w:r>
      <w:proofErr w:type="gramStart"/>
      <w:r w:rsidRPr="00BA1AE2">
        <w:t>ply;</w:t>
      </w:r>
      <w:proofErr w:type="gramEnd"/>
      <w:r w:rsidRPr="00BA1AE2">
        <w:t xml:space="preserve"> </w:t>
      </w:r>
    </w:p>
    <w:p w14:paraId="46026B60" w14:textId="77777777" w:rsidR="00BA1AE2" w:rsidRDefault="003A417A" w:rsidP="00BA1AE2">
      <w:pPr>
        <w:pStyle w:val="Poetry"/>
      </w:pPr>
      <w:r w:rsidRPr="00BA1AE2">
        <w:t xml:space="preserve">From the rude strokes the whirling waters fly. </w:t>
      </w:r>
    </w:p>
    <w:p w14:paraId="5A407455" w14:textId="14957DA9" w:rsidR="003A417A" w:rsidRPr="00BA1AE2" w:rsidRDefault="003A417A" w:rsidP="00BA1AE2">
      <w:pPr>
        <w:pStyle w:val="Poetry"/>
      </w:pPr>
      <w:r w:rsidRPr="00BA1AE2">
        <w:t>At length I land upon the Strophades,</w:t>
      </w:r>
    </w:p>
    <w:p w14:paraId="75BBC68E" w14:textId="77777777" w:rsidR="003A417A" w:rsidRPr="00BA1AE2" w:rsidRDefault="003A417A" w:rsidP="00BA1AE2">
      <w:pPr>
        <w:pStyle w:val="Poetry"/>
      </w:pPr>
      <w:r w:rsidRPr="00BA1AE2">
        <w:t>Safe from the danger of the stormy seas.</w:t>
      </w:r>
    </w:p>
    <w:p w14:paraId="3FBD2215" w14:textId="285F9C25" w:rsidR="003A417A" w:rsidRPr="00BA1AE2" w:rsidRDefault="003A417A" w:rsidP="00BA1AE2">
      <w:pPr>
        <w:pStyle w:val="Poetry"/>
      </w:pPr>
      <w:r w:rsidRPr="00BA1AE2">
        <w:t>Those isles are compass’d by th’ Ionian main,</w:t>
      </w:r>
    </w:p>
    <w:p w14:paraId="55C30E34" w14:textId="77777777" w:rsidR="00BA1AE2" w:rsidRDefault="003A417A" w:rsidP="00BA1AE2">
      <w:pPr>
        <w:pStyle w:val="Poetry"/>
      </w:pPr>
      <w:r w:rsidRPr="00BA1AE2">
        <w:t xml:space="preserve">The dire abode where the foul Harpies reign, </w:t>
      </w:r>
    </w:p>
    <w:p w14:paraId="55D15A11" w14:textId="76F5FBA0" w:rsidR="003A417A" w:rsidRPr="00BA1AE2" w:rsidRDefault="003A417A" w:rsidP="00BA1AE2">
      <w:pPr>
        <w:pStyle w:val="Poetry"/>
      </w:pPr>
      <w:r w:rsidRPr="00BA1AE2">
        <w:t>Forc’d by the winged warriors to repair</w:t>
      </w:r>
    </w:p>
    <w:p w14:paraId="4BB02747" w14:textId="77777777" w:rsidR="00BA1AE2" w:rsidRDefault="003A417A" w:rsidP="00BA1AE2">
      <w:pPr>
        <w:pStyle w:val="Poetry"/>
      </w:pPr>
      <w:r w:rsidRPr="00BA1AE2">
        <w:lastRenderedPageBreak/>
        <w:t xml:space="preserve">To their old </w:t>
      </w:r>
      <w:proofErr w:type="gramStart"/>
      <w:r w:rsidRPr="00BA1AE2">
        <w:t>homes, and</w:t>
      </w:r>
      <w:proofErr w:type="gramEnd"/>
      <w:r w:rsidRPr="00BA1AE2">
        <w:t xml:space="preserve"> leave their costly fare. </w:t>
      </w:r>
    </w:p>
    <w:p w14:paraId="5B79213B" w14:textId="3704BC14" w:rsidR="003A417A" w:rsidRPr="00BA1AE2" w:rsidRDefault="003A417A" w:rsidP="00BA1AE2">
      <w:pPr>
        <w:pStyle w:val="Poetry"/>
      </w:pPr>
      <w:r w:rsidRPr="00BA1AE2">
        <w:t xml:space="preserve">Monsters </w:t>
      </w:r>
      <w:proofErr w:type="gramStart"/>
      <w:r w:rsidRPr="00BA1AE2">
        <w:t>more fierce</w:t>
      </w:r>
      <w:proofErr w:type="gramEnd"/>
      <w:r w:rsidRPr="00BA1AE2">
        <w:t xml:space="preserve"> offended Heav’n ne’er sent</w:t>
      </w:r>
    </w:p>
    <w:p w14:paraId="50FCB338" w14:textId="119DCE4B" w:rsidR="003A417A" w:rsidRPr="00BA1AE2" w:rsidRDefault="003A417A" w:rsidP="00BA1AE2">
      <w:pPr>
        <w:pStyle w:val="Poetry"/>
      </w:pPr>
      <w:r w:rsidRPr="00BA1AE2">
        <w:t>From hell’s abyss, for human punishment:</w:t>
      </w:r>
    </w:p>
    <w:p w14:paraId="0A8E20D4" w14:textId="77777777" w:rsidR="00BA1AE2" w:rsidRDefault="003A417A" w:rsidP="00BA1AE2">
      <w:pPr>
        <w:pStyle w:val="Poetry"/>
      </w:pPr>
      <w:r w:rsidRPr="00BA1AE2">
        <w:t xml:space="preserve">With virgin faces, but with wombs obscene, </w:t>
      </w:r>
    </w:p>
    <w:p w14:paraId="2B59EAEE" w14:textId="77777777" w:rsidR="00BA1AE2" w:rsidRDefault="003A417A" w:rsidP="00BA1AE2">
      <w:pPr>
        <w:pStyle w:val="Poetry"/>
      </w:pPr>
      <w:r w:rsidRPr="00BA1AE2">
        <w:t xml:space="preserve">Foul paunches, and with ordure still </w:t>
      </w:r>
      <w:proofErr w:type="gramStart"/>
      <w:r w:rsidRPr="00BA1AE2">
        <w:t>unclean;</w:t>
      </w:r>
      <w:proofErr w:type="gramEnd"/>
      <w:r w:rsidRPr="00BA1AE2">
        <w:t xml:space="preserve"> </w:t>
      </w:r>
    </w:p>
    <w:p w14:paraId="09743C92" w14:textId="098E18CB" w:rsidR="003A417A" w:rsidRPr="00BA1AE2" w:rsidRDefault="003A417A" w:rsidP="00BA1AE2">
      <w:pPr>
        <w:pStyle w:val="Poetry"/>
      </w:pPr>
      <w:r w:rsidRPr="00BA1AE2">
        <w:t xml:space="preserve">With claws for </w:t>
      </w:r>
      <w:proofErr w:type="gramStart"/>
      <w:r w:rsidRPr="00BA1AE2">
        <w:t>hands, and</w:t>
      </w:r>
      <w:proofErr w:type="gramEnd"/>
      <w:r w:rsidRPr="00BA1AE2">
        <w:t xml:space="preserve"> looks for ever lean.</w:t>
      </w:r>
    </w:p>
    <w:p w14:paraId="08094C20" w14:textId="77777777" w:rsidR="00BA1AE2" w:rsidRDefault="00BA1AE2" w:rsidP="00BA1AE2">
      <w:pPr>
        <w:pStyle w:val="Poetry"/>
      </w:pPr>
    </w:p>
    <w:p w14:paraId="4B445C9E" w14:textId="36878515" w:rsidR="003A417A" w:rsidRPr="00BA1AE2" w:rsidRDefault="003A417A" w:rsidP="00BA1AE2">
      <w:pPr>
        <w:pStyle w:val="Poetry"/>
      </w:pPr>
      <w:r w:rsidRPr="00BA1AE2">
        <w:t>“We landed at the port, and soon beheld</w:t>
      </w:r>
    </w:p>
    <w:p w14:paraId="18A2005A" w14:textId="1C62CD2C" w:rsidR="003A417A" w:rsidRPr="00BA1AE2" w:rsidRDefault="003A417A" w:rsidP="00BA1AE2">
      <w:pPr>
        <w:pStyle w:val="Poetry"/>
      </w:pPr>
      <w:r w:rsidRPr="00BA1AE2">
        <w:t>Fat herds of oxen graze the flow’ry field,</w:t>
      </w:r>
    </w:p>
    <w:p w14:paraId="7C5412DB" w14:textId="77777777" w:rsidR="00BA1AE2" w:rsidRDefault="003A417A" w:rsidP="00BA1AE2">
      <w:pPr>
        <w:pStyle w:val="Poetry"/>
      </w:pPr>
      <w:r w:rsidRPr="00BA1AE2">
        <w:t xml:space="preserve">And wanton goats without a keeper stray’d. </w:t>
      </w:r>
    </w:p>
    <w:p w14:paraId="62C854B0" w14:textId="77777777" w:rsidR="00BA1AE2" w:rsidRDefault="003A417A" w:rsidP="00BA1AE2">
      <w:pPr>
        <w:pStyle w:val="Poetry"/>
      </w:pPr>
      <w:r w:rsidRPr="00BA1AE2">
        <w:t xml:space="preserve">With weapons we the welcome prey invade, </w:t>
      </w:r>
    </w:p>
    <w:p w14:paraId="70CBB7CF" w14:textId="77777777" w:rsidR="00BA1AE2" w:rsidRDefault="003A417A" w:rsidP="00BA1AE2">
      <w:pPr>
        <w:pStyle w:val="Poetry"/>
      </w:pPr>
      <w:r w:rsidRPr="00BA1AE2">
        <w:t xml:space="preserve">Then call the gods for partners of our feast, </w:t>
      </w:r>
    </w:p>
    <w:p w14:paraId="19F44634" w14:textId="3A65DC93" w:rsidR="003A417A" w:rsidRPr="00BA1AE2" w:rsidRDefault="003A417A" w:rsidP="00BA1AE2">
      <w:pPr>
        <w:pStyle w:val="Poetry"/>
      </w:pPr>
      <w:r w:rsidRPr="00BA1AE2">
        <w:t>And Jove himself, the chief invited guest.</w:t>
      </w:r>
    </w:p>
    <w:p w14:paraId="4B35F3A2" w14:textId="655A34C8" w:rsidR="003A417A" w:rsidRPr="00BA1AE2" w:rsidRDefault="003A417A" w:rsidP="00BA1AE2">
      <w:pPr>
        <w:pStyle w:val="Poetry"/>
      </w:pPr>
      <w:r w:rsidRPr="00BA1AE2">
        <w:t xml:space="preserve">We spread the tables on the greensward </w:t>
      </w:r>
      <w:proofErr w:type="gramStart"/>
      <w:r w:rsidRPr="00BA1AE2">
        <w:t>ground;</w:t>
      </w:r>
      <w:proofErr w:type="gramEnd"/>
      <w:r w:rsidRPr="00BA1AE2">
        <w:tab/>
      </w:r>
    </w:p>
    <w:p w14:paraId="503D033C" w14:textId="77777777" w:rsidR="00BA1AE2" w:rsidRDefault="003A417A" w:rsidP="00BA1AE2">
      <w:pPr>
        <w:pStyle w:val="Poetry"/>
      </w:pPr>
      <w:r w:rsidRPr="00BA1AE2">
        <w:t xml:space="preserve">We feed with hunger, and the bowls go </w:t>
      </w:r>
      <w:proofErr w:type="gramStart"/>
      <w:r w:rsidRPr="00BA1AE2">
        <w:t>round;</w:t>
      </w:r>
      <w:proofErr w:type="gramEnd"/>
      <w:r w:rsidRPr="00BA1AE2">
        <w:t xml:space="preserve"> </w:t>
      </w:r>
    </w:p>
    <w:p w14:paraId="7B47506A" w14:textId="77777777" w:rsidR="00BA1AE2" w:rsidRDefault="003A417A" w:rsidP="00BA1AE2">
      <w:pPr>
        <w:pStyle w:val="Poetry"/>
      </w:pPr>
      <w:r w:rsidRPr="00BA1AE2">
        <w:t xml:space="preserve">When from the mountain-tops, with hideous cry, </w:t>
      </w:r>
    </w:p>
    <w:p w14:paraId="5D7F960A" w14:textId="77777777" w:rsidR="00BA1AE2" w:rsidRDefault="003A417A" w:rsidP="00BA1AE2">
      <w:pPr>
        <w:pStyle w:val="Poetry"/>
      </w:pPr>
      <w:r w:rsidRPr="00BA1AE2">
        <w:t xml:space="preserve">And clatt’ring wings, the hungry Harpies </w:t>
      </w:r>
      <w:proofErr w:type="gramStart"/>
      <w:r w:rsidRPr="00BA1AE2">
        <w:t>fly;</w:t>
      </w:r>
      <w:proofErr w:type="gramEnd"/>
      <w:r w:rsidRPr="00BA1AE2">
        <w:t xml:space="preserve"> </w:t>
      </w:r>
    </w:p>
    <w:p w14:paraId="6FD07746" w14:textId="79E4E705" w:rsidR="003A417A" w:rsidRPr="00BA1AE2" w:rsidRDefault="003A417A" w:rsidP="00BA1AE2">
      <w:pPr>
        <w:pStyle w:val="Poetry"/>
      </w:pPr>
      <w:r w:rsidRPr="00BA1AE2">
        <w:t>They snatch the meat, defiling all they find,</w:t>
      </w:r>
    </w:p>
    <w:p w14:paraId="2B7CA813" w14:textId="0AC51693" w:rsidR="003A417A" w:rsidRPr="00BA1AE2" w:rsidRDefault="003A417A" w:rsidP="00BA1AE2">
      <w:pPr>
        <w:pStyle w:val="Poetry"/>
      </w:pPr>
      <w:r w:rsidRPr="00BA1AE2">
        <w:t>And, parting, leave a loathsome stench behind.</w:t>
      </w:r>
    </w:p>
    <w:p w14:paraId="7F6CD582" w14:textId="77777777" w:rsidR="00BA1AE2" w:rsidRDefault="003A417A" w:rsidP="00BA1AE2">
      <w:pPr>
        <w:pStyle w:val="Poetry"/>
      </w:pPr>
      <w:r w:rsidRPr="00BA1AE2">
        <w:t xml:space="preserve">Close by a hollow rock, again we sit, </w:t>
      </w:r>
    </w:p>
    <w:p w14:paraId="6848AD41" w14:textId="45FFBFC5" w:rsidR="003A417A" w:rsidRPr="00BA1AE2" w:rsidRDefault="003A417A" w:rsidP="00BA1AE2">
      <w:pPr>
        <w:pStyle w:val="Poetry"/>
      </w:pPr>
      <w:r w:rsidRPr="00BA1AE2">
        <w:t>New dress the dinner, and the beds refit,</w:t>
      </w:r>
    </w:p>
    <w:p w14:paraId="197B72BA" w14:textId="77777777" w:rsidR="00BA1AE2" w:rsidRDefault="003A417A" w:rsidP="00BA1AE2">
      <w:pPr>
        <w:pStyle w:val="Poetry"/>
      </w:pPr>
      <w:r w:rsidRPr="00BA1AE2">
        <w:t xml:space="preserve">Secure from sight, beneath a pleasing shade, </w:t>
      </w:r>
    </w:p>
    <w:p w14:paraId="472B73F9" w14:textId="0D47E07A" w:rsidR="003A417A" w:rsidRPr="00BA1AE2" w:rsidRDefault="003A417A" w:rsidP="00BA1AE2">
      <w:pPr>
        <w:pStyle w:val="Poetry"/>
      </w:pPr>
      <w:r w:rsidRPr="00BA1AE2">
        <w:t>Where tufted trees a native arbor made.</w:t>
      </w:r>
    </w:p>
    <w:p w14:paraId="690CFDBB" w14:textId="46DDBA3C" w:rsidR="003A417A" w:rsidRPr="00BA1AE2" w:rsidRDefault="003A417A" w:rsidP="00BA1AE2">
      <w:pPr>
        <w:pStyle w:val="Poetry"/>
      </w:pPr>
      <w:proofErr w:type="gramStart"/>
      <w:r w:rsidRPr="00BA1AE2">
        <w:t>Again</w:t>
      </w:r>
      <w:proofErr w:type="gramEnd"/>
      <w:r w:rsidRPr="00BA1AE2">
        <w:t xml:space="preserve"> the holy fires on altars burn;</w:t>
      </w:r>
    </w:p>
    <w:p w14:paraId="4D1F5B9C" w14:textId="77777777" w:rsidR="00BA1AE2" w:rsidRDefault="003A417A" w:rsidP="00BA1AE2">
      <w:pPr>
        <w:pStyle w:val="Poetry"/>
      </w:pPr>
      <w:r w:rsidRPr="00BA1AE2">
        <w:t xml:space="preserve">And once again the rav’nous birds return, </w:t>
      </w:r>
    </w:p>
    <w:p w14:paraId="7159B0C2" w14:textId="77777777" w:rsidR="00BA1AE2" w:rsidRDefault="003A417A" w:rsidP="00BA1AE2">
      <w:pPr>
        <w:pStyle w:val="Poetry"/>
      </w:pPr>
      <w:r w:rsidRPr="00BA1AE2">
        <w:t xml:space="preserve">Or from the dark recesses where they lie, </w:t>
      </w:r>
    </w:p>
    <w:p w14:paraId="326EECD0" w14:textId="470A4DDB" w:rsidR="003A417A" w:rsidRPr="00BA1AE2" w:rsidRDefault="003A417A" w:rsidP="00BA1AE2">
      <w:pPr>
        <w:pStyle w:val="Poetry"/>
      </w:pPr>
      <w:r w:rsidRPr="00BA1AE2">
        <w:t xml:space="preserve">Or from another quarter of the </w:t>
      </w:r>
      <w:proofErr w:type="gramStart"/>
      <w:r w:rsidRPr="00BA1AE2">
        <w:t>sky;</w:t>
      </w:r>
      <w:proofErr w:type="gramEnd"/>
    </w:p>
    <w:p w14:paraId="647FC765" w14:textId="77777777" w:rsidR="003A417A" w:rsidRPr="00BA1AE2" w:rsidRDefault="003A417A" w:rsidP="00BA1AE2">
      <w:pPr>
        <w:pStyle w:val="Poetry"/>
      </w:pPr>
      <w:r w:rsidRPr="00BA1AE2">
        <w:t>With filthy claws their odious meal repeat,</w:t>
      </w:r>
    </w:p>
    <w:p w14:paraId="151153BF" w14:textId="729D7F46" w:rsidR="003A417A" w:rsidRPr="00BA1AE2" w:rsidRDefault="003A417A" w:rsidP="00BA1AE2">
      <w:pPr>
        <w:pStyle w:val="Poetry"/>
      </w:pPr>
      <w:r w:rsidRPr="00BA1AE2">
        <w:t>And mix their loathsome ordures with their meat.</w:t>
      </w:r>
    </w:p>
    <w:p w14:paraId="70CD44E1" w14:textId="77777777" w:rsidR="00BA1AE2" w:rsidRDefault="003A417A" w:rsidP="00BA1AE2">
      <w:pPr>
        <w:pStyle w:val="Poetry"/>
      </w:pPr>
      <w:r w:rsidRPr="00BA1AE2">
        <w:t xml:space="preserve">I bid my friends for vengeance then prepare, </w:t>
      </w:r>
    </w:p>
    <w:p w14:paraId="54C688FF" w14:textId="1F2886EF" w:rsidR="003A417A" w:rsidRPr="00BA1AE2" w:rsidRDefault="003A417A" w:rsidP="00BA1AE2">
      <w:pPr>
        <w:pStyle w:val="Poetry"/>
      </w:pPr>
      <w:r w:rsidRPr="00BA1AE2">
        <w:t>And with the hellish nation wage the war.</w:t>
      </w:r>
    </w:p>
    <w:p w14:paraId="41BD795E" w14:textId="77777777" w:rsidR="00BA1AE2" w:rsidRDefault="003A417A" w:rsidP="00BA1AE2">
      <w:pPr>
        <w:pStyle w:val="Poetry"/>
      </w:pPr>
      <w:r w:rsidRPr="00BA1AE2">
        <w:t xml:space="preserve">They, as commanded, for the fight provide, </w:t>
      </w:r>
    </w:p>
    <w:p w14:paraId="5F828AD5" w14:textId="0DD86593" w:rsidR="003A417A" w:rsidRPr="00BA1AE2" w:rsidRDefault="003A417A" w:rsidP="00BA1AE2">
      <w:pPr>
        <w:pStyle w:val="Poetry"/>
      </w:pPr>
      <w:r w:rsidRPr="00BA1AE2">
        <w:t xml:space="preserve">And in the grass their glitt’ring weapons </w:t>
      </w:r>
      <w:proofErr w:type="gramStart"/>
      <w:r w:rsidRPr="00BA1AE2">
        <w:t>hide;</w:t>
      </w:r>
      <w:proofErr w:type="gramEnd"/>
    </w:p>
    <w:p w14:paraId="2E14F24F" w14:textId="748CC587" w:rsidR="003A417A" w:rsidRPr="00BA1AE2" w:rsidRDefault="003A417A" w:rsidP="00BA1AE2">
      <w:pPr>
        <w:pStyle w:val="Poetry"/>
      </w:pPr>
      <w:r w:rsidRPr="00BA1AE2">
        <w:t>Then, when along the crooked shore we hear</w:t>
      </w:r>
    </w:p>
    <w:p w14:paraId="4F1367F2" w14:textId="77777777" w:rsidR="00BA1AE2" w:rsidRDefault="003A417A" w:rsidP="00BA1AE2">
      <w:pPr>
        <w:pStyle w:val="Poetry"/>
      </w:pPr>
      <w:r w:rsidRPr="00BA1AE2">
        <w:t xml:space="preserve">Their clatt’ring wings, and saw the foes appear, </w:t>
      </w:r>
    </w:p>
    <w:p w14:paraId="74A08DDF" w14:textId="5782C6D9" w:rsidR="003A417A" w:rsidRPr="00BA1AE2" w:rsidRDefault="003A417A" w:rsidP="00BA1AE2">
      <w:pPr>
        <w:pStyle w:val="Poetry"/>
      </w:pPr>
      <w:r w:rsidRPr="00BA1AE2">
        <w:lastRenderedPageBreak/>
        <w:t>Misenus sounds a charge: we take th’ alarm,</w:t>
      </w:r>
    </w:p>
    <w:p w14:paraId="4E6FA7A9" w14:textId="77777777" w:rsidR="003A417A" w:rsidRPr="00BA1AE2" w:rsidRDefault="003A417A" w:rsidP="00BA1AE2">
      <w:pPr>
        <w:pStyle w:val="Poetry"/>
      </w:pPr>
      <w:r w:rsidRPr="00BA1AE2">
        <w:t>And our strong hands with swords and bucklers arm.</w:t>
      </w:r>
    </w:p>
    <w:p w14:paraId="131E83C8" w14:textId="77777777" w:rsidR="003A417A" w:rsidRPr="00BA1AE2" w:rsidRDefault="003A417A" w:rsidP="00BA1AE2">
      <w:pPr>
        <w:pStyle w:val="Poetry"/>
      </w:pPr>
      <w:r w:rsidRPr="00BA1AE2">
        <w:t>In this new kind of combat all employ</w:t>
      </w:r>
    </w:p>
    <w:p w14:paraId="14B23CFE" w14:textId="608F71B7" w:rsidR="003A417A" w:rsidRPr="00BA1AE2" w:rsidRDefault="003A417A" w:rsidP="00BA1AE2">
      <w:pPr>
        <w:pStyle w:val="Poetry"/>
      </w:pPr>
      <w:r w:rsidRPr="00BA1AE2">
        <w:t>Their utmost force, the monsters to destroy.</w:t>
      </w:r>
    </w:p>
    <w:p w14:paraId="14DA8BA2" w14:textId="77777777" w:rsidR="003A417A" w:rsidRPr="00BA1AE2" w:rsidRDefault="003A417A" w:rsidP="00BA1AE2">
      <w:pPr>
        <w:pStyle w:val="Poetry"/>
      </w:pPr>
      <w:r w:rsidRPr="00BA1AE2">
        <w:t xml:space="preserve">In vain—the fated skin is proof to </w:t>
      </w:r>
      <w:proofErr w:type="gramStart"/>
      <w:r w:rsidRPr="00BA1AE2">
        <w:t>wounds;</w:t>
      </w:r>
      <w:proofErr w:type="gramEnd"/>
    </w:p>
    <w:p w14:paraId="7C477EA2" w14:textId="77777777" w:rsidR="00BA1AE2" w:rsidRDefault="003A417A" w:rsidP="00BA1AE2">
      <w:pPr>
        <w:pStyle w:val="Poetry"/>
      </w:pPr>
      <w:r w:rsidRPr="00BA1AE2">
        <w:t xml:space="preserve">And from their plumes the shining sword rebounds. </w:t>
      </w:r>
    </w:p>
    <w:p w14:paraId="5FA49450" w14:textId="77777777" w:rsidR="00BA1AE2" w:rsidRDefault="003A417A" w:rsidP="00BA1AE2">
      <w:pPr>
        <w:pStyle w:val="Poetry"/>
      </w:pPr>
      <w:r w:rsidRPr="00BA1AE2">
        <w:t xml:space="preserve">At length rebuff ’d, they leave their mangled prey, </w:t>
      </w:r>
    </w:p>
    <w:p w14:paraId="1F2B7189" w14:textId="5DD2160B" w:rsidR="003A417A" w:rsidRPr="00BA1AE2" w:rsidRDefault="003A417A" w:rsidP="00BA1AE2">
      <w:pPr>
        <w:pStyle w:val="Poetry"/>
      </w:pPr>
      <w:r w:rsidRPr="00BA1AE2">
        <w:t>And their stretch’d pinions to the skies display.</w:t>
      </w:r>
    </w:p>
    <w:p w14:paraId="60AF6AA3" w14:textId="6A58040D" w:rsidR="003A417A" w:rsidRPr="00BA1AE2" w:rsidRDefault="003A417A" w:rsidP="00BA1AE2">
      <w:pPr>
        <w:pStyle w:val="Poetry"/>
      </w:pPr>
      <w:r w:rsidRPr="00BA1AE2">
        <w:t>Yet one remain’d—the messenger of Fate:</w:t>
      </w:r>
    </w:p>
    <w:p w14:paraId="1CA22EE5" w14:textId="77777777" w:rsidR="00BA1AE2" w:rsidRDefault="003A417A" w:rsidP="00BA1AE2">
      <w:pPr>
        <w:pStyle w:val="Poetry"/>
      </w:pPr>
      <w:r w:rsidRPr="00BA1AE2">
        <w:t xml:space="preserve">High on a craggy cliff Celaeno sate, </w:t>
      </w:r>
    </w:p>
    <w:p w14:paraId="449ACF33" w14:textId="4DA0607B" w:rsidR="003A417A" w:rsidRPr="00BA1AE2" w:rsidRDefault="003A417A" w:rsidP="00BA1AE2">
      <w:pPr>
        <w:pStyle w:val="Poetry"/>
      </w:pPr>
      <w:r w:rsidRPr="00BA1AE2">
        <w:t xml:space="preserve">And </w:t>
      </w:r>
      <w:proofErr w:type="gramStart"/>
      <w:r w:rsidRPr="00BA1AE2">
        <w:t>thus</w:t>
      </w:r>
      <w:proofErr w:type="gramEnd"/>
      <w:r w:rsidRPr="00BA1AE2">
        <w:t xml:space="preserve"> her dismal errand did relate:</w:t>
      </w:r>
    </w:p>
    <w:p w14:paraId="020BA528" w14:textId="77777777" w:rsidR="003A417A" w:rsidRPr="00BA1AE2" w:rsidRDefault="003A417A" w:rsidP="00BA1AE2">
      <w:pPr>
        <w:pStyle w:val="Poetry"/>
      </w:pPr>
      <w:r w:rsidRPr="00BA1AE2">
        <w:t>‘What! not contented with our oxen slain,</w:t>
      </w:r>
    </w:p>
    <w:p w14:paraId="13CBA9E7" w14:textId="77777777" w:rsidR="003A417A" w:rsidRPr="00BA1AE2" w:rsidRDefault="003A417A" w:rsidP="00BA1AE2">
      <w:pPr>
        <w:pStyle w:val="Poetry"/>
      </w:pPr>
      <w:r w:rsidRPr="00BA1AE2">
        <w:t xml:space="preserve">Dare you with Heav’n an impious war </w:t>
      </w:r>
      <w:proofErr w:type="gramStart"/>
      <w:r w:rsidRPr="00BA1AE2">
        <w:t>maintain</w:t>
      </w:r>
      <w:proofErr w:type="gramEnd"/>
      <w:r w:rsidRPr="00BA1AE2">
        <w:t>,</w:t>
      </w:r>
    </w:p>
    <w:p w14:paraId="0741C982" w14:textId="10462393" w:rsidR="003A417A" w:rsidRPr="00BA1AE2" w:rsidRDefault="003A417A" w:rsidP="00BA1AE2">
      <w:pPr>
        <w:pStyle w:val="Poetry"/>
      </w:pPr>
      <w:r w:rsidRPr="00BA1AE2">
        <w:t>And drive the Harpies from their native reign?</w:t>
      </w:r>
    </w:p>
    <w:p w14:paraId="4B088E22" w14:textId="77777777" w:rsidR="00BA1AE2" w:rsidRDefault="003A417A" w:rsidP="00BA1AE2">
      <w:pPr>
        <w:pStyle w:val="Poetry"/>
      </w:pPr>
      <w:r w:rsidRPr="00BA1AE2">
        <w:t xml:space="preserve">Heed therefore what I </w:t>
      </w:r>
      <w:proofErr w:type="gramStart"/>
      <w:r w:rsidRPr="00BA1AE2">
        <w:t>say;</w:t>
      </w:r>
      <w:proofErr w:type="gramEnd"/>
      <w:r w:rsidRPr="00BA1AE2">
        <w:t xml:space="preserve"> and keep in mind </w:t>
      </w:r>
    </w:p>
    <w:p w14:paraId="47BF09B7" w14:textId="77777777" w:rsidR="00BA1AE2" w:rsidRDefault="003A417A" w:rsidP="00BA1AE2">
      <w:pPr>
        <w:pStyle w:val="Poetry"/>
      </w:pPr>
      <w:r w:rsidRPr="00BA1AE2">
        <w:t xml:space="preserve">What Jove decrees, what Phoebus has design’d, </w:t>
      </w:r>
    </w:p>
    <w:p w14:paraId="0620F8BA" w14:textId="77777777" w:rsidR="00BA1AE2" w:rsidRDefault="003A417A" w:rsidP="00BA1AE2">
      <w:pPr>
        <w:pStyle w:val="Poetry"/>
      </w:pPr>
      <w:r w:rsidRPr="00BA1AE2">
        <w:t xml:space="preserve">And I, the Furies’ queen, from both relate— </w:t>
      </w:r>
    </w:p>
    <w:p w14:paraId="01DC2864" w14:textId="06E479CA" w:rsidR="003A417A" w:rsidRPr="00BA1AE2" w:rsidRDefault="003A417A" w:rsidP="00BA1AE2">
      <w:pPr>
        <w:pStyle w:val="Poetry"/>
      </w:pPr>
      <w:r w:rsidRPr="00BA1AE2">
        <w:t>You seek th’ Italian shores, foredoom’d by fate:</w:t>
      </w:r>
    </w:p>
    <w:p w14:paraId="76064596" w14:textId="41F99F1C" w:rsidR="003A417A" w:rsidRPr="00BA1AE2" w:rsidRDefault="003A417A" w:rsidP="00BA1AE2">
      <w:pPr>
        <w:pStyle w:val="Poetry"/>
      </w:pPr>
      <w:r w:rsidRPr="00BA1AE2">
        <w:t>Th’ Italian shores are granted you to find,</w:t>
      </w:r>
    </w:p>
    <w:p w14:paraId="69A893B6" w14:textId="77777777" w:rsidR="003A417A" w:rsidRPr="00BA1AE2" w:rsidRDefault="003A417A" w:rsidP="00BA1AE2">
      <w:pPr>
        <w:pStyle w:val="Poetry"/>
      </w:pPr>
      <w:r w:rsidRPr="00BA1AE2">
        <w:t>And a safe passage to the port assign’d.</w:t>
      </w:r>
    </w:p>
    <w:p w14:paraId="31EE662D" w14:textId="77777777" w:rsidR="00BA1AE2" w:rsidRDefault="003A417A" w:rsidP="00BA1AE2">
      <w:pPr>
        <w:pStyle w:val="Poetry"/>
      </w:pPr>
      <w:r w:rsidRPr="00BA1AE2">
        <w:t xml:space="preserve">But know, that ere your promis’d walls you build, </w:t>
      </w:r>
    </w:p>
    <w:p w14:paraId="0337A694" w14:textId="2059D934" w:rsidR="003A417A" w:rsidRPr="00BA1AE2" w:rsidRDefault="003A417A" w:rsidP="00BA1AE2">
      <w:pPr>
        <w:pStyle w:val="Poetry"/>
      </w:pPr>
      <w:r w:rsidRPr="00BA1AE2">
        <w:t>My curses shall severely be fulfill’d.</w:t>
      </w:r>
    </w:p>
    <w:p w14:paraId="08FE401B" w14:textId="77777777" w:rsidR="003A417A" w:rsidRPr="00BA1AE2" w:rsidRDefault="003A417A" w:rsidP="00BA1AE2">
      <w:pPr>
        <w:pStyle w:val="Poetry"/>
      </w:pPr>
      <w:r w:rsidRPr="00BA1AE2">
        <w:t>Fierce famine is your lot for this misdeed,</w:t>
      </w:r>
    </w:p>
    <w:p w14:paraId="1CEDF21A" w14:textId="205FC48C" w:rsidR="003A417A" w:rsidRPr="00BA1AE2" w:rsidRDefault="003A417A" w:rsidP="00BA1AE2">
      <w:pPr>
        <w:pStyle w:val="Poetry"/>
      </w:pPr>
      <w:r w:rsidRPr="00BA1AE2">
        <w:t>Reduc’d to grind the plates on which you feed.’</w:t>
      </w:r>
    </w:p>
    <w:p w14:paraId="539591D1" w14:textId="77777777" w:rsidR="00BA1AE2" w:rsidRDefault="003A417A" w:rsidP="00BA1AE2">
      <w:pPr>
        <w:pStyle w:val="Poetry"/>
      </w:pPr>
      <w:r w:rsidRPr="00BA1AE2">
        <w:t xml:space="preserve">She said, and to the neighb’ring forest flew. </w:t>
      </w:r>
    </w:p>
    <w:p w14:paraId="430854E7" w14:textId="77777777" w:rsidR="00BA1AE2" w:rsidRDefault="003A417A" w:rsidP="00BA1AE2">
      <w:pPr>
        <w:pStyle w:val="Poetry"/>
      </w:pPr>
      <w:r w:rsidRPr="00BA1AE2">
        <w:t xml:space="preserve">Our courage fails us, and our fears renew. </w:t>
      </w:r>
    </w:p>
    <w:p w14:paraId="7A807491" w14:textId="77777777" w:rsidR="00BA1AE2" w:rsidRDefault="003A417A" w:rsidP="00BA1AE2">
      <w:pPr>
        <w:pStyle w:val="Poetry"/>
      </w:pPr>
      <w:r w:rsidRPr="00BA1AE2">
        <w:t xml:space="preserve">Hopeless to win by war, to pray’rs we fall, </w:t>
      </w:r>
    </w:p>
    <w:p w14:paraId="6F6D92F2" w14:textId="31ADFAEF" w:rsidR="003A417A" w:rsidRPr="00BA1AE2" w:rsidRDefault="003A417A" w:rsidP="00BA1AE2">
      <w:pPr>
        <w:pStyle w:val="Poetry"/>
      </w:pPr>
      <w:r w:rsidRPr="00BA1AE2">
        <w:t>And on th’ offended Harpies humbly call,</w:t>
      </w:r>
    </w:p>
    <w:p w14:paraId="59AB31C1" w14:textId="02DC9CFA" w:rsidR="003A417A" w:rsidRPr="00BA1AE2" w:rsidRDefault="003A417A" w:rsidP="00BA1AE2">
      <w:pPr>
        <w:pStyle w:val="Poetry"/>
      </w:pPr>
      <w:r w:rsidRPr="00BA1AE2">
        <w:t>And whether gods or birds obscene they were,</w:t>
      </w:r>
    </w:p>
    <w:p w14:paraId="7068D95C" w14:textId="77777777" w:rsidR="00BA1AE2" w:rsidRDefault="003A417A" w:rsidP="00BA1AE2">
      <w:pPr>
        <w:pStyle w:val="Poetry"/>
      </w:pPr>
      <w:r w:rsidRPr="00BA1AE2">
        <w:t xml:space="preserve">Our vows for pardon and for peace prefer. </w:t>
      </w:r>
    </w:p>
    <w:p w14:paraId="17A0A7A3" w14:textId="647ED2C6" w:rsidR="003A417A" w:rsidRPr="00BA1AE2" w:rsidRDefault="003A417A" w:rsidP="00BA1AE2">
      <w:pPr>
        <w:pStyle w:val="Poetry"/>
      </w:pPr>
      <w:r w:rsidRPr="00BA1AE2">
        <w:t>But old Anchises, off ’ring sacrifice,</w:t>
      </w:r>
    </w:p>
    <w:p w14:paraId="7D2689EC" w14:textId="77777777" w:rsidR="00BA1AE2" w:rsidRDefault="003A417A" w:rsidP="00BA1AE2">
      <w:pPr>
        <w:pStyle w:val="Poetry"/>
      </w:pPr>
      <w:r w:rsidRPr="00BA1AE2">
        <w:t xml:space="preserve">And lifting up to heav’n his hands and eyes, </w:t>
      </w:r>
    </w:p>
    <w:p w14:paraId="094BC89F" w14:textId="016790B1" w:rsidR="003A417A" w:rsidRPr="00BA1AE2" w:rsidRDefault="003A417A" w:rsidP="00BA1AE2">
      <w:pPr>
        <w:pStyle w:val="Poetry"/>
      </w:pPr>
      <w:r w:rsidRPr="00BA1AE2">
        <w:t>Ador’d the greater gods: ‘Avert,’ said he,</w:t>
      </w:r>
    </w:p>
    <w:p w14:paraId="3B5C3C47" w14:textId="402E6B46" w:rsidR="003A417A" w:rsidRPr="00BA1AE2" w:rsidRDefault="003A417A" w:rsidP="00BA1AE2">
      <w:pPr>
        <w:pStyle w:val="Poetry"/>
      </w:pPr>
      <w:r w:rsidRPr="00BA1AE2">
        <w:t>‘These omens; render vain this prophecy,</w:t>
      </w:r>
    </w:p>
    <w:p w14:paraId="5C813254" w14:textId="77777777" w:rsidR="003A417A" w:rsidRPr="00BA1AE2" w:rsidRDefault="003A417A" w:rsidP="00BA1AE2">
      <w:pPr>
        <w:pStyle w:val="Poetry"/>
      </w:pPr>
      <w:r w:rsidRPr="00BA1AE2">
        <w:t>And from th’ impending curse a pious people free!’</w:t>
      </w:r>
    </w:p>
    <w:p w14:paraId="68C73CE8" w14:textId="77777777" w:rsidR="00BA1AE2" w:rsidRDefault="00BA1AE2" w:rsidP="00BA1AE2">
      <w:pPr>
        <w:pStyle w:val="Poetry"/>
      </w:pPr>
    </w:p>
    <w:p w14:paraId="6374A5BE" w14:textId="4FD63BF6" w:rsidR="003A417A" w:rsidRPr="00BA1AE2" w:rsidRDefault="003A417A" w:rsidP="00BA1AE2">
      <w:pPr>
        <w:pStyle w:val="Poetry"/>
      </w:pPr>
      <w:r w:rsidRPr="00BA1AE2">
        <w:t>“</w:t>
      </w:r>
      <w:proofErr w:type="gramStart"/>
      <w:r w:rsidRPr="00BA1AE2">
        <w:t>Thus</w:t>
      </w:r>
      <w:proofErr w:type="gramEnd"/>
      <w:r w:rsidRPr="00BA1AE2">
        <w:t xml:space="preserve"> having said, he bids us put to sea;</w:t>
      </w:r>
    </w:p>
    <w:p w14:paraId="0D075314" w14:textId="77777777" w:rsidR="003A417A" w:rsidRPr="00BA1AE2" w:rsidRDefault="003A417A" w:rsidP="00BA1AE2">
      <w:pPr>
        <w:pStyle w:val="Poetry"/>
      </w:pPr>
      <w:r w:rsidRPr="00BA1AE2">
        <w:t xml:space="preserve">We </w:t>
      </w:r>
      <w:proofErr w:type="gramStart"/>
      <w:r w:rsidRPr="00BA1AE2">
        <w:t>loose</w:t>
      </w:r>
      <w:proofErr w:type="gramEnd"/>
      <w:r w:rsidRPr="00BA1AE2">
        <w:t xml:space="preserve"> from shore our haulsers, and obey,</w:t>
      </w:r>
    </w:p>
    <w:p w14:paraId="6D0ACCB4" w14:textId="77777777" w:rsidR="003A417A" w:rsidRPr="00BA1AE2" w:rsidRDefault="003A417A" w:rsidP="00BA1AE2">
      <w:pPr>
        <w:pStyle w:val="Poetry"/>
      </w:pPr>
      <w:r w:rsidRPr="00BA1AE2">
        <w:t>And soon with swelling sails pursue the wat’ry way.</w:t>
      </w:r>
    </w:p>
    <w:p w14:paraId="525BF632" w14:textId="3BD870B9" w:rsidR="003A417A" w:rsidRPr="00BA1AE2" w:rsidRDefault="003A417A" w:rsidP="00BA1AE2">
      <w:pPr>
        <w:pStyle w:val="Poetry"/>
      </w:pPr>
      <w:r w:rsidRPr="00BA1AE2">
        <w:t xml:space="preserve">Amidst our course, Zacynthian woods </w:t>
      </w:r>
      <w:proofErr w:type="gramStart"/>
      <w:r w:rsidRPr="00BA1AE2">
        <w:t>appear;</w:t>
      </w:r>
      <w:proofErr w:type="gramEnd"/>
    </w:p>
    <w:p w14:paraId="2D00D014" w14:textId="77777777" w:rsidR="003A417A" w:rsidRPr="00BA1AE2" w:rsidRDefault="003A417A" w:rsidP="00BA1AE2">
      <w:pPr>
        <w:pStyle w:val="Poetry"/>
      </w:pPr>
      <w:r w:rsidRPr="00BA1AE2">
        <w:t>And next by rocky Neritos we steer:</w:t>
      </w:r>
    </w:p>
    <w:p w14:paraId="133B6908" w14:textId="77777777" w:rsidR="003A417A" w:rsidRPr="00BA1AE2" w:rsidRDefault="003A417A" w:rsidP="00BA1AE2">
      <w:pPr>
        <w:pStyle w:val="Poetry"/>
      </w:pPr>
      <w:r w:rsidRPr="00BA1AE2">
        <w:t>We fly from Ithaca’s detested shore,</w:t>
      </w:r>
    </w:p>
    <w:p w14:paraId="56213653" w14:textId="77777777" w:rsidR="00BA1AE2" w:rsidRDefault="003A417A" w:rsidP="00BA1AE2">
      <w:pPr>
        <w:pStyle w:val="Poetry"/>
      </w:pPr>
      <w:r w:rsidRPr="00BA1AE2">
        <w:t xml:space="preserve">And curse the land which dire Ulysses bore. </w:t>
      </w:r>
    </w:p>
    <w:p w14:paraId="6939229C" w14:textId="7969424B" w:rsidR="003A417A" w:rsidRPr="00BA1AE2" w:rsidRDefault="003A417A" w:rsidP="00BA1AE2">
      <w:pPr>
        <w:pStyle w:val="Poetry"/>
      </w:pPr>
      <w:r w:rsidRPr="00BA1AE2">
        <w:t>At length Leucate’s cloudy top appears,</w:t>
      </w:r>
    </w:p>
    <w:p w14:paraId="4FF1982F" w14:textId="2400D2E0" w:rsidR="003A417A" w:rsidRPr="00BA1AE2" w:rsidRDefault="003A417A" w:rsidP="00BA1AE2">
      <w:pPr>
        <w:pStyle w:val="Poetry"/>
      </w:pPr>
      <w:r w:rsidRPr="00BA1AE2">
        <w:t>And the Sun’s temple, which the sailor fears.</w:t>
      </w:r>
    </w:p>
    <w:p w14:paraId="695B14FE" w14:textId="77777777" w:rsidR="00BA1AE2" w:rsidRDefault="003A417A" w:rsidP="00BA1AE2">
      <w:pPr>
        <w:pStyle w:val="Poetry"/>
      </w:pPr>
      <w:r w:rsidRPr="00BA1AE2">
        <w:t xml:space="preserve">Resolv’d to breathe a while from labor past, </w:t>
      </w:r>
    </w:p>
    <w:p w14:paraId="6E92B4B2" w14:textId="77777777" w:rsidR="00BA1AE2" w:rsidRDefault="003A417A" w:rsidP="00BA1AE2">
      <w:pPr>
        <w:pStyle w:val="Poetry"/>
      </w:pPr>
      <w:r w:rsidRPr="00BA1AE2">
        <w:t xml:space="preserve">Our crooked anchors from the prow we cast, </w:t>
      </w:r>
    </w:p>
    <w:p w14:paraId="026810EE" w14:textId="664134C7" w:rsidR="003A417A" w:rsidRPr="00BA1AE2" w:rsidRDefault="003A417A" w:rsidP="00BA1AE2">
      <w:pPr>
        <w:pStyle w:val="Poetry"/>
      </w:pPr>
      <w:r w:rsidRPr="00BA1AE2">
        <w:t>And joyful to the little city haste.</w:t>
      </w:r>
    </w:p>
    <w:p w14:paraId="6D5E235F" w14:textId="77777777" w:rsidR="003A417A" w:rsidRPr="00BA1AE2" w:rsidRDefault="003A417A" w:rsidP="00BA1AE2">
      <w:pPr>
        <w:pStyle w:val="Poetry"/>
      </w:pPr>
      <w:r w:rsidRPr="00BA1AE2">
        <w:t>Here, safe beyond our hopes, our vows we pay</w:t>
      </w:r>
    </w:p>
    <w:p w14:paraId="4F7FD419" w14:textId="7F88873A" w:rsidR="003A417A" w:rsidRPr="00BA1AE2" w:rsidRDefault="003A417A" w:rsidP="00BA1AE2">
      <w:pPr>
        <w:pStyle w:val="Poetry"/>
      </w:pPr>
      <w:r w:rsidRPr="00BA1AE2">
        <w:t>To Jove, the guide and patron of our way.</w:t>
      </w:r>
    </w:p>
    <w:p w14:paraId="501EA68E" w14:textId="77777777" w:rsidR="00BA1AE2" w:rsidRDefault="003A417A" w:rsidP="00BA1AE2">
      <w:pPr>
        <w:pStyle w:val="Poetry"/>
      </w:pPr>
      <w:r w:rsidRPr="00BA1AE2">
        <w:t xml:space="preserve">The customs of our country we pursue, </w:t>
      </w:r>
    </w:p>
    <w:p w14:paraId="75F892BA" w14:textId="33B8B5AE" w:rsidR="003A417A" w:rsidRPr="00BA1AE2" w:rsidRDefault="003A417A" w:rsidP="00BA1AE2">
      <w:pPr>
        <w:pStyle w:val="Poetry"/>
      </w:pPr>
      <w:r w:rsidRPr="00BA1AE2">
        <w:t>And Trojan games on Actian shores renew.</w:t>
      </w:r>
    </w:p>
    <w:p w14:paraId="6D9C7103" w14:textId="77777777" w:rsidR="00BA1AE2" w:rsidRDefault="003A417A" w:rsidP="00BA1AE2">
      <w:pPr>
        <w:pStyle w:val="Poetry"/>
      </w:pPr>
      <w:r w:rsidRPr="00BA1AE2">
        <w:t xml:space="preserve">Our youth their naked limbs besmear with oil, </w:t>
      </w:r>
    </w:p>
    <w:p w14:paraId="5C21ECFE" w14:textId="42E88754" w:rsidR="003A417A" w:rsidRPr="00BA1AE2" w:rsidRDefault="003A417A" w:rsidP="00BA1AE2">
      <w:pPr>
        <w:pStyle w:val="Poetry"/>
      </w:pPr>
      <w:r w:rsidRPr="00BA1AE2">
        <w:t xml:space="preserve">And exercise the wrastlers’ noble </w:t>
      </w:r>
      <w:proofErr w:type="gramStart"/>
      <w:r w:rsidRPr="00BA1AE2">
        <w:t>toil;</w:t>
      </w:r>
      <w:proofErr w:type="gramEnd"/>
    </w:p>
    <w:p w14:paraId="1C8DBD31" w14:textId="2D8AEB2A" w:rsidR="003A417A" w:rsidRPr="00BA1AE2" w:rsidRDefault="003A417A" w:rsidP="00BA1AE2">
      <w:pPr>
        <w:pStyle w:val="Poetry"/>
      </w:pPr>
      <w:r w:rsidRPr="00BA1AE2">
        <w:t>Pleas’d to have sail’d so long before the wind,</w:t>
      </w:r>
    </w:p>
    <w:p w14:paraId="6BE4297B" w14:textId="77777777" w:rsidR="00BA1AE2" w:rsidRDefault="003A417A" w:rsidP="00BA1AE2">
      <w:pPr>
        <w:pStyle w:val="Poetry"/>
      </w:pPr>
      <w:r w:rsidRPr="00BA1AE2">
        <w:t xml:space="preserve">And left so many Grecian towns behind. </w:t>
      </w:r>
    </w:p>
    <w:p w14:paraId="5C715E94" w14:textId="77777777" w:rsidR="00BA1AE2" w:rsidRDefault="003A417A" w:rsidP="00BA1AE2">
      <w:pPr>
        <w:pStyle w:val="Poetry"/>
      </w:pPr>
      <w:r w:rsidRPr="00BA1AE2">
        <w:t xml:space="preserve">The sun had now fulfill’d his annual course, </w:t>
      </w:r>
    </w:p>
    <w:p w14:paraId="12A6CC9D" w14:textId="77777777" w:rsidR="00BA1AE2" w:rsidRDefault="003A417A" w:rsidP="00BA1AE2">
      <w:pPr>
        <w:pStyle w:val="Poetry"/>
      </w:pPr>
      <w:r w:rsidRPr="00BA1AE2">
        <w:t xml:space="preserve">And Boreas on the </w:t>
      </w:r>
      <w:proofErr w:type="gramStart"/>
      <w:r w:rsidRPr="00BA1AE2">
        <w:t>seas</w:t>
      </w:r>
      <w:proofErr w:type="gramEnd"/>
      <w:r w:rsidRPr="00BA1AE2">
        <w:t xml:space="preserve"> display’d his force: </w:t>
      </w:r>
    </w:p>
    <w:p w14:paraId="049FD061" w14:textId="04462930" w:rsidR="003A417A" w:rsidRPr="00BA1AE2" w:rsidRDefault="003A417A" w:rsidP="00BA1AE2">
      <w:pPr>
        <w:pStyle w:val="Poetry"/>
      </w:pPr>
      <w:r w:rsidRPr="00BA1AE2">
        <w:t>I fix’d upon the temple’s lofty door</w:t>
      </w:r>
    </w:p>
    <w:p w14:paraId="7171B506" w14:textId="737A2344" w:rsidR="003A417A" w:rsidRPr="00BA1AE2" w:rsidRDefault="003A417A" w:rsidP="00BA1AE2">
      <w:pPr>
        <w:pStyle w:val="Poetry"/>
      </w:pPr>
      <w:r w:rsidRPr="00BA1AE2">
        <w:t xml:space="preserve">The brazen shield which vanquish’d Abas </w:t>
      </w:r>
      <w:proofErr w:type="gramStart"/>
      <w:r w:rsidRPr="00BA1AE2">
        <w:t>bore;</w:t>
      </w:r>
      <w:proofErr w:type="gramEnd"/>
    </w:p>
    <w:p w14:paraId="323AA00A" w14:textId="77777777" w:rsidR="003A417A" w:rsidRPr="00BA1AE2" w:rsidRDefault="003A417A" w:rsidP="00BA1AE2">
      <w:pPr>
        <w:pStyle w:val="Poetry"/>
      </w:pPr>
      <w:r w:rsidRPr="00BA1AE2">
        <w:t>The verse beneath my name and action speaks:</w:t>
      </w:r>
    </w:p>
    <w:p w14:paraId="572244E8" w14:textId="77777777" w:rsidR="00BA1AE2" w:rsidRDefault="003A417A" w:rsidP="00BA1AE2">
      <w:pPr>
        <w:pStyle w:val="Poetry"/>
      </w:pPr>
      <w:r w:rsidRPr="00BA1AE2">
        <w:t xml:space="preserve">‘These arms Aeneas took from conqu’ring Greeks.’ </w:t>
      </w:r>
    </w:p>
    <w:p w14:paraId="0E1A7907" w14:textId="2FA7E5A9" w:rsidR="003A417A" w:rsidRPr="00BA1AE2" w:rsidRDefault="003A417A" w:rsidP="00BA1AE2">
      <w:pPr>
        <w:pStyle w:val="Poetry"/>
      </w:pPr>
      <w:r w:rsidRPr="00BA1AE2">
        <w:t xml:space="preserve">Then I command to </w:t>
      </w:r>
      <w:proofErr w:type="gramStart"/>
      <w:r w:rsidRPr="00BA1AE2">
        <w:t>weigh;</w:t>
      </w:r>
      <w:proofErr w:type="gramEnd"/>
      <w:r w:rsidRPr="00BA1AE2">
        <w:t xml:space="preserve"> the seamen ply</w:t>
      </w:r>
    </w:p>
    <w:p w14:paraId="28A1A968" w14:textId="77777777" w:rsidR="003A417A" w:rsidRPr="00BA1AE2" w:rsidRDefault="003A417A" w:rsidP="00BA1AE2">
      <w:pPr>
        <w:pStyle w:val="Poetry"/>
      </w:pPr>
      <w:r w:rsidRPr="00BA1AE2">
        <w:t>Their sweeping oars; the smoking billows fly.</w:t>
      </w:r>
    </w:p>
    <w:p w14:paraId="5CECC688" w14:textId="7724F7AB" w:rsidR="003A417A" w:rsidRPr="00BA1AE2" w:rsidRDefault="003A417A" w:rsidP="00BA1AE2">
      <w:pPr>
        <w:pStyle w:val="Poetry"/>
      </w:pPr>
      <w:r w:rsidRPr="00BA1AE2">
        <w:t>The sight of high Phaeacia soon we lost,</w:t>
      </w:r>
    </w:p>
    <w:p w14:paraId="028941C0" w14:textId="77777777" w:rsidR="003A417A" w:rsidRPr="00BA1AE2" w:rsidRDefault="003A417A" w:rsidP="00BA1AE2">
      <w:pPr>
        <w:pStyle w:val="Poetry"/>
      </w:pPr>
      <w:r w:rsidRPr="00BA1AE2">
        <w:t>And skimm’d along Epirus’ rocky coast.</w:t>
      </w:r>
    </w:p>
    <w:p w14:paraId="527919F3" w14:textId="77777777" w:rsidR="00BA1AE2" w:rsidRDefault="00BA1AE2" w:rsidP="00BA1AE2">
      <w:pPr>
        <w:pStyle w:val="Poetry"/>
      </w:pPr>
    </w:p>
    <w:p w14:paraId="1F8F57EC" w14:textId="77777777" w:rsidR="00BA1AE2" w:rsidRDefault="003A417A" w:rsidP="00BA1AE2">
      <w:pPr>
        <w:pStyle w:val="Poetry"/>
      </w:pPr>
      <w:r w:rsidRPr="00BA1AE2">
        <w:t xml:space="preserve">“Then to Chaonia’s port our course we bend, </w:t>
      </w:r>
    </w:p>
    <w:p w14:paraId="223C00C4" w14:textId="77777777" w:rsidR="00BA1AE2" w:rsidRDefault="003A417A" w:rsidP="00BA1AE2">
      <w:pPr>
        <w:pStyle w:val="Poetry"/>
      </w:pPr>
      <w:r w:rsidRPr="00BA1AE2">
        <w:t xml:space="preserve">And, landed, to Buthrotus’ heights ascend. </w:t>
      </w:r>
    </w:p>
    <w:p w14:paraId="66AC1D44" w14:textId="592CAED5" w:rsidR="003A417A" w:rsidRPr="00BA1AE2" w:rsidRDefault="003A417A" w:rsidP="00BA1AE2">
      <w:pPr>
        <w:pStyle w:val="Poetry"/>
      </w:pPr>
      <w:r w:rsidRPr="00BA1AE2">
        <w:t>Here wondrous things were loudly blaz’d fame:</w:t>
      </w:r>
    </w:p>
    <w:p w14:paraId="73EBB496" w14:textId="6F4668D0" w:rsidR="003A417A" w:rsidRPr="00BA1AE2" w:rsidRDefault="003A417A" w:rsidP="00BA1AE2">
      <w:pPr>
        <w:pStyle w:val="Poetry"/>
      </w:pPr>
      <w:r w:rsidRPr="00BA1AE2">
        <w:lastRenderedPageBreak/>
        <w:t>How Helenus reviv’d the Trojan name,</w:t>
      </w:r>
    </w:p>
    <w:p w14:paraId="7A42B0F7" w14:textId="77777777" w:rsidR="00BA1AE2" w:rsidRDefault="003A417A" w:rsidP="00BA1AE2">
      <w:pPr>
        <w:pStyle w:val="Poetry"/>
      </w:pPr>
      <w:r w:rsidRPr="00BA1AE2">
        <w:t xml:space="preserve">And reign’d in Greece; that Priam’s captive son </w:t>
      </w:r>
    </w:p>
    <w:p w14:paraId="6F7C5336" w14:textId="77777777" w:rsidR="00BA1AE2" w:rsidRDefault="003A417A" w:rsidP="00BA1AE2">
      <w:pPr>
        <w:pStyle w:val="Poetry"/>
      </w:pPr>
      <w:r w:rsidRPr="00BA1AE2">
        <w:t xml:space="preserve">Succeeded Pyrrhus in his bed and </w:t>
      </w:r>
      <w:proofErr w:type="gramStart"/>
      <w:r w:rsidRPr="00BA1AE2">
        <w:t>throne;</w:t>
      </w:r>
      <w:proofErr w:type="gramEnd"/>
      <w:r w:rsidRPr="00BA1AE2">
        <w:t xml:space="preserve"> </w:t>
      </w:r>
    </w:p>
    <w:p w14:paraId="347BCB24" w14:textId="6B8BDBCE" w:rsidR="003A417A" w:rsidRPr="00BA1AE2" w:rsidRDefault="003A417A" w:rsidP="00BA1AE2">
      <w:pPr>
        <w:pStyle w:val="Poetry"/>
      </w:pPr>
      <w:r w:rsidRPr="00BA1AE2">
        <w:t>And fair Andromache, restor’d by fate,</w:t>
      </w:r>
    </w:p>
    <w:p w14:paraId="0C2CE63E" w14:textId="77777777" w:rsidR="003A417A" w:rsidRPr="00BA1AE2" w:rsidRDefault="003A417A" w:rsidP="00BA1AE2">
      <w:pPr>
        <w:pStyle w:val="Poetry"/>
      </w:pPr>
      <w:r w:rsidRPr="00BA1AE2">
        <w:t>Once more was happy in a Trojan mate.</w:t>
      </w:r>
    </w:p>
    <w:p w14:paraId="31899AE9" w14:textId="1414C355" w:rsidR="003A417A" w:rsidRPr="00BA1AE2" w:rsidRDefault="003A417A" w:rsidP="00BA1AE2">
      <w:pPr>
        <w:pStyle w:val="Poetry"/>
      </w:pPr>
      <w:r w:rsidRPr="00BA1AE2">
        <w:t>I leave my galleys riding in the port,</w:t>
      </w:r>
    </w:p>
    <w:p w14:paraId="0708B3F1" w14:textId="77777777" w:rsidR="003A417A" w:rsidRPr="00BA1AE2" w:rsidRDefault="003A417A" w:rsidP="00BA1AE2">
      <w:pPr>
        <w:pStyle w:val="Poetry"/>
      </w:pPr>
      <w:r w:rsidRPr="00BA1AE2">
        <w:t>And long to see the new Dardanian court.</w:t>
      </w:r>
    </w:p>
    <w:p w14:paraId="4FA97AD1" w14:textId="77777777" w:rsidR="00BA1AE2" w:rsidRDefault="003A417A" w:rsidP="00BA1AE2">
      <w:pPr>
        <w:pStyle w:val="Poetry"/>
      </w:pPr>
      <w:r w:rsidRPr="00BA1AE2">
        <w:t xml:space="preserve">By chance, the mournful queen, before the gate, </w:t>
      </w:r>
    </w:p>
    <w:p w14:paraId="73EBC91D" w14:textId="7B964A33" w:rsidR="003A417A" w:rsidRPr="00BA1AE2" w:rsidRDefault="003A417A" w:rsidP="00BA1AE2">
      <w:pPr>
        <w:pStyle w:val="Poetry"/>
      </w:pPr>
      <w:r w:rsidRPr="00BA1AE2">
        <w:t>Then solemniz’d her former husband’s fate.</w:t>
      </w:r>
    </w:p>
    <w:p w14:paraId="378F4FF4" w14:textId="77777777" w:rsidR="003A417A" w:rsidRPr="00BA1AE2" w:rsidRDefault="003A417A" w:rsidP="00BA1AE2">
      <w:pPr>
        <w:pStyle w:val="Poetry"/>
      </w:pPr>
      <w:r w:rsidRPr="00BA1AE2">
        <w:t>Green altars, rais’d of turf, with gifts she crown’d,</w:t>
      </w:r>
    </w:p>
    <w:p w14:paraId="0FFB0535" w14:textId="32D57601" w:rsidR="003A417A" w:rsidRPr="00BA1AE2" w:rsidRDefault="003A417A" w:rsidP="00BA1AE2">
      <w:pPr>
        <w:pStyle w:val="Poetry"/>
      </w:pPr>
      <w:r w:rsidRPr="00BA1AE2">
        <w:t>And sacred priests in order stand around,</w:t>
      </w:r>
    </w:p>
    <w:p w14:paraId="653268D7" w14:textId="77777777" w:rsidR="00BA1AE2" w:rsidRDefault="003A417A" w:rsidP="00BA1AE2">
      <w:pPr>
        <w:pStyle w:val="Poetry"/>
      </w:pPr>
      <w:r w:rsidRPr="00BA1AE2">
        <w:t xml:space="preserve">And thrice the name of hapless Hector sound. </w:t>
      </w:r>
    </w:p>
    <w:p w14:paraId="2C037342" w14:textId="421CC806" w:rsidR="003A417A" w:rsidRPr="00BA1AE2" w:rsidRDefault="003A417A" w:rsidP="00BA1AE2">
      <w:pPr>
        <w:pStyle w:val="Poetry"/>
      </w:pPr>
      <w:r w:rsidRPr="00BA1AE2">
        <w:t xml:space="preserve">The grove itself resembles Ida’s </w:t>
      </w:r>
      <w:proofErr w:type="gramStart"/>
      <w:r w:rsidRPr="00BA1AE2">
        <w:t>wood;</w:t>
      </w:r>
      <w:proofErr w:type="gramEnd"/>
    </w:p>
    <w:p w14:paraId="72F57698" w14:textId="77777777" w:rsidR="00BA1AE2" w:rsidRDefault="003A417A" w:rsidP="00BA1AE2">
      <w:pPr>
        <w:pStyle w:val="Poetry"/>
      </w:pPr>
      <w:r w:rsidRPr="00BA1AE2">
        <w:t xml:space="preserve">And Simois seem’d the well-dissembled flood. </w:t>
      </w:r>
    </w:p>
    <w:p w14:paraId="1B697CE0" w14:textId="59ECF810" w:rsidR="003A417A" w:rsidRPr="00BA1AE2" w:rsidRDefault="003A417A" w:rsidP="00BA1AE2">
      <w:pPr>
        <w:pStyle w:val="Poetry"/>
      </w:pPr>
      <w:r w:rsidRPr="00BA1AE2">
        <w:t>But when at nearer distance she beheld</w:t>
      </w:r>
    </w:p>
    <w:p w14:paraId="38E8654F" w14:textId="41A4FF2C" w:rsidR="003A417A" w:rsidRPr="00BA1AE2" w:rsidRDefault="003A417A" w:rsidP="00BA1AE2">
      <w:pPr>
        <w:pStyle w:val="Poetry"/>
      </w:pPr>
      <w:r w:rsidRPr="00BA1AE2">
        <w:t>My shining armor and my Trojan shield,</w:t>
      </w:r>
    </w:p>
    <w:p w14:paraId="714D2340" w14:textId="77777777" w:rsidR="00BA1AE2" w:rsidRDefault="003A417A" w:rsidP="00BA1AE2">
      <w:pPr>
        <w:pStyle w:val="Poetry"/>
      </w:pPr>
      <w:r w:rsidRPr="00BA1AE2">
        <w:t xml:space="preserve">Astonish’d at the sight, the vital heat </w:t>
      </w:r>
    </w:p>
    <w:p w14:paraId="46834990" w14:textId="71DE1EB6" w:rsidR="003A417A" w:rsidRPr="00BA1AE2" w:rsidRDefault="003A417A" w:rsidP="00BA1AE2">
      <w:pPr>
        <w:pStyle w:val="Poetry"/>
      </w:pPr>
      <w:r w:rsidRPr="00BA1AE2">
        <w:t>Forsakes her limbs; her veins no longer beat:</w:t>
      </w:r>
    </w:p>
    <w:p w14:paraId="5110964D" w14:textId="77777777" w:rsidR="00BA1AE2" w:rsidRDefault="003A417A" w:rsidP="00BA1AE2">
      <w:pPr>
        <w:pStyle w:val="Poetry"/>
      </w:pPr>
      <w:r w:rsidRPr="00BA1AE2">
        <w:t xml:space="preserve">She faints, she falls, and scarce recov’ring strength, </w:t>
      </w:r>
    </w:p>
    <w:p w14:paraId="35A9E631" w14:textId="374E4743" w:rsidR="003A417A" w:rsidRPr="00BA1AE2" w:rsidRDefault="003A417A" w:rsidP="00BA1AE2">
      <w:pPr>
        <w:pStyle w:val="Poetry"/>
      </w:pPr>
      <w:r w:rsidRPr="00BA1AE2">
        <w:t>Thus, with a falt’ring tongue, she speaks at length:</w:t>
      </w:r>
    </w:p>
    <w:p w14:paraId="6343BA4A" w14:textId="77777777" w:rsidR="00BA1AE2" w:rsidRDefault="00BA1AE2" w:rsidP="00BA1AE2">
      <w:pPr>
        <w:pStyle w:val="Poetry"/>
      </w:pPr>
    </w:p>
    <w:p w14:paraId="51F0A736" w14:textId="43097BB6" w:rsidR="003A417A" w:rsidRPr="00BA1AE2" w:rsidRDefault="003A417A" w:rsidP="00BA1AE2">
      <w:pPr>
        <w:pStyle w:val="Poetry"/>
      </w:pPr>
      <w:r w:rsidRPr="00BA1AE2">
        <w:t>“‘Are you alive, O goddess-born?’ she said,</w:t>
      </w:r>
    </w:p>
    <w:p w14:paraId="51B4004D" w14:textId="77777777" w:rsidR="00BA1AE2" w:rsidRDefault="003A417A" w:rsidP="00BA1AE2">
      <w:pPr>
        <w:pStyle w:val="Poetry"/>
      </w:pPr>
      <w:r w:rsidRPr="00BA1AE2">
        <w:t xml:space="preserve">‘Or if a ghost, then where is Hector’s shade?’ </w:t>
      </w:r>
    </w:p>
    <w:p w14:paraId="184BB26A" w14:textId="5DDBBB79" w:rsidR="003A417A" w:rsidRPr="00BA1AE2" w:rsidRDefault="003A417A" w:rsidP="00BA1AE2">
      <w:pPr>
        <w:pStyle w:val="Poetry"/>
      </w:pPr>
      <w:r w:rsidRPr="00BA1AE2">
        <w:t>At this, she cast a loud and frightful cry.</w:t>
      </w:r>
    </w:p>
    <w:p w14:paraId="2B084049" w14:textId="77777777" w:rsidR="003A417A" w:rsidRPr="00BA1AE2" w:rsidRDefault="003A417A" w:rsidP="00BA1AE2">
      <w:pPr>
        <w:pStyle w:val="Poetry"/>
      </w:pPr>
      <w:r w:rsidRPr="00BA1AE2">
        <w:t>With broken words I made this brief reply:</w:t>
      </w:r>
    </w:p>
    <w:p w14:paraId="7696F7B3" w14:textId="77777777" w:rsidR="003A417A" w:rsidRPr="00BA1AE2" w:rsidRDefault="003A417A" w:rsidP="00BA1AE2">
      <w:pPr>
        <w:pStyle w:val="Poetry"/>
      </w:pPr>
      <w:r w:rsidRPr="00BA1AE2">
        <w:t xml:space="preserve">‘All of me that remains appears in </w:t>
      </w:r>
      <w:proofErr w:type="gramStart"/>
      <w:r w:rsidRPr="00BA1AE2">
        <w:t>sight;</w:t>
      </w:r>
      <w:proofErr w:type="gramEnd"/>
    </w:p>
    <w:p w14:paraId="18A97D4C" w14:textId="30606220" w:rsidR="003A417A" w:rsidRPr="00BA1AE2" w:rsidRDefault="003A417A" w:rsidP="00BA1AE2">
      <w:pPr>
        <w:pStyle w:val="Poetry"/>
      </w:pPr>
      <w:r w:rsidRPr="00BA1AE2">
        <w:t>I live, if living be to loathe the light.</w:t>
      </w:r>
    </w:p>
    <w:p w14:paraId="4ED92340" w14:textId="77777777" w:rsidR="00BA1AE2" w:rsidRDefault="003A417A" w:rsidP="00BA1AE2">
      <w:pPr>
        <w:pStyle w:val="Poetry"/>
      </w:pPr>
      <w:r w:rsidRPr="00BA1AE2">
        <w:t xml:space="preserve">No </w:t>
      </w:r>
      <w:proofErr w:type="gramStart"/>
      <w:r w:rsidRPr="00BA1AE2">
        <w:t>phantom;</w:t>
      </w:r>
      <w:proofErr w:type="gramEnd"/>
      <w:r w:rsidRPr="00BA1AE2">
        <w:t xml:space="preserve"> but I drag a wretched life, </w:t>
      </w:r>
    </w:p>
    <w:p w14:paraId="39389C69" w14:textId="7CA130C6" w:rsidR="003A417A" w:rsidRPr="00BA1AE2" w:rsidRDefault="003A417A" w:rsidP="00BA1AE2">
      <w:pPr>
        <w:pStyle w:val="Poetry"/>
      </w:pPr>
      <w:r w:rsidRPr="00BA1AE2">
        <w:t>My fate resembling that of Hector’s wife.</w:t>
      </w:r>
    </w:p>
    <w:p w14:paraId="1B95C8ED" w14:textId="77777777" w:rsidR="00BA1AE2" w:rsidRDefault="003A417A" w:rsidP="00BA1AE2">
      <w:pPr>
        <w:pStyle w:val="Poetry"/>
      </w:pPr>
      <w:r w:rsidRPr="00BA1AE2">
        <w:t xml:space="preserve">What have you suffer’d since you lost your lord? </w:t>
      </w:r>
    </w:p>
    <w:p w14:paraId="4BD52CC7" w14:textId="7B2A29E2" w:rsidR="003A417A" w:rsidRPr="00BA1AE2" w:rsidRDefault="003A417A" w:rsidP="00BA1AE2">
      <w:pPr>
        <w:pStyle w:val="Poetry"/>
      </w:pPr>
      <w:r w:rsidRPr="00BA1AE2">
        <w:t>By what strange blessing are you now restor’d?</w:t>
      </w:r>
    </w:p>
    <w:p w14:paraId="4C23B6D1" w14:textId="32AA54F0" w:rsidR="003A417A" w:rsidRPr="00BA1AE2" w:rsidRDefault="003A417A" w:rsidP="00BA1AE2">
      <w:pPr>
        <w:pStyle w:val="Poetry"/>
      </w:pPr>
      <w:r w:rsidRPr="00BA1AE2">
        <w:t xml:space="preserve">Still are </w:t>
      </w:r>
      <w:proofErr w:type="gramStart"/>
      <w:r w:rsidRPr="00BA1AE2">
        <w:t>you Hector’s</w:t>
      </w:r>
      <w:proofErr w:type="gramEnd"/>
      <w:r w:rsidRPr="00BA1AE2">
        <w:t>? or is Hector fled,</w:t>
      </w:r>
    </w:p>
    <w:p w14:paraId="6D3F6E58" w14:textId="77777777" w:rsidR="00BA1AE2" w:rsidRDefault="003A417A" w:rsidP="00BA1AE2">
      <w:pPr>
        <w:pStyle w:val="Poetry"/>
      </w:pPr>
      <w:r w:rsidRPr="00BA1AE2">
        <w:t xml:space="preserve">And his remembrance lost in Pyrrhus’ bed?’ </w:t>
      </w:r>
    </w:p>
    <w:p w14:paraId="112958AE" w14:textId="4B894C42" w:rsidR="003A417A" w:rsidRPr="00BA1AE2" w:rsidRDefault="003A417A" w:rsidP="00BA1AE2">
      <w:pPr>
        <w:pStyle w:val="Poetry"/>
      </w:pPr>
      <w:r w:rsidRPr="00BA1AE2">
        <w:t>With eyes dejected, in a lowly tone,</w:t>
      </w:r>
    </w:p>
    <w:p w14:paraId="7A3BBC23" w14:textId="77777777" w:rsidR="003A417A" w:rsidRPr="00BA1AE2" w:rsidRDefault="003A417A" w:rsidP="00BA1AE2">
      <w:pPr>
        <w:pStyle w:val="Poetry"/>
      </w:pPr>
      <w:r w:rsidRPr="00BA1AE2">
        <w:t>After a modest pause she thus begun:</w:t>
      </w:r>
    </w:p>
    <w:p w14:paraId="012DB504" w14:textId="77777777" w:rsidR="00BA1AE2" w:rsidRDefault="00BA1AE2" w:rsidP="00BA1AE2">
      <w:pPr>
        <w:pStyle w:val="Poetry"/>
      </w:pPr>
    </w:p>
    <w:p w14:paraId="60AD7C01" w14:textId="3579152A" w:rsidR="003A417A" w:rsidRPr="00BA1AE2" w:rsidRDefault="003A417A" w:rsidP="00BA1AE2">
      <w:pPr>
        <w:pStyle w:val="Poetry"/>
      </w:pPr>
      <w:r w:rsidRPr="00BA1AE2">
        <w:t>“‘O only happy maid of Priam’s race,</w:t>
      </w:r>
    </w:p>
    <w:p w14:paraId="7A7B24C7" w14:textId="7D3668C0" w:rsidR="003A417A" w:rsidRPr="00BA1AE2" w:rsidRDefault="003A417A" w:rsidP="00BA1AE2">
      <w:pPr>
        <w:pStyle w:val="Poetry"/>
      </w:pPr>
      <w:r w:rsidRPr="00BA1AE2">
        <w:t>Whom death deliver’d from the foes’ embrace!</w:t>
      </w:r>
    </w:p>
    <w:p w14:paraId="3C7DD999" w14:textId="77777777" w:rsidR="00BA1AE2" w:rsidRDefault="003A417A" w:rsidP="00BA1AE2">
      <w:pPr>
        <w:pStyle w:val="Poetry"/>
      </w:pPr>
      <w:r w:rsidRPr="00BA1AE2">
        <w:t xml:space="preserve">Commanded on Achilles’ tomb to die, </w:t>
      </w:r>
    </w:p>
    <w:p w14:paraId="121B75E8" w14:textId="77777777" w:rsidR="00BA1AE2" w:rsidRDefault="003A417A" w:rsidP="00BA1AE2">
      <w:pPr>
        <w:pStyle w:val="Poetry"/>
      </w:pPr>
      <w:r w:rsidRPr="00BA1AE2">
        <w:t xml:space="preserve">Not forc’d, like us, to hard captivity, </w:t>
      </w:r>
    </w:p>
    <w:p w14:paraId="613ECE24" w14:textId="431184AB" w:rsidR="003A417A" w:rsidRPr="00BA1AE2" w:rsidRDefault="003A417A" w:rsidP="00BA1AE2">
      <w:pPr>
        <w:pStyle w:val="Poetry"/>
      </w:pPr>
      <w:r w:rsidRPr="00BA1AE2">
        <w:t>Or in a haughty master’s arms to lie.</w:t>
      </w:r>
    </w:p>
    <w:p w14:paraId="417731FD" w14:textId="77777777" w:rsidR="003A417A" w:rsidRPr="00BA1AE2" w:rsidRDefault="003A417A" w:rsidP="00BA1AE2">
      <w:pPr>
        <w:pStyle w:val="Poetry"/>
      </w:pPr>
      <w:r w:rsidRPr="00BA1AE2">
        <w:t>In Grecian ships unhappy we were borne,</w:t>
      </w:r>
    </w:p>
    <w:p w14:paraId="14C59ADE" w14:textId="730D1DD4" w:rsidR="003A417A" w:rsidRPr="00BA1AE2" w:rsidRDefault="003A417A" w:rsidP="00BA1AE2">
      <w:pPr>
        <w:pStyle w:val="Poetry"/>
      </w:pPr>
      <w:r w:rsidRPr="00BA1AE2">
        <w:t>Endur’d the victor’s lust, sustain’d the scorn:</w:t>
      </w:r>
    </w:p>
    <w:p w14:paraId="7BD2F5F6" w14:textId="77777777" w:rsidR="003A417A" w:rsidRPr="00BA1AE2" w:rsidRDefault="003A417A" w:rsidP="00BA1AE2">
      <w:pPr>
        <w:pStyle w:val="Poetry"/>
      </w:pPr>
      <w:proofErr w:type="gramStart"/>
      <w:r w:rsidRPr="00BA1AE2">
        <w:t>Thus</w:t>
      </w:r>
      <w:proofErr w:type="gramEnd"/>
      <w:r w:rsidRPr="00BA1AE2">
        <w:t xml:space="preserve"> I submitted to the lawless pride</w:t>
      </w:r>
    </w:p>
    <w:p w14:paraId="429CB682" w14:textId="77777777" w:rsidR="00BA1AE2" w:rsidRDefault="003A417A" w:rsidP="00BA1AE2">
      <w:pPr>
        <w:pStyle w:val="Poetry"/>
      </w:pPr>
      <w:r w:rsidRPr="00BA1AE2">
        <w:t xml:space="preserve">Of Pyrrhus, more a handmaid than a bride. </w:t>
      </w:r>
    </w:p>
    <w:p w14:paraId="6732CADC" w14:textId="593E35A4" w:rsidR="003A417A" w:rsidRPr="00BA1AE2" w:rsidRDefault="003A417A" w:rsidP="00BA1AE2">
      <w:pPr>
        <w:pStyle w:val="Poetry"/>
      </w:pPr>
      <w:r w:rsidRPr="00BA1AE2">
        <w:t>Cloy’d with possession, he forsook my bed,</w:t>
      </w:r>
    </w:p>
    <w:p w14:paraId="546B7FD9" w14:textId="77777777" w:rsidR="003A417A" w:rsidRPr="00BA1AE2" w:rsidRDefault="003A417A" w:rsidP="00BA1AE2">
      <w:pPr>
        <w:pStyle w:val="Poetry"/>
      </w:pPr>
      <w:r w:rsidRPr="00BA1AE2">
        <w:t xml:space="preserve">And Helen’s lovely daughter sought to </w:t>
      </w:r>
      <w:proofErr w:type="gramStart"/>
      <w:r w:rsidRPr="00BA1AE2">
        <w:t>wed;</w:t>
      </w:r>
      <w:proofErr w:type="gramEnd"/>
    </w:p>
    <w:p w14:paraId="3B147DC7" w14:textId="5B5E3BF5" w:rsidR="003A417A" w:rsidRPr="00BA1AE2" w:rsidRDefault="003A417A" w:rsidP="00BA1AE2">
      <w:pPr>
        <w:pStyle w:val="Poetry"/>
      </w:pPr>
      <w:r w:rsidRPr="00BA1AE2">
        <w:t>Then me to Trojan Helenus resign’d,</w:t>
      </w:r>
    </w:p>
    <w:p w14:paraId="2DBA74E1" w14:textId="77777777" w:rsidR="00BA1AE2" w:rsidRDefault="003A417A" w:rsidP="00BA1AE2">
      <w:pPr>
        <w:pStyle w:val="Poetry"/>
      </w:pPr>
      <w:r w:rsidRPr="00BA1AE2">
        <w:t xml:space="preserve">And his two slaves in equal marriage </w:t>
      </w:r>
      <w:proofErr w:type="gramStart"/>
      <w:r w:rsidRPr="00BA1AE2">
        <w:t>join’d;</w:t>
      </w:r>
      <w:proofErr w:type="gramEnd"/>
      <w:r w:rsidRPr="00BA1AE2">
        <w:t xml:space="preserve"> </w:t>
      </w:r>
    </w:p>
    <w:p w14:paraId="7EC24A43" w14:textId="77777777" w:rsidR="00BA1AE2" w:rsidRDefault="003A417A" w:rsidP="00BA1AE2">
      <w:pPr>
        <w:pStyle w:val="Poetry"/>
      </w:pPr>
      <w:r w:rsidRPr="00BA1AE2">
        <w:t xml:space="preserve">Till young Orestes, pierc’d with deep despair, </w:t>
      </w:r>
    </w:p>
    <w:p w14:paraId="0C0A9829" w14:textId="77777777" w:rsidR="00BA1AE2" w:rsidRDefault="003A417A" w:rsidP="00BA1AE2">
      <w:pPr>
        <w:pStyle w:val="Poetry"/>
      </w:pPr>
      <w:r w:rsidRPr="00BA1AE2">
        <w:t xml:space="preserve">And longing to redeem the promis’d fair, </w:t>
      </w:r>
    </w:p>
    <w:p w14:paraId="1C29FBE2" w14:textId="7EA7F262" w:rsidR="003A417A" w:rsidRPr="00BA1AE2" w:rsidRDefault="003A417A" w:rsidP="00BA1AE2">
      <w:pPr>
        <w:pStyle w:val="Poetry"/>
      </w:pPr>
      <w:r w:rsidRPr="00BA1AE2">
        <w:t>Before Apollo’s altar slew the ravisher.</w:t>
      </w:r>
    </w:p>
    <w:p w14:paraId="11B0D69C" w14:textId="71FAB84A" w:rsidR="003A417A" w:rsidRPr="00BA1AE2" w:rsidRDefault="003A417A" w:rsidP="00BA1AE2">
      <w:pPr>
        <w:pStyle w:val="Poetry"/>
      </w:pPr>
      <w:r w:rsidRPr="00BA1AE2">
        <w:t>By Pyrrhus’ death the kingdom we regain’d:</w:t>
      </w:r>
    </w:p>
    <w:p w14:paraId="658E1514" w14:textId="77777777" w:rsidR="00BA1AE2" w:rsidRDefault="003A417A" w:rsidP="00BA1AE2">
      <w:pPr>
        <w:pStyle w:val="Poetry"/>
      </w:pPr>
      <w:r w:rsidRPr="00BA1AE2">
        <w:t xml:space="preserve">At least one half with Helenus remain’d. </w:t>
      </w:r>
    </w:p>
    <w:p w14:paraId="1C3F941F" w14:textId="77777777" w:rsidR="00BA1AE2" w:rsidRDefault="003A417A" w:rsidP="00BA1AE2">
      <w:pPr>
        <w:pStyle w:val="Poetry"/>
      </w:pPr>
      <w:r w:rsidRPr="00BA1AE2">
        <w:t xml:space="preserve">Our part, from Chaon, he Chaonia calls, </w:t>
      </w:r>
    </w:p>
    <w:p w14:paraId="4825D96A" w14:textId="16CB9C80" w:rsidR="003A417A" w:rsidRPr="00BA1AE2" w:rsidRDefault="003A417A" w:rsidP="00BA1AE2">
      <w:pPr>
        <w:pStyle w:val="Poetry"/>
      </w:pPr>
      <w:r w:rsidRPr="00BA1AE2">
        <w:t>And names from Pergamus his rising walls.</w:t>
      </w:r>
    </w:p>
    <w:p w14:paraId="6F12A0EE" w14:textId="77777777" w:rsidR="003A417A" w:rsidRPr="00BA1AE2" w:rsidRDefault="003A417A" w:rsidP="00BA1AE2">
      <w:pPr>
        <w:pStyle w:val="Poetry"/>
      </w:pPr>
      <w:r w:rsidRPr="00BA1AE2">
        <w:t>But you, what fates have landed on our coast?</w:t>
      </w:r>
    </w:p>
    <w:p w14:paraId="38B4BA1B" w14:textId="5B236BC7" w:rsidR="003A417A" w:rsidRPr="00BA1AE2" w:rsidRDefault="003A417A" w:rsidP="00BA1AE2">
      <w:pPr>
        <w:pStyle w:val="Poetry"/>
      </w:pPr>
      <w:r w:rsidRPr="00BA1AE2">
        <w:t>What gods have sent you, or what storms have toss’d?</w:t>
      </w:r>
    </w:p>
    <w:p w14:paraId="59FC5C9B" w14:textId="77777777" w:rsidR="00BA1AE2" w:rsidRDefault="003A417A" w:rsidP="00BA1AE2">
      <w:pPr>
        <w:pStyle w:val="Poetry"/>
      </w:pPr>
      <w:r w:rsidRPr="00BA1AE2">
        <w:t xml:space="preserve">Does young Ascanius life and health enjoy, </w:t>
      </w:r>
    </w:p>
    <w:p w14:paraId="08546A2A" w14:textId="78EA9252" w:rsidR="003A417A" w:rsidRPr="00BA1AE2" w:rsidRDefault="003A417A" w:rsidP="00BA1AE2">
      <w:pPr>
        <w:pStyle w:val="Poetry"/>
      </w:pPr>
      <w:r w:rsidRPr="00BA1AE2">
        <w:t>Sav’d from the ruins of unhappy Troy?</w:t>
      </w:r>
    </w:p>
    <w:p w14:paraId="29798442" w14:textId="77777777" w:rsidR="003A417A" w:rsidRPr="00BA1AE2" w:rsidRDefault="003A417A" w:rsidP="00BA1AE2">
      <w:pPr>
        <w:pStyle w:val="Poetry"/>
      </w:pPr>
      <w:r w:rsidRPr="00BA1AE2">
        <w:t>O tell me how his mother’s loss he bears,</w:t>
      </w:r>
    </w:p>
    <w:p w14:paraId="35D397E4" w14:textId="77777777" w:rsidR="003A417A" w:rsidRPr="00BA1AE2" w:rsidRDefault="003A417A" w:rsidP="00BA1AE2">
      <w:pPr>
        <w:pStyle w:val="Poetry"/>
      </w:pPr>
      <w:r w:rsidRPr="00BA1AE2">
        <w:t>What hopes are promis’d from his blooming years,</w:t>
      </w:r>
    </w:p>
    <w:p w14:paraId="1176DD59" w14:textId="217CDC01" w:rsidR="003A417A" w:rsidRPr="00BA1AE2" w:rsidRDefault="003A417A" w:rsidP="00BA1AE2">
      <w:pPr>
        <w:pStyle w:val="Poetry"/>
      </w:pPr>
      <w:r w:rsidRPr="00BA1AE2">
        <w:t>How much of Hector in his face appears?’</w:t>
      </w:r>
    </w:p>
    <w:p w14:paraId="780EF1E8" w14:textId="77777777" w:rsidR="00BA1AE2" w:rsidRDefault="003A417A" w:rsidP="00BA1AE2">
      <w:pPr>
        <w:pStyle w:val="Poetry"/>
      </w:pPr>
      <w:r w:rsidRPr="00BA1AE2">
        <w:t xml:space="preserve">She </w:t>
      </w:r>
      <w:proofErr w:type="gramStart"/>
      <w:r w:rsidRPr="00BA1AE2">
        <w:t>spoke;</w:t>
      </w:r>
      <w:proofErr w:type="gramEnd"/>
      <w:r w:rsidRPr="00BA1AE2">
        <w:t xml:space="preserve"> and mix’d her speech with mournful cries, </w:t>
      </w:r>
    </w:p>
    <w:p w14:paraId="181658CE" w14:textId="4E10DD84" w:rsidR="003A417A" w:rsidRPr="00BA1AE2" w:rsidRDefault="003A417A" w:rsidP="00BA1AE2">
      <w:pPr>
        <w:pStyle w:val="Poetry"/>
      </w:pPr>
      <w:r w:rsidRPr="00BA1AE2">
        <w:t>And fruitless tears came trickling from her eyes.</w:t>
      </w:r>
    </w:p>
    <w:p w14:paraId="0130F606" w14:textId="77777777" w:rsidR="00BA1AE2" w:rsidRDefault="00BA1AE2" w:rsidP="00BA1AE2">
      <w:pPr>
        <w:pStyle w:val="Poetry"/>
      </w:pPr>
    </w:p>
    <w:p w14:paraId="2D7910F3" w14:textId="6A23F9BF" w:rsidR="00BA1AE2" w:rsidRDefault="003A417A" w:rsidP="00BA1AE2">
      <w:pPr>
        <w:pStyle w:val="Poetry"/>
      </w:pPr>
      <w:r w:rsidRPr="00BA1AE2">
        <w:t xml:space="preserve">“At length her lord descends upon the plain, </w:t>
      </w:r>
    </w:p>
    <w:p w14:paraId="2C599687" w14:textId="70635321" w:rsidR="003A417A" w:rsidRPr="00BA1AE2" w:rsidRDefault="003A417A" w:rsidP="00BA1AE2">
      <w:pPr>
        <w:pStyle w:val="Poetry"/>
      </w:pPr>
      <w:r w:rsidRPr="00BA1AE2">
        <w:t xml:space="preserve">In pomp, attended with a num’rous </w:t>
      </w:r>
      <w:proofErr w:type="gramStart"/>
      <w:r w:rsidRPr="00BA1AE2">
        <w:t>train;</w:t>
      </w:r>
      <w:proofErr w:type="gramEnd"/>
    </w:p>
    <w:p w14:paraId="03F07BA9" w14:textId="5FF65B07" w:rsidR="003A417A" w:rsidRPr="00BA1AE2" w:rsidRDefault="003A417A" w:rsidP="00BA1AE2">
      <w:pPr>
        <w:pStyle w:val="Poetry"/>
      </w:pPr>
      <w:r w:rsidRPr="00BA1AE2">
        <w:t>Receives his friends, and to the city leads,</w:t>
      </w:r>
    </w:p>
    <w:p w14:paraId="1F80AFE9" w14:textId="77777777" w:rsidR="00BA1AE2" w:rsidRDefault="003A417A" w:rsidP="00BA1AE2">
      <w:pPr>
        <w:pStyle w:val="Poetry"/>
      </w:pPr>
      <w:r w:rsidRPr="00BA1AE2">
        <w:t xml:space="preserve">And tears of joy amidst his welcome sheds. </w:t>
      </w:r>
    </w:p>
    <w:p w14:paraId="3BC4A1DD" w14:textId="090F0007" w:rsidR="003A417A" w:rsidRPr="00BA1AE2" w:rsidRDefault="003A417A" w:rsidP="00BA1AE2">
      <w:pPr>
        <w:pStyle w:val="Poetry"/>
      </w:pPr>
      <w:r w:rsidRPr="00BA1AE2">
        <w:lastRenderedPageBreak/>
        <w:t>Proceeding on, another Troy I see,</w:t>
      </w:r>
    </w:p>
    <w:p w14:paraId="5F47134E" w14:textId="77777777" w:rsidR="00BA1AE2" w:rsidRDefault="003A417A" w:rsidP="00BA1AE2">
      <w:pPr>
        <w:pStyle w:val="Poetry"/>
      </w:pPr>
      <w:r w:rsidRPr="00BA1AE2">
        <w:t xml:space="preserve">Or, in less compass, Troy’s epitome. </w:t>
      </w:r>
    </w:p>
    <w:p w14:paraId="01828038" w14:textId="26E94D4C" w:rsidR="003A417A" w:rsidRPr="00BA1AE2" w:rsidRDefault="003A417A" w:rsidP="00BA1AE2">
      <w:pPr>
        <w:pStyle w:val="Poetry"/>
      </w:pPr>
      <w:r w:rsidRPr="00BA1AE2">
        <w:t>A riv’let by the name of Xanthus ran,</w:t>
      </w:r>
    </w:p>
    <w:p w14:paraId="067D8B29" w14:textId="70173E59" w:rsidR="003A417A" w:rsidRPr="00BA1AE2" w:rsidRDefault="003A417A" w:rsidP="00BA1AE2">
      <w:pPr>
        <w:pStyle w:val="Poetry"/>
      </w:pPr>
      <w:r w:rsidRPr="00BA1AE2">
        <w:t>And I embrace the Scaean gate again.</w:t>
      </w:r>
    </w:p>
    <w:p w14:paraId="19505AD2" w14:textId="77777777" w:rsidR="003A417A" w:rsidRPr="00BA1AE2" w:rsidRDefault="003A417A" w:rsidP="00BA1AE2">
      <w:pPr>
        <w:pStyle w:val="Poetry"/>
      </w:pPr>
      <w:r w:rsidRPr="00BA1AE2">
        <w:t>My friends in porticoes were entertain’d,</w:t>
      </w:r>
    </w:p>
    <w:p w14:paraId="455D54E7" w14:textId="77777777" w:rsidR="00BA1AE2" w:rsidRDefault="003A417A" w:rsidP="00BA1AE2">
      <w:pPr>
        <w:pStyle w:val="Poetry"/>
      </w:pPr>
      <w:r w:rsidRPr="00BA1AE2">
        <w:t xml:space="preserve">And feasts and pleasures thro’ the city reign’d. </w:t>
      </w:r>
    </w:p>
    <w:p w14:paraId="3AB8EEBB" w14:textId="46BFC109" w:rsidR="003A417A" w:rsidRPr="00BA1AE2" w:rsidRDefault="003A417A" w:rsidP="00BA1AE2">
      <w:pPr>
        <w:pStyle w:val="Poetry"/>
      </w:pPr>
      <w:r w:rsidRPr="00BA1AE2">
        <w:t>The tables fill’d the spacious hall around,</w:t>
      </w:r>
    </w:p>
    <w:p w14:paraId="63AB5E98" w14:textId="77777777" w:rsidR="003A417A" w:rsidRPr="00BA1AE2" w:rsidRDefault="003A417A" w:rsidP="00BA1AE2">
      <w:pPr>
        <w:pStyle w:val="Poetry"/>
      </w:pPr>
      <w:r w:rsidRPr="00BA1AE2">
        <w:t>And golden bowls with sparkling wine were crown’d.</w:t>
      </w:r>
    </w:p>
    <w:p w14:paraId="4058D764" w14:textId="442C68F0" w:rsidR="003A417A" w:rsidRPr="00BA1AE2" w:rsidRDefault="003A417A" w:rsidP="00BA1AE2">
      <w:pPr>
        <w:pStyle w:val="Poetry"/>
      </w:pPr>
      <w:r w:rsidRPr="00BA1AE2">
        <w:t>Two days we pass’d in mirth, till friendly gales,</w:t>
      </w:r>
    </w:p>
    <w:p w14:paraId="243B9EC9" w14:textId="77777777" w:rsidR="00BA1AE2" w:rsidRDefault="003A417A" w:rsidP="00BA1AE2">
      <w:pPr>
        <w:pStyle w:val="Poetry"/>
      </w:pPr>
      <w:r w:rsidRPr="00BA1AE2">
        <w:t xml:space="preserve">Blown from the south supplied our swelling sails. </w:t>
      </w:r>
    </w:p>
    <w:p w14:paraId="2B4BFFEE" w14:textId="76C2A4DD" w:rsidR="003A417A" w:rsidRPr="00BA1AE2" w:rsidRDefault="003A417A" w:rsidP="00BA1AE2">
      <w:pPr>
        <w:pStyle w:val="Poetry"/>
      </w:pPr>
      <w:r w:rsidRPr="00BA1AE2">
        <w:t>Then to the royal seer I thus began:</w:t>
      </w:r>
    </w:p>
    <w:p w14:paraId="2D6630C7" w14:textId="77777777" w:rsidR="00BA1AE2" w:rsidRDefault="003A417A" w:rsidP="00BA1AE2">
      <w:pPr>
        <w:pStyle w:val="Poetry"/>
      </w:pPr>
      <w:r w:rsidRPr="00BA1AE2">
        <w:t xml:space="preserve">‘O thou, who know’st, beyond the reach of man, </w:t>
      </w:r>
    </w:p>
    <w:p w14:paraId="1DA616D1" w14:textId="1E473919" w:rsidR="003A417A" w:rsidRPr="00BA1AE2" w:rsidRDefault="003A417A" w:rsidP="00BA1AE2">
      <w:pPr>
        <w:pStyle w:val="Poetry"/>
      </w:pPr>
      <w:r w:rsidRPr="00BA1AE2">
        <w:t xml:space="preserve">The laws of heav’n, and what the stars </w:t>
      </w:r>
      <w:proofErr w:type="gramStart"/>
      <w:r w:rsidRPr="00BA1AE2">
        <w:t>decree;</w:t>
      </w:r>
      <w:proofErr w:type="gramEnd"/>
    </w:p>
    <w:p w14:paraId="07C6231A" w14:textId="654FBE08" w:rsidR="003A417A" w:rsidRPr="00BA1AE2" w:rsidRDefault="003A417A" w:rsidP="00BA1AE2">
      <w:pPr>
        <w:pStyle w:val="Poetry"/>
      </w:pPr>
      <w:r w:rsidRPr="00BA1AE2">
        <w:t>Whom Phoebus taught unerring prophecy,</w:t>
      </w:r>
    </w:p>
    <w:p w14:paraId="351B7676" w14:textId="77777777" w:rsidR="00BA1AE2" w:rsidRDefault="003A417A" w:rsidP="00BA1AE2">
      <w:pPr>
        <w:pStyle w:val="Poetry"/>
      </w:pPr>
      <w:r w:rsidRPr="00BA1AE2">
        <w:t xml:space="preserve">From his own tripod, and his holy </w:t>
      </w:r>
      <w:proofErr w:type="gramStart"/>
      <w:r w:rsidRPr="00BA1AE2">
        <w:t>tree;</w:t>
      </w:r>
      <w:proofErr w:type="gramEnd"/>
      <w:r w:rsidRPr="00BA1AE2">
        <w:t xml:space="preserve"> </w:t>
      </w:r>
    </w:p>
    <w:p w14:paraId="573D4162" w14:textId="3F3A27F3" w:rsidR="003A417A" w:rsidRPr="00BA1AE2" w:rsidRDefault="003A417A" w:rsidP="00BA1AE2">
      <w:pPr>
        <w:pStyle w:val="Poetry"/>
      </w:pPr>
      <w:r w:rsidRPr="00BA1AE2">
        <w:t>Skill’d in the wing’d inhabitants of air,</w:t>
      </w:r>
    </w:p>
    <w:p w14:paraId="64023B7E" w14:textId="77777777" w:rsidR="003A417A" w:rsidRPr="00BA1AE2" w:rsidRDefault="003A417A" w:rsidP="00BA1AE2">
      <w:pPr>
        <w:pStyle w:val="Poetry"/>
      </w:pPr>
      <w:r w:rsidRPr="00BA1AE2">
        <w:t>What auspices their notes and flights declare:</w:t>
      </w:r>
    </w:p>
    <w:p w14:paraId="44B14A62" w14:textId="77777777" w:rsidR="003A417A" w:rsidRPr="00BA1AE2" w:rsidRDefault="003A417A" w:rsidP="00BA1AE2">
      <w:pPr>
        <w:pStyle w:val="Poetry"/>
      </w:pPr>
      <w:r w:rsidRPr="00BA1AE2">
        <w:t>O say—for all religious rites portend</w:t>
      </w:r>
    </w:p>
    <w:p w14:paraId="607F63DF" w14:textId="772EC25E" w:rsidR="003A417A" w:rsidRPr="00BA1AE2" w:rsidRDefault="003A417A" w:rsidP="00BA1AE2">
      <w:pPr>
        <w:pStyle w:val="Poetry"/>
      </w:pPr>
      <w:r w:rsidRPr="00BA1AE2">
        <w:t xml:space="preserve">A happy voyage, and a prosp’rous </w:t>
      </w:r>
      <w:proofErr w:type="gramStart"/>
      <w:r w:rsidRPr="00BA1AE2">
        <w:t>end;</w:t>
      </w:r>
      <w:proofErr w:type="gramEnd"/>
    </w:p>
    <w:p w14:paraId="4F67E6FA" w14:textId="77777777" w:rsidR="00BA1AE2" w:rsidRDefault="003A417A" w:rsidP="00BA1AE2">
      <w:pPr>
        <w:pStyle w:val="Poetry"/>
      </w:pPr>
      <w:r w:rsidRPr="00BA1AE2">
        <w:t xml:space="preserve">And ev’ry power and omen of the sky </w:t>
      </w:r>
    </w:p>
    <w:p w14:paraId="1D2D19DE" w14:textId="77777777" w:rsidR="00BA1AE2" w:rsidRDefault="003A417A" w:rsidP="00BA1AE2">
      <w:pPr>
        <w:pStyle w:val="Poetry"/>
      </w:pPr>
      <w:r w:rsidRPr="00BA1AE2">
        <w:t xml:space="preserve">Direct my course for destin’d </w:t>
      </w:r>
      <w:proofErr w:type="gramStart"/>
      <w:r w:rsidRPr="00BA1AE2">
        <w:t>Italy;</w:t>
      </w:r>
      <w:proofErr w:type="gramEnd"/>
      <w:r w:rsidRPr="00BA1AE2">
        <w:t xml:space="preserve"> </w:t>
      </w:r>
    </w:p>
    <w:p w14:paraId="2C7A47DF" w14:textId="77777777" w:rsidR="00BA1AE2" w:rsidRDefault="003A417A" w:rsidP="00BA1AE2">
      <w:pPr>
        <w:pStyle w:val="Poetry"/>
      </w:pPr>
      <w:r w:rsidRPr="00BA1AE2">
        <w:t xml:space="preserve">But only dire Celaeno, from the gods, </w:t>
      </w:r>
    </w:p>
    <w:p w14:paraId="12274CCA" w14:textId="66462805" w:rsidR="003A417A" w:rsidRPr="00BA1AE2" w:rsidRDefault="003A417A" w:rsidP="00BA1AE2">
      <w:pPr>
        <w:pStyle w:val="Poetry"/>
      </w:pPr>
      <w:r w:rsidRPr="00BA1AE2">
        <w:t>A dismal famine fatally forebodes—</w:t>
      </w:r>
    </w:p>
    <w:p w14:paraId="08B98EA5" w14:textId="5DA7903D" w:rsidR="003A417A" w:rsidRPr="00BA1AE2" w:rsidRDefault="003A417A" w:rsidP="00BA1AE2">
      <w:pPr>
        <w:pStyle w:val="Poetry"/>
      </w:pPr>
      <w:r w:rsidRPr="00BA1AE2">
        <w:t>O say what dangers I am first to shun,</w:t>
      </w:r>
    </w:p>
    <w:p w14:paraId="51A1F854" w14:textId="77777777" w:rsidR="003A417A" w:rsidRPr="00BA1AE2" w:rsidRDefault="003A417A" w:rsidP="00BA1AE2">
      <w:pPr>
        <w:pStyle w:val="Poetry"/>
      </w:pPr>
      <w:r w:rsidRPr="00BA1AE2">
        <w:t>What toils vanquish, and what course to run.’</w:t>
      </w:r>
    </w:p>
    <w:p w14:paraId="67F6959F" w14:textId="77777777" w:rsidR="00BA1AE2" w:rsidRDefault="00BA1AE2" w:rsidP="00BA1AE2">
      <w:pPr>
        <w:pStyle w:val="Poetry"/>
      </w:pPr>
    </w:p>
    <w:p w14:paraId="4DC084AF" w14:textId="00556B00" w:rsidR="003A417A" w:rsidRPr="00BA1AE2" w:rsidRDefault="003A417A" w:rsidP="00BA1AE2">
      <w:pPr>
        <w:pStyle w:val="Poetry"/>
      </w:pPr>
      <w:r w:rsidRPr="00BA1AE2">
        <w:t>“The prophet first with sacrifice adores</w:t>
      </w:r>
    </w:p>
    <w:p w14:paraId="43250E75" w14:textId="77777777" w:rsidR="00BA1AE2" w:rsidRDefault="003A417A" w:rsidP="00BA1AE2">
      <w:pPr>
        <w:pStyle w:val="Poetry"/>
      </w:pPr>
      <w:r w:rsidRPr="00BA1AE2">
        <w:t xml:space="preserve">The greater gods; their pardon then </w:t>
      </w:r>
      <w:proofErr w:type="gramStart"/>
      <w:r w:rsidRPr="00BA1AE2">
        <w:t>implores;</w:t>
      </w:r>
      <w:proofErr w:type="gramEnd"/>
      <w:r w:rsidRPr="00BA1AE2">
        <w:t xml:space="preserve"> </w:t>
      </w:r>
    </w:p>
    <w:p w14:paraId="6DAF0311" w14:textId="79D6DE8F" w:rsidR="003A417A" w:rsidRPr="00BA1AE2" w:rsidRDefault="003A417A" w:rsidP="00BA1AE2">
      <w:pPr>
        <w:pStyle w:val="Poetry"/>
      </w:pPr>
      <w:r w:rsidRPr="00BA1AE2">
        <w:t xml:space="preserve">Unbinds the fillet from his holy </w:t>
      </w:r>
      <w:proofErr w:type="gramStart"/>
      <w:r w:rsidRPr="00BA1AE2">
        <w:t>head;</w:t>
      </w:r>
      <w:proofErr w:type="gramEnd"/>
    </w:p>
    <w:p w14:paraId="6E1586AE" w14:textId="3FD2EF3E" w:rsidR="003A417A" w:rsidRPr="00BA1AE2" w:rsidRDefault="003A417A" w:rsidP="00BA1AE2">
      <w:pPr>
        <w:pStyle w:val="Poetry"/>
      </w:pPr>
      <w:r w:rsidRPr="00BA1AE2">
        <w:t>To Phoebus, next, my trembling steps he led,</w:t>
      </w:r>
    </w:p>
    <w:p w14:paraId="646782BA" w14:textId="77777777" w:rsidR="00BA1AE2" w:rsidRDefault="003A417A" w:rsidP="00BA1AE2">
      <w:pPr>
        <w:pStyle w:val="Poetry"/>
      </w:pPr>
      <w:r w:rsidRPr="00BA1AE2">
        <w:t xml:space="preserve">Full of religious doubts and awful dread. </w:t>
      </w:r>
    </w:p>
    <w:p w14:paraId="4ADCA371" w14:textId="1A30FD06" w:rsidR="003A417A" w:rsidRPr="00BA1AE2" w:rsidRDefault="003A417A" w:rsidP="00BA1AE2">
      <w:pPr>
        <w:pStyle w:val="Poetry"/>
      </w:pPr>
      <w:r w:rsidRPr="00BA1AE2">
        <w:t>Then, with his god possess’d, before the shrine,</w:t>
      </w:r>
    </w:p>
    <w:p w14:paraId="0D7704FD" w14:textId="77777777" w:rsidR="003A417A" w:rsidRPr="00BA1AE2" w:rsidRDefault="003A417A" w:rsidP="00BA1AE2">
      <w:pPr>
        <w:pStyle w:val="Poetry"/>
      </w:pPr>
      <w:r w:rsidRPr="00BA1AE2">
        <w:t>These words proceeded from his mouth divine:</w:t>
      </w:r>
    </w:p>
    <w:p w14:paraId="10A928EF" w14:textId="77777777" w:rsidR="003A417A" w:rsidRPr="00BA1AE2" w:rsidRDefault="003A417A" w:rsidP="00BA1AE2">
      <w:pPr>
        <w:pStyle w:val="Poetry"/>
      </w:pPr>
      <w:r w:rsidRPr="00BA1AE2">
        <w:t>‘O goddess-born, (for Heav’n’s appointed will,</w:t>
      </w:r>
    </w:p>
    <w:p w14:paraId="449410B9" w14:textId="70466139" w:rsidR="003A417A" w:rsidRPr="00BA1AE2" w:rsidRDefault="003A417A" w:rsidP="00BA1AE2">
      <w:pPr>
        <w:pStyle w:val="Poetry"/>
      </w:pPr>
      <w:r w:rsidRPr="00BA1AE2">
        <w:t>With greater auspices of good than ill,</w:t>
      </w:r>
    </w:p>
    <w:p w14:paraId="1C1118DA" w14:textId="77777777" w:rsidR="00BA1AE2" w:rsidRDefault="003A417A" w:rsidP="00BA1AE2">
      <w:pPr>
        <w:pStyle w:val="Poetry"/>
      </w:pPr>
      <w:r w:rsidRPr="00BA1AE2">
        <w:lastRenderedPageBreak/>
        <w:t xml:space="preserve">Foreshows thy voyage, and thy course </w:t>
      </w:r>
      <w:proofErr w:type="gramStart"/>
      <w:r w:rsidRPr="00BA1AE2">
        <w:t>directs;</w:t>
      </w:r>
      <w:proofErr w:type="gramEnd"/>
      <w:r w:rsidRPr="00BA1AE2">
        <w:t xml:space="preserve"> </w:t>
      </w:r>
    </w:p>
    <w:p w14:paraId="477A2D7E" w14:textId="77777777" w:rsidR="00BA1AE2" w:rsidRDefault="003A417A" w:rsidP="00BA1AE2">
      <w:pPr>
        <w:pStyle w:val="Poetry"/>
      </w:pPr>
      <w:r w:rsidRPr="00BA1AE2">
        <w:t xml:space="preserve">Thy fates conspire, and Jove himself protects,) </w:t>
      </w:r>
    </w:p>
    <w:p w14:paraId="0F600A8C" w14:textId="77777777" w:rsidR="00BA1AE2" w:rsidRDefault="003A417A" w:rsidP="00BA1AE2">
      <w:pPr>
        <w:pStyle w:val="Poetry"/>
      </w:pPr>
      <w:r w:rsidRPr="00BA1AE2">
        <w:t xml:space="preserve">Of many things some few I shall explain, </w:t>
      </w:r>
    </w:p>
    <w:p w14:paraId="7F525003" w14:textId="35300C99" w:rsidR="003A417A" w:rsidRPr="00BA1AE2" w:rsidRDefault="003A417A" w:rsidP="00BA1AE2">
      <w:pPr>
        <w:pStyle w:val="Poetry"/>
      </w:pPr>
      <w:r w:rsidRPr="00BA1AE2">
        <w:t>Teach thee to shun the dangers of the main,</w:t>
      </w:r>
    </w:p>
    <w:p w14:paraId="13D475E2" w14:textId="3C6FB4F1" w:rsidR="003A417A" w:rsidRPr="00BA1AE2" w:rsidRDefault="003A417A" w:rsidP="00BA1AE2">
      <w:pPr>
        <w:pStyle w:val="Poetry"/>
      </w:pPr>
      <w:r w:rsidRPr="00BA1AE2">
        <w:t>And how at length the promis’d shore to gain.</w:t>
      </w:r>
    </w:p>
    <w:p w14:paraId="780DFE29" w14:textId="77777777" w:rsidR="00BA1AE2" w:rsidRDefault="003A417A" w:rsidP="00BA1AE2">
      <w:pPr>
        <w:pStyle w:val="Poetry"/>
      </w:pPr>
      <w:r w:rsidRPr="00BA1AE2">
        <w:t xml:space="preserve">The rest the fates from Helenus conceal, </w:t>
      </w:r>
    </w:p>
    <w:p w14:paraId="58BB1D11" w14:textId="247D5AB8" w:rsidR="003A417A" w:rsidRPr="00BA1AE2" w:rsidRDefault="003A417A" w:rsidP="00BA1AE2">
      <w:pPr>
        <w:pStyle w:val="Poetry"/>
      </w:pPr>
      <w:r w:rsidRPr="00BA1AE2">
        <w:t>And Juno’s angry pow’r forbids to tell.</w:t>
      </w:r>
    </w:p>
    <w:p w14:paraId="61C352BA" w14:textId="77777777" w:rsidR="00BA1AE2" w:rsidRDefault="003A417A" w:rsidP="00BA1AE2">
      <w:pPr>
        <w:pStyle w:val="Poetry"/>
      </w:pPr>
      <w:r w:rsidRPr="00BA1AE2">
        <w:t xml:space="preserve">First, then, that happy shore, that seems so nigh, </w:t>
      </w:r>
    </w:p>
    <w:p w14:paraId="1D56F756" w14:textId="4BDC6960" w:rsidR="003A417A" w:rsidRPr="00BA1AE2" w:rsidRDefault="003A417A" w:rsidP="00BA1AE2">
      <w:pPr>
        <w:pStyle w:val="Poetry"/>
      </w:pPr>
      <w:r w:rsidRPr="00BA1AE2">
        <w:t xml:space="preserve">Will far from your deluded wishes </w:t>
      </w:r>
      <w:proofErr w:type="gramStart"/>
      <w:r w:rsidRPr="00BA1AE2">
        <w:t>fly;</w:t>
      </w:r>
      <w:proofErr w:type="gramEnd"/>
    </w:p>
    <w:p w14:paraId="2C5B4FC5" w14:textId="2C7D8A36" w:rsidR="003A417A" w:rsidRPr="00BA1AE2" w:rsidRDefault="003A417A" w:rsidP="00BA1AE2">
      <w:pPr>
        <w:pStyle w:val="Poetry"/>
      </w:pPr>
      <w:r w:rsidRPr="00BA1AE2">
        <w:t>Long tracts of seas divide your hopes from Italy:</w:t>
      </w:r>
    </w:p>
    <w:p w14:paraId="461014E1" w14:textId="77777777" w:rsidR="003A417A" w:rsidRPr="00BA1AE2" w:rsidRDefault="003A417A" w:rsidP="00BA1AE2">
      <w:pPr>
        <w:pStyle w:val="Poetry"/>
      </w:pPr>
      <w:r w:rsidRPr="00BA1AE2">
        <w:t>For you must cruise along Sicilian shores,</w:t>
      </w:r>
    </w:p>
    <w:p w14:paraId="1EA5FBB1" w14:textId="77777777" w:rsidR="00BA1AE2" w:rsidRDefault="003A417A" w:rsidP="00BA1AE2">
      <w:pPr>
        <w:pStyle w:val="Poetry"/>
      </w:pPr>
      <w:r w:rsidRPr="00BA1AE2">
        <w:t xml:space="preserve">And stem the currents with your struggling </w:t>
      </w:r>
      <w:proofErr w:type="gramStart"/>
      <w:r w:rsidRPr="00BA1AE2">
        <w:t>oars;</w:t>
      </w:r>
      <w:proofErr w:type="gramEnd"/>
      <w:r w:rsidRPr="00BA1AE2">
        <w:t xml:space="preserve"> </w:t>
      </w:r>
    </w:p>
    <w:p w14:paraId="2A8FCB52" w14:textId="77777777" w:rsidR="00BA1AE2" w:rsidRDefault="003A417A" w:rsidP="00BA1AE2">
      <w:pPr>
        <w:pStyle w:val="Poetry"/>
      </w:pPr>
      <w:r w:rsidRPr="00BA1AE2">
        <w:t xml:space="preserve">Then round th’ Italian coast your navy </w:t>
      </w:r>
      <w:proofErr w:type="gramStart"/>
      <w:r w:rsidRPr="00BA1AE2">
        <w:t>steer;</w:t>
      </w:r>
      <w:proofErr w:type="gramEnd"/>
      <w:r w:rsidRPr="00BA1AE2">
        <w:t xml:space="preserve"> </w:t>
      </w:r>
    </w:p>
    <w:p w14:paraId="71FDCD2F" w14:textId="60B56926" w:rsidR="003A417A" w:rsidRPr="00BA1AE2" w:rsidRDefault="003A417A" w:rsidP="00BA1AE2">
      <w:pPr>
        <w:pStyle w:val="Poetry"/>
      </w:pPr>
      <w:r w:rsidRPr="00BA1AE2">
        <w:t xml:space="preserve">And, after this, to Circe’s island </w:t>
      </w:r>
      <w:proofErr w:type="gramStart"/>
      <w:r w:rsidRPr="00BA1AE2">
        <w:t>veer;</w:t>
      </w:r>
      <w:proofErr w:type="gramEnd"/>
    </w:p>
    <w:p w14:paraId="30B56EEC" w14:textId="6D76B473" w:rsidR="003A417A" w:rsidRPr="00BA1AE2" w:rsidRDefault="003A417A" w:rsidP="00BA1AE2">
      <w:pPr>
        <w:pStyle w:val="Poetry"/>
      </w:pPr>
      <w:r w:rsidRPr="00BA1AE2">
        <w:t>And, last, before your new foundations rise,</w:t>
      </w:r>
    </w:p>
    <w:p w14:paraId="50890EA4" w14:textId="77777777" w:rsidR="00BA1AE2" w:rsidRDefault="003A417A" w:rsidP="00BA1AE2">
      <w:pPr>
        <w:pStyle w:val="Poetry"/>
      </w:pPr>
      <w:r w:rsidRPr="00BA1AE2">
        <w:t xml:space="preserve">Must pass the Stygian </w:t>
      </w:r>
      <w:proofErr w:type="gramStart"/>
      <w:r w:rsidRPr="00BA1AE2">
        <w:t>lake, and</w:t>
      </w:r>
      <w:proofErr w:type="gramEnd"/>
      <w:r w:rsidRPr="00BA1AE2">
        <w:t xml:space="preserve"> view the nether skies. </w:t>
      </w:r>
    </w:p>
    <w:p w14:paraId="3B6D2E79" w14:textId="7DF58F58" w:rsidR="003A417A" w:rsidRPr="00BA1AE2" w:rsidRDefault="003A417A" w:rsidP="00BA1AE2">
      <w:pPr>
        <w:pStyle w:val="Poetry"/>
      </w:pPr>
      <w:r w:rsidRPr="00BA1AE2">
        <w:t>Now mark the signs of future ease and rest,</w:t>
      </w:r>
    </w:p>
    <w:p w14:paraId="62F2303F" w14:textId="77777777" w:rsidR="00BA1AE2" w:rsidRDefault="003A417A" w:rsidP="00BA1AE2">
      <w:pPr>
        <w:pStyle w:val="Poetry"/>
      </w:pPr>
      <w:r w:rsidRPr="00BA1AE2">
        <w:t xml:space="preserve">And bear them safely treasur’d in thy breast. </w:t>
      </w:r>
    </w:p>
    <w:p w14:paraId="669CB085" w14:textId="3503842B" w:rsidR="003A417A" w:rsidRPr="00BA1AE2" w:rsidRDefault="003A417A" w:rsidP="00BA1AE2">
      <w:pPr>
        <w:pStyle w:val="Poetry"/>
      </w:pPr>
      <w:r w:rsidRPr="00BA1AE2">
        <w:t>When, in the shady shelter of a wood,</w:t>
      </w:r>
    </w:p>
    <w:p w14:paraId="242CD2FB" w14:textId="0F7F7E77" w:rsidR="003A417A" w:rsidRPr="00BA1AE2" w:rsidRDefault="003A417A" w:rsidP="00BA1AE2">
      <w:pPr>
        <w:pStyle w:val="Poetry"/>
      </w:pPr>
      <w:r w:rsidRPr="00BA1AE2">
        <w:t>And near the margin of a gentle flood,</w:t>
      </w:r>
    </w:p>
    <w:p w14:paraId="48F15A0C" w14:textId="77777777" w:rsidR="00BA1AE2" w:rsidRDefault="003A417A" w:rsidP="00BA1AE2">
      <w:pPr>
        <w:pStyle w:val="Poetry"/>
      </w:pPr>
      <w:r w:rsidRPr="00BA1AE2">
        <w:t xml:space="preserve">Thou shalt behold a sow upon the ground, </w:t>
      </w:r>
    </w:p>
    <w:p w14:paraId="399D0FF0" w14:textId="77777777" w:rsidR="00BA1AE2" w:rsidRDefault="003A417A" w:rsidP="00BA1AE2">
      <w:pPr>
        <w:pStyle w:val="Poetry"/>
      </w:pPr>
      <w:r w:rsidRPr="00BA1AE2">
        <w:t xml:space="preserve">With thirty sucking young encompass’d </w:t>
      </w:r>
      <w:proofErr w:type="gramStart"/>
      <w:r w:rsidRPr="00BA1AE2">
        <w:t>round;</w:t>
      </w:r>
      <w:proofErr w:type="gramEnd"/>
      <w:r w:rsidRPr="00BA1AE2">
        <w:t xml:space="preserve"> </w:t>
      </w:r>
    </w:p>
    <w:p w14:paraId="1B591C0C" w14:textId="77777777" w:rsidR="00BA1AE2" w:rsidRDefault="003A417A" w:rsidP="00BA1AE2">
      <w:pPr>
        <w:pStyle w:val="Poetry"/>
      </w:pPr>
      <w:r w:rsidRPr="00BA1AE2">
        <w:t xml:space="preserve">The dam and offspring white as falling snow— </w:t>
      </w:r>
    </w:p>
    <w:p w14:paraId="66A6B9E7" w14:textId="59793E55" w:rsidR="003A417A" w:rsidRPr="00BA1AE2" w:rsidRDefault="003A417A" w:rsidP="00BA1AE2">
      <w:pPr>
        <w:pStyle w:val="Poetry"/>
      </w:pPr>
      <w:r w:rsidRPr="00BA1AE2">
        <w:t>These on thy city shall their name bestow,</w:t>
      </w:r>
    </w:p>
    <w:p w14:paraId="2536C124" w14:textId="516A5131" w:rsidR="003A417A" w:rsidRPr="00BA1AE2" w:rsidRDefault="003A417A" w:rsidP="00BA1AE2">
      <w:pPr>
        <w:pStyle w:val="Poetry"/>
      </w:pPr>
      <w:r w:rsidRPr="00BA1AE2">
        <w:t>And there shall end thy labors and thy woe.</w:t>
      </w:r>
    </w:p>
    <w:p w14:paraId="409C3CF9" w14:textId="77777777" w:rsidR="003A417A" w:rsidRPr="00BA1AE2" w:rsidRDefault="003A417A" w:rsidP="00BA1AE2">
      <w:pPr>
        <w:pStyle w:val="Poetry"/>
      </w:pPr>
      <w:r w:rsidRPr="00BA1AE2">
        <w:t>Nor let the threaten’d famine fright thy mind,</w:t>
      </w:r>
    </w:p>
    <w:p w14:paraId="488F3C31" w14:textId="77777777" w:rsidR="00BA1AE2" w:rsidRDefault="003A417A" w:rsidP="00BA1AE2">
      <w:pPr>
        <w:pStyle w:val="Poetry"/>
      </w:pPr>
      <w:r w:rsidRPr="00BA1AE2">
        <w:t xml:space="preserve">For Phoebus will </w:t>
      </w:r>
      <w:proofErr w:type="gramStart"/>
      <w:r w:rsidRPr="00BA1AE2">
        <w:t>assist, and</w:t>
      </w:r>
      <w:proofErr w:type="gramEnd"/>
      <w:r w:rsidRPr="00BA1AE2">
        <w:t xml:space="preserve"> Fate the way will find. </w:t>
      </w:r>
    </w:p>
    <w:p w14:paraId="44DBED74" w14:textId="76B994D2" w:rsidR="003A417A" w:rsidRPr="00BA1AE2" w:rsidRDefault="003A417A" w:rsidP="00BA1AE2">
      <w:pPr>
        <w:pStyle w:val="Poetry"/>
      </w:pPr>
      <w:r w:rsidRPr="00BA1AE2">
        <w:t>Let not thy course to that ill coast be bent,</w:t>
      </w:r>
    </w:p>
    <w:p w14:paraId="4431628B" w14:textId="77777777" w:rsidR="003A417A" w:rsidRPr="00BA1AE2" w:rsidRDefault="003A417A" w:rsidP="00BA1AE2">
      <w:pPr>
        <w:pStyle w:val="Poetry"/>
      </w:pPr>
      <w:r w:rsidRPr="00BA1AE2">
        <w:t>Which fronts from far th’ Epirian continent:</w:t>
      </w:r>
    </w:p>
    <w:p w14:paraId="359E3B73" w14:textId="3B122945" w:rsidR="003A417A" w:rsidRPr="00BA1AE2" w:rsidRDefault="003A417A" w:rsidP="00BA1AE2">
      <w:pPr>
        <w:pStyle w:val="Poetry"/>
      </w:pPr>
      <w:r w:rsidRPr="00BA1AE2">
        <w:t xml:space="preserve">Those parts are all by Grecian foes </w:t>
      </w:r>
      <w:proofErr w:type="gramStart"/>
      <w:r w:rsidRPr="00BA1AE2">
        <w:t>possess’d;</w:t>
      </w:r>
      <w:proofErr w:type="gramEnd"/>
    </w:p>
    <w:p w14:paraId="407D6268" w14:textId="77777777" w:rsidR="00BA1AE2" w:rsidRDefault="003A417A" w:rsidP="00BA1AE2">
      <w:pPr>
        <w:pStyle w:val="Poetry"/>
      </w:pPr>
      <w:r w:rsidRPr="00BA1AE2">
        <w:t xml:space="preserve">The salvage Locrians here the shores </w:t>
      </w:r>
      <w:proofErr w:type="gramStart"/>
      <w:r w:rsidRPr="00BA1AE2">
        <w:t>infest;</w:t>
      </w:r>
      <w:proofErr w:type="gramEnd"/>
      <w:r w:rsidRPr="00BA1AE2">
        <w:t xml:space="preserve"> </w:t>
      </w:r>
    </w:p>
    <w:p w14:paraId="125B7329" w14:textId="42C5FCBB" w:rsidR="003A417A" w:rsidRPr="00BA1AE2" w:rsidRDefault="003A417A" w:rsidP="00BA1AE2">
      <w:pPr>
        <w:pStyle w:val="Poetry"/>
      </w:pPr>
      <w:r w:rsidRPr="00BA1AE2">
        <w:t>There fierce Idomeneus his city builds,</w:t>
      </w:r>
    </w:p>
    <w:p w14:paraId="7F37A500" w14:textId="77777777" w:rsidR="00BA1AE2" w:rsidRDefault="003A417A" w:rsidP="00BA1AE2">
      <w:pPr>
        <w:pStyle w:val="Poetry"/>
      </w:pPr>
      <w:r w:rsidRPr="00BA1AE2">
        <w:t xml:space="preserve">And guards with arms the Salentinian </w:t>
      </w:r>
      <w:proofErr w:type="gramStart"/>
      <w:r w:rsidRPr="00BA1AE2">
        <w:t>fields;</w:t>
      </w:r>
      <w:proofErr w:type="gramEnd"/>
      <w:r w:rsidRPr="00BA1AE2">
        <w:t xml:space="preserve"> </w:t>
      </w:r>
    </w:p>
    <w:p w14:paraId="595DB134" w14:textId="25350CC5" w:rsidR="003A417A" w:rsidRPr="00BA1AE2" w:rsidRDefault="003A417A" w:rsidP="00BA1AE2">
      <w:pPr>
        <w:pStyle w:val="Poetry"/>
      </w:pPr>
      <w:r w:rsidRPr="00BA1AE2">
        <w:t>And on the mountain’s brow Petilia stands,</w:t>
      </w:r>
    </w:p>
    <w:p w14:paraId="7A63F267" w14:textId="4E26BF34" w:rsidR="003A417A" w:rsidRPr="00BA1AE2" w:rsidRDefault="003A417A" w:rsidP="00BA1AE2">
      <w:pPr>
        <w:pStyle w:val="Poetry"/>
      </w:pPr>
      <w:r w:rsidRPr="00BA1AE2">
        <w:t xml:space="preserve">Which Philoctetes with his </w:t>
      </w:r>
      <w:proofErr w:type="gramStart"/>
      <w:r w:rsidRPr="00BA1AE2">
        <w:t>troops</w:t>
      </w:r>
      <w:proofErr w:type="gramEnd"/>
      <w:r w:rsidRPr="00BA1AE2">
        <w:t xml:space="preserve"> commands.</w:t>
      </w:r>
    </w:p>
    <w:p w14:paraId="7C0D4FFB" w14:textId="77777777" w:rsidR="00BA1AE2" w:rsidRDefault="003A417A" w:rsidP="00BA1AE2">
      <w:pPr>
        <w:pStyle w:val="Poetry"/>
      </w:pPr>
      <w:r w:rsidRPr="00BA1AE2">
        <w:lastRenderedPageBreak/>
        <w:t xml:space="preserve">Ev’n when thy fleet is landed on the shore, </w:t>
      </w:r>
    </w:p>
    <w:p w14:paraId="27CF9787" w14:textId="77777777" w:rsidR="00BA1AE2" w:rsidRDefault="003A417A" w:rsidP="00BA1AE2">
      <w:pPr>
        <w:pStyle w:val="Poetry"/>
      </w:pPr>
      <w:r w:rsidRPr="00BA1AE2">
        <w:t xml:space="preserve">And priests with holy vows the gods adore, </w:t>
      </w:r>
    </w:p>
    <w:p w14:paraId="0A507D8C" w14:textId="77777777" w:rsidR="00BA1AE2" w:rsidRDefault="003A417A" w:rsidP="00BA1AE2">
      <w:pPr>
        <w:pStyle w:val="Poetry"/>
      </w:pPr>
      <w:r w:rsidRPr="00BA1AE2">
        <w:t xml:space="preserve">Then with a purple veil involve your eyes, </w:t>
      </w:r>
    </w:p>
    <w:p w14:paraId="67574370" w14:textId="61F4E05F" w:rsidR="003A417A" w:rsidRPr="00BA1AE2" w:rsidRDefault="003A417A" w:rsidP="00BA1AE2">
      <w:pPr>
        <w:pStyle w:val="Poetry"/>
      </w:pPr>
      <w:r w:rsidRPr="00BA1AE2">
        <w:t>Lest hostile faces blast the sacrifice.</w:t>
      </w:r>
    </w:p>
    <w:p w14:paraId="19C320CB" w14:textId="7248B557" w:rsidR="003A417A" w:rsidRPr="00BA1AE2" w:rsidRDefault="003A417A" w:rsidP="00BA1AE2">
      <w:pPr>
        <w:pStyle w:val="Poetry"/>
      </w:pPr>
      <w:r w:rsidRPr="00BA1AE2">
        <w:t>These rites and customs to the rest commend,</w:t>
      </w:r>
    </w:p>
    <w:p w14:paraId="6DCDBDF2" w14:textId="77777777" w:rsidR="003A417A" w:rsidRPr="00BA1AE2" w:rsidRDefault="003A417A" w:rsidP="00BA1AE2">
      <w:pPr>
        <w:pStyle w:val="Poetry"/>
      </w:pPr>
      <w:r w:rsidRPr="00BA1AE2">
        <w:t>That to your pious race they may descend.</w:t>
      </w:r>
    </w:p>
    <w:p w14:paraId="43F0817B" w14:textId="77777777" w:rsidR="00BA1AE2" w:rsidRDefault="00BA1AE2" w:rsidP="00BA1AE2">
      <w:pPr>
        <w:pStyle w:val="Poetry"/>
      </w:pPr>
    </w:p>
    <w:p w14:paraId="41BEA627" w14:textId="77777777" w:rsidR="00BA1AE2" w:rsidRDefault="003A417A" w:rsidP="00BA1AE2">
      <w:pPr>
        <w:pStyle w:val="Poetry"/>
      </w:pPr>
      <w:r w:rsidRPr="00BA1AE2">
        <w:t xml:space="preserve">“‘When, parted hence, the wind, that ready waits </w:t>
      </w:r>
    </w:p>
    <w:p w14:paraId="08FCE195" w14:textId="7CA42F7C" w:rsidR="003A417A" w:rsidRPr="00BA1AE2" w:rsidRDefault="003A417A" w:rsidP="00BA1AE2">
      <w:pPr>
        <w:pStyle w:val="Poetry"/>
      </w:pPr>
      <w:r w:rsidRPr="00BA1AE2">
        <w:t>For Sicily, shall bear you to the straits</w:t>
      </w:r>
    </w:p>
    <w:p w14:paraId="6866BD8F" w14:textId="77777777" w:rsidR="003A417A" w:rsidRPr="00BA1AE2" w:rsidRDefault="003A417A" w:rsidP="00BA1AE2">
      <w:pPr>
        <w:pStyle w:val="Poetry"/>
      </w:pPr>
      <w:r w:rsidRPr="00BA1AE2">
        <w:t>Where proud Pelorus opes a wider way,</w:t>
      </w:r>
    </w:p>
    <w:p w14:paraId="48830C23" w14:textId="75611E1C" w:rsidR="003A417A" w:rsidRPr="00BA1AE2" w:rsidRDefault="003A417A" w:rsidP="00BA1AE2">
      <w:pPr>
        <w:pStyle w:val="Poetry"/>
      </w:pPr>
      <w:r w:rsidRPr="00BA1AE2">
        <w:t>Tack to the larboard, and stand off to sea:</w:t>
      </w:r>
    </w:p>
    <w:p w14:paraId="3D29E13E" w14:textId="77777777" w:rsidR="00BA1AE2" w:rsidRDefault="003A417A" w:rsidP="00BA1AE2">
      <w:pPr>
        <w:pStyle w:val="Poetry"/>
      </w:pPr>
      <w:r w:rsidRPr="00BA1AE2">
        <w:t xml:space="preserve">Veer starboard sea and land. Th’ Italian shore </w:t>
      </w:r>
    </w:p>
    <w:p w14:paraId="667577D9" w14:textId="29CD1EF8" w:rsidR="003A417A" w:rsidRPr="00BA1AE2" w:rsidRDefault="003A417A" w:rsidP="00BA1AE2">
      <w:pPr>
        <w:pStyle w:val="Poetry"/>
      </w:pPr>
      <w:r w:rsidRPr="00BA1AE2">
        <w:t xml:space="preserve">And fair Sicilia’s coast </w:t>
      </w:r>
      <w:proofErr w:type="gramStart"/>
      <w:r w:rsidRPr="00BA1AE2">
        <w:t>were</w:t>
      </w:r>
      <w:proofErr w:type="gramEnd"/>
      <w:r w:rsidRPr="00BA1AE2">
        <w:t xml:space="preserve"> one, before</w:t>
      </w:r>
    </w:p>
    <w:p w14:paraId="09DBB136" w14:textId="77777777" w:rsidR="00BA1AE2" w:rsidRDefault="003A417A" w:rsidP="00BA1AE2">
      <w:pPr>
        <w:pStyle w:val="Poetry"/>
      </w:pPr>
      <w:r w:rsidRPr="00BA1AE2">
        <w:t xml:space="preserve">An earthquake caus’d the flaw: the roaring tides </w:t>
      </w:r>
    </w:p>
    <w:p w14:paraId="4383B791" w14:textId="0AB2D680" w:rsidR="003A417A" w:rsidRPr="00BA1AE2" w:rsidRDefault="003A417A" w:rsidP="00BA1AE2">
      <w:pPr>
        <w:pStyle w:val="Poetry"/>
      </w:pPr>
      <w:r w:rsidRPr="00BA1AE2">
        <w:t xml:space="preserve">The passage broke that land from land </w:t>
      </w:r>
      <w:proofErr w:type="gramStart"/>
      <w:r w:rsidRPr="00BA1AE2">
        <w:t>divides;</w:t>
      </w:r>
      <w:proofErr w:type="gramEnd"/>
    </w:p>
    <w:p w14:paraId="2F26198E" w14:textId="08F6C3EF" w:rsidR="003A417A" w:rsidRPr="00BA1AE2" w:rsidRDefault="003A417A" w:rsidP="00BA1AE2">
      <w:pPr>
        <w:pStyle w:val="Poetry"/>
      </w:pPr>
      <w:r w:rsidRPr="00BA1AE2">
        <w:t>And where the lands retir’d, the rushing ocean rides.</w:t>
      </w:r>
    </w:p>
    <w:p w14:paraId="6667CF3A" w14:textId="77777777" w:rsidR="00BA1AE2" w:rsidRDefault="003A417A" w:rsidP="00BA1AE2">
      <w:pPr>
        <w:pStyle w:val="Poetry"/>
      </w:pPr>
      <w:r w:rsidRPr="00BA1AE2">
        <w:t xml:space="preserve">Distinguish’d by the straits, on either hand, </w:t>
      </w:r>
    </w:p>
    <w:p w14:paraId="63AF3B4B" w14:textId="7DC76B2E" w:rsidR="003A417A" w:rsidRPr="00BA1AE2" w:rsidRDefault="003A417A" w:rsidP="00BA1AE2">
      <w:pPr>
        <w:pStyle w:val="Poetry"/>
      </w:pPr>
      <w:r w:rsidRPr="00BA1AE2">
        <w:t>Now rising cities in long order stand,</w:t>
      </w:r>
    </w:p>
    <w:p w14:paraId="54829CDD" w14:textId="77777777" w:rsidR="003A417A" w:rsidRPr="00BA1AE2" w:rsidRDefault="003A417A" w:rsidP="00BA1AE2">
      <w:pPr>
        <w:pStyle w:val="Poetry"/>
      </w:pPr>
      <w:r w:rsidRPr="00BA1AE2">
        <w:t>And fruitful fields: so much can time invade</w:t>
      </w:r>
    </w:p>
    <w:p w14:paraId="31C8A45A" w14:textId="77777777" w:rsidR="003A417A" w:rsidRPr="00BA1AE2" w:rsidRDefault="003A417A" w:rsidP="00BA1AE2">
      <w:pPr>
        <w:pStyle w:val="Poetry"/>
      </w:pPr>
      <w:r w:rsidRPr="00BA1AE2">
        <w:t>The mold’ring work that beauteous Nature made.</w:t>
      </w:r>
    </w:p>
    <w:p w14:paraId="5F9660D5" w14:textId="33EB5240" w:rsidR="003A417A" w:rsidRPr="00BA1AE2" w:rsidRDefault="003A417A" w:rsidP="00BA1AE2">
      <w:pPr>
        <w:pStyle w:val="Poetry"/>
      </w:pPr>
      <w:r w:rsidRPr="00BA1AE2">
        <w:t>Far on the right, her dogs foul Scylla hides:</w:t>
      </w:r>
    </w:p>
    <w:p w14:paraId="270DB302" w14:textId="77777777" w:rsidR="003A417A" w:rsidRPr="00BA1AE2" w:rsidRDefault="003A417A" w:rsidP="00BA1AE2">
      <w:pPr>
        <w:pStyle w:val="Poetry"/>
      </w:pPr>
      <w:r w:rsidRPr="00BA1AE2">
        <w:t>Charybdis roaring on the left presides,</w:t>
      </w:r>
    </w:p>
    <w:p w14:paraId="7150F54C" w14:textId="77777777" w:rsidR="00BA1AE2" w:rsidRDefault="003A417A" w:rsidP="00BA1AE2">
      <w:pPr>
        <w:pStyle w:val="Poetry"/>
      </w:pPr>
      <w:r w:rsidRPr="00BA1AE2">
        <w:t xml:space="preserve">And in her greedy whirlpool sucks the </w:t>
      </w:r>
      <w:proofErr w:type="gramStart"/>
      <w:r w:rsidRPr="00BA1AE2">
        <w:t>tides;</w:t>
      </w:r>
      <w:proofErr w:type="gramEnd"/>
      <w:r w:rsidRPr="00BA1AE2">
        <w:t xml:space="preserve"> </w:t>
      </w:r>
    </w:p>
    <w:p w14:paraId="17095552" w14:textId="77777777" w:rsidR="00BA1AE2" w:rsidRDefault="003A417A" w:rsidP="00BA1AE2">
      <w:pPr>
        <w:pStyle w:val="Poetry"/>
      </w:pPr>
      <w:r w:rsidRPr="00BA1AE2">
        <w:t xml:space="preserve">Then spouts them from below: with fury driv’n, </w:t>
      </w:r>
    </w:p>
    <w:p w14:paraId="53990F38" w14:textId="49DF4FE8" w:rsidR="003A417A" w:rsidRPr="00BA1AE2" w:rsidRDefault="003A417A" w:rsidP="00BA1AE2">
      <w:pPr>
        <w:pStyle w:val="Poetry"/>
      </w:pPr>
      <w:r w:rsidRPr="00BA1AE2">
        <w:t>The waves mount up and wash the face of heav’n.</w:t>
      </w:r>
    </w:p>
    <w:p w14:paraId="31E9B9BA" w14:textId="60FF7576" w:rsidR="003A417A" w:rsidRPr="00BA1AE2" w:rsidRDefault="003A417A" w:rsidP="00BA1AE2">
      <w:pPr>
        <w:pStyle w:val="Poetry"/>
      </w:pPr>
      <w:r w:rsidRPr="00BA1AE2">
        <w:t>But Scylla from her den, with open jaws,</w:t>
      </w:r>
    </w:p>
    <w:p w14:paraId="0FAA39A5" w14:textId="77777777" w:rsidR="00BA1AE2" w:rsidRDefault="003A417A" w:rsidP="00BA1AE2">
      <w:pPr>
        <w:pStyle w:val="Poetry"/>
      </w:pPr>
      <w:r w:rsidRPr="00BA1AE2">
        <w:t xml:space="preserve">The sinking vessel in her eddy draws, </w:t>
      </w:r>
    </w:p>
    <w:p w14:paraId="6E86DB00" w14:textId="434A2CEC" w:rsidR="003A417A" w:rsidRPr="00BA1AE2" w:rsidRDefault="003A417A" w:rsidP="00BA1AE2">
      <w:pPr>
        <w:pStyle w:val="Poetry"/>
      </w:pPr>
      <w:r w:rsidRPr="00BA1AE2">
        <w:t>Then dashes on the rocks. A human face,</w:t>
      </w:r>
    </w:p>
    <w:p w14:paraId="468C8550" w14:textId="77777777" w:rsidR="003A417A" w:rsidRPr="00BA1AE2" w:rsidRDefault="003A417A" w:rsidP="00BA1AE2">
      <w:pPr>
        <w:pStyle w:val="Poetry"/>
      </w:pPr>
      <w:r w:rsidRPr="00BA1AE2">
        <w:t>And virgin bosom, hides her tail’s disgrace:</w:t>
      </w:r>
    </w:p>
    <w:p w14:paraId="17E320B6" w14:textId="77777777" w:rsidR="003A417A" w:rsidRPr="00BA1AE2" w:rsidRDefault="003A417A" w:rsidP="00BA1AE2">
      <w:pPr>
        <w:pStyle w:val="Poetry"/>
      </w:pPr>
      <w:r w:rsidRPr="00BA1AE2">
        <w:t>Her parts obscene below the waves descend,</w:t>
      </w:r>
    </w:p>
    <w:p w14:paraId="7F6AA700" w14:textId="2512D385" w:rsidR="003A417A" w:rsidRPr="00BA1AE2" w:rsidRDefault="003A417A" w:rsidP="00BA1AE2">
      <w:pPr>
        <w:pStyle w:val="Poetry"/>
      </w:pPr>
      <w:r w:rsidRPr="00BA1AE2">
        <w:t>With dogs inclos’d, and in a dolphin end.</w:t>
      </w:r>
    </w:p>
    <w:p w14:paraId="3995B6BE" w14:textId="77777777" w:rsidR="003A417A" w:rsidRPr="00BA1AE2" w:rsidRDefault="003A417A" w:rsidP="00BA1AE2">
      <w:pPr>
        <w:pStyle w:val="Poetry"/>
      </w:pPr>
      <w:r w:rsidRPr="00BA1AE2">
        <w:t>‘T is safer, then, to bear aloof to sea,</w:t>
      </w:r>
    </w:p>
    <w:p w14:paraId="3D46933D" w14:textId="77777777" w:rsidR="00BA1AE2" w:rsidRDefault="003A417A" w:rsidP="00BA1AE2">
      <w:pPr>
        <w:pStyle w:val="Poetry"/>
      </w:pPr>
      <w:r w:rsidRPr="00BA1AE2">
        <w:t xml:space="preserve">And coast Pachynus, tho’ with more delay, </w:t>
      </w:r>
    </w:p>
    <w:p w14:paraId="1A667A66" w14:textId="77777777" w:rsidR="00BA1AE2" w:rsidRDefault="003A417A" w:rsidP="00BA1AE2">
      <w:pPr>
        <w:pStyle w:val="Poetry"/>
      </w:pPr>
      <w:proofErr w:type="gramStart"/>
      <w:r w:rsidRPr="00BA1AE2">
        <w:t>Than</w:t>
      </w:r>
      <w:proofErr w:type="gramEnd"/>
      <w:r w:rsidRPr="00BA1AE2">
        <w:t xml:space="preserve"> once to view misshapen Scylla near, </w:t>
      </w:r>
    </w:p>
    <w:p w14:paraId="3F9067B9" w14:textId="578B69CB" w:rsidR="003A417A" w:rsidRPr="00BA1AE2" w:rsidRDefault="003A417A" w:rsidP="00BA1AE2">
      <w:pPr>
        <w:pStyle w:val="Poetry"/>
      </w:pPr>
      <w:r w:rsidRPr="00BA1AE2">
        <w:t>And the loud yell of wat’ry wolves to hear.</w:t>
      </w:r>
    </w:p>
    <w:p w14:paraId="04E24195" w14:textId="77777777" w:rsidR="00BA1AE2" w:rsidRDefault="00BA1AE2" w:rsidP="00BA1AE2">
      <w:pPr>
        <w:pStyle w:val="Poetry"/>
      </w:pPr>
    </w:p>
    <w:p w14:paraId="21E7EFBD" w14:textId="2AB39045" w:rsidR="003A417A" w:rsidRPr="00BA1AE2" w:rsidRDefault="003A417A" w:rsidP="00BA1AE2">
      <w:pPr>
        <w:pStyle w:val="Poetry"/>
      </w:pPr>
      <w:r w:rsidRPr="00BA1AE2">
        <w:t>“‘Besides, if faith to Helenus be due,</w:t>
      </w:r>
    </w:p>
    <w:p w14:paraId="67C6A6F7" w14:textId="77777777" w:rsidR="00BA1AE2" w:rsidRDefault="003A417A" w:rsidP="00BA1AE2">
      <w:pPr>
        <w:pStyle w:val="Poetry"/>
      </w:pPr>
      <w:r w:rsidRPr="00BA1AE2">
        <w:t xml:space="preserve">And if prophetic Phoebus tell me true, </w:t>
      </w:r>
    </w:p>
    <w:p w14:paraId="59E4DCBB" w14:textId="45B26482" w:rsidR="003A417A" w:rsidRPr="00BA1AE2" w:rsidRDefault="003A417A" w:rsidP="00BA1AE2">
      <w:pPr>
        <w:pStyle w:val="Poetry"/>
      </w:pPr>
      <w:r w:rsidRPr="00BA1AE2">
        <w:t>Do not this precept of your friend forget,</w:t>
      </w:r>
    </w:p>
    <w:p w14:paraId="3BF4DF2E" w14:textId="77777777" w:rsidR="003A417A" w:rsidRPr="00BA1AE2" w:rsidRDefault="003A417A" w:rsidP="00BA1AE2">
      <w:pPr>
        <w:pStyle w:val="Poetry"/>
      </w:pPr>
      <w:r w:rsidRPr="00BA1AE2">
        <w:t>Which therefore more than once I must repeat:</w:t>
      </w:r>
    </w:p>
    <w:p w14:paraId="3C22BB1B" w14:textId="77777777" w:rsidR="003A417A" w:rsidRPr="00BA1AE2" w:rsidRDefault="003A417A" w:rsidP="00BA1AE2">
      <w:pPr>
        <w:pStyle w:val="Poetry"/>
      </w:pPr>
      <w:r w:rsidRPr="00BA1AE2">
        <w:t xml:space="preserve">Above the rest, great Juno’s name </w:t>
      </w:r>
      <w:proofErr w:type="gramStart"/>
      <w:r w:rsidRPr="00BA1AE2">
        <w:t>adore;</w:t>
      </w:r>
      <w:proofErr w:type="gramEnd"/>
    </w:p>
    <w:p w14:paraId="1B70DB05" w14:textId="23CDA45D" w:rsidR="003A417A" w:rsidRPr="00BA1AE2" w:rsidRDefault="003A417A" w:rsidP="00BA1AE2">
      <w:pPr>
        <w:pStyle w:val="Poetry"/>
      </w:pPr>
      <w:r w:rsidRPr="00BA1AE2">
        <w:t xml:space="preserve">Pay vows to Juno; Juno’s aid </w:t>
      </w:r>
      <w:proofErr w:type="gramStart"/>
      <w:r w:rsidRPr="00BA1AE2">
        <w:t>implore</w:t>
      </w:r>
      <w:proofErr w:type="gramEnd"/>
      <w:r w:rsidRPr="00BA1AE2">
        <w:t>.</w:t>
      </w:r>
    </w:p>
    <w:p w14:paraId="373160F4" w14:textId="77777777" w:rsidR="00BA1AE2" w:rsidRDefault="003A417A" w:rsidP="00BA1AE2">
      <w:pPr>
        <w:pStyle w:val="Poetry"/>
      </w:pPr>
      <w:r w:rsidRPr="00BA1AE2">
        <w:t xml:space="preserve">Let gifts be to the mighty queen design’d, </w:t>
      </w:r>
    </w:p>
    <w:p w14:paraId="3BF19CAA" w14:textId="77777777" w:rsidR="00BA1AE2" w:rsidRDefault="003A417A" w:rsidP="00BA1AE2">
      <w:pPr>
        <w:pStyle w:val="Poetry"/>
      </w:pPr>
      <w:r w:rsidRPr="00BA1AE2">
        <w:t xml:space="preserve">And mollify with pray’rs her haughty mind. </w:t>
      </w:r>
    </w:p>
    <w:p w14:paraId="7EC850A9" w14:textId="77777777" w:rsidR="00BA1AE2" w:rsidRDefault="003A417A" w:rsidP="00BA1AE2">
      <w:pPr>
        <w:pStyle w:val="Poetry"/>
      </w:pPr>
      <w:r w:rsidRPr="00BA1AE2">
        <w:t xml:space="preserve">Thus, at the length, your passage shall be free, </w:t>
      </w:r>
    </w:p>
    <w:p w14:paraId="538F0AFC" w14:textId="3F1409CA" w:rsidR="003A417A" w:rsidRPr="00BA1AE2" w:rsidRDefault="003A417A" w:rsidP="00BA1AE2">
      <w:pPr>
        <w:pStyle w:val="Poetry"/>
      </w:pPr>
      <w:r w:rsidRPr="00BA1AE2">
        <w:t xml:space="preserve">And you shall </w:t>
      </w:r>
      <w:proofErr w:type="gramStart"/>
      <w:r w:rsidRPr="00BA1AE2">
        <w:t>safe</w:t>
      </w:r>
      <w:proofErr w:type="gramEnd"/>
      <w:r w:rsidRPr="00BA1AE2">
        <w:t xml:space="preserve"> descend on Italy.</w:t>
      </w:r>
    </w:p>
    <w:p w14:paraId="31A539EB" w14:textId="3142B366" w:rsidR="003A417A" w:rsidRPr="00BA1AE2" w:rsidRDefault="003A417A" w:rsidP="00BA1AE2">
      <w:pPr>
        <w:pStyle w:val="Poetry"/>
      </w:pPr>
      <w:r w:rsidRPr="00BA1AE2">
        <w:t>Arriv’d at Cumae, when you view the flood</w:t>
      </w:r>
    </w:p>
    <w:p w14:paraId="1638F310" w14:textId="77777777" w:rsidR="00BA1AE2" w:rsidRDefault="003A417A" w:rsidP="00BA1AE2">
      <w:pPr>
        <w:pStyle w:val="Poetry"/>
      </w:pPr>
      <w:r w:rsidRPr="00BA1AE2">
        <w:t xml:space="preserve">Of black Avernus, and the sounding wood, </w:t>
      </w:r>
    </w:p>
    <w:p w14:paraId="77A45159" w14:textId="77777777" w:rsidR="00BA1AE2" w:rsidRDefault="003A417A" w:rsidP="00BA1AE2">
      <w:pPr>
        <w:pStyle w:val="Poetry"/>
      </w:pPr>
      <w:r w:rsidRPr="00BA1AE2">
        <w:t xml:space="preserve">The mad prophetic Sibyl you shall find, </w:t>
      </w:r>
    </w:p>
    <w:p w14:paraId="2AABB414" w14:textId="21D15B32" w:rsidR="003A417A" w:rsidRPr="00BA1AE2" w:rsidRDefault="003A417A" w:rsidP="00BA1AE2">
      <w:pPr>
        <w:pStyle w:val="Poetry"/>
      </w:pPr>
      <w:r w:rsidRPr="00BA1AE2">
        <w:t>Dark in a cave, and on a rock reclin’d.</w:t>
      </w:r>
    </w:p>
    <w:p w14:paraId="18283697" w14:textId="77777777" w:rsidR="003A417A" w:rsidRPr="00BA1AE2" w:rsidRDefault="003A417A" w:rsidP="00BA1AE2">
      <w:pPr>
        <w:pStyle w:val="Poetry"/>
      </w:pPr>
      <w:r w:rsidRPr="00BA1AE2">
        <w:t>She sings the fates, and, in her frantic fits,</w:t>
      </w:r>
    </w:p>
    <w:p w14:paraId="59C2F1BB" w14:textId="56033F10" w:rsidR="003A417A" w:rsidRPr="00BA1AE2" w:rsidRDefault="003A417A" w:rsidP="00BA1AE2">
      <w:pPr>
        <w:pStyle w:val="Poetry"/>
      </w:pPr>
      <w:r w:rsidRPr="00BA1AE2">
        <w:t>The notes and names, inscrib’d, to leafs commits.</w:t>
      </w:r>
    </w:p>
    <w:p w14:paraId="220AD2FD" w14:textId="77777777" w:rsidR="00BA1AE2" w:rsidRDefault="003A417A" w:rsidP="00BA1AE2">
      <w:pPr>
        <w:pStyle w:val="Poetry"/>
      </w:pPr>
      <w:r w:rsidRPr="00BA1AE2">
        <w:t xml:space="preserve">What she commits to leafs, in order laid, </w:t>
      </w:r>
    </w:p>
    <w:p w14:paraId="26C07996" w14:textId="55972247" w:rsidR="003A417A" w:rsidRPr="00BA1AE2" w:rsidRDefault="003A417A" w:rsidP="00BA1AE2">
      <w:pPr>
        <w:pStyle w:val="Poetry"/>
      </w:pPr>
      <w:r w:rsidRPr="00BA1AE2">
        <w:t>Before the cavern’s entrance are display’d:</w:t>
      </w:r>
    </w:p>
    <w:p w14:paraId="685ACFD9" w14:textId="77777777" w:rsidR="00BA1AE2" w:rsidRDefault="003A417A" w:rsidP="00BA1AE2">
      <w:pPr>
        <w:pStyle w:val="Poetry"/>
      </w:pPr>
      <w:proofErr w:type="gramStart"/>
      <w:r w:rsidRPr="00BA1AE2">
        <w:t>Unmov’d</w:t>
      </w:r>
      <w:proofErr w:type="gramEnd"/>
      <w:r w:rsidRPr="00BA1AE2">
        <w:t xml:space="preserve"> they lie; but, if a blast of wind </w:t>
      </w:r>
    </w:p>
    <w:p w14:paraId="4105437D" w14:textId="144CFB8B" w:rsidR="003A417A" w:rsidRPr="00BA1AE2" w:rsidRDefault="003A417A" w:rsidP="00BA1AE2">
      <w:pPr>
        <w:pStyle w:val="Poetry"/>
      </w:pPr>
      <w:r w:rsidRPr="00BA1AE2">
        <w:t>Without, or vapors issue from behind,</w:t>
      </w:r>
    </w:p>
    <w:p w14:paraId="01FADDA4" w14:textId="00D9645C" w:rsidR="003A417A" w:rsidRPr="00BA1AE2" w:rsidRDefault="003A417A" w:rsidP="00BA1AE2">
      <w:pPr>
        <w:pStyle w:val="Poetry"/>
      </w:pPr>
      <w:r w:rsidRPr="00BA1AE2">
        <w:t>The leafs are borne aloft in liquid air,</w:t>
      </w:r>
    </w:p>
    <w:p w14:paraId="26065CD3" w14:textId="77777777" w:rsidR="00BA1AE2" w:rsidRDefault="003A417A" w:rsidP="00BA1AE2">
      <w:pPr>
        <w:pStyle w:val="Poetry"/>
      </w:pPr>
      <w:r w:rsidRPr="00BA1AE2">
        <w:t xml:space="preserve">And she resumes no more her museful care, </w:t>
      </w:r>
    </w:p>
    <w:p w14:paraId="3F9DC586" w14:textId="77777777" w:rsidR="00BA1AE2" w:rsidRDefault="003A417A" w:rsidP="00BA1AE2">
      <w:pPr>
        <w:pStyle w:val="Poetry"/>
      </w:pPr>
      <w:r w:rsidRPr="00BA1AE2">
        <w:t xml:space="preserve">Nor gathers from the rocks her scatter’d verse, </w:t>
      </w:r>
    </w:p>
    <w:p w14:paraId="10159E25" w14:textId="5D23C086" w:rsidR="003A417A" w:rsidRPr="00BA1AE2" w:rsidRDefault="003A417A" w:rsidP="00BA1AE2">
      <w:pPr>
        <w:pStyle w:val="Poetry"/>
      </w:pPr>
      <w:r w:rsidRPr="00BA1AE2">
        <w:t>Nor sets in order what the winds disperse.</w:t>
      </w:r>
    </w:p>
    <w:p w14:paraId="2860A273" w14:textId="77777777" w:rsidR="003A417A" w:rsidRPr="00BA1AE2" w:rsidRDefault="003A417A" w:rsidP="00BA1AE2">
      <w:pPr>
        <w:pStyle w:val="Poetry"/>
      </w:pPr>
      <w:r w:rsidRPr="00BA1AE2">
        <w:t>Thus, many not succeeding, most upbraid</w:t>
      </w:r>
    </w:p>
    <w:p w14:paraId="1E44D851" w14:textId="44886E69" w:rsidR="003A417A" w:rsidRPr="00BA1AE2" w:rsidRDefault="003A417A" w:rsidP="00BA1AE2">
      <w:pPr>
        <w:pStyle w:val="Poetry"/>
      </w:pPr>
      <w:r w:rsidRPr="00BA1AE2">
        <w:t>The madness of the visionary maid,</w:t>
      </w:r>
    </w:p>
    <w:p w14:paraId="522B5A4A" w14:textId="77777777" w:rsidR="003A417A" w:rsidRPr="00BA1AE2" w:rsidRDefault="003A417A" w:rsidP="00BA1AE2">
      <w:pPr>
        <w:pStyle w:val="Poetry"/>
      </w:pPr>
      <w:r w:rsidRPr="00BA1AE2">
        <w:t>And with loud curses leave the mystic shade.</w:t>
      </w:r>
    </w:p>
    <w:p w14:paraId="4E09C894" w14:textId="77777777" w:rsidR="00BA1AE2" w:rsidRDefault="00BA1AE2" w:rsidP="00BA1AE2">
      <w:pPr>
        <w:pStyle w:val="Poetry"/>
      </w:pPr>
    </w:p>
    <w:p w14:paraId="621509C5" w14:textId="77777777" w:rsidR="00BA1AE2" w:rsidRDefault="003A417A" w:rsidP="00BA1AE2">
      <w:pPr>
        <w:pStyle w:val="Poetry"/>
      </w:pPr>
      <w:r w:rsidRPr="00BA1AE2">
        <w:t xml:space="preserve">“‘Think it not loss of time a while to stay, </w:t>
      </w:r>
    </w:p>
    <w:p w14:paraId="06E622E3" w14:textId="77777777" w:rsidR="00BA1AE2" w:rsidRDefault="003A417A" w:rsidP="00BA1AE2">
      <w:pPr>
        <w:pStyle w:val="Poetry"/>
      </w:pPr>
      <w:r w:rsidRPr="00BA1AE2">
        <w:t xml:space="preserve">Tho’ thy companions chide thy long </w:t>
      </w:r>
      <w:proofErr w:type="gramStart"/>
      <w:r w:rsidRPr="00BA1AE2">
        <w:t>delay;</w:t>
      </w:r>
      <w:proofErr w:type="gramEnd"/>
      <w:r w:rsidRPr="00BA1AE2">
        <w:t xml:space="preserve"> </w:t>
      </w:r>
    </w:p>
    <w:p w14:paraId="6433B1EE" w14:textId="5C24B2A4" w:rsidR="003A417A" w:rsidRPr="00BA1AE2" w:rsidRDefault="003A417A" w:rsidP="00BA1AE2">
      <w:pPr>
        <w:pStyle w:val="Poetry"/>
      </w:pPr>
      <w:r w:rsidRPr="00BA1AE2">
        <w:t>Tho’ summon’d to the seas, tho’ pleasing gales</w:t>
      </w:r>
    </w:p>
    <w:p w14:paraId="2E3DEAA1" w14:textId="146A33C0" w:rsidR="003A417A" w:rsidRPr="00BA1AE2" w:rsidRDefault="003A417A" w:rsidP="00BA1AE2">
      <w:pPr>
        <w:pStyle w:val="Poetry"/>
      </w:pPr>
      <w:r w:rsidRPr="00BA1AE2">
        <w:t>Invite thy course, and stretch thy swelling sails:</w:t>
      </w:r>
    </w:p>
    <w:p w14:paraId="185EDCEF" w14:textId="77777777" w:rsidR="003A417A" w:rsidRPr="00BA1AE2" w:rsidRDefault="003A417A" w:rsidP="00BA1AE2">
      <w:pPr>
        <w:pStyle w:val="Poetry"/>
      </w:pPr>
      <w:r w:rsidRPr="00BA1AE2">
        <w:t>But beg the sacred priestess to relate</w:t>
      </w:r>
    </w:p>
    <w:p w14:paraId="20EB574A" w14:textId="77777777" w:rsidR="00BA1AE2" w:rsidRDefault="003A417A" w:rsidP="00BA1AE2">
      <w:pPr>
        <w:pStyle w:val="Poetry"/>
      </w:pPr>
      <w:r w:rsidRPr="00BA1AE2">
        <w:t xml:space="preserve">With willing words, and not to write thy fate. </w:t>
      </w:r>
    </w:p>
    <w:p w14:paraId="0A4E8A61" w14:textId="49501967" w:rsidR="003A417A" w:rsidRPr="00BA1AE2" w:rsidRDefault="003A417A" w:rsidP="00BA1AE2">
      <w:pPr>
        <w:pStyle w:val="Poetry"/>
      </w:pPr>
      <w:r w:rsidRPr="00BA1AE2">
        <w:lastRenderedPageBreak/>
        <w:t>The fierce Italian people she will show,</w:t>
      </w:r>
    </w:p>
    <w:p w14:paraId="021F5EA5" w14:textId="77777777" w:rsidR="003A417A" w:rsidRPr="00BA1AE2" w:rsidRDefault="003A417A" w:rsidP="00BA1AE2">
      <w:pPr>
        <w:pStyle w:val="Poetry"/>
      </w:pPr>
      <w:r w:rsidRPr="00BA1AE2">
        <w:t>And all thy wars, and all thy future woe,</w:t>
      </w:r>
    </w:p>
    <w:p w14:paraId="087E8449" w14:textId="36306D59" w:rsidR="003A417A" w:rsidRPr="00BA1AE2" w:rsidRDefault="003A417A" w:rsidP="00BA1AE2">
      <w:pPr>
        <w:pStyle w:val="Poetry"/>
      </w:pPr>
      <w:r w:rsidRPr="00BA1AE2">
        <w:t>And what thou may’st avoid, and what must undergo.</w:t>
      </w:r>
    </w:p>
    <w:p w14:paraId="73FF2821" w14:textId="77777777" w:rsidR="00BA1AE2" w:rsidRDefault="003A417A" w:rsidP="00BA1AE2">
      <w:pPr>
        <w:pStyle w:val="Poetry"/>
      </w:pPr>
      <w:r w:rsidRPr="00BA1AE2">
        <w:t xml:space="preserve">She shall direct thy course, instruct thy mind, </w:t>
      </w:r>
    </w:p>
    <w:p w14:paraId="6743B175" w14:textId="77777777" w:rsidR="00BA1AE2" w:rsidRDefault="003A417A" w:rsidP="00BA1AE2">
      <w:pPr>
        <w:pStyle w:val="Poetry"/>
      </w:pPr>
      <w:r w:rsidRPr="00BA1AE2">
        <w:t xml:space="preserve">And teach thee how the happy shores to find. </w:t>
      </w:r>
    </w:p>
    <w:p w14:paraId="78A59BAA" w14:textId="1EB3800A" w:rsidR="003A417A" w:rsidRPr="00BA1AE2" w:rsidRDefault="003A417A" w:rsidP="00BA1AE2">
      <w:pPr>
        <w:pStyle w:val="Poetry"/>
      </w:pPr>
      <w:r w:rsidRPr="00BA1AE2">
        <w:t>This is what Heav’n allows me to relate:</w:t>
      </w:r>
    </w:p>
    <w:p w14:paraId="0451D3F8" w14:textId="77777777" w:rsidR="003A417A" w:rsidRPr="00BA1AE2" w:rsidRDefault="003A417A" w:rsidP="00BA1AE2">
      <w:pPr>
        <w:pStyle w:val="Poetry"/>
      </w:pPr>
      <w:r w:rsidRPr="00BA1AE2">
        <w:t>Now part in peace; pursue thy better fate,</w:t>
      </w:r>
    </w:p>
    <w:p w14:paraId="43234842" w14:textId="0CB9C296" w:rsidR="003A417A" w:rsidRDefault="003A417A" w:rsidP="00BA1AE2">
      <w:pPr>
        <w:pStyle w:val="Poetry"/>
      </w:pPr>
      <w:r w:rsidRPr="00BA1AE2">
        <w:t>And raise, by strength of arms, the Trojan state.’</w:t>
      </w:r>
    </w:p>
    <w:p w14:paraId="4D6AA665" w14:textId="77777777" w:rsidR="00BA1AE2" w:rsidRPr="00BA1AE2" w:rsidRDefault="00BA1AE2" w:rsidP="00BA1AE2">
      <w:pPr>
        <w:pStyle w:val="Poetry"/>
      </w:pPr>
    </w:p>
    <w:p w14:paraId="7AD5D6E3" w14:textId="77777777" w:rsidR="00BA1AE2" w:rsidRDefault="003A417A" w:rsidP="00BA1AE2">
      <w:pPr>
        <w:pStyle w:val="Poetry"/>
      </w:pPr>
      <w:r w:rsidRPr="00BA1AE2">
        <w:t xml:space="preserve">“This when the priest with friendly voice declar’d, </w:t>
      </w:r>
    </w:p>
    <w:p w14:paraId="3B97EC2F" w14:textId="0F7E497C" w:rsidR="003A417A" w:rsidRPr="00BA1AE2" w:rsidRDefault="003A417A" w:rsidP="00BA1AE2">
      <w:pPr>
        <w:pStyle w:val="Poetry"/>
      </w:pPr>
      <w:r w:rsidRPr="00BA1AE2">
        <w:t>He gave me license, and rich gifts prepar’d:</w:t>
      </w:r>
    </w:p>
    <w:p w14:paraId="6DCA8D7D" w14:textId="77777777" w:rsidR="00BA1AE2" w:rsidRDefault="003A417A" w:rsidP="00BA1AE2">
      <w:pPr>
        <w:pStyle w:val="Poetry"/>
      </w:pPr>
      <w:r w:rsidRPr="00BA1AE2">
        <w:t xml:space="preserve">Bounteous of treasure, he supplied my want </w:t>
      </w:r>
    </w:p>
    <w:p w14:paraId="4E4CA99B" w14:textId="78A1AF2F" w:rsidR="003A417A" w:rsidRPr="00BA1AE2" w:rsidRDefault="003A417A" w:rsidP="00BA1AE2">
      <w:pPr>
        <w:pStyle w:val="Poetry"/>
      </w:pPr>
      <w:r w:rsidRPr="00BA1AE2">
        <w:t xml:space="preserve">With heavy gold, and polish’d </w:t>
      </w:r>
      <w:proofErr w:type="gramStart"/>
      <w:r w:rsidRPr="00BA1AE2">
        <w:t>elephant;</w:t>
      </w:r>
      <w:proofErr w:type="gramEnd"/>
    </w:p>
    <w:p w14:paraId="6E1373AD" w14:textId="19E13D44" w:rsidR="003A417A" w:rsidRPr="00BA1AE2" w:rsidRDefault="003A417A" w:rsidP="00BA1AE2">
      <w:pPr>
        <w:pStyle w:val="Poetry"/>
      </w:pPr>
      <w:r w:rsidRPr="00BA1AE2">
        <w:t>Then Dodonaean caldrons put on board,</w:t>
      </w:r>
    </w:p>
    <w:p w14:paraId="7AAAD204" w14:textId="77777777" w:rsidR="00BA1AE2" w:rsidRDefault="003A417A" w:rsidP="00BA1AE2">
      <w:pPr>
        <w:pStyle w:val="Poetry"/>
      </w:pPr>
      <w:r w:rsidRPr="00BA1AE2">
        <w:t xml:space="preserve">And ev’ry ship with sums of silver stor’d. </w:t>
      </w:r>
    </w:p>
    <w:p w14:paraId="7B49A1EA" w14:textId="70F824DB" w:rsidR="003A417A" w:rsidRPr="00BA1AE2" w:rsidRDefault="003A417A" w:rsidP="00BA1AE2">
      <w:pPr>
        <w:pStyle w:val="Poetry"/>
      </w:pPr>
      <w:r w:rsidRPr="00BA1AE2">
        <w:t>A trusty coat of mail to me he sent,</w:t>
      </w:r>
    </w:p>
    <w:p w14:paraId="0BA85BCE" w14:textId="77777777" w:rsidR="00BA1AE2" w:rsidRDefault="003A417A" w:rsidP="00BA1AE2">
      <w:pPr>
        <w:pStyle w:val="Poetry"/>
      </w:pPr>
      <w:r w:rsidRPr="00BA1AE2">
        <w:t xml:space="preserve">Thrice chain’d with gold, for use and </w:t>
      </w:r>
      <w:proofErr w:type="gramStart"/>
      <w:r w:rsidRPr="00BA1AE2">
        <w:t>ornament;</w:t>
      </w:r>
      <w:proofErr w:type="gramEnd"/>
      <w:r w:rsidRPr="00BA1AE2">
        <w:t xml:space="preserve"> </w:t>
      </w:r>
    </w:p>
    <w:p w14:paraId="52D587C4" w14:textId="0647CDA1" w:rsidR="003A417A" w:rsidRPr="00BA1AE2" w:rsidRDefault="003A417A" w:rsidP="00BA1AE2">
      <w:pPr>
        <w:pStyle w:val="Poetry"/>
      </w:pPr>
      <w:r w:rsidRPr="00BA1AE2">
        <w:t>The helm of Pyrrhus added to the rest,</w:t>
      </w:r>
    </w:p>
    <w:p w14:paraId="64C64A7C" w14:textId="46AA5926" w:rsidR="003A417A" w:rsidRPr="00BA1AE2" w:rsidRDefault="003A417A" w:rsidP="00BA1AE2">
      <w:pPr>
        <w:pStyle w:val="Poetry"/>
      </w:pPr>
      <w:r w:rsidRPr="00BA1AE2">
        <w:t>That flourish’d with a plume and waving crest.</w:t>
      </w:r>
    </w:p>
    <w:p w14:paraId="571E7571" w14:textId="77777777" w:rsidR="00BA1AE2" w:rsidRDefault="003A417A" w:rsidP="00BA1AE2">
      <w:pPr>
        <w:pStyle w:val="Poetry"/>
      </w:pPr>
      <w:r w:rsidRPr="00BA1AE2">
        <w:t xml:space="preserve">Nor was my sire forgotten, nor my </w:t>
      </w:r>
      <w:proofErr w:type="gramStart"/>
      <w:r w:rsidRPr="00BA1AE2">
        <w:t>friends;</w:t>
      </w:r>
      <w:proofErr w:type="gramEnd"/>
      <w:r w:rsidRPr="00BA1AE2">
        <w:t xml:space="preserve"> </w:t>
      </w:r>
    </w:p>
    <w:p w14:paraId="2624608C" w14:textId="102ADAF4" w:rsidR="003A417A" w:rsidRPr="00BA1AE2" w:rsidRDefault="003A417A" w:rsidP="00BA1AE2">
      <w:pPr>
        <w:pStyle w:val="Poetry"/>
      </w:pPr>
      <w:r w:rsidRPr="00BA1AE2">
        <w:t>And large recruits he to my navy sends:</w:t>
      </w:r>
    </w:p>
    <w:p w14:paraId="0FDBB76A" w14:textId="77777777" w:rsidR="00BA1AE2" w:rsidRDefault="003A417A" w:rsidP="00BA1AE2">
      <w:pPr>
        <w:pStyle w:val="Poetry"/>
      </w:pPr>
      <w:r w:rsidRPr="00BA1AE2">
        <w:t xml:space="preserve">Men, horses, captains, arms, and warlike </w:t>
      </w:r>
      <w:proofErr w:type="gramStart"/>
      <w:r w:rsidRPr="00BA1AE2">
        <w:t>stores;</w:t>
      </w:r>
      <w:proofErr w:type="gramEnd"/>
      <w:r w:rsidRPr="00BA1AE2">
        <w:t xml:space="preserve"> </w:t>
      </w:r>
    </w:p>
    <w:p w14:paraId="5C98AB1B" w14:textId="468C4FBC" w:rsidR="003A417A" w:rsidRPr="00BA1AE2" w:rsidRDefault="003A417A" w:rsidP="00BA1AE2">
      <w:pPr>
        <w:pStyle w:val="Poetry"/>
      </w:pPr>
      <w:r w:rsidRPr="00BA1AE2">
        <w:t>Supplies new pilots, and new sweeping oars.</w:t>
      </w:r>
    </w:p>
    <w:p w14:paraId="67E91940" w14:textId="7BE2DF56" w:rsidR="003A417A" w:rsidRPr="00BA1AE2" w:rsidRDefault="003A417A" w:rsidP="00BA1AE2">
      <w:pPr>
        <w:pStyle w:val="Poetry"/>
      </w:pPr>
      <w:r w:rsidRPr="00BA1AE2">
        <w:t>Meantime, my sire commands to hoist our sails,</w:t>
      </w:r>
    </w:p>
    <w:p w14:paraId="747AA269" w14:textId="77777777" w:rsidR="003A417A" w:rsidRPr="00BA1AE2" w:rsidRDefault="003A417A" w:rsidP="00BA1AE2">
      <w:pPr>
        <w:pStyle w:val="Poetry"/>
      </w:pPr>
      <w:r w:rsidRPr="00BA1AE2">
        <w:t>Lest we should lose the first auspicious gales.</w:t>
      </w:r>
    </w:p>
    <w:p w14:paraId="70714FC8" w14:textId="77777777" w:rsidR="00BA1AE2" w:rsidRDefault="00BA1AE2" w:rsidP="00BA1AE2">
      <w:pPr>
        <w:pStyle w:val="Poetry"/>
      </w:pPr>
    </w:p>
    <w:p w14:paraId="397FA44A" w14:textId="77777777" w:rsidR="00BA1AE2" w:rsidRDefault="003A417A" w:rsidP="00BA1AE2">
      <w:pPr>
        <w:pStyle w:val="Poetry"/>
      </w:pPr>
      <w:r w:rsidRPr="00BA1AE2">
        <w:t xml:space="preserve">“The prophet bless’d the parting crew, and last, </w:t>
      </w:r>
    </w:p>
    <w:p w14:paraId="1FB58125" w14:textId="460E9BE6" w:rsidR="003A417A" w:rsidRPr="00BA1AE2" w:rsidRDefault="003A417A" w:rsidP="00BA1AE2">
      <w:pPr>
        <w:pStyle w:val="Poetry"/>
      </w:pPr>
      <w:r w:rsidRPr="00BA1AE2">
        <w:t>With words like these, his ancient friend embrac’d:</w:t>
      </w:r>
    </w:p>
    <w:p w14:paraId="11282A9B" w14:textId="77777777" w:rsidR="003A417A" w:rsidRPr="00BA1AE2" w:rsidRDefault="003A417A" w:rsidP="00BA1AE2">
      <w:pPr>
        <w:pStyle w:val="Poetry"/>
      </w:pPr>
      <w:r w:rsidRPr="00BA1AE2">
        <w:t>‘Old happy man, the care of gods above,</w:t>
      </w:r>
    </w:p>
    <w:p w14:paraId="4CF73EB2" w14:textId="1EFF9F89" w:rsidR="003A417A" w:rsidRPr="00BA1AE2" w:rsidRDefault="003A417A" w:rsidP="00BA1AE2">
      <w:pPr>
        <w:pStyle w:val="Poetry"/>
      </w:pPr>
      <w:r w:rsidRPr="00BA1AE2">
        <w:t>Whom heav’nly Venus honor’d with her love,</w:t>
      </w:r>
    </w:p>
    <w:p w14:paraId="193A57EF" w14:textId="77777777" w:rsidR="00BA1AE2" w:rsidRDefault="003A417A" w:rsidP="00BA1AE2">
      <w:pPr>
        <w:pStyle w:val="Poetry"/>
      </w:pPr>
      <w:r w:rsidRPr="00BA1AE2">
        <w:t xml:space="preserve">And twice preserv’d thy life, when Troy was lost, </w:t>
      </w:r>
    </w:p>
    <w:p w14:paraId="442D09F5" w14:textId="4F981A6B" w:rsidR="003A417A" w:rsidRPr="00BA1AE2" w:rsidRDefault="003A417A" w:rsidP="00BA1AE2">
      <w:pPr>
        <w:pStyle w:val="Poetry"/>
      </w:pPr>
      <w:r w:rsidRPr="00BA1AE2">
        <w:t>Behold from far the wish’d Ausonian coast:</w:t>
      </w:r>
    </w:p>
    <w:p w14:paraId="7CC93711" w14:textId="77777777" w:rsidR="00BA1AE2" w:rsidRDefault="003A417A" w:rsidP="00BA1AE2">
      <w:pPr>
        <w:pStyle w:val="Poetry"/>
      </w:pPr>
      <w:proofErr w:type="gramStart"/>
      <w:r w:rsidRPr="00BA1AE2">
        <w:t>There</w:t>
      </w:r>
      <w:proofErr w:type="gramEnd"/>
      <w:r w:rsidRPr="00BA1AE2">
        <w:t xml:space="preserve"> land; but take a larger compass round, </w:t>
      </w:r>
    </w:p>
    <w:p w14:paraId="0EE3C6EF" w14:textId="6E4C363A" w:rsidR="003A417A" w:rsidRPr="00BA1AE2" w:rsidRDefault="003A417A" w:rsidP="00BA1AE2">
      <w:pPr>
        <w:pStyle w:val="Poetry"/>
      </w:pPr>
      <w:r w:rsidRPr="00BA1AE2">
        <w:t>For that before is all forbidden ground.</w:t>
      </w:r>
    </w:p>
    <w:p w14:paraId="53538AE0" w14:textId="0BCBA63D" w:rsidR="003A417A" w:rsidRPr="00BA1AE2" w:rsidRDefault="003A417A" w:rsidP="00BA1AE2">
      <w:pPr>
        <w:pStyle w:val="Poetry"/>
      </w:pPr>
      <w:r w:rsidRPr="00BA1AE2">
        <w:t>The shore that Phoebus has design’d for you,</w:t>
      </w:r>
    </w:p>
    <w:p w14:paraId="2442990B" w14:textId="77777777" w:rsidR="00BA1AE2" w:rsidRDefault="003A417A" w:rsidP="00BA1AE2">
      <w:pPr>
        <w:pStyle w:val="Poetry"/>
      </w:pPr>
      <w:r w:rsidRPr="00BA1AE2">
        <w:lastRenderedPageBreak/>
        <w:t xml:space="preserve">At farther distance lies, conceal’d from view. </w:t>
      </w:r>
    </w:p>
    <w:p w14:paraId="5CFC6058" w14:textId="77777777" w:rsidR="00BA1AE2" w:rsidRDefault="003A417A" w:rsidP="00BA1AE2">
      <w:pPr>
        <w:pStyle w:val="Poetry"/>
      </w:pPr>
      <w:r w:rsidRPr="00BA1AE2">
        <w:t xml:space="preserve">Go happy hence, and seek your new abodes, </w:t>
      </w:r>
    </w:p>
    <w:p w14:paraId="47039B3A" w14:textId="29F5FD1F" w:rsidR="003A417A" w:rsidRPr="00BA1AE2" w:rsidRDefault="003A417A" w:rsidP="00BA1AE2">
      <w:pPr>
        <w:pStyle w:val="Poetry"/>
      </w:pPr>
      <w:r w:rsidRPr="00BA1AE2">
        <w:t>Blest in a son, and favor’d by the gods:</w:t>
      </w:r>
    </w:p>
    <w:p w14:paraId="7066D077" w14:textId="77777777" w:rsidR="003A417A" w:rsidRPr="00BA1AE2" w:rsidRDefault="003A417A" w:rsidP="00BA1AE2">
      <w:pPr>
        <w:pStyle w:val="Poetry"/>
      </w:pPr>
      <w:r w:rsidRPr="00BA1AE2">
        <w:t>For I with useless words prolong your stay,</w:t>
      </w:r>
    </w:p>
    <w:p w14:paraId="3358619D" w14:textId="2775885D" w:rsidR="003A417A" w:rsidRPr="00BA1AE2" w:rsidRDefault="003A417A" w:rsidP="00BA1AE2">
      <w:pPr>
        <w:pStyle w:val="Poetry"/>
      </w:pPr>
      <w:r w:rsidRPr="00BA1AE2">
        <w:t>When southern gales have summon’d you away.’</w:t>
      </w:r>
    </w:p>
    <w:p w14:paraId="052EC4FB" w14:textId="77777777" w:rsidR="00BA1AE2" w:rsidRDefault="00BA1AE2" w:rsidP="00BA1AE2">
      <w:pPr>
        <w:pStyle w:val="Poetry"/>
      </w:pPr>
    </w:p>
    <w:p w14:paraId="21217574" w14:textId="373EF44B" w:rsidR="00BA1AE2" w:rsidRDefault="003A417A" w:rsidP="00BA1AE2">
      <w:pPr>
        <w:pStyle w:val="Poetry"/>
      </w:pPr>
      <w:r w:rsidRPr="00BA1AE2">
        <w:t xml:space="preserve">“Nor less the queen our parting thence deplor’d, </w:t>
      </w:r>
    </w:p>
    <w:p w14:paraId="60A58B97" w14:textId="62FD0E7B" w:rsidR="003A417A" w:rsidRPr="00BA1AE2" w:rsidRDefault="003A417A" w:rsidP="00BA1AE2">
      <w:pPr>
        <w:pStyle w:val="Poetry"/>
      </w:pPr>
      <w:r w:rsidRPr="00BA1AE2">
        <w:t>Nor was less bounteous than her Trojan lord.</w:t>
      </w:r>
    </w:p>
    <w:p w14:paraId="49E90B9A" w14:textId="77777777" w:rsidR="003A417A" w:rsidRPr="00BA1AE2" w:rsidRDefault="003A417A" w:rsidP="00BA1AE2">
      <w:pPr>
        <w:pStyle w:val="Poetry"/>
      </w:pPr>
      <w:r w:rsidRPr="00BA1AE2">
        <w:t>A noble present to my son she brought,</w:t>
      </w:r>
    </w:p>
    <w:p w14:paraId="0C6EF46E" w14:textId="77777777" w:rsidR="003A417A" w:rsidRPr="00BA1AE2" w:rsidRDefault="003A417A" w:rsidP="00BA1AE2">
      <w:pPr>
        <w:pStyle w:val="Poetry"/>
      </w:pPr>
      <w:r w:rsidRPr="00BA1AE2">
        <w:t>A robe with flow’rs on golden tissue wrought,</w:t>
      </w:r>
    </w:p>
    <w:p w14:paraId="17A3DF81" w14:textId="5A00982C" w:rsidR="003A417A" w:rsidRPr="00BA1AE2" w:rsidRDefault="003A417A" w:rsidP="00BA1AE2">
      <w:pPr>
        <w:pStyle w:val="Poetry"/>
      </w:pPr>
      <w:r w:rsidRPr="00BA1AE2">
        <w:t>A phrygian vest; and loads with gifts beside</w:t>
      </w:r>
    </w:p>
    <w:p w14:paraId="562D9B46" w14:textId="77777777" w:rsidR="00BA1AE2" w:rsidRDefault="003A417A" w:rsidP="00BA1AE2">
      <w:pPr>
        <w:pStyle w:val="Poetry"/>
      </w:pPr>
      <w:r w:rsidRPr="00BA1AE2">
        <w:t xml:space="preserve">Of precious texture, and of Asian pride. </w:t>
      </w:r>
    </w:p>
    <w:p w14:paraId="6351FB64" w14:textId="77777777" w:rsidR="00BA1AE2" w:rsidRDefault="003A417A" w:rsidP="00BA1AE2">
      <w:pPr>
        <w:pStyle w:val="Poetry"/>
      </w:pPr>
      <w:r w:rsidRPr="00BA1AE2">
        <w:t xml:space="preserve">‘Accept,’ she said, ‘these monuments of love, </w:t>
      </w:r>
    </w:p>
    <w:p w14:paraId="04C20C8B" w14:textId="2EAAA393" w:rsidR="003A417A" w:rsidRPr="00BA1AE2" w:rsidRDefault="003A417A" w:rsidP="00BA1AE2">
      <w:pPr>
        <w:pStyle w:val="Poetry"/>
      </w:pPr>
      <w:r w:rsidRPr="00BA1AE2">
        <w:t xml:space="preserve">Which in my youth with happier hands I </w:t>
      </w:r>
      <w:proofErr w:type="gramStart"/>
      <w:r w:rsidRPr="00BA1AE2">
        <w:t>wove:</w:t>
      </w:r>
      <w:proofErr w:type="gramEnd"/>
    </w:p>
    <w:p w14:paraId="2367D836" w14:textId="77777777" w:rsidR="003A417A" w:rsidRPr="00BA1AE2" w:rsidRDefault="003A417A" w:rsidP="00BA1AE2">
      <w:pPr>
        <w:pStyle w:val="Poetry"/>
      </w:pPr>
      <w:r w:rsidRPr="00BA1AE2">
        <w:t xml:space="preserve">Regard these trifles for the giver’s </w:t>
      </w:r>
      <w:proofErr w:type="gramStart"/>
      <w:r w:rsidRPr="00BA1AE2">
        <w:t>sake;</w:t>
      </w:r>
      <w:proofErr w:type="gramEnd"/>
    </w:p>
    <w:p w14:paraId="61DE4D6E" w14:textId="70834F6C" w:rsidR="003A417A" w:rsidRPr="00BA1AE2" w:rsidRDefault="003A417A" w:rsidP="00BA1AE2">
      <w:pPr>
        <w:pStyle w:val="Poetry"/>
      </w:pPr>
      <w:r w:rsidRPr="00BA1AE2">
        <w:t>‘T is the last present Hector’s wife can make.</w:t>
      </w:r>
    </w:p>
    <w:p w14:paraId="7F943D18" w14:textId="77777777" w:rsidR="00BA1AE2" w:rsidRDefault="003A417A" w:rsidP="00BA1AE2">
      <w:pPr>
        <w:pStyle w:val="Poetry"/>
      </w:pPr>
      <w:r w:rsidRPr="00BA1AE2">
        <w:t xml:space="preserve">Thou call’st my lost Astyanax to </w:t>
      </w:r>
      <w:proofErr w:type="gramStart"/>
      <w:r w:rsidRPr="00BA1AE2">
        <w:t>mind;</w:t>
      </w:r>
      <w:proofErr w:type="gramEnd"/>
      <w:r w:rsidRPr="00BA1AE2">
        <w:t xml:space="preserve"> </w:t>
      </w:r>
    </w:p>
    <w:p w14:paraId="284D6F8C" w14:textId="788ACAD5" w:rsidR="003A417A" w:rsidRPr="00BA1AE2" w:rsidRDefault="003A417A" w:rsidP="00BA1AE2">
      <w:pPr>
        <w:pStyle w:val="Poetry"/>
      </w:pPr>
      <w:r w:rsidRPr="00BA1AE2">
        <w:t>In thee his features and his form I find:</w:t>
      </w:r>
    </w:p>
    <w:p w14:paraId="3DBD07A1" w14:textId="77777777" w:rsidR="003A417A" w:rsidRPr="00BA1AE2" w:rsidRDefault="003A417A" w:rsidP="00BA1AE2">
      <w:pPr>
        <w:pStyle w:val="Poetry"/>
      </w:pPr>
      <w:r w:rsidRPr="00BA1AE2">
        <w:t xml:space="preserve">His eyes so sparkled with a lively </w:t>
      </w:r>
      <w:proofErr w:type="gramStart"/>
      <w:r w:rsidRPr="00BA1AE2">
        <w:t>flame;</w:t>
      </w:r>
      <w:proofErr w:type="gramEnd"/>
    </w:p>
    <w:p w14:paraId="17DA870E" w14:textId="77777777" w:rsidR="003A417A" w:rsidRPr="00BA1AE2" w:rsidRDefault="003A417A" w:rsidP="00BA1AE2">
      <w:pPr>
        <w:pStyle w:val="Poetry"/>
      </w:pPr>
      <w:r w:rsidRPr="00BA1AE2">
        <w:t xml:space="preserve">Such were his motions; such was all his </w:t>
      </w:r>
      <w:proofErr w:type="gramStart"/>
      <w:r w:rsidRPr="00BA1AE2">
        <w:t>frame;</w:t>
      </w:r>
      <w:proofErr w:type="gramEnd"/>
    </w:p>
    <w:p w14:paraId="357BD637" w14:textId="333945FE" w:rsidR="003A417A" w:rsidRPr="00BA1AE2" w:rsidRDefault="003A417A" w:rsidP="00BA1AE2">
      <w:pPr>
        <w:pStyle w:val="Poetry"/>
      </w:pPr>
      <w:r w:rsidRPr="00BA1AE2">
        <w:t>And ah! had Heav’n so pleas’d, his years had been the same.’</w:t>
      </w:r>
    </w:p>
    <w:p w14:paraId="475D48B7" w14:textId="77777777" w:rsidR="00BA1AE2" w:rsidRDefault="00BA1AE2" w:rsidP="00BA1AE2">
      <w:pPr>
        <w:pStyle w:val="Poetry"/>
      </w:pPr>
    </w:p>
    <w:p w14:paraId="6AD5C34F" w14:textId="6E477B97" w:rsidR="003A417A" w:rsidRPr="00BA1AE2" w:rsidRDefault="003A417A" w:rsidP="00BA1AE2">
      <w:pPr>
        <w:pStyle w:val="Poetry"/>
      </w:pPr>
      <w:r w:rsidRPr="00BA1AE2">
        <w:t>“With tears I took my last adieu, and said:</w:t>
      </w:r>
    </w:p>
    <w:p w14:paraId="1172D23D" w14:textId="77777777" w:rsidR="00BA1AE2" w:rsidRDefault="003A417A" w:rsidP="00BA1AE2">
      <w:pPr>
        <w:pStyle w:val="Poetry"/>
      </w:pPr>
      <w:r w:rsidRPr="00BA1AE2">
        <w:t xml:space="preserve">‘Your fortune, happy pair, already made, </w:t>
      </w:r>
    </w:p>
    <w:p w14:paraId="59D291FC" w14:textId="77777777" w:rsidR="00BA1AE2" w:rsidRDefault="003A417A" w:rsidP="00BA1AE2">
      <w:pPr>
        <w:pStyle w:val="Poetry"/>
      </w:pPr>
      <w:r w:rsidRPr="00BA1AE2">
        <w:t xml:space="preserve">Leaves you no farther wish. My diff ’rent state, </w:t>
      </w:r>
    </w:p>
    <w:p w14:paraId="25B2AAE8" w14:textId="7CF839E9" w:rsidR="003A417A" w:rsidRPr="00BA1AE2" w:rsidRDefault="003A417A" w:rsidP="00BA1AE2">
      <w:pPr>
        <w:pStyle w:val="Poetry"/>
      </w:pPr>
      <w:r w:rsidRPr="00BA1AE2">
        <w:t>Avoiding one, incurs another fate.</w:t>
      </w:r>
    </w:p>
    <w:p w14:paraId="52534DD6" w14:textId="092375BB" w:rsidR="003A417A" w:rsidRPr="00BA1AE2" w:rsidRDefault="003A417A" w:rsidP="00BA1AE2">
      <w:pPr>
        <w:pStyle w:val="Poetry"/>
      </w:pPr>
      <w:r w:rsidRPr="00BA1AE2">
        <w:t>To you a quiet seat the gods allow:</w:t>
      </w:r>
    </w:p>
    <w:p w14:paraId="2A22797B" w14:textId="77777777" w:rsidR="00BA1AE2" w:rsidRDefault="003A417A" w:rsidP="00BA1AE2">
      <w:pPr>
        <w:pStyle w:val="Poetry"/>
      </w:pPr>
      <w:r w:rsidRPr="00BA1AE2">
        <w:t xml:space="preserve">You have no shores to search, no seas to plow, </w:t>
      </w:r>
    </w:p>
    <w:p w14:paraId="60DDF67D" w14:textId="30683E15" w:rsidR="003A417A" w:rsidRPr="00BA1AE2" w:rsidRDefault="003A417A" w:rsidP="00BA1AE2">
      <w:pPr>
        <w:pStyle w:val="Poetry"/>
      </w:pPr>
      <w:r w:rsidRPr="00BA1AE2">
        <w:t>Nor fields of flying Italy to chase:</w:t>
      </w:r>
    </w:p>
    <w:p w14:paraId="67FEC196" w14:textId="77777777" w:rsidR="00BA1AE2" w:rsidRDefault="003A417A" w:rsidP="00BA1AE2">
      <w:pPr>
        <w:pStyle w:val="Poetry"/>
      </w:pPr>
      <w:r w:rsidRPr="00BA1AE2">
        <w:t xml:space="preserve">(Deluding visions, and a vain embrace!) </w:t>
      </w:r>
    </w:p>
    <w:p w14:paraId="01BCF089" w14:textId="079B32F6" w:rsidR="003A417A" w:rsidRPr="00BA1AE2" w:rsidRDefault="003A417A" w:rsidP="00BA1AE2">
      <w:pPr>
        <w:pStyle w:val="Poetry"/>
      </w:pPr>
      <w:r w:rsidRPr="00BA1AE2">
        <w:t>You see another Simois, and enjoy</w:t>
      </w:r>
    </w:p>
    <w:p w14:paraId="48647596" w14:textId="002ED44C" w:rsidR="003A417A" w:rsidRPr="00BA1AE2" w:rsidRDefault="003A417A" w:rsidP="00BA1AE2">
      <w:pPr>
        <w:pStyle w:val="Poetry"/>
      </w:pPr>
      <w:r w:rsidRPr="00BA1AE2">
        <w:t>The labor of your hands, another Troy,</w:t>
      </w:r>
    </w:p>
    <w:p w14:paraId="6B99949C" w14:textId="77777777" w:rsidR="00BA1AE2" w:rsidRDefault="003A417A" w:rsidP="00BA1AE2">
      <w:pPr>
        <w:pStyle w:val="Poetry"/>
      </w:pPr>
      <w:r w:rsidRPr="00BA1AE2">
        <w:t xml:space="preserve">With better auspice than her ancient tow’rs, </w:t>
      </w:r>
    </w:p>
    <w:p w14:paraId="23F21FFE" w14:textId="77777777" w:rsidR="00BA1AE2" w:rsidRDefault="003A417A" w:rsidP="00BA1AE2">
      <w:pPr>
        <w:pStyle w:val="Poetry"/>
      </w:pPr>
      <w:r w:rsidRPr="00BA1AE2">
        <w:t xml:space="preserve">And less obnoxious to the Grecian pow’rs. </w:t>
      </w:r>
    </w:p>
    <w:p w14:paraId="21363DAA" w14:textId="77777777" w:rsidR="00BA1AE2" w:rsidRDefault="003A417A" w:rsidP="00BA1AE2">
      <w:pPr>
        <w:pStyle w:val="Poetry"/>
      </w:pPr>
      <w:r w:rsidRPr="00BA1AE2">
        <w:t xml:space="preserve">If e’er the gods, whom I with vows adore, </w:t>
      </w:r>
    </w:p>
    <w:p w14:paraId="50FFCFB7" w14:textId="1AC20B3F" w:rsidR="003A417A" w:rsidRPr="00BA1AE2" w:rsidRDefault="003A417A" w:rsidP="00BA1AE2">
      <w:pPr>
        <w:pStyle w:val="Poetry"/>
      </w:pPr>
      <w:r w:rsidRPr="00BA1AE2">
        <w:lastRenderedPageBreak/>
        <w:t xml:space="preserve">Conduct my steps to Tiber’s happy </w:t>
      </w:r>
      <w:proofErr w:type="gramStart"/>
      <w:r w:rsidRPr="00BA1AE2">
        <w:t>shore;</w:t>
      </w:r>
      <w:proofErr w:type="gramEnd"/>
    </w:p>
    <w:p w14:paraId="00D07042" w14:textId="48DEBA43" w:rsidR="003A417A" w:rsidRPr="00BA1AE2" w:rsidRDefault="003A417A" w:rsidP="00BA1AE2">
      <w:pPr>
        <w:pStyle w:val="Poetry"/>
      </w:pPr>
      <w:r w:rsidRPr="00BA1AE2">
        <w:t>If ever I ascend the Latian throne,</w:t>
      </w:r>
    </w:p>
    <w:p w14:paraId="576F401C" w14:textId="77777777" w:rsidR="003A417A" w:rsidRPr="00BA1AE2" w:rsidRDefault="003A417A" w:rsidP="00BA1AE2">
      <w:pPr>
        <w:pStyle w:val="Poetry"/>
      </w:pPr>
      <w:r w:rsidRPr="00BA1AE2">
        <w:t xml:space="preserve">And build a city I may call my </w:t>
      </w:r>
      <w:proofErr w:type="gramStart"/>
      <w:r w:rsidRPr="00BA1AE2">
        <w:t>own;</w:t>
      </w:r>
      <w:proofErr w:type="gramEnd"/>
    </w:p>
    <w:p w14:paraId="464BBEEA" w14:textId="77777777" w:rsidR="00BA1AE2" w:rsidRDefault="003A417A" w:rsidP="00BA1AE2">
      <w:pPr>
        <w:pStyle w:val="Poetry"/>
      </w:pPr>
      <w:r w:rsidRPr="00BA1AE2">
        <w:t xml:space="preserve">As both of us our birth from Troy </w:t>
      </w:r>
      <w:proofErr w:type="gramStart"/>
      <w:r w:rsidRPr="00BA1AE2">
        <w:t>derive</w:t>
      </w:r>
      <w:proofErr w:type="gramEnd"/>
      <w:r w:rsidRPr="00BA1AE2">
        <w:t xml:space="preserve">, </w:t>
      </w:r>
    </w:p>
    <w:p w14:paraId="77F57C28" w14:textId="77777777" w:rsidR="00BA1AE2" w:rsidRDefault="003A417A" w:rsidP="00BA1AE2">
      <w:pPr>
        <w:pStyle w:val="Poetry"/>
      </w:pPr>
      <w:r w:rsidRPr="00BA1AE2">
        <w:t xml:space="preserve">So let our kindred lines in concord live, </w:t>
      </w:r>
    </w:p>
    <w:p w14:paraId="61FB4B7C" w14:textId="62E7F6D7" w:rsidR="003A417A" w:rsidRPr="00BA1AE2" w:rsidRDefault="003A417A" w:rsidP="00BA1AE2">
      <w:pPr>
        <w:pStyle w:val="Poetry"/>
      </w:pPr>
      <w:r w:rsidRPr="00BA1AE2">
        <w:t>And both in acts of equal friendship strive.</w:t>
      </w:r>
    </w:p>
    <w:p w14:paraId="008BCD23" w14:textId="4EAF39FF" w:rsidR="003A417A" w:rsidRPr="00BA1AE2" w:rsidRDefault="003A417A" w:rsidP="00BA1AE2">
      <w:pPr>
        <w:pStyle w:val="Poetry"/>
      </w:pPr>
      <w:r w:rsidRPr="00BA1AE2">
        <w:t>Our fortunes, good or bad, shall be the same:</w:t>
      </w:r>
    </w:p>
    <w:p w14:paraId="3CFF67A1" w14:textId="77777777" w:rsidR="00BA1AE2" w:rsidRDefault="003A417A" w:rsidP="00BA1AE2">
      <w:pPr>
        <w:pStyle w:val="Poetry"/>
      </w:pPr>
      <w:r w:rsidRPr="00BA1AE2">
        <w:t xml:space="preserve">The double Troy shall differ but in </w:t>
      </w:r>
      <w:proofErr w:type="gramStart"/>
      <w:r w:rsidRPr="00BA1AE2">
        <w:t>name;</w:t>
      </w:r>
      <w:proofErr w:type="gramEnd"/>
      <w:r w:rsidRPr="00BA1AE2">
        <w:t xml:space="preserve"> </w:t>
      </w:r>
    </w:p>
    <w:p w14:paraId="42568C41" w14:textId="77777777" w:rsidR="00BA1AE2" w:rsidRDefault="003A417A" w:rsidP="00BA1AE2">
      <w:pPr>
        <w:pStyle w:val="Poetry"/>
      </w:pPr>
      <w:r w:rsidRPr="00BA1AE2">
        <w:t xml:space="preserve">That what we now begin may never end, </w:t>
      </w:r>
    </w:p>
    <w:p w14:paraId="0E495936" w14:textId="2D376CD2" w:rsidR="003A417A" w:rsidRPr="00BA1AE2" w:rsidRDefault="003A417A" w:rsidP="00BA1AE2">
      <w:pPr>
        <w:pStyle w:val="Poetry"/>
      </w:pPr>
      <w:r w:rsidRPr="00BA1AE2">
        <w:t>But long to late posterity descend.’</w:t>
      </w:r>
    </w:p>
    <w:p w14:paraId="3D772A85" w14:textId="77777777" w:rsidR="00BA1AE2" w:rsidRDefault="00BA1AE2" w:rsidP="00BA1AE2">
      <w:pPr>
        <w:pStyle w:val="Poetry"/>
      </w:pPr>
    </w:p>
    <w:p w14:paraId="2EF02783" w14:textId="0D4F7CE6" w:rsidR="003A417A" w:rsidRPr="00BA1AE2" w:rsidRDefault="003A417A" w:rsidP="00BA1AE2">
      <w:pPr>
        <w:pStyle w:val="Poetry"/>
      </w:pPr>
      <w:r w:rsidRPr="00BA1AE2">
        <w:t xml:space="preserve">“Near the Ceraunian rocks our course we </w:t>
      </w:r>
      <w:proofErr w:type="gramStart"/>
      <w:r w:rsidRPr="00BA1AE2">
        <w:t>bore;</w:t>
      </w:r>
      <w:proofErr w:type="gramEnd"/>
    </w:p>
    <w:p w14:paraId="4E28A917" w14:textId="05DE220A" w:rsidR="003A417A" w:rsidRPr="00BA1AE2" w:rsidRDefault="003A417A" w:rsidP="00BA1AE2">
      <w:pPr>
        <w:pStyle w:val="Poetry"/>
      </w:pPr>
      <w:r w:rsidRPr="00BA1AE2">
        <w:t>The shortest passage to th’ Italian shore.</w:t>
      </w:r>
    </w:p>
    <w:p w14:paraId="03795AE8" w14:textId="77777777" w:rsidR="00BA1AE2" w:rsidRDefault="003A417A" w:rsidP="00BA1AE2">
      <w:pPr>
        <w:pStyle w:val="Poetry"/>
      </w:pPr>
      <w:r w:rsidRPr="00BA1AE2">
        <w:t xml:space="preserve">Now had the sun withdrawn his radiant light, </w:t>
      </w:r>
    </w:p>
    <w:p w14:paraId="08EBA70C" w14:textId="35CC8E3C" w:rsidR="003A417A" w:rsidRPr="00BA1AE2" w:rsidRDefault="003A417A" w:rsidP="00BA1AE2">
      <w:pPr>
        <w:pStyle w:val="Poetry"/>
      </w:pPr>
      <w:r w:rsidRPr="00BA1AE2">
        <w:t xml:space="preserve">And hills were </w:t>
      </w:r>
      <w:proofErr w:type="gramStart"/>
      <w:r w:rsidRPr="00BA1AE2">
        <w:t>hid</w:t>
      </w:r>
      <w:proofErr w:type="gramEnd"/>
      <w:r w:rsidRPr="00BA1AE2">
        <w:t xml:space="preserve"> in dusky shades of night:</w:t>
      </w:r>
    </w:p>
    <w:p w14:paraId="00F69031" w14:textId="77777777" w:rsidR="00BA1AE2" w:rsidRDefault="003A417A" w:rsidP="00BA1AE2">
      <w:pPr>
        <w:pStyle w:val="Poetry"/>
      </w:pPr>
      <w:r w:rsidRPr="00BA1AE2">
        <w:t xml:space="preserve">We land, and, on the bosom of the ground, </w:t>
      </w:r>
    </w:p>
    <w:p w14:paraId="53741E52" w14:textId="61A13837" w:rsidR="003A417A" w:rsidRPr="00BA1AE2" w:rsidRDefault="003A417A" w:rsidP="00BA1AE2">
      <w:pPr>
        <w:pStyle w:val="Poetry"/>
      </w:pPr>
      <w:r w:rsidRPr="00BA1AE2">
        <w:t>A safe retreat and a bare lodging found.</w:t>
      </w:r>
    </w:p>
    <w:p w14:paraId="28BC1B03" w14:textId="5A251854" w:rsidR="003A417A" w:rsidRPr="00BA1AE2" w:rsidRDefault="003A417A" w:rsidP="00BA1AE2">
      <w:pPr>
        <w:pStyle w:val="Poetry"/>
      </w:pPr>
      <w:r w:rsidRPr="00BA1AE2">
        <w:t>Close by the shore we lay; the sailors keep</w:t>
      </w:r>
    </w:p>
    <w:p w14:paraId="4EF7B864" w14:textId="77777777" w:rsidR="00BA1AE2" w:rsidRDefault="003A417A" w:rsidP="00BA1AE2">
      <w:pPr>
        <w:pStyle w:val="Poetry"/>
      </w:pPr>
      <w:r w:rsidRPr="00BA1AE2">
        <w:t xml:space="preserve">Their watches, and the rest securely sleep. </w:t>
      </w:r>
    </w:p>
    <w:p w14:paraId="4029265B" w14:textId="77777777" w:rsidR="00BA1AE2" w:rsidRDefault="003A417A" w:rsidP="00BA1AE2">
      <w:pPr>
        <w:pStyle w:val="Poetry"/>
      </w:pPr>
      <w:r w:rsidRPr="00BA1AE2">
        <w:t xml:space="preserve">The night, proceeding on with silent pace, </w:t>
      </w:r>
    </w:p>
    <w:p w14:paraId="7CA495F5" w14:textId="77777777" w:rsidR="00BA1AE2" w:rsidRDefault="003A417A" w:rsidP="00BA1AE2">
      <w:pPr>
        <w:pStyle w:val="Poetry"/>
      </w:pPr>
      <w:r w:rsidRPr="00BA1AE2">
        <w:t xml:space="preserve">Stood in her noon, and view’d with equal face </w:t>
      </w:r>
    </w:p>
    <w:p w14:paraId="53651928" w14:textId="05B144AF" w:rsidR="003A417A" w:rsidRPr="00BA1AE2" w:rsidRDefault="003A417A" w:rsidP="00BA1AE2">
      <w:pPr>
        <w:pStyle w:val="Poetry"/>
      </w:pPr>
      <w:r w:rsidRPr="00BA1AE2">
        <w:t>Her steepy rise and her declining race.</w:t>
      </w:r>
    </w:p>
    <w:p w14:paraId="6882EFEA" w14:textId="31D2D73A" w:rsidR="003A417A" w:rsidRPr="00BA1AE2" w:rsidRDefault="003A417A" w:rsidP="00BA1AE2">
      <w:pPr>
        <w:pStyle w:val="Poetry"/>
      </w:pPr>
      <w:r w:rsidRPr="00BA1AE2">
        <w:t>Then wakeful Palinurus rose, to spy</w:t>
      </w:r>
    </w:p>
    <w:p w14:paraId="52018D21" w14:textId="77777777" w:rsidR="00BA1AE2" w:rsidRDefault="003A417A" w:rsidP="00BA1AE2">
      <w:pPr>
        <w:pStyle w:val="Poetry"/>
      </w:pPr>
      <w:r w:rsidRPr="00BA1AE2">
        <w:t xml:space="preserve">The face of heav’n, and the nocturnal </w:t>
      </w:r>
      <w:proofErr w:type="gramStart"/>
      <w:r w:rsidRPr="00BA1AE2">
        <w:t>sky;</w:t>
      </w:r>
      <w:proofErr w:type="gramEnd"/>
      <w:r w:rsidRPr="00BA1AE2">
        <w:t xml:space="preserve"> </w:t>
      </w:r>
    </w:p>
    <w:p w14:paraId="023AE2CA" w14:textId="0097937B" w:rsidR="003A417A" w:rsidRPr="00BA1AE2" w:rsidRDefault="003A417A" w:rsidP="00BA1AE2">
      <w:pPr>
        <w:pStyle w:val="Poetry"/>
      </w:pPr>
      <w:r w:rsidRPr="00BA1AE2">
        <w:t xml:space="preserve">And listen’d ev’ry breath of air to </w:t>
      </w:r>
      <w:proofErr w:type="gramStart"/>
      <w:r w:rsidRPr="00BA1AE2">
        <w:t>try;</w:t>
      </w:r>
      <w:proofErr w:type="gramEnd"/>
    </w:p>
    <w:p w14:paraId="52777ABC" w14:textId="77777777" w:rsidR="00BA1AE2" w:rsidRDefault="003A417A" w:rsidP="00BA1AE2">
      <w:pPr>
        <w:pStyle w:val="Poetry"/>
      </w:pPr>
      <w:r w:rsidRPr="00BA1AE2">
        <w:t xml:space="preserve">Observes the stars, and notes their sliding course, </w:t>
      </w:r>
    </w:p>
    <w:p w14:paraId="281B1FBF" w14:textId="209014B7" w:rsidR="003A417A" w:rsidRPr="00BA1AE2" w:rsidRDefault="003A417A" w:rsidP="00BA1AE2">
      <w:pPr>
        <w:pStyle w:val="Poetry"/>
      </w:pPr>
      <w:r w:rsidRPr="00BA1AE2">
        <w:t xml:space="preserve">The Pleiads, Hyads, and their wat’ry </w:t>
      </w:r>
      <w:proofErr w:type="gramStart"/>
      <w:r w:rsidRPr="00BA1AE2">
        <w:t>force;</w:t>
      </w:r>
      <w:proofErr w:type="gramEnd"/>
    </w:p>
    <w:p w14:paraId="339DBD5A" w14:textId="0240DE63" w:rsidR="003A417A" w:rsidRPr="00BA1AE2" w:rsidRDefault="003A417A" w:rsidP="00BA1AE2">
      <w:pPr>
        <w:pStyle w:val="Poetry"/>
      </w:pPr>
      <w:r w:rsidRPr="00BA1AE2">
        <w:t>And both the Bears is careful to behold,</w:t>
      </w:r>
    </w:p>
    <w:p w14:paraId="5323CC6D" w14:textId="77777777" w:rsidR="00BA1AE2" w:rsidRDefault="003A417A" w:rsidP="00BA1AE2">
      <w:pPr>
        <w:pStyle w:val="Poetry"/>
      </w:pPr>
      <w:r w:rsidRPr="00BA1AE2">
        <w:t xml:space="preserve">And bright Orion, arm’d with burnish’d gold. </w:t>
      </w:r>
    </w:p>
    <w:p w14:paraId="33041260" w14:textId="77777777" w:rsidR="00BA1AE2" w:rsidRDefault="003A417A" w:rsidP="00BA1AE2">
      <w:pPr>
        <w:pStyle w:val="Poetry"/>
      </w:pPr>
      <w:r w:rsidRPr="00BA1AE2">
        <w:t xml:space="preserve">Then, when he saw no threat’ning tempest nigh, </w:t>
      </w:r>
    </w:p>
    <w:p w14:paraId="457603CE" w14:textId="1F664F7C" w:rsidR="003A417A" w:rsidRPr="00BA1AE2" w:rsidRDefault="003A417A" w:rsidP="00BA1AE2">
      <w:pPr>
        <w:pStyle w:val="Poetry"/>
      </w:pPr>
      <w:r w:rsidRPr="00BA1AE2">
        <w:t>But a sure promise of a settled sky,</w:t>
      </w:r>
    </w:p>
    <w:p w14:paraId="5B7CD512" w14:textId="77777777" w:rsidR="003A417A" w:rsidRPr="00BA1AE2" w:rsidRDefault="003A417A" w:rsidP="00BA1AE2">
      <w:pPr>
        <w:pStyle w:val="Poetry"/>
      </w:pPr>
      <w:r w:rsidRPr="00BA1AE2">
        <w:t>He gave the sign to weigh; we break our sleep,</w:t>
      </w:r>
    </w:p>
    <w:p w14:paraId="5F06E835" w14:textId="6A33B133" w:rsidR="003A417A" w:rsidRDefault="003A417A" w:rsidP="00BA1AE2">
      <w:pPr>
        <w:pStyle w:val="Poetry"/>
      </w:pPr>
      <w:r w:rsidRPr="00BA1AE2">
        <w:t xml:space="preserve">Forsake the pleasing </w:t>
      </w:r>
      <w:proofErr w:type="gramStart"/>
      <w:r w:rsidRPr="00BA1AE2">
        <w:t>shore, and</w:t>
      </w:r>
      <w:proofErr w:type="gramEnd"/>
      <w:r w:rsidRPr="00BA1AE2">
        <w:t xml:space="preserve"> plow the deep.</w:t>
      </w:r>
    </w:p>
    <w:p w14:paraId="5C21E909" w14:textId="77777777" w:rsidR="00BA1AE2" w:rsidRPr="00BA1AE2" w:rsidRDefault="00BA1AE2" w:rsidP="00BA1AE2">
      <w:pPr>
        <w:pStyle w:val="Poetry"/>
      </w:pPr>
    </w:p>
    <w:p w14:paraId="458F6C62" w14:textId="77777777" w:rsidR="00BA1AE2" w:rsidRDefault="003A417A" w:rsidP="00BA1AE2">
      <w:pPr>
        <w:pStyle w:val="Poetry"/>
      </w:pPr>
      <w:r w:rsidRPr="00BA1AE2">
        <w:t xml:space="preserve">“And now the rising morn with rosy light </w:t>
      </w:r>
    </w:p>
    <w:p w14:paraId="1C4B4E91" w14:textId="77777777" w:rsidR="00BA1AE2" w:rsidRDefault="003A417A" w:rsidP="00BA1AE2">
      <w:pPr>
        <w:pStyle w:val="Poetry"/>
      </w:pPr>
      <w:r w:rsidRPr="00BA1AE2">
        <w:lastRenderedPageBreak/>
        <w:t xml:space="preserve">Adorns the skies, and puts the stars to </w:t>
      </w:r>
      <w:proofErr w:type="gramStart"/>
      <w:r w:rsidRPr="00BA1AE2">
        <w:t>flight;</w:t>
      </w:r>
      <w:proofErr w:type="gramEnd"/>
      <w:r w:rsidRPr="00BA1AE2">
        <w:t xml:space="preserve"> </w:t>
      </w:r>
    </w:p>
    <w:p w14:paraId="144B8198" w14:textId="77777777" w:rsidR="00BA1AE2" w:rsidRDefault="003A417A" w:rsidP="00BA1AE2">
      <w:pPr>
        <w:pStyle w:val="Poetry"/>
      </w:pPr>
      <w:r w:rsidRPr="00BA1AE2">
        <w:t xml:space="preserve">When we from far, like bluish mists, descry </w:t>
      </w:r>
    </w:p>
    <w:p w14:paraId="27071CD6" w14:textId="1011C1FB" w:rsidR="003A417A" w:rsidRPr="00BA1AE2" w:rsidRDefault="003A417A" w:rsidP="00BA1AE2">
      <w:pPr>
        <w:pStyle w:val="Poetry"/>
      </w:pPr>
      <w:r w:rsidRPr="00BA1AE2">
        <w:t>The hills, and then the plains, of Italy.</w:t>
      </w:r>
    </w:p>
    <w:p w14:paraId="56EA0094" w14:textId="37D81B93" w:rsidR="003A417A" w:rsidRPr="00BA1AE2" w:rsidRDefault="003A417A" w:rsidP="00BA1AE2">
      <w:pPr>
        <w:pStyle w:val="Poetry"/>
      </w:pPr>
      <w:r w:rsidRPr="00BA1AE2">
        <w:t xml:space="preserve">Achates first pronounc’d the joyful </w:t>
      </w:r>
      <w:proofErr w:type="gramStart"/>
      <w:r w:rsidRPr="00BA1AE2">
        <w:t>sound;</w:t>
      </w:r>
      <w:proofErr w:type="gramEnd"/>
    </w:p>
    <w:p w14:paraId="2EC100D1" w14:textId="77777777" w:rsidR="00BA1AE2" w:rsidRDefault="003A417A" w:rsidP="00BA1AE2">
      <w:pPr>
        <w:pStyle w:val="Poetry"/>
      </w:pPr>
      <w:r w:rsidRPr="00BA1AE2">
        <w:t xml:space="preserve">Then, ‘Italy!’ the cheerful crew rebound. </w:t>
      </w:r>
    </w:p>
    <w:p w14:paraId="6A250880" w14:textId="78A6B6D5" w:rsidR="003A417A" w:rsidRPr="00BA1AE2" w:rsidRDefault="003A417A" w:rsidP="00BA1AE2">
      <w:pPr>
        <w:pStyle w:val="Poetry"/>
      </w:pPr>
      <w:r w:rsidRPr="00BA1AE2">
        <w:t>My sire Anchises crown’d a cup with wine,</w:t>
      </w:r>
    </w:p>
    <w:p w14:paraId="29C4156E" w14:textId="77777777" w:rsidR="003A417A" w:rsidRPr="00BA1AE2" w:rsidRDefault="003A417A" w:rsidP="00BA1AE2">
      <w:pPr>
        <w:pStyle w:val="Poetry"/>
      </w:pPr>
      <w:proofErr w:type="gramStart"/>
      <w:r w:rsidRPr="00BA1AE2">
        <w:t>And,</w:t>
      </w:r>
      <w:proofErr w:type="gramEnd"/>
      <w:r w:rsidRPr="00BA1AE2">
        <w:t xml:space="preserve"> off ’ring, thus implor’d the pow’rs divine:</w:t>
      </w:r>
    </w:p>
    <w:p w14:paraId="6276EB42" w14:textId="77777777" w:rsidR="003A417A" w:rsidRPr="00BA1AE2" w:rsidRDefault="003A417A" w:rsidP="00BA1AE2">
      <w:pPr>
        <w:pStyle w:val="Poetry"/>
      </w:pPr>
      <w:r w:rsidRPr="00BA1AE2">
        <w:t>‘Ye gods, presiding over lands and seas,</w:t>
      </w:r>
    </w:p>
    <w:p w14:paraId="072C3C11" w14:textId="37E65AA2" w:rsidR="003A417A" w:rsidRPr="00BA1AE2" w:rsidRDefault="003A417A" w:rsidP="00BA1AE2">
      <w:pPr>
        <w:pStyle w:val="Poetry"/>
      </w:pPr>
      <w:r w:rsidRPr="00BA1AE2">
        <w:t>And you who raging winds and waves appease,</w:t>
      </w:r>
    </w:p>
    <w:p w14:paraId="113D49CF" w14:textId="77777777" w:rsidR="00BA1AE2" w:rsidRDefault="003A417A" w:rsidP="00BA1AE2">
      <w:pPr>
        <w:pStyle w:val="Poetry"/>
      </w:pPr>
      <w:r w:rsidRPr="00BA1AE2">
        <w:t xml:space="preserve">Breathe on our swelling sails a prosp’rous wind, </w:t>
      </w:r>
    </w:p>
    <w:p w14:paraId="36C9229B" w14:textId="77777777" w:rsidR="00BA1AE2" w:rsidRDefault="003A417A" w:rsidP="00BA1AE2">
      <w:pPr>
        <w:pStyle w:val="Poetry"/>
      </w:pPr>
      <w:r w:rsidRPr="00BA1AE2">
        <w:t xml:space="preserve">And smooth our passage to the port assign’d!’ </w:t>
      </w:r>
    </w:p>
    <w:p w14:paraId="31A17FAF" w14:textId="77777777" w:rsidR="00BA1AE2" w:rsidRDefault="003A417A" w:rsidP="00BA1AE2">
      <w:pPr>
        <w:pStyle w:val="Poetry"/>
      </w:pPr>
      <w:r w:rsidRPr="00BA1AE2">
        <w:t xml:space="preserve">The gentle gales their flagging force renew, </w:t>
      </w:r>
    </w:p>
    <w:p w14:paraId="4708F9AB" w14:textId="5D416A8D" w:rsidR="003A417A" w:rsidRPr="00BA1AE2" w:rsidRDefault="003A417A" w:rsidP="00BA1AE2">
      <w:pPr>
        <w:pStyle w:val="Poetry"/>
      </w:pPr>
      <w:r w:rsidRPr="00BA1AE2">
        <w:t>And now the happy harbor is in view.</w:t>
      </w:r>
    </w:p>
    <w:p w14:paraId="3E5EF661" w14:textId="5E8FA28B" w:rsidR="003A417A" w:rsidRPr="00BA1AE2" w:rsidRDefault="003A417A" w:rsidP="00BA1AE2">
      <w:pPr>
        <w:pStyle w:val="Poetry"/>
      </w:pPr>
      <w:r w:rsidRPr="00BA1AE2">
        <w:t>Minerva’s temple then salutes our sight,</w:t>
      </w:r>
    </w:p>
    <w:p w14:paraId="1CEC0408" w14:textId="77777777" w:rsidR="00BA1AE2" w:rsidRDefault="003A417A" w:rsidP="00BA1AE2">
      <w:pPr>
        <w:pStyle w:val="Poetry"/>
      </w:pPr>
      <w:r w:rsidRPr="00BA1AE2">
        <w:t xml:space="preserve">Plac’d, as a landmark, on the mountain’s height. </w:t>
      </w:r>
    </w:p>
    <w:p w14:paraId="5C1EB83C" w14:textId="475B8437" w:rsidR="003A417A" w:rsidRPr="00BA1AE2" w:rsidRDefault="003A417A" w:rsidP="00BA1AE2">
      <w:pPr>
        <w:pStyle w:val="Poetry"/>
      </w:pPr>
      <w:r w:rsidRPr="00BA1AE2">
        <w:t xml:space="preserve">We furl our sails, and turn the prows to </w:t>
      </w:r>
      <w:proofErr w:type="gramStart"/>
      <w:r w:rsidRPr="00BA1AE2">
        <w:t>shore;</w:t>
      </w:r>
      <w:proofErr w:type="gramEnd"/>
    </w:p>
    <w:p w14:paraId="6EF6DA20" w14:textId="77777777" w:rsidR="00BA1AE2" w:rsidRDefault="003A417A" w:rsidP="00BA1AE2">
      <w:pPr>
        <w:pStyle w:val="Poetry"/>
      </w:pPr>
      <w:r w:rsidRPr="00BA1AE2">
        <w:t xml:space="preserve">The curling waters round the galleys roar. </w:t>
      </w:r>
    </w:p>
    <w:p w14:paraId="337BB6A3" w14:textId="2563566A" w:rsidR="003A417A" w:rsidRPr="00BA1AE2" w:rsidRDefault="003A417A" w:rsidP="00BA1AE2">
      <w:pPr>
        <w:pStyle w:val="Poetry"/>
      </w:pPr>
      <w:r w:rsidRPr="00BA1AE2">
        <w:t>The land lies open to the raging east,</w:t>
      </w:r>
    </w:p>
    <w:p w14:paraId="2C1A4D4E" w14:textId="1D94B3B5" w:rsidR="003A417A" w:rsidRPr="00BA1AE2" w:rsidRDefault="003A417A" w:rsidP="00BA1AE2">
      <w:pPr>
        <w:pStyle w:val="Poetry"/>
      </w:pPr>
      <w:r w:rsidRPr="00BA1AE2">
        <w:t>Then, bending like a bow, with rocks compress’d,</w:t>
      </w:r>
    </w:p>
    <w:p w14:paraId="72E622A9" w14:textId="77777777" w:rsidR="00BA1AE2" w:rsidRDefault="003A417A" w:rsidP="00BA1AE2">
      <w:pPr>
        <w:pStyle w:val="Poetry"/>
      </w:pPr>
      <w:r w:rsidRPr="00BA1AE2">
        <w:t xml:space="preserve">Shuts out the storms; the winds and waves complain, </w:t>
      </w:r>
    </w:p>
    <w:p w14:paraId="081464C2" w14:textId="6CBEE864" w:rsidR="003A417A" w:rsidRPr="00BA1AE2" w:rsidRDefault="003A417A" w:rsidP="00BA1AE2">
      <w:pPr>
        <w:pStyle w:val="Poetry"/>
      </w:pPr>
      <w:r w:rsidRPr="00BA1AE2">
        <w:t>And vent their malice on the cliffs in vain.</w:t>
      </w:r>
    </w:p>
    <w:p w14:paraId="116A1B87" w14:textId="77777777" w:rsidR="003A417A" w:rsidRPr="00BA1AE2" w:rsidRDefault="003A417A" w:rsidP="00BA1AE2">
      <w:pPr>
        <w:pStyle w:val="Poetry"/>
      </w:pPr>
      <w:r w:rsidRPr="00BA1AE2">
        <w:t xml:space="preserve">The port lies hid </w:t>
      </w:r>
      <w:proofErr w:type="gramStart"/>
      <w:r w:rsidRPr="00BA1AE2">
        <w:t>within;</w:t>
      </w:r>
      <w:proofErr w:type="gramEnd"/>
      <w:r w:rsidRPr="00BA1AE2">
        <w:t xml:space="preserve"> on either side</w:t>
      </w:r>
    </w:p>
    <w:p w14:paraId="2EAED499" w14:textId="77777777" w:rsidR="003A417A" w:rsidRPr="00BA1AE2" w:rsidRDefault="003A417A" w:rsidP="00BA1AE2">
      <w:pPr>
        <w:pStyle w:val="Poetry"/>
      </w:pPr>
      <w:r w:rsidRPr="00BA1AE2">
        <w:t>Two tow’ring rocks the narrow mouth divide.</w:t>
      </w:r>
    </w:p>
    <w:p w14:paraId="041EC129" w14:textId="2C1EC512" w:rsidR="003A417A" w:rsidRPr="00BA1AE2" w:rsidRDefault="003A417A" w:rsidP="00BA1AE2">
      <w:pPr>
        <w:pStyle w:val="Poetry"/>
      </w:pPr>
      <w:r w:rsidRPr="00BA1AE2">
        <w:t>The temple, which aloft we view’d before,</w:t>
      </w:r>
    </w:p>
    <w:p w14:paraId="124BA4A2" w14:textId="77777777" w:rsidR="00BA1AE2" w:rsidRDefault="003A417A" w:rsidP="00BA1AE2">
      <w:pPr>
        <w:pStyle w:val="Poetry"/>
      </w:pPr>
      <w:r w:rsidRPr="00BA1AE2">
        <w:t xml:space="preserve">To distance </w:t>
      </w:r>
      <w:proofErr w:type="gramStart"/>
      <w:r w:rsidRPr="00BA1AE2">
        <w:t>flies, and</w:t>
      </w:r>
      <w:proofErr w:type="gramEnd"/>
      <w:r w:rsidRPr="00BA1AE2">
        <w:t xml:space="preserve"> seems to shun the shore. </w:t>
      </w:r>
    </w:p>
    <w:p w14:paraId="2AE4F1A0" w14:textId="337B0A6C" w:rsidR="003A417A" w:rsidRPr="00BA1AE2" w:rsidRDefault="003A417A" w:rsidP="00BA1AE2">
      <w:pPr>
        <w:pStyle w:val="Poetry"/>
      </w:pPr>
      <w:r w:rsidRPr="00BA1AE2">
        <w:t>Scarce landed, the first omens I beheld</w:t>
      </w:r>
    </w:p>
    <w:p w14:paraId="07105333" w14:textId="77777777" w:rsidR="00BA1AE2" w:rsidRDefault="003A417A" w:rsidP="00BA1AE2">
      <w:pPr>
        <w:pStyle w:val="Poetry"/>
      </w:pPr>
      <w:r w:rsidRPr="00BA1AE2">
        <w:t xml:space="preserve">Were four white steeds that cropp’d the flow’ry field. </w:t>
      </w:r>
    </w:p>
    <w:p w14:paraId="2C1655A7" w14:textId="7AF794B1" w:rsidR="003A417A" w:rsidRPr="00BA1AE2" w:rsidRDefault="003A417A" w:rsidP="00BA1AE2">
      <w:pPr>
        <w:pStyle w:val="Poetry"/>
      </w:pPr>
      <w:r w:rsidRPr="00BA1AE2">
        <w:t>‘War, war is threaten’d from this foreign ground,’</w:t>
      </w:r>
    </w:p>
    <w:p w14:paraId="6FE0A8EE" w14:textId="17CFB2D2" w:rsidR="003A417A" w:rsidRPr="00BA1AE2" w:rsidRDefault="003A417A" w:rsidP="00BA1AE2">
      <w:pPr>
        <w:pStyle w:val="Poetry"/>
      </w:pPr>
      <w:r w:rsidRPr="00BA1AE2">
        <w:t>My father cried, ‘where warlike steeds are found.</w:t>
      </w:r>
    </w:p>
    <w:p w14:paraId="18BD9452" w14:textId="77777777" w:rsidR="003A417A" w:rsidRPr="00BA1AE2" w:rsidRDefault="003A417A" w:rsidP="00BA1AE2">
      <w:pPr>
        <w:pStyle w:val="Poetry"/>
      </w:pPr>
      <w:r w:rsidRPr="00BA1AE2">
        <w:t>Yet, since reclaim’d to chariots they submit,</w:t>
      </w:r>
    </w:p>
    <w:p w14:paraId="603F846C" w14:textId="77777777" w:rsidR="00BA1AE2" w:rsidRDefault="003A417A" w:rsidP="00BA1AE2">
      <w:pPr>
        <w:pStyle w:val="Poetry"/>
      </w:pPr>
      <w:r w:rsidRPr="00BA1AE2">
        <w:t xml:space="preserve">And bend to stubborn yokes, and champ the bit, </w:t>
      </w:r>
    </w:p>
    <w:p w14:paraId="3BEFC9F5" w14:textId="160BDD8F" w:rsidR="003A417A" w:rsidRPr="00BA1AE2" w:rsidRDefault="003A417A" w:rsidP="00BA1AE2">
      <w:pPr>
        <w:pStyle w:val="Poetry"/>
      </w:pPr>
      <w:r w:rsidRPr="00BA1AE2">
        <w:t>Peace may succeed to war.’ Our way we bend</w:t>
      </w:r>
    </w:p>
    <w:p w14:paraId="7923905F" w14:textId="77777777" w:rsidR="003A417A" w:rsidRPr="00BA1AE2" w:rsidRDefault="003A417A" w:rsidP="00BA1AE2">
      <w:pPr>
        <w:pStyle w:val="Poetry"/>
      </w:pPr>
      <w:r w:rsidRPr="00BA1AE2">
        <w:t xml:space="preserve">To Pallas, and the sacred hill </w:t>
      </w:r>
      <w:proofErr w:type="gramStart"/>
      <w:r w:rsidRPr="00BA1AE2">
        <w:t>ascend;</w:t>
      </w:r>
      <w:proofErr w:type="gramEnd"/>
    </w:p>
    <w:p w14:paraId="64667A94" w14:textId="2FEC3873" w:rsidR="003A417A" w:rsidRPr="00BA1AE2" w:rsidRDefault="003A417A" w:rsidP="00BA1AE2">
      <w:pPr>
        <w:pStyle w:val="Poetry"/>
      </w:pPr>
      <w:r w:rsidRPr="00BA1AE2">
        <w:t>There prostrate to the fierce virago pray,</w:t>
      </w:r>
    </w:p>
    <w:p w14:paraId="3ABDCF89" w14:textId="77777777" w:rsidR="00BA1AE2" w:rsidRDefault="003A417A" w:rsidP="00BA1AE2">
      <w:pPr>
        <w:pStyle w:val="Poetry"/>
      </w:pPr>
      <w:r w:rsidRPr="00BA1AE2">
        <w:t xml:space="preserve">Whose temple was the landmark of our way. </w:t>
      </w:r>
    </w:p>
    <w:p w14:paraId="1BEF7D12" w14:textId="77777777" w:rsidR="00BA1AE2" w:rsidRDefault="003A417A" w:rsidP="00BA1AE2">
      <w:pPr>
        <w:pStyle w:val="Poetry"/>
      </w:pPr>
      <w:r w:rsidRPr="00BA1AE2">
        <w:lastRenderedPageBreak/>
        <w:t xml:space="preserve">Each with a Phrygian mantle veil’d his head, </w:t>
      </w:r>
    </w:p>
    <w:p w14:paraId="4A797986" w14:textId="1ECF90B7" w:rsidR="003A417A" w:rsidRPr="00BA1AE2" w:rsidRDefault="003A417A" w:rsidP="00BA1AE2">
      <w:pPr>
        <w:pStyle w:val="Poetry"/>
      </w:pPr>
      <w:r w:rsidRPr="00BA1AE2">
        <w:t>And all commands of Helenus obey’d,</w:t>
      </w:r>
    </w:p>
    <w:p w14:paraId="3137E9E4" w14:textId="77777777" w:rsidR="003A417A" w:rsidRPr="00BA1AE2" w:rsidRDefault="003A417A" w:rsidP="00BA1AE2">
      <w:pPr>
        <w:pStyle w:val="Poetry"/>
      </w:pPr>
      <w:r w:rsidRPr="00BA1AE2">
        <w:t>And pious rites to Grecian Juno paid.</w:t>
      </w:r>
    </w:p>
    <w:p w14:paraId="49148BFF" w14:textId="5BAC4399" w:rsidR="003A417A" w:rsidRPr="00BA1AE2" w:rsidRDefault="003A417A" w:rsidP="00BA1AE2">
      <w:pPr>
        <w:pStyle w:val="Poetry"/>
      </w:pPr>
      <w:r w:rsidRPr="00BA1AE2">
        <w:t>These dues perform’d, we stretch our sails, and stand</w:t>
      </w:r>
    </w:p>
    <w:p w14:paraId="344B8A02" w14:textId="77777777" w:rsidR="003A417A" w:rsidRPr="00BA1AE2" w:rsidRDefault="003A417A" w:rsidP="00BA1AE2">
      <w:pPr>
        <w:pStyle w:val="Poetry"/>
      </w:pPr>
      <w:r w:rsidRPr="00BA1AE2">
        <w:t>To sea, forsaking that suspected land.</w:t>
      </w:r>
    </w:p>
    <w:p w14:paraId="32E047C4" w14:textId="77777777" w:rsidR="00BA1AE2" w:rsidRDefault="00BA1AE2" w:rsidP="00BA1AE2">
      <w:pPr>
        <w:pStyle w:val="Poetry"/>
      </w:pPr>
    </w:p>
    <w:p w14:paraId="6BE500D3" w14:textId="6EF472AD" w:rsidR="00BA1AE2" w:rsidRDefault="003A417A" w:rsidP="00BA1AE2">
      <w:pPr>
        <w:pStyle w:val="Poetry"/>
      </w:pPr>
      <w:r w:rsidRPr="00BA1AE2">
        <w:t xml:space="preserve">“From hence Tarentum’s bay appears in view, </w:t>
      </w:r>
    </w:p>
    <w:p w14:paraId="50FA366F" w14:textId="7AAA21F0" w:rsidR="003A417A" w:rsidRPr="00BA1AE2" w:rsidRDefault="003A417A" w:rsidP="00BA1AE2">
      <w:pPr>
        <w:pStyle w:val="Poetry"/>
      </w:pPr>
      <w:r w:rsidRPr="00BA1AE2">
        <w:t>For Hercules renown’d, if fame be true.</w:t>
      </w:r>
    </w:p>
    <w:p w14:paraId="2A0713A5" w14:textId="77777777" w:rsidR="003A417A" w:rsidRPr="00BA1AE2" w:rsidRDefault="003A417A" w:rsidP="00BA1AE2">
      <w:pPr>
        <w:pStyle w:val="Poetry"/>
      </w:pPr>
      <w:r w:rsidRPr="00BA1AE2">
        <w:t xml:space="preserve">Just opposite, Lacinian Juno </w:t>
      </w:r>
      <w:proofErr w:type="gramStart"/>
      <w:r w:rsidRPr="00BA1AE2">
        <w:t>stands;</w:t>
      </w:r>
      <w:proofErr w:type="gramEnd"/>
    </w:p>
    <w:p w14:paraId="6C897A2E" w14:textId="60002FA0" w:rsidR="003A417A" w:rsidRPr="00BA1AE2" w:rsidRDefault="003A417A" w:rsidP="00BA1AE2">
      <w:pPr>
        <w:pStyle w:val="Poetry"/>
      </w:pPr>
      <w:r w:rsidRPr="00BA1AE2">
        <w:t>Caulonian tow’rs, and Scylacaean strands,</w:t>
      </w:r>
    </w:p>
    <w:p w14:paraId="02817618" w14:textId="77777777" w:rsidR="00BA1AE2" w:rsidRDefault="003A417A" w:rsidP="00BA1AE2">
      <w:pPr>
        <w:pStyle w:val="Poetry"/>
      </w:pPr>
      <w:r w:rsidRPr="00BA1AE2">
        <w:t xml:space="preserve">For shipwrecks fear’d. Mount Aetna thence we spy, </w:t>
      </w:r>
    </w:p>
    <w:p w14:paraId="72A99635" w14:textId="77777777" w:rsidR="00BA1AE2" w:rsidRDefault="003A417A" w:rsidP="00BA1AE2">
      <w:pPr>
        <w:pStyle w:val="Poetry"/>
      </w:pPr>
      <w:r w:rsidRPr="00BA1AE2">
        <w:t xml:space="preserve">Known by the smoky flames which cloud the sky. </w:t>
      </w:r>
    </w:p>
    <w:p w14:paraId="71211D5C" w14:textId="3B9C34FD" w:rsidR="003A417A" w:rsidRPr="00BA1AE2" w:rsidRDefault="003A417A" w:rsidP="00BA1AE2">
      <w:pPr>
        <w:pStyle w:val="Poetry"/>
      </w:pPr>
      <w:r w:rsidRPr="00BA1AE2">
        <w:t>Far off we hear the waves with surly sound</w:t>
      </w:r>
    </w:p>
    <w:p w14:paraId="1E704CEF" w14:textId="77777777" w:rsidR="003A417A" w:rsidRPr="00BA1AE2" w:rsidRDefault="003A417A" w:rsidP="00BA1AE2">
      <w:pPr>
        <w:pStyle w:val="Poetry"/>
      </w:pPr>
      <w:r w:rsidRPr="00BA1AE2">
        <w:t>Invade the rocks, the rocks their groans rebound.</w:t>
      </w:r>
    </w:p>
    <w:p w14:paraId="55441FB3" w14:textId="03F39E80" w:rsidR="003A417A" w:rsidRPr="00BA1AE2" w:rsidRDefault="003A417A" w:rsidP="00BA1AE2">
      <w:pPr>
        <w:pStyle w:val="Poetry"/>
      </w:pPr>
      <w:r w:rsidRPr="00BA1AE2">
        <w:t>The billows break upon the sounding strand,</w:t>
      </w:r>
    </w:p>
    <w:p w14:paraId="074B4851" w14:textId="77777777" w:rsidR="00BA1AE2" w:rsidRDefault="003A417A" w:rsidP="00BA1AE2">
      <w:pPr>
        <w:pStyle w:val="Poetry"/>
      </w:pPr>
      <w:r w:rsidRPr="00BA1AE2">
        <w:t xml:space="preserve">And roll the rising tide, impure with sand. </w:t>
      </w:r>
    </w:p>
    <w:p w14:paraId="3180FCAE" w14:textId="34143BEA" w:rsidR="003A417A" w:rsidRPr="00BA1AE2" w:rsidRDefault="003A417A" w:rsidP="00BA1AE2">
      <w:pPr>
        <w:pStyle w:val="Poetry"/>
      </w:pPr>
      <w:r w:rsidRPr="00BA1AE2">
        <w:t>Then thus Anchises, in experience old:</w:t>
      </w:r>
    </w:p>
    <w:p w14:paraId="2ADD82D7" w14:textId="77777777" w:rsidR="00BA1AE2" w:rsidRDefault="003A417A" w:rsidP="00BA1AE2">
      <w:pPr>
        <w:pStyle w:val="Poetry"/>
      </w:pPr>
      <w:r w:rsidRPr="00BA1AE2">
        <w:t xml:space="preserve">‘’T is that Charybdis which the seer foretold, </w:t>
      </w:r>
    </w:p>
    <w:p w14:paraId="3C6A7335" w14:textId="6E2209C3" w:rsidR="003A417A" w:rsidRPr="00BA1AE2" w:rsidRDefault="003A417A" w:rsidP="00BA1AE2">
      <w:pPr>
        <w:pStyle w:val="Poetry"/>
      </w:pPr>
      <w:r w:rsidRPr="00BA1AE2">
        <w:t>And those the promis’d rocks! Bear off to sea!’</w:t>
      </w:r>
    </w:p>
    <w:p w14:paraId="5AD2837B" w14:textId="4BA54A92" w:rsidR="003A417A" w:rsidRPr="00BA1AE2" w:rsidRDefault="003A417A" w:rsidP="00BA1AE2">
      <w:pPr>
        <w:pStyle w:val="Poetry"/>
      </w:pPr>
      <w:r w:rsidRPr="00BA1AE2">
        <w:t>With haste the frighted mariners obey.</w:t>
      </w:r>
    </w:p>
    <w:p w14:paraId="3F80E48B" w14:textId="77777777" w:rsidR="00BA1AE2" w:rsidRDefault="003A417A" w:rsidP="00BA1AE2">
      <w:pPr>
        <w:pStyle w:val="Poetry"/>
      </w:pPr>
      <w:r w:rsidRPr="00BA1AE2">
        <w:t xml:space="preserve">First Palinurus to the larboard </w:t>
      </w:r>
      <w:proofErr w:type="gramStart"/>
      <w:r w:rsidRPr="00BA1AE2">
        <w:t>veer’d;</w:t>
      </w:r>
      <w:proofErr w:type="gramEnd"/>
      <w:r w:rsidRPr="00BA1AE2">
        <w:t xml:space="preserve"> </w:t>
      </w:r>
    </w:p>
    <w:p w14:paraId="14246C46" w14:textId="77777777" w:rsidR="00BA1AE2" w:rsidRDefault="003A417A" w:rsidP="00BA1AE2">
      <w:pPr>
        <w:pStyle w:val="Poetry"/>
      </w:pPr>
      <w:r w:rsidRPr="00BA1AE2">
        <w:t xml:space="preserve">Then all the fleet by his example steer’d. </w:t>
      </w:r>
    </w:p>
    <w:p w14:paraId="590AED9C" w14:textId="4ECC7153" w:rsidR="003A417A" w:rsidRPr="00BA1AE2" w:rsidRDefault="003A417A" w:rsidP="00BA1AE2">
      <w:pPr>
        <w:pStyle w:val="Poetry"/>
      </w:pPr>
      <w:r w:rsidRPr="00BA1AE2">
        <w:t>To heav’n aloft on ridgy waves we ride,</w:t>
      </w:r>
    </w:p>
    <w:p w14:paraId="134A510B" w14:textId="77777777" w:rsidR="003A417A" w:rsidRPr="00BA1AE2" w:rsidRDefault="003A417A" w:rsidP="00BA1AE2">
      <w:pPr>
        <w:pStyle w:val="Poetry"/>
      </w:pPr>
      <w:r w:rsidRPr="00BA1AE2">
        <w:t xml:space="preserve">Then down to hell descend, when they </w:t>
      </w:r>
      <w:proofErr w:type="gramStart"/>
      <w:r w:rsidRPr="00BA1AE2">
        <w:t>divide;</w:t>
      </w:r>
      <w:proofErr w:type="gramEnd"/>
    </w:p>
    <w:p w14:paraId="2513BE88" w14:textId="22F93F96" w:rsidR="003A417A" w:rsidRPr="00BA1AE2" w:rsidRDefault="003A417A" w:rsidP="00BA1AE2">
      <w:pPr>
        <w:pStyle w:val="Poetry"/>
      </w:pPr>
      <w:r w:rsidRPr="00BA1AE2">
        <w:t>And thrice our galleys knock’d the stony ground,</w:t>
      </w:r>
    </w:p>
    <w:p w14:paraId="01812F57" w14:textId="77777777" w:rsidR="003A417A" w:rsidRPr="00BA1AE2" w:rsidRDefault="003A417A" w:rsidP="00BA1AE2">
      <w:pPr>
        <w:pStyle w:val="Poetry"/>
      </w:pPr>
      <w:r w:rsidRPr="00BA1AE2">
        <w:t>And thrice the hollow rocks return’d the sound,</w:t>
      </w:r>
    </w:p>
    <w:p w14:paraId="2A278868" w14:textId="77777777" w:rsidR="00BA1AE2" w:rsidRDefault="003A417A" w:rsidP="00BA1AE2">
      <w:pPr>
        <w:pStyle w:val="Poetry"/>
      </w:pPr>
      <w:r w:rsidRPr="00BA1AE2">
        <w:t xml:space="preserve">And thrice we saw the stars, that stood with dews around. </w:t>
      </w:r>
    </w:p>
    <w:p w14:paraId="5401DE77" w14:textId="4F0912EA" w:rsidR="003A417A" w:rsidRPr="00BA1AE2" w:rsidRDefault="003A417A" w:rsidP="00BA1AE2">
      <w:pPr>
        <w:pStyle w:val="Poetry"/>
      </w:pPr>
      <w:r w:rsidRPr="00BA1AE2">
        <w:t xml:space="preserve">The flagging winds forsook us, with the </w:t>
      </w:r>
      <w:proofErr w:type="gramStart"/>
      <w:r w:rsidRPr="00BA1AE2">
        <w:t>sun;</w:t>
      </w:r>
      <w:proofErr w:type="gramEnd"/>
    </w:p>
    <w:p w14:paraId="66C06E78" w14:textId="77777777" w:rsidR="003A417A" w:rsidRPr="00BA1AE2" w:rsidRDefault="003A417A" w:rsidP="00BA1AE2">
      <w:pPr>
        <w:pStyle w:val="Poetry"/>
      </w:pPr>
      <w:r w:rsidRPr="00BA1AE2">
        <w:t>And, wearied, on Cyclopian shores we run.</w:t>
      </w:r>
    </w:p>
    <w:p w14:paraId="7F5AE4D4" w14:textId="3272B47B" w:rsidR="003A417A" w:rsidRPr="00BA1AE2" w:rsidRDefault="003A417A" w:rsidP="00BA1AE2">
      <w:pPr>
        <w:pStyle w:val="Poetry"/>
      </w:pPr>
      <w:r w:rsidRPr="00BA1AE2">
        <w:t>The port capacious, and secure from wind,</w:t>
      </w:r>
    </w:p>
    <w:p w14:paraId="30B70723" w14:textId="77777777" w:rsidR="00BA1AE2" w:rsidRDefault="003A417A" w:rsidP="00BA1AE2">
      <w:pPr>
        <w:pStyle w:val="Poetry"/>
      </w:pPr>
      <w:r w:rsidRPr="00BA1AE2">
        <w:t xml:space="preserve">Is to the foot of thund’ring Aetna join’d. </w:t>
      </w:r>
    </w:p>
    <w:p w14:paraId="38F09296" w14:textId="77777777" w:rsidR="00BA1AE2" w:rsidRDefault="003A417A" w:rsidP="00BA1AE2">
      <w:pPr>
        <w:pStyle w:val="Poetry"/>
      </w:pPr>
      <w:r w:rsidRPr="00BA1AE2">
        <w:t xml:space="preserve">By turns a pitchy cloud she rolls on </w:t>
      </w:r>
      <w:proofErr w:type="gramStart"/>
      <w:r w:rsidRPr="00BA1AE2">
        <w:t>high;</w:t>
      </w:r>
      <w:proofErr w:type="gramEnd"/>
      <w:r w:rsidRPr="00BA1AE2">
        <w:t xml:space="preserve"> </w:t>
      </w:r>
    </w:p>
    <w:p w14:paraId="5D09A727" w14:textId="7899A234" w:rsidR="003A417A" w:rsidRPr="00BA1AE2" w:rsidRDefault="003A417A" w:rsidP="00BA1AE2">
      <w:pPr>
        <w:pStyle w:val="Poetry"/>
      </w:pPr>
      <w:r w:rsidRPr="00BA1AE2">
        <w:t>By turns hot embers from her entrails fly,</w:t>
      </w:r>
    </w:p>
    <w:p w14:paraId="565E7309" w14:textId="77777777" w:rsidR="003A417A" w:rsidRPr="00BA1AE2" w:rsidRDefault="003A417A" w:rsidP="00BA1AE2">
      <w:pPr>
        <w:pStyle w:val="Poetry"/>
      </w:pPr>
      <w:r w:rsidRPr="00BA1AE2">
        <w:t>And flakes of mounting flames, that lick the sky.</w:t>
      </w:r>
    </w:p>
    <w:p w14:paraId="00700161" w14:textId="4332A573" w:rsidR="003A417A" w:rsidRPr="00BA1AE2" w:rsidRDefault="003A417A" w:rsidP="00BA1AE2">
      <w:pPr>
        <w:pStyle w:val="Poetry"/>
      </w:pPr>
      <w:r w:rsidRPr="00BA1AE2">
        <w:t>Oft from her bowels massy rocks are thrown,</w:t>
      </w:r>
    </w:p>
    <w:p w14:paraId="2B520944" w14:textId="77777777" w:rsidR="00BA1AE2" w:rsidRDefault="003A417A" w:rsidP="00BA1AE2">
      <w:pPr>
        <w:pStyle w:val="Poetry"/>
      </w:pPr>
      <w:proofErr w:type="gramStart"/>
      <w:r w:rsidRPr="00BA1AE2">
        <w:lastRenderedPageBreak/>
        <w:t>And,</w:t>
      </w:r>
      <w:proofErr w:type="gramEnd"/>
      <w:r w:rsidRPr="00BA1AE2">
        <w:t xml:space="preserve"> shiver’d by the force, come piecemeal down. </w:t>
      </w:r>
    </w:p>
    <w:p w14:paraId="63F1A94C" w14:textId="0901F649" w:rsidR="003A417A" w:rsidRPr="00BA1AE2" w:rsidRDefault="003A417A" w:rsidP="00BA1AE2">
      <w:pPr>
        <w:pStyle w:val="Poetry"/>
      </w:pPr>
      <w:r w:rsidRPr="00BA1AE2">
        <w:t>Oft liquid lakes of burning sulphur flow,</w:t>
      </w:r>
    </w:p>
    <w:p w14:paraId="48F8B841" w14:textId="77777777" w:rsidR="003A417A" w:rsidRPr="00BA1AE2" w:rsidRDefault="003A417A" w:rsidP="00BA1AE2">
      <w:pPr>
        <w:pStyle w:val="Poetry"/>
      </w:pPr>
      <w:r w:rsidRPr="00BA1AE2">
        <w:t>Fed from the fiery springs that boil below.</w:t>
      </w:r>
    </w:p>
    <w:p w14:paraId="0DFDF2FD" w14:textId="77777777" w:rsidR="003A417A" w:rsidRPr="00BA1AE2" w:rsidRDefault="003A417A" w:rsidP="00BA1AE2">
      <w:pPr>
        <w:pStyle w:val="Poetry"/>
      </w:pPr>
      <w:r w:rsidRPr="00BA1AE2">
        <w:t>Enceladus, they say, transfix’d by Jove,</w:t>
      </w:r>
    </w:p>
    <w:p w14:paraId="625F92C6" w14:textId="3AD06C01" w:rsidR="003A417A" w:rsidRPr="00BA1AE2" w:rsidRDefault="003A417A" w:rsidP="00BA1AE2">
      <w:pPr>
        <w:pStyle w:val="Poetry"/>
      </w:pPr>
      <w:r w:rsidRPr="00BA1AE2">
        <w:t xml:space="preserve">With blasted limbs came tumbling from </w:t>
      </w:r>
      <w:proofErr w:type="gramStart"/>
      <w:r w:rsidRPr="00BA1AE2">
        <w:t>above;</w:t>
      </w:r>
      <w:proofErr w:type="gramEnd"/>
    </w:p>
    <w:p w14:paraId="7DB88DDD" w14:textId="77777777" w:rsidR="00BA1AE2" w:rsidRDefault="003A417A" w:rsidP="00BA1AE2">
      <w:pPr>
        <w:pStyle w:val="Poetry"/>
      </w:pPr>
      <w:r w:rsidRPr="00BA1AE2">
        <w:t xml:space="preserve">And, where he fell, th’ avenging father drew </w:t>
      </w:r>
    </w:p>
    <w:p w14:paraId="078E9EFC" w14:textId="68CC3921" w:rsidR="003A417A" w:rsidRPr="00BA1AE2" w:rsidRDefault="003A417A" w:rsidP="00BA1AE2">
      <w:pPr>
        <w:pStyle w:val="Poetry"/>
      </w:pPr>
      <w:r w:rsidRPr="00BA1AE2">
        <w:t>This flaming hill, and on his body threw.</w:t>
      </w:r>
    </w:p>
    <w:p w14:paraId="0575CFFD" w14:textId="77777777" w:rsidR="003A417A" w:rsidRPr="00BA1AE2" w:rsidRDefault="003A417A" w:rsidP="00BA1AE2">
      <w:pPr>
        <w:pStyle w:val="Poetry"/>
      </w:pPr>
      <w:r w:rsidRPr="00BA1AE2">
        <w:t>As often as he turns his weary sides,</w:t>
      </w:r>
    </w:p>
    <w:p w14:paraId="13B8D75B" w14:textId="77777777" w:rsidR="003A417A" w:rsidRPr="00BA1AE2" w:rsidRDefault="003A417A" w:rsidP="00BA1AE2">
      <w:pPr>
        <w:pStyle w:val="Poetry"/>
      </w:pPr>
      <w:r w:rsidRPr="00BA1AE2">
        <w:t xml:space="preserve">He shakes the solid </w:t>
      </w:r>
      <w:proofErr w:type="gramStart"/>
      <w:r w:rsidRPr="00BA1AE2">
        <w:t>isle, and</w:t>
      </w:r>
      <w:proofErr w:type="gramEnd"/>
      <w:r w:rsidRPr="00BA1AE2">
        <w:t xml:space="preserve"> smoke the heavens hides.</w:t>
      </w:r>
    </w:p>
    <w:p w14:paraId="352A8B9C" w14:textId="596622BB" w:rsidR="003A417A" w:rsidRPr="00BA1AE2" w:rsidRDefault="003A417A" w:rsidP="00BA1AE2">
      <w:pPr>
        <w:pStyle w:val="Poetry"/>
      </w:pPr>
      <w:r w:rsidRPr="00BA1AE2">
        <w:t>In shady woods we pass the tedious night,</w:t>
      </w:r>
    </w:p>
    <w:p w14:paraId="031453D3" w14:textId="77777777" w:rsidR="00BA1AE2" w:rsidRDefault="003A417A" w:rsidP="00BA1AE2">
      <w:pPr>
        <w:pStyle w:val="Poetry"/>
      </w:pPr>
      <w:r w:rsidRPr="00BA1AE2">
        <w:t xml:space="preserve">Where bellowing sounds and groans our souls affright, </w:t>
      </w:r>
    </w:p>
    <w:p w14:paraId="3C3AB970" w14:textId="3E4F4B9B" w:rsidR="003A417A" w:rsidRPr="00BA1AE2" w:rsidRDefault="003A417A" w:rsidP="00BA1AE2">
      <w:pPr>
        <w:pStyle w:val="Poetry"/>
      </w:pPr>
      <w:r w:rsidRPr="00BA1AE2">
        <w:t xml:space="preserve">Of which no cause is offer’d to the </w:t>
      </w:r>
      <w:proofErr w:type="gramStart"/>
      <w:r w:rsidRPr="00BA1AE2">
        <w:t>sight;</w:t>
      </w:r>
      <w:proofErr w:type="gramEnd"/>
    </w:p>
    <w:p w14:paraId="33E8C864" w14:textId="77777777" w:rsidR="003A417A" w:rsidRPr="00BA1AE2" w:rsidRDefault="003A417A" w:rsidP="00BA1AE2">
      <w:pPr>
        <w:pStyle w:val="Poetry"/>
      </w:pPr>
      <w:r w:rsidRPr="00BA1AE2">
        <w:t>For not one star was kindled in the sky,</w:t>
      </w:r>
    </w:p>
    <w:p w14:paraId="045C81D8" w14:textId="77777777" w:rsidR="003A417A" w:rsidRPr="00BA1AE2" w:rsidRDefault="003A417A" w:rsidP="00BA1AE2">
      <w:pPr>
        <w:pStyle w:val="Poetry"/>
      </w:pPr>
      <w:r w:rsidRPr="00BA1AE2">
        <w:t xml:space="preserve">Nor could the moon her borrow’d light </w:t>
      </w:r>
      <w:proofErr w:type="gramStart"/>
      <w:r w:rsidRPr="00BA1AE2">
        <w:t>supply;</w:t>
      </w:r>
      <w:proofErr w:type="gramEnd"/>
    </w:p>
    <w:p w14:paraId="6BEDE2F4" w14:textId="181A2DC7" w:rsidR="003A417A" w:rsidRPr="00BA1AE2" w:rsidRDefault="003A417A" w:rsidP="00BA1AE2">
      <w:pPr>
        <w:pStyle w:val="Poetry"/>
      </w:pPr>
      <w:r w:rsidRPr="00BA1AE2">
        <w:t>For misty clouds involv’d the firmament,</w:t>
      </w:r>
    </w:p>
    <w:p w14:paraId="2028A048" w14:textId="77777777" w:rsidR="003A417A" w:rsidRPr="00BA1AE2" w:rsidRDefault="003A417A" w:rsidP="00BA1AE2">
      <w:pPr>
        <w:pStyle w:val="Poetry"/>
      </w:pPr>
      <w:r w:rsidRPr="00BA1AE2">
        <w:t>The stars were muffled, and the moon was pent.</w:t>
      </w:r>
    </w:p>
    <w:p w14:paraId="08DBCF18" w14:textId="77777777" w:rsidR="00BA1AE2" w:rsidRDefault="00BA1AE2" w:rsidP="00BA1AE2">
      <w:pPr>
        <w:pStyle w:val="Poetry"/>
      </w:pPr>
    </w:p>
    <w:p w14:paraId="1FB3141D" w14:textId="491013FE" w:rsidR="00BA1AE2" w:rsidRDefault="003A417A" w:rsidP="00BA1AE2">
      <w:pPr>
        <w:pStyle w:val="Poetry"/>
      </w:pPr>
      <w:r w:rsidRPr="00BA1AE2">
        <w:t xml:space="preserve">“Scarce had the rising sun the day reveal’d, </w:t>
      </w:r>
    </w:p>
    <w:p w14:paraId="5199A486" w14:textId="3F5AF699" w:rsidR="003A417A" w:rsidRPr="00BA1AE2" w:rsidRDefault="003A417A" w:rsidP="00BA1AE2">
      <w:pPr>
        <w:pStyle w:val="Poetry"/>
      </w:pPr>
      <w:r w:rsidRPr="00BA1AE2">
        <w:t>Scarce had his heat the pearly dews dispell’d,</w:t>
      </w:r>
    </w:p>
    <w:p w14:paraId="0E4995A1" w14:textId="77777777" w:rsidR="003A417A" w:rsidRPr="00BA1AE2" w:rsidRDefault="003A417A" w:rsidP="00BA1AE2">
      <w:pPr>
        <w:pStyle w:val="Poetry"/>
      </w:pPr>
      <w:r w:rsidRPr="00BA1AE2">
        <w:t xml:space="preserve">When from the woods </w:t>
      </w:r>
      <w:proofErr w:type="gramStart"/>
      <w:r w:rsidRPr="00BA1AE2">
        <w:t>there</w:t>
      </w:r>
      <w:proofErr w:type="gramEnd"/>
      <w:r w:rsidRPr="00BA1AE2">
        <w:t xml:space="preserve"> bolts, before our sight,</w:t>
      </w:r>
    </w:p>
    <w:p w14:paraId="37FDF903" w14:textId="4CD2A19B" w:rsidR="003A417A" w:rsidRPr="00BA1AE2" w:rsidRDefault="003A417A" w:rsidP="00BA1AE2">
      <w:pPr>
        <w:pStyle w:val="Poetry"/>
      </w:pPr>
      <w:r w:rsidRPr="00BA1AE2">
        <w:t>Somewhat betwixt a mortal and a sprite,</w:t>
      </w:r>
    </w:p>
    <w:p w14:paraId="417A8676" w14:textId="77777777" w:rsidR="00BA1AE2" w:rsidRDefault="003A417A" w:rsidP="00BA1AE2">
      <w:pPr>
        <w:pStyle w:val="Poetry"/>
      </w:pPr>
      <w:r w:rsidRPr="00BA1AE2">
        <w:t xml:space="preserve">So thin, so ghastly meager, and so wan, </w:t>
      </w:r>
    </w:p>
    <w:p w14:paraId="2546B26C" w14:textId="478E8469" w:rsidR="003A417A" w:rsidRPr="00BA1AE2" w:rsidRDefault="003A417A" w:rsidP="00BA1AE2">
      <w:pPr>
        <w:pStyle w:val="Poetry"/>
      </w:pPr>
      <w:r w:rsidRPr="00BA1AE2">
        <w:t>So bare of flesh, he scarce resembled man.</w:t>
      </w:r>
    </w:p>
    <w:p w14:paraId="57007EDF" w14:textId="77777777" w:rsidR="00BA1AE2" w:rsidRDefault="003A417A" w:rsidP="00BA1AE2">
      <w:pPr>
        <w:pStyle w:val="Poetry"/>
      </w:pPr>
      <w:r w:rsidRPr="00BA1AE2">
        <w:t xml:space="preserve">This thing, all tatter’d, seem’d from far t’ implore </w:t>
      </w:r>
    </w:p>
    <w:p w14:paraId="243793E8" w14:textId="1485404D" w:rsidR="003A417A" w:rsidRPr="00BA1AE2" w:rsidRDefault="003A417A" w:rsidP="00BA1AE2">
      <w:pPr>
        <w:pStyle w:val="Poetry"/>
      </w:pPr>
      <w:r w:rsidRPr="00BA1AE2">
        <w:t xml:space="preserve">Our pious </w:t>
      </w:r>
      <w:proofErr w:type="gramStart"/>
      <w:r w:rsidRPr="00BA1AE2">
        <w:t>aid, and</w:t>
      </w:r>
      <w:proofErr w:type="gramEnd"/>
      <w:r w:rsidRPr="00BA1AE2">
        <w:t xml:space="preserve"> pointed to the shore.</w:t>
      </w:r>
    </w:p>
    <w:p w14:paraId="0331E761" w14:textId="36E79E29" w:rsidR="003A417A" w:rsidRPr="00BA1AE2" w:rsidRDefault="003A417A" w:rsidP="00BA1AE2">
      <w:pPr>
        <w:pStyle w:val="Poetry"/>
      </w:pPr>
      <w:r w:rsidRPr="00BA1AE2">
        <w:t xml:space="preserve">We look behind, then view his shaggy </w:t>
      </w:r>
      <w:proofErr w:type="gramStart"/>
      <w:r w:rsidRPr="00BA1AE2">
        <w:t>beard;</w:t>
      </w:r>
      <w:proofErr w:type="gramEnd"/>
    </w:p>
    <w:p w14:paraId="3F9AB999" w14:textId="77777777" w:rsidR="00BA1AE2" w:rsidRDefault="003A417A" w:rsidP="00BA1AE2">
      <w:pPr>
        <w:pStyle w:val="Poetry"/>
      </w:pPr>
      <w:r w:rsidRPr="00BA1AE2">
        <w:t xml:space="preserve">His clothes were tagg’d with thorns, and filth his limbs </w:t>
      </w:r>
      <w:proofErr w:type="gramStart"/>
      <w:r w:rsidRPr="00BA1AE2">
        <w:t>besmear’d;</w:t>
      </w:r>
      <w:proofErr w:type="gramEnd"/>
      <w:r w:rsidRPr="00BA1AE2">
        <w:t xml:space="preserve"> </w:t>
      </w:r>
    </w:p>
    <w:p w14:paraId="2C861B47" w14:textId="6EAB604F" w:rsidR="003A417A" w:rsidRPr="00BA1AE2" w:rsidRDefault="003A417A" w:rsidP="00BA1AE2">
      <w:pPr>
        <w:pStyle w:val="Poetry"/>
      </w:pPr>
      <w:r w:rsidRPr="00BA1AE2">
        <w:t>The rest, in mien, in habit, and in face,</w:t>
      </w:r>
    </w:p>
    <w:p w14:paraId="7A99772D" w14:textId="77777777" w:rsidR="00BA1AE2" w:rsidRDefault="003A417A" w:rsidP="00BA1AE2">
      <w:pPr>
        <w:pStyle w:val="Poetry"/>
      </w:pPr>
      <w:r w:rsidRPr="00BA1AE2">
        <w:t xml:space="preserve">Appear’d a Greek, and such indeed he was. </w:t>
      </w:r>
    </w:p>
    <w:p w14:paraId="2FD13EA0" w14:textId="2DCF0903" w:rsidR="003A417A" w:rsidRPr="00BA1AE2" w:rsidRDefault="003A417A" w:rsidP="00BA1AE2">
      <w:pPr>
        <w:pStyle w:val="Poetry"/>
      </w:pPr>
      <w:r w:rsidRPr="00BA1AE2">
        <w:t>He cast on us, from far, a frightful view,</w:t>
      </w:r>
    </w:p>
    <w:p w14:paraId="095C43B7" w14:textId="3D6E42D6" w:rsidR="003A417A" w:rsidRPr="00BA1AE2" w:rsidRDefault="003A417A" w:rsidP="00BA1AE2">
      <w:pPr>
        <w:pStyle w:val="Poetry"/>
      </w:pPr>
      <w:r w:rsidRPr="00BA1AE2">
        <w:t xml:space="preserve">Whom soon for Trojans and for foes he </w:t>
      </w:r>
      <w:proofErr w:type="gramStart"/>
      <w:r w:rsidRPr="00BA1AE2">
        <w:t>knew;</w:t>
      </w:r>
      <w:proofErr w:type="gramEnd"/>
    </w:p>
    <w:p w14:paraId="03BC8CA9" w14:textId="77777777" w:rsidR="00BA1AE2" w:rsidRDefault="003A417A" w:rsidP="00BA1AE2">
      <w:pPr>
        <w:pStyle w:val="Poetry"/>
      </w:pPr>
      <w:r w:rsidRPr="00BA1AE2">
        <w:t xml:space="preserve">Stood still, and paus’d; then all at once began </w:t>
      </w:r>
    </w:p>
    <w:p w14:paraId="341A2D3E" w14:textId="77777777" w:rsidR="00BA1AE2" w:rsidRDefault="003A417A" w:rsidP="00BA1AE2">
      <w:pPr>
        <w:pStyle w:val="Poetry"/>
      </w:pPr>
      <w:r w:rsidRPr="00BA1AE2">
        <w:t xml:space="preserve">To stretch his limbs, and trembled as he ran. </w:t>
      </w:r>
    </w:p>
    <w:p w14:paraId="0B1EA0A2" w14:textId="77777777" w:rsidR="00BA1AE2" w:rsidRDefault="003A417A" w:rsidP="00BA1AE2">
      <w:pPr>
        <w:pStyle w:val="Poetry"/>
      </w:pPr>
      <w:r w:rsidRPr="00BA1AE2">
        <w:t xml:space="preserve">Soon as approach’d, upon his knees he falls, </w:t>
      </w:r>
    </w:p>
    <w:p w14:paraId="339E70D0" w14:textId="6B46830E" w:rsidR="003A417A" w:rsidRPr="00BA1AE2" w:rsidRDefault="003A417A" w:rsidP="00BA1AE2">
      <w:pPr>
        <w:pStyle w:val="Poetry"/>
      </w:pPr>
      <w:r w:rsidRPr="00BA1AE2">
        <w:t xml:space="preserve">And </w:t>
      </w:r>
      <w:proofErr w:type="gramStart"/>
      <w:r w:rsidRPr="00BA1AE2">
        <w:t>thus</w:t>
      </w:r>
      <w:proofErr w:type="gramEnd"/>
      <w:r w:rsidRPr="00BA1AE2">
        <w:t xml:space="preserve"> with tears and sighs for pity calls:</w:t>
      </w:r>
    </w:p>
    <w:p w14:paraId="605AB147" w14:textId="404C90CE" w:rsidR="003A417A" w:rsidRPr="00BA1AE2" w:rsidRDefault="003A417A" w:rsidP="00BA1AE2">
      <w:pPr>
        <w:pStyle w:val="Poetry"/>
      </w:pPr>
      <w:r w:rsidRPr="00BA1AE2">
        <w:lastRenderedPageBreak/>
        <w:t>‘Now, by the pow’rs above, and what we share</w:t>
      </w:r>
    </w:p>
    <w:p w14:paraId="6938CCDB" w14:textId="77777777" w:rsidR="00BA1AE2" w:rsidRDefault="003A417A" w:rsidP="00BA1AE2">
      <w:pPr>
        <w:pStyle w:val="Poetry"/>
      </w:pPr>
      <w:r w:rsidRPr="00BA1AE2">
        <w:t xml:space="preserve">From Nature’s common gift, this vital air, </w:t>
      </w:r>
    </w:p>
    <w:p w14:paraId="03BC350C" w14:textId="77777777" w:rsidR="00BA1AE2" w:rsidRDefault="003A417A" w:rsidP="00BA1AE2">
      <w:pPr>
        <w:pStyle w:val="Poetry"/>
      </w:pPr>
      <w:r w:rsidRPr="00BA1AE2">
        <w:t xml:space="preserve">O Trojans, take me hence! I beg no </w:t>
      </w:r>
      <w:proofErr w:type="gramStart"/>
      <w:r w:rsidRPr="00BA1AE2">
        <w:t>more;</w:t>
      </w:r>
      <w:proofErr w:type="gramEnd"/>
      <w:r w:rsidRPr="00BA1AE2">
        <w:t xml:space="preserve"> </w:t>
      </w:r>
    </w:p>
    <w:p w14:paraId="03F23AC1" w14:textId="77777777" w:rsidR="00BA1AE2" w:rsidRDefault="003A417A" w:rsidP="00BA1AE2">
      <w:pPr>
        <w:pStyle w:val="Poetry"/>
      </w:pPr>
      <w:r w:rsidRPr="00BA1AE2">
        <w:t xml:space="preserve">But bear me far from this unhappy shore. </w:t>
      </w:r>
    </w:p>
    <w:p w14:paraId="124FE935" w14:textId="664BC5DA" w:rsidR="003A417A" w:rsidRPr="00BA1AE2" w:rsidRDefault="003A417A" w:rsidP="00BA1AE2">
      <w:pPr>
        <w:pStyle w:val="Poetry"/>
      </w:pPr>
      <w:r w:rsidRPr="00BA1AE2">
        <w:t>‘T is true, I am a Greek, and farther own,</w:t>
      </w:r>
    </w:p>
    <w:p w14:paraId="1EB245C3" w14:textId="11C97189" w:rsidR="003A417A" w:rsidRPr="00BA1AE2" w:rsidRDefault="003A417A" w:rsidP="00BA1AE2">
      <w:pPr>
        <w:pStyle w:val="Poetry"/>
      </w:pPr>
      <w:r w:rsidRPr="00BA1AE2">
        <w:t>Among your foes besieg’d th’ imperial town.</w:t>
      </w:r>
    </w:p>
    <w:p w14:paraId="66476A9D" w14:textId="77777777" w:rsidR="00BA1AE2" w:rsidRDefault="003A417A" w:rsidP="00BA1AE2">
      <w:pPr>
        <w:pStyle w:val="Poetry"/>
      </w:pPr>
      <w:r w:rsidRPr="00BA1AE2">
        <w:t xml:space="preserve">For such demerits if my death be due, </w:t>
      </w:r>
    </w:p>
    <w:p w14:paraId="7D9A1EC8" w14:textId="77777777" w:rsidR="00BA1AE2" w:rsidRDefault="003A417A" w:rsidP="00BA1AE2">
      <w:pPr>
        <w:pStyle w:val="Poetry"/>
      </w:pPr>
      <w:r w:rsidRPr="00BA1AE2">
        <w:t xml:space="preserve">No more for this abandon’d life I </w:t>
      </w:r>
      <w:proofErr w:type="gramStart"/>
      <w:r w:rsidRPr="00BA1AE2">
        <w:t>sue;</w:t>
      </w:r>
      <w:proofErr w:type="gramEnd"/>
      <w:r w:rsidRPr="00BA1AE2">
        <w:t xml:space="preserve"> </w:t>
      </w:r>
    </w:p>
    <w:p w14:paraId="382B0376" w14:textId="5CD1F468" w:rsidR="003A417A" w:rsidRPr="00BA1AE2" w:rsidRDefault="003A417A" w:rsidP="00BA1AE2">
      <w:pPr>
        <w:pStyle w:val="Poetry"/>
      </w:pPr>
      <w:r w:rsidRPr="00BA1AE2">
        <w:t>This only favor let my tears obtain,</w:t>
      </w:r>
    </w:p>
    <w:p w14:paraId="6530937E" w14:textId="77777777" w:rsidR="003A417A" w:rsidRPr="00BA1AE2" w:rsidRDefault="003A417A" w:rsidP="00BA1AE2">
      <w:pPr>
        <w:pStyle w:val="Poetry"/>
      </w:pPr>
      <w:r w:rsidRPr="00BA1AE2">
        <w:t>To throw me headlong in the rapid main:</w:t>
      </w:r>
    </w:p>
    <w:p w14:paraId="13972982" w14:textId="72A7C2E5" w:rsidR="003A417A" w:rsidRPr="00BA1AE2" w:rsidRDefault="003A417A" w:rsidP="00BA1AE2">
      <w:pPr>
        <w:pStyle w:val="Poetry"/>
      </w:pPr>
      <w:r w:rsidRPr="00BA1AE2">
        <w:t>Since nothing more than death my crime demands,</w:t>
      </w:r>
    </w:p>
    <w:p w14:paraId="292026D0" w14:textId="77777777" w:rsidR="003A417A" w:rsidRPr="00BA1AE2" w:rsidRDefault="003A417A" w:rsidP="00BA1AE2">
      <w:pPr>
        <w:pStyle w:val="Poetry"/>
      </w:pPr>
      <w:r w:rsidRPr="00BA1AE2">
        <w:t>I die content, to die by human hands.’</w:t>
      </w:r>
    </w:p>
    <w:p w14:paraId="517DB115" w14:textId="77777777" w:rsidR="003A417A" w:rsidRPr="00BA1AE2" w:rsidRDefault="003A417A" w:rsidP="00BA1AE2">
      <w:pPr>
        <w:pStyle w:val="Poetry"/>
      </w:pPr>
      <w:r w:rsidRPr="00BA1AE2">
        <w:t>He said, and on his knees my knees embrac’d:</w:t>
      </w:r>
    </w:p>
    <w:p w14:paraId="5DFF6352" w14:textId="77777777" w:rsidR="003A417A" w:rsidRPr="00BA1AE2" w:rsidRDefault="003A417A" w:rsidP="00BA1AE2">
      <w:pPr>
        <w:pStyle w:val="Poetry"/>
      </w:pPr>
      <w:r w:rsidRPr="00BA1AE2">
        <w:t>I bade him boldly tell his fortune past,</w:t>
      </w:r>
    </w:p>
    <w:p w14:paraId="299221D3" w14:textId="77777777" w:rsidR="003A417A" w:rsidRPr="00BA1AE2" w:rsidRDefault="003A417A" w:rsidP="00BA1AE2">
      <w:pPr>
        <w:pStyle w:val="Poetry"/>
      </w:pPr>
      <w:r w:rsidRPr="00BA1AE2">
        <w:t>His present state, his lineage, and his name,</w:t>
      </w:r>
    </w:p>
    <w:p w14:paraId="662857BE" w14:textId="2B4F223F" w:rsidR="003A417A" w:rsidRPr="00BA1AE2" w:rsidRDefault="003A417A" w:rsidP="00BA1AE2">
      <w:pPr>
        <w:pStyle w:val="Poetry"/>
      </w:pPr>
      <w:r w:rsidRPr="00BA1AE2">
        <w:t>Th’ occasion of his fears, and whence he came.</w:t>
      </w:r>
    </w:p>
    <w:p w14:paraId="097CA7A6" w14:textId="77777777" w:rsidR="00BA1AE2" w:rsidRDefault="003A417A" w:rsidP="00BA1AE2">
      <w:pPr>
        <w:pStyle w:val="Poetry"/>
      </w:pPr>
      <w:r w:rsidRPr="00BA1AE2">
        <w:t xml:space="preserve">The good Anchises rais’d him with his </w:t>
      </w:r>
      <w:proofErr w:type="gramStart"/>
      <w:r w:rsidRPr="00BA1AE2">
        <w:t>hand;</w:t>
      </w:r>
      <w:proofErr w:type="gramEnd"/>
      <w:r w:rsidRPr="00BA1AE2">
        <w:t xml:space="preserve"> </w:t>
      </w:r>
    </w:p>
    <w:p w14:paraId="34BB07CA" w14:textId="15E190CC" w:rsidR="003A417A" w:rsidRPr="00BA1AE2" w:rsidRDefault="003A417A" w:rsidP="00BA1AE2">
      <w:pPr>
        <w:pStyle w:val="Poetry"/>
      </w:pPr>
      <w:r w:rsidRPr="00BA1AE2">
        <w:t>Who, thus encourag’d, answer’d our demand:</w:t>
      </w:r>
    </w:p>
    <w:p w14:paraId="1C496D4D" w14:textId="77777777" w:rsidR="00BA1AE2" w:rsidRDefault="003A417A" w:rsidP="00BA1AE2">
      <w:pPr>
        <w:pStyle w:val="Poetry"/>
      </w:pPr>
      <w:r w:rsidRPr="00BA1AE2">
        <w:t xml:space="preserve">‘From Ithaca, my native soil, I came </w:t>
      </w:r>
    </w:p>
    <w:p w14:paraId="06269C37" w14:textId="0E382E00" w:rsidR="003A417A" w:rsidRPr="00BA1AE2" w:rsidRDefault="003A417A" w:rsidP="00BA1AE2">
      <w:pPr>
        <w:pStyle w:val="Poetry"/>
      </w:pPr>
      <w:r w:rsidRPr="00BA1AE2">
        <w:t>To Troy; and Achaemenides my name.</w:t>
      </w:r>
    </w:p>
    <w:p w14:paraId="12439691" w14:textId="0E13872F" w:rsidR="003A417A" w:rsidRPr="00BA1AE2" w:rsidRDefault="003A417A" w:rsidP="00BA1AE2">
      <w:pPr>
        <w:pStyle w:val="Poetry"/>
      </w:pPr>
      <w:r w:rsidRPr="00BA1AE2">
        <w:t xml:space="preserve">Me my poor father with Ulysses </w:t>
      </w:r>
      <w:proofErr w:type="gramStart"/>
      <w:r w:rsidRPr="00BA1AE2">
        <w:t>sent;</w:t>
      </w:r>
      <w:proofErr w:type="gramEnd"/>
    </w:p>
    <w:p w14:paraId="45F3EF13" w14:textId="77777777" w:rsidR="003A417A" w:rsidRPr="00BA1AE2" w:rsidRDefault="003A417A" w:rsidP="00BA1AE2">
      <w:pPr>
        <w:pStyle w:val="Poetry"/>
      </w:pPr>
      <w:r w:rsidRPr="00BA1AE2">
        <w:t>(O had I stay’d, with poverty content!)</w:t>
      </w:r>
    </w:p>
    <w:p w14:paraId="0EA4CD5E" w14:textId="77777777" w:rsidR="00BA1AE2" w:rsidRDefault="003A417A" w:rsidP="00BA1AE2">
      <w:pPr>
        <w:pStyle w:val="Poetry"/>
      </w:pPr>
      <w:r w:rsidRPr="00BA1AE2">
        <w:t xml:space="preserve">But, fearful for themselves, my countrymen </w:t>
      </w:r>
    </w:p>
    <w:p w14:paraId="3A2780CC" w14:textId="1E35BD1D" w:rsidR="003A417A" w:rsidRPr="00BA1AE2" w:rsidRDefault="003A417A" w:rsidP="00BA1AE2">
      <w:pPr>
        <w:pStyle w:val="Poetry"/>
      </w:pPr>
      <w:r w:rsidRPr="00BA1AE2">
        <w:t>Left me forsaken in the Cyclops’ den.</w:t>
      </w:r>
    </w:p>
    <w:p w14:paraId="1884E43C" w14:textId="77777777" w:rsidR="003A417A" w:rsidRPr="00BA1AE2" w:rsidRDefault="003A417A" w:rsidP="00BA1AE2">
      <w:pPr>
        <w:pStyle w:val="Poetry"/>
      </w:pPr>
      <w:r w:rsidRPr="00BA1AE2">
        <w:t xml:space="preserve">The cave, tho’ large, was </w:t>
      </w:r>
      <w:proofErr w:type="gramStart"/>
      <w:r w:rsidRPr="00BA1AE2">
        <w:t>dark;</w:t>
      </w:r>
      <w:proofErr w:type="gramEnd"/>
      <w:r w:rsidRPr="00BA1AE2">
        <w:t xml:space="preserve"> the dismal floor</w:t>
      </w:r>
    </w:p>
    <w:p w14:paraId="32B06A76" w14:textId="15A2AD61" w:rsidR="003A417A" w:rsidRPr="00BA1AE2" w:rsidRDefault="003A417A" w:rsidP="00BA1AE2">
      <w:pPr>
        <w:pStyle w:val="Poetry"/>
      </w:pPr>
      <w:r w:rsidRPr="00BA1AE2">
        <w:t>Was pav’d with mangled limbs and putrid gore.</w:t>
      </w:r>
    </w:p>
    <w:p w14:paraId="28B57BAA" w14:textId="77777777" w:rsidR="00BA1AE2" w:rsidRDefault="003A417A" w:rsidP="00BA1AE2">
      <w:pPr>
        <w:pStyle w:val="Poetry"/>
      </w:pPr>
      <w:r w:rsidRPr="00BA1AE2">
        <w:t xml:space="preserve">Our monstrous host, of more than human size, </w:t>
      </w:r>
    </w:p>
    <w:p w14:paraId="5A7015A6" w14:textId="77777777" w:rsidR="00BA1AE2" w:rsidRDefault="003A417A" w:rsidP="00BA1AE2">
      <w:pPr>
        <w:pStyle w:val="Poetry"/>
      </w:pPr>
      <w:r w:rsidRPr="00BA1AE2">
        <w:t xml:space="preserve">Erects his head, and stares within the </w:t>
      </w:r>
      <w:proofErr w:type="gramStart"/>
      <w:r w:rsidRPr="00BA1AE2">
        <w:t>skies;</w:t>
      </w:r>
      <w:proofErr w:type="gramEnd"/>
      <w:r w:rsidRPr="00BA1AE2">
        <w:t xml:space="preserve"> </w:t>
      </w:r>
    </w:p>
    <w:p w14:paraId="34F10E14" w14:textId="5555DF9B" w:rsidR="003A417A" w:rsidRPr="00BA1AE2" w:rsidRDefault="003A417A" w:rsidP="00BA1AE2">
      <w:pPr>
        <w:pStyle w:val="Poetry"/>
      </w:pPr>
      <w:r w:rsidRPr="00BA1AE2">
        <w:t>Bellowing his voice, and horrid is his hue.</w:t>
      </w:r>
    </w:p>
    <w:p w14:paraId="1EB5ED9C" w14:textId="77777777" w:rsidR="003A417A" w:rsidRPr="00BA1AE2" w:rsidRDefault="003A417A" w:rsidP="00BA1AE2">
      <w:pPr>
        <w:pStyle w:val="Poetry"/>
      </w:pPr>
      <w:r w:rsidRPr="00BA1AE2">
        <w:t>Ye gods, remove this plague from mortal view!</w:t>
      </w:r>
    </w:p>
    <w:p w14:paraId="44693311" w14:textId="21F8110F" w:rsidR="003A417A" w:rsidRPr="00BA1AE2" w:rsidRDefault="003A417A" w:rsidP="00BA1AE2">
      <w:pPr>
        <w:pStyle w:val="Poetry"/>
      </w:pPr>
      <w:r w:rsidRPr="00BA1AE2">
        <w:t xml:space="preserve">The joints of slaughter’d wretches are his </w:t>
      </w:r>
      <w:proofErr w:type="gramStart"/>
      <w:r w:rsidRPr="00BA1AE2">
        <w:t>food;</w:t>
      </w:r>
      <w:proofErr w:type="gramEnd"/>
    </w:p>
    <w:p w14:paraId="280D4B10" w14:textId="77777777" w:rsidR="00BA1AE2" w:rsidRDefault="003A417A" w:rsidP="00BA1AE2">
      <w:pPr>
        <w:pStyle w:val="Poetry"/>
      </w:pPr>
      <w:r w:rsidRPr="00BA1AE2">
        <w:t xml:space="preserve">And for his wine he quaffs the streaming blood. </w:t>
      </w:r>
    </w:p>
    <w:p w14:paraId="688E38B8" w14:textId="77777777" w:rsidR="00BA1AE2" w:rsidRDefault="003A417A" w:rsidP="00BA1AE2">
      <w:pPr>
        <w:pStyle w:val="Poetry"/>
      </w:pPr>
      <w:r w:rsidRPr="00BA1AE2">
        <w:t xml:space="preserve">These eyes beheld, when with his spacious hand </w:t>
      </w:r>
    </w:p>
    <w:p w14:paraId="5D10437F" w14:textId="77777777" w:rsidR="00BA1AE2" w:rsidRDefault="003A417A" w:rsidP="00BA1AE2">
      <w:pPr>
        <w:pStyle w:val="Poetry"/>
      </w:pPr>
      <w:r w:rsidRPr="00BA1AE2">
        <w:t xml:space="preserve">He seiz’d two captives of our Grecian </w:t>
      </w:r>
      <w:proofErr w:type="gramStart"/>
      <w:r w:rsidRPr="00BA1AE2">
        <w:t>band;</w:t>
      </w:r>
      <w:proofErr w:type="gramEnd"/>
      <w:r w:rsidRPr="00BA1AE2">
        <w:t xml:space="preserve"> </w:t>
      </w:r>
    </w:p>
    <w:p w14:paraId="12D8F243" w14:textId="3322E74D" w:rsidR="003A417A" w:rsidRPr="00BA1AE2" w:rsidRDefault="003A417A" w:rsidP="00BA1AE2">
      <w:pPr>
        <w:pStyle w:val="Poetry"/>
      </w:pPr>
      <w:r w:rsidRPr="00BA1AE2">
        <w:t>Stretch’d on his back, he dash’d against the stones</w:t>
      </w:r>
    </w:p>
    <w:p w14:paraId="27D2BB13" w14:textId="2C6434B2" w:rsidR="003A417A" w:rsidRPr="00BA1AE2" w:rsidRDefault="003A417A" w:rsidP="00BA1AE2">
      <w:pPr>
        <w:pStyle w:val="Poetry"/>
      </w:pPr>
      <w:r w:rsidRPr="00BA1AE2">
        <w:lastRenderedPageBreak/>
        <w:t>Their broken bodies, and their crackling bones:</w:t>
      </w:r>
    </w:p>
    <w:p w14:paraId="7659D514" w14:textId="77777777" w:rsidR="00BA1AE2" w:rsidRDefault="003A417A" w:rsidP="00BA1AE2">
      <w:pPr>
        <w:pStyle w:val="Poetry"/>
      </w:pPr>
      <w:r w:rsidRPr="00BA1AE2">
        <w:t xml:space="preserve">With spouting </w:t>
      </w:r>
      <w:proofErr w:type="gramStart"/>
      <w:r w:rsidRPr="00BA1AE2">
        <w:t>blood</w:t>
      </w:r>
      <w:proofErr w:type="gramEnd"/>
      <w:r w:rsidRPr="00BA1AE2">
        <w:t xml:space="preserve"> the purple pavement swims, </w:t>
      </w:r>
    </w:p>
    <w:p w14:paraId="5A5F8D5C" w14:textId="1B46633D" w:rsidR="003A417A" w:rsidRPr="00BA1AE2" w:rsidRDefault="003A417A" w:rsidP="00BA1AE2">
      <w:pPr>
        <w:pStyle w:val="Poetry"/>
      </w:pPr>
      <w:r w:rsidRPr="00BA1AE2">
        <w:t>While the dire glutton grinds the trembling limbs.</w:t>
      </w:r>
    </w:p>
    <w:p w14:paraId="762AB473" w14:textId="77777777" w:rsidR="00BA1AE2" w:rsidRDefault="00BA1AE2" w:rsidP="00BA1AE2">
      <w:pPr>
        <w:pStyle w:val="Poetry"/>
      </w:pPr>
    </w:p>
    <w:p w14:paraId="09B4D074" w14:textId="77777777" w:rsidR="00BA1AE2" w:rsidRDefault="003A417A" w:rsidP="00BA1AE2">
      <w:pPr>
        <w:pStyle w:val="Poetry"/>
      </w:pPr>
      <w:r w:rsidRPr="00BA1AE2">
        <w:t xml:space="preserve">“‘Not unreveng’d Ulysses bore their fate, </w:t>
      </w:r>
    </w:p>
    <w:p w14:paraId="1EBEEAE0" w14:textId="5F598E4C" w:rsidR="003A417A" w:rsidRPr="00BA1AE2" w:rsidRDefault="003A417A" w:rsidP="00BA1AE2">
      <w:pPr>
        <w:pStyle w:val="Poetry"/>
      </w:pPr>
      <w:r w:rsidRPr="00BA1AE2">
        <w:t xml:space="preserve">Nor thoughtless of his own unhappy </w:t>
      </w:r>
      <w:proofErr w:type="gramStart"/>
      <w:r w:rsidRPr="00BA1AE2">
        <w:t>state;</w:t>
      </w:r>
      <w:proofErr w:type="gramEnd"/>
    </w:p>
    <w:p w14:paraId="1D454ECC" w14:textId="2E82201B" w:rsidR="003A417A" w:rsidRPr="00BA1AE2" w:rsidRDefault="003A417A" w:rsidP="00BA1AE2">
      <w:pPr>
        <w:pStyle w:val="Poetry"/>
      </w:pPr>
      <w:r w:rsidRPr="00BA1AE2">
        <w:t>For, gorg’d with flesh, and drunk with human wine</w:t>
      </w:r>
    </w:p>
    <w:p w14:paraId="63B3D548" w14:textId="77777777" w:rsidR="00BA1AE2" w:rsidRDefault="003A417A" w:rsidP="00BA1AE2">
      <w:pPr>
        <w:pStyle w:val="Poetry"/>
      </w:pPr>
      <w:r w:rsidRPr="00BA1AE2">
        <w:t xml:space="preserve">While fast asleep the giant lay supine, </w:t>
      </w:r>
    </w:p>
    <w:p w14:paraId="70E3A8F7" w14:textId="77777777" w:rsidR="00BA1AE2" w:rsidRDefault="003A417A" w:rsidP="00BA1AE2">
      <w:pPr>
        <w:pStyle w:val="Poetry"/>
      </w:pPr>
      <w:r w:rsidRPr="00BA1AE2">
        <w:t xml:space="preserve">Snoring aloud, and belching from his maw </w:t>
      </w:r>
    </w:p>
    <w:p w14:paraId="06EC9D2A" w14:textId="050A22BF" w:rsidR="003A417A" w:rsidRPr="00BA1AE2" w:rsidRDefault="003A417A" w:rsidP="00BA1AE2">
      <w:pPr>
        <w:pStyle w:val="Poetry"/>
      </w:pPr>
      <w:r w:rsidRPr="00BA1AE2">
        <w:t xml:space="preserve">His indigested foam, and morsels </w:t>
      </w:r>
      <w:proofErr w:type="gramStart"/>
      <w:r w:rsidRPr="00BA1AE2">
        <w:t>raw;</w:t>
      </w:r>
      <w:proofErr w:type="gramEnd"/>
    </w:p>
    <w:p w14:paraId="3E55F873" w14:textId="77777777" w:rsidR="003A417A" w:rsidRPr="00BA1AE2" w:rsidRDefault="003A417A" w:rsidP="00BA1AE2">
      <w:pPr>
        <w:pStyle w:val="Poetry"/>
      </w:pPr>
      <w:r w:rsidRPr="00BA1AE2">
        <w:t>We pray; we cast the lots, and then surround</w:t>
      </w:r>
    </w:p>
    <w:p w14:paraId="0329235B" w14:textId="0024129E" w:rsidR="003A417A" w:rsidRPr="00BA1AE2" w:rsidRDefault="003A417A" w:rsidP="00BA1AE2">
      <w:pPr>
        <w:pStyle w:val="Poetry"/>
      </w:pPr>
      <w:r w:rsidRPr="00BA1AE2">
        <w:t>The monstrous body, stretch’d along the ground:</w:t>
      </w:r>
    </w:p>
    <w:p w14:paraId="0AAB94C2" w14:textId="77777777" w:rsidR="00BA1AE2" w:rsidRDefault="003A417A" w:rsidP="00BA1AE2">
      <w:pPr>
        <w:pStyle w:val="Poetry"/>
      </w:pPr>
      <w:r w:rsidRPr="00BA1AE2">
        <w:t xml:space="preserve">Each, as he could approach him, lends a hand </w:t>
      </w:r>
    </w:p>
    <w:p w14:paraId="5C3E09C9" w14:textId="02EAF452" w:rsidR="003A417A" w:rsidRPr="00BA1AE2" w:rsidRDefault="003A417A" w:rsidP="00BA1AE2">
      <w:pPr>
        <w:pStyle w:val="Poetry"/>
      </w:pPr>
      <w:r w:rsidRPr="00BA1AE2">
        <w:t>To bore his eyeball with a flaming brand.</w:t>
      </w:r>
    </w:p>
    <w:p w14:paraId="2499BFB8" w14:textId="77777777" w:rsidR="00BA1AE2" w:rsidRDefault="003A417A" w:rsidP="00BA1AE2">
      <w:pPr>
        <w:pStyle w:val="Poetry"/>
      </w:pPr>
      <w:r w:rsidRPr="00BA1AE2">
        <w:t xml:space="preserve">Beneath his frowning forehead lay his </w:t>
      </w:r>
      <w:proofErr w:type="gramStart"/>
      <w:r w:rsidRPr="00BA1AE2">
        <w:t>eye;</w:t>
      </w:r>
      <w:proofErr w:type="gramEnd"/>
      <w:r w:rsidRPr="00BA1AE2">
        <w:t xml:space="preserve"> </w:t>
      </w:r>
    </w:p>
    <w:p w14:paraId="530A58E9" w14:textId="73768358" w:rsidR="003A417A" w:rsidRPr="00BA1AE2" w:rsidRDefault="003A417A" w:rsidP="00BA1AE2">
      <w:pPr>
        <w:pStyle w:val="Poetry"/>
      </w:pPr>
      <w:r w:rsidRPr="00BA1AE2">
        <w:t>For only one did the vast frame supply—</w:t>
      </w:r>
    </w:p>
    <w:p w14:paraId="4F01BAE9" w14:textId="1977133C" w:rsidR="003A417A" w:rsidRPr="00BA1AE2" w:rsidRDefault="003A417A" w:rsidP="00BA1AE2">
      <w:pPr>
        <w:pStyle w:val="Poetry"/>
      </w:pPr>
      <w:r w:rsidRPr="00BA1AE2">
        <w:t xml:space="preserve">But that a globe so large, his front </w:t>
      </w:r>
      <w:proofErr w:type="gramStart"/>
      <w:r w:rsidRPr="00BA1AE2">
        <w:t>it</w:t>
      </w:r>
      <w:proofErr w:type="gramEnd"/>
      <w:r w:rsidRPr="00BA1AE2">
        <w:t xml:space="preserve"> fill’d,</w:t>
      </w:r>
    </w:p>
    <w:p w14:paraId="106C5570" w14:textId="77777777" w:rsidR="003A417A" w:rsidRPr="00BA1AE2" w:rsidRDefault="003A417A" w:rsidP="00BA1AE2">
      <w:pPr>
        <w:pStyle w:val="Poetry"/>
      </w:pPr>
      <w:r w:rsidRPr="00BA1AE2">
        <w:t>Like the sun’s disk or like a Grecian shield.</w:t>
      </w:r>
    </w:p>
    <w:p w14:paraId="27166688" w14:textId="77777777" w:rsidR="003A417A" w:rsidRPr="00BA1AE2" w:rsidRDefault="003A417A" w:rsidP="00BA1AE2">
      <w:pPr>
        <w:pStyle w:val="Poetry"/>
      </w:pPr>
      <w:r w:rsidRPr="00BA1AE2">
        <w:t xml:space="preserve">The stroke </w:t>
      </w:r>
      <w:proofErr w:type="gramStart"/>
      <w:r w:rsidRPr="00BA1AE2">
        <w:t>succeeds;</w:t>
      </w:r>
      <w:proofErr w:type="gramEnd"/>
      <w:r w:rsidRPr="00BA1AE2">
        <w:t xml:space="preserve"> and down the pupil bends:</w:t>
      </w:r>
    </w:p>
    <w:p w14:paraId="41F6C23E" w14:textId="77777777" w:rsidR="00BA1AE2" w:rsidRDefault="003A417A" w:rsidP="00BA1AE2">
      <w:pPr>
        <w:pStyle w:val="Poetry"/>
      </w:pPr>
      <w:r w:rsidRPr="00BA1AE2">
        <w:t xml:space="preserve">This vengeance follow’d for our slaughter’d friends. </w:t>
      </w:r>
    </w:p>
    <w:p w14:paraId="216835C4" w14:textId="0829ADA2" w:rsidR="003A417A" w:rsidRPr="00BA1AE2" w:rsidRDefault="003A417A" w:rsidP="00BA1AE2">
      <w:pPr>
        <w:pStyle w:val="Poetry"/>
      </w:pPr>
      <w:r w:rsidRPr="00BA1AE2">
        <w:t>But haste, unhappy wretches, haste to fly!</w:t>
      </w:r>
    </w:p>
    <w:p w14:paraId="35E3692F" w14:textId="2E13B31A" w:rsidR="003A417A" w:rsidRPr="00BA1AE2" w:rsidRDefault="003A417A" w:rsidP="00BA1AE2">
      <w:pPr>
        <w:pStyle w:val="Poetry"/>
      </w:pPr>
      <w:r w:rsidRPr="00BA1AE2">
        <w:t>Your cables cut, and on your oars rely!</w:t>
      </w:r>
    </w:p>
    <w:p w14:paraId="32706CD4" w14:textId="77777777" w:rsidR="00BA1AE2" w:rsidRDefault="003A417A" w:rsidP="00BA1AE2">
      <w:pPr>
        <w:pStyle w:val="Poetry"/>
      </w:pPr>
      <w:r w:rsidRPr="00BA1AE2">
        <w:t xml:space="preserve">Such, and so vast as Polypheme appears, </w:t>
      </w:r>
    </w:p>
    <w:p w14:paraId="704706C3" w14:textId="44CAC83C" w:rsidR="003A417A" w:rsidRPr="00BA1AE2" w:rsidRDefault="003A417A" w:rsidP="00BA1AE2">
      <w:pPr>
        <w:pStyle w:val="Poetry"/>
      </w:pPr>
      <w:r w:rsidRPr="00BA1AE2">
        <w:t>A hundred more this hated island bears:</w:t>
      </w:r>
    </w:p>
    <w:p w14:paraId="48F7484C" w14:textId="77777777" w:rsidR="00BA1AE2" w:rsidRDefault="003A417A" w:rsidP="00BA1AE2">
      <w:pPr>
        <w:pStyle w:val="Poetry"/>
      </w:pPr>
      <w:r w:rsidRPr="00BA1AE2">
        <w:t xml:space="preserve">Like him, in caves they shut their woolly </w:t>
      </w:r>
      <w:proofErr w:type="gramStart"/>
      <w:r w:rsidRPr="00BA1AE2">
        <w:t>sheep;</w:t>
      </w:r>
      <w:proofErr w:type="gramEnd"/>
      <w:r w:rsidRPr="00BA1AE2">
        <w:t xml:space="preserve"> </w:t>
      </w:r>
    </w:p>
    <w:p w14:paraId="6FDB6D1C" w14:textId="1E0BE25A" w:rsidR="003A417A" w:rsidRPr="00BA1AE2" w:rsidRDefault="003A417A" w:rsidP="00BA1AE2">
      <w:pPr>
        <w:pStyle w:val="Poetry"/>
      </w:pPr>
      <w:r w:rsidRPr="00BA1AE2">
        <w:t xml:space="preserve">Like him, their herds on tops of mountains </w:t>
      </w:r>
      <w:proofErr w:type="gramStart"/>
      <w:r w:rsidRPr="00BA1AE2">
        <w:t>keep;</w:t>
      </w:r>
      <w:proofErr w:type="gramEnd"/>
    </w:p>
    <w:p w14:paraId="4FF5B831" w14:textId="08AF6715" w:rsidR="003A417A" w:rsidRPr="00BA1AE2" w:rsidRDefault="003A417A" w:rsidP="00BA1AE2">
      <w:pPr>
        <w:pStyle w:val="Poetry"/>
      </w:pPr>
      <w:r w:rsidRPr="00BA1AE2">
        <w:t>Like him, with mighty strides, they stalk from steep to steep</w:t>
      </w:r>
    </w:p>
    <w:p w14:paraId="7394F3EF" w14:textId="77777777" w:rsidR="00BA1AE2" w:rsidRDefault="003A417A" w:rsidP="00BA1AE2">
      <w:pPr>
        <w:pStyle w:val="Poetry"/>
      </w:pPr>
      <w:r w:rsidRPr="00BA1AE2">
        <w:t xml:space="preserve">And now three moons their sharpen’d horns renew, </w:t>
      </w:r>
    </w:p>
    <w:p w14:paraId="3F54B46D" w14:textId="77777777" w:rsidR="00BA1AE2" w:rsidRDefault="003A417A" w:rsidP="00BA1AE2">
      <w:pPr>
        <w:pStyle w:val="Poetry"/>
      </w:pPr>
      <w:r w:rsidRPr="00BA1AE2">
        <w:t xml:space="preserve">Since thus, in woods and wilds, obscure from view, </w:t>
      </w:r>
    </w:p>
    <w:p w14:paraId="20A814BB" w14:textId="345F1927" w:rsidR="003A417A" w:rsidRPr="00BA1AE2" w:rsidRDefault="003A417A" w:rsidP="00BA1AE2">
      <w:pPr>
        <w:pStyle w:val="Poetry"/>
      </w:pPr>
      <w:r w:rsidRPr="00BA1AE2">
        <w:t>I drag my loathsome days with mortal fright,</w:t>
      </w:r>
    </w:p>
    <w:p w14:paraId="6B30171C" w14:textId="77777777" w:rsidR="003A417A" w:rsidRPr="00BA1AE2" w:rsidRDefault="003A417A" w:rsidP="00BA1AE2">
      <w:pPr>
        <w:pStyle w:val="Poetry"/>
      </w:pPr>
      <w:r w:rsidRPr="00BA1AE2">
        <w:t xml:space="preserve">And in deserted caverns lodge by </w:t>
      </w:r>
      <w:proofErr w:type="gramStart"/>
      <w:r w:rsidRPr="00BA1AE2">
        <w:t>night;</w:t>
      </w:r>
      <w:proofErr w:type="gramEnd"/>
    </w:p>
    <w:p w14:paraId="2EF36A75" w14:textId="6348D90F" w:rsidR="003A417A" w:rsidRPr="00BA1AE2" w:rsidRDefault="003A417A" w:rsidP="00BA1AE2">
      <w:pPr>
        <w:pStyle w:val="Poetry"/>
      </w:pPr>
      <w:r w:rsidRPr="00BA1AE2">
        <w:t xml:space="preserve">Oft from the rocks a dreadful prospect </w:t>
      </w:r>
      <w:proofErr w:type="gramStart"/>
      <w:r w:rsidRPr="00BA1AE2">
        <w:t>see</w:t>
      </w:r>
      <w:proofErr w:type="gramEnd"/>
    </w:p>
    <w:p w14:paraId="4B47E9E3" w14:textId="77777777" w:rsidR="003A417A" w:rsidRPr="00BA1AE2" w:rsidRDefault="003A417A" w:rsidP="00BA1AE2">
      <w:pPr>
        <w:pStyle w:val="Poetry"/>
      </w:pPr>
      <w:r w:rsidRPr="00BA1AE2">
        <w:t>Of the huge Cyclops, like a walking tree:</w:t>
      </w:r>
    </w:p>
    <w:p w14:paraId="511E99A4" w14:textId="77777777" w:rsidR="00BA1AE2" w:rsidRDefault="003A417A" w:rsidP="00BA1AE2">
      <w:pPr>
        <w:pStyle w:val="Poetry"/>
      </w:pPr>
      <w:r w:rsidRPr="00BA1AE2">
        <w:t xml:space="preserve">From far I hear his thund’ring voice resound, </w:t>
      </w:r>
    </w:p>
    <w:p w14:paraId="74549ABF" w14:textId="77777777" w:rsidR="00BA1AE2" w:rsidRDefault="003A417A" w:rsidP="00BA1AE2">
      <w:pPr>
        <w:pStyle w:val="Poetry"/>
      </w:pPr>
      <w:r w:rsidRPr="00BA1AE2">
        <w:t xml:space="preserve">And trampling feet that shake the solid ground. </w:t>
      </w:r>
    </w:p>
    <w:p w14:paraId="20E48C13" w14:textId="1DF8FED3" w:rsidR="003A417A" w:rsidRPr="00BA1AE2" w:rsidRDefault="003A417A" w:rsidP="00BA1AE2">
      <w:pPr>
        <w:pStyle w:val="Poetry"/>
      </w:pPr>
      <w:r w:rsidRPr="00BA1AE2">
        <w:lastRenderedPageBreak/>
        <w:t>Cornels and salvage berries of the wood,</w:t>
      </w:r>
    </w:p>
    <w:p w14:paraId="7ADE69E0" w14:textId="4E60E760" w:rsidR="003A417A" w:rsidRPr="00BA1AE2" w:rsidRDefault="003A417A" w:rsidP="00BA1AE2">
      <w:pPr>
        <w:pStyle w:val="Poetry"/>
      </w:pPr>
      <w:r w:rsidRPr="00BA1AE2">
        <w:t>And roots and herbs, have been my meager food.</w:t>
      </w:r>
    </w:p>
    <w:p w14:paraId="6B7E95B2" w14:textId="77777777" w:rsidR="00BA1AE2" w:rsidRDefault="003A417A" w:rsidP="00BA1AE2">
      <w:pPr>
        <w:pStyle w:val="Poetry"/>
      </w:pPr>
      <w:r w:rsidRPr="00BA1AE2">
        <w:t xml:space="preserve">While all around my longing eyes I cast, </w:t>
      </w:r>
    </w:p>
    <w:p w14:paraId="4190A053" w14:textId="76992071" w:rsidR="003A417A" w:rsidRPr="00BA1AE2" w:rsidRDefault="003A417A" w:rsidP="00BA1AE2">
      <w:pPr>
        <w:pStyle w:val="Poetry"/>
      </w:pPr>
      <w:r w:rsidRPr="00BA1AE2">
        <w:t>I saw your happy ships appear at last.</w:t>
      </w:r>
    </w:p>
    <w:p w14:paraId="5E1F7673" w14:textId="77777777" w:rsidR="00BA1AE2" w:rsidRDefault="003A417A" w:rsidP="00BA1AE2">
      <w:pPr>
        <w:pStyle w:val="Poetry"/>
      </w:pPr>
      <w:r w:rsidRPr="00BA1AE2">
        <w:t xml:space="preserve">On those I fix’d my hopes, to these I </w:t>
      </w:r>
      <w:proofErr w:type="gramStart"/>
      <w:r w:rsidRPr="00BA1AE2">
        <w:t>run;</w:t>
      </w:r>
      <w:proofErr w:type="gramEnd"/>
      <w:r w:rsidRPr="00BA1AE2">
        <w:t xml:space="preserve"> </w:t>
      </w:r>
    </w:p>
    <w:p w14:paraId="646363FF" w14:textId="7241B73C" w:rsidR="003A417A" w:rsidRPr="00BA1AE2" w:rsidRDefault="003A417A" w:rsidP="00BA1AE2">
      <w:pPr>
        <w:pStyle w:val="Poetry"/>
      </w:pPr>
      <w:r w:rsidRPr="00BA1AE2">
        <w:t xml:space="preserve">‘T is all I ask, this cruel race to </w:t>
      </w:r>
      <w:proofErr w:type="gramStart"/>
      <w:r w:rsidRPr="00BA1AE2">
        <w:t>shun;</w:t>
      </w:r>
      <w:proofErr w:type="gramEnd"/>
    </w:p>
    <w:p w14:paraId="5400114A" w14:textId="4466EEB4" w:rsidR="003A417A" w:rsidRPr="00BA1AE2" w:rsidRDefault="003A417A" w:rsidP="00BA1AE2">
      <w:pPr>
        <w:pStyle w:val="Poetry"/>
      </w:pPr>
      <w:r w:rsidRPr="00BA1AE2">
        <w:t>What other death you please, yourselves bestow.’</w:t>
      </w:r>
    </w:p>
    <w:p w14:paraId="6261DCE0" w14:textId="77777777" w:rsidR="00BA1AE2" w:rsidRDefault="00BA1AE2" w:rsidP="00BA1AE2">
      <w:pPr>
        <w:pStyle w:val="Poetry"/>
      </w:pPr>
    </w:p>
    <w:p w14:paraId="2868B6F5" w14:textId="2F3D6BEB" w:rsidR="00BA1AE2" w:rsidRDefault="003A417A" w:rsidP="00BA1AE2">
      <w:pPr>
        <w:pStyle w:val="Poetry"/>
      </w:pPr>
      <w:r w:rsidRPr="00BA1AE2">
        <w:t xml:space="preserve">“Scarce had he said, when on the mountain’s brow </w:t>
      </w:r>
    </w:p>
    <w:p w14:paraId="21A4340D" w14:textId="3BE056A4" w:rsidR="003A417A" w:rsidRPr="00BA1AE2" w:rsidRDefault="003A417A" w:rsidP="00BA1AE2">
      <w:pPr>
        <w:pStyle w:val="Poetry"/>
      </w:pPr>
      <w:r w:rsidRPr="00BA1AE2">
        <w:t>We saw the giant shepherd stalk before</w:t>
      </w:r>
    </w:p>
    <w:p w14:paraId="28C1D60D" w14:textId="77777777" w:rsidR="00BA1AE2" w:rsidRDefault="003A417A" w:rsidP="00BA1AE2">
      <w:pPr>
        <w:pStyle w:val="Poetry"/>
      </w:pPr>
      <w:r w:rsidRPr="00BA1AE2">
        <w:t xml:space="preserve">His following flock, and leading to the shore: </w:t>
      </w:r>
    </w:p>
    <w:p w14:paraId="336DAD57" w14:textId="543FA5A0" w:rsidR="003A417A" w:rsidRPr="00BA1AE2" w:rsidRDefault="003A417A" w:rsidP="00BA1AE2">
      <w:pPr>
        <w:pStyle w:val="Poetry"/>
      </w:pPr>
      <w:r w:rsidRPr="00BA1AE2">
        <w:t xml:space="preserve">A monstrous bulk, deform’d, depriv’d of </w:t>
      </w:r>
      <w:proofErr w:type="gramStart"/>
      <w:r w:rsidRPr="00BA1AE2">
        <w:t>sight;</w:t>
      </w:r>
      <w:proofErr w:type="gramEnd"/>
    </w:p>
    <w:p w14:paraId="4220B5B2" w14:textId="62139135" w:rsidR="003A417A" w:rsidRPr="00BA1AE2" w:rsidRDefault="003A417A" w:rsidP="00BA1AE2">
      <w:pPr>
        <w:pStyle w:val="Poetry"/>
      </w:pPr>
      <w:r w:rsidRPr="00BA1AE2">
        <w:t>His staff a trunk of pine, to guide his steps aright.</w:t>
      </w:r>
    </w:p>
    <w:p w14:paraId="2E93AF91" w14:textId="77777777" w:rsidR="00BA1AE2" w:rsidRDefault="003A417A" w:rsidP="00BA1AE2">
      <w:pPr>
        <w:pStyle w:val="Poetry"/>
      </w:pPr>
      <w:r w:rsidRPr="00BA1AE2">
        <w:t xml:space="preserve">His pond’rous whistle from his neck </w:t>
      </w:r>
      <w:proofErr w:type="gramStart"/>
      <w:r w:rsidRPr="00BA1AE2">
        <w:t>descends;</w:t>
      </w:r>
      <w:proofErr w:type="gramEnd"/>
      <w:r w:rsidRPr="00BA1AE2">
        <w:t xml:space="preserve"> </w:t>
      </w:r>
    </w:p>
    <w:p w14:paraId="7BE73764" w14:textId="23B6958B" w:rsidR="003A417A" w:rsidRPr="00BA1AE2" w:rsidRDefault="003A417A" w:rsidP="00BA1AE2">
      <w:pPr>
        <w:pStyle w:val="Poetry"/>
      </w:pPr>
      <w:r w:rsidRPr="00BA1AE2">
        <w:t xml:space="preserve">His woolly </w:t>
      </w:r>
      <w:proofErr w:type="gramStart"/>
      <w:r w:rsidRPr="00BA1AE2">
        <w:t>care</w:t>
      </w:r>
      <w:proofErr w:type="gramEnd"/>
      <w:r w:rsidRPr="00BA1AE2">
        <w:t xml:space="preserve"> their pensive lord attends:</w:t>
      </w:r>
    </w:p>
    <w:p w14:paraId="7044ED56" w14:textId="77777777" w:rsidR="003A417A" w:rsidRPr="00BA1AE2" w:rsidRDefault="003A417A" w:rsidP="00BA1AE2">
      <w:pPr>
        <w:pStyle w:val="Poetry"/>
      </w:pPr>
      <w:r w:rsidRPr="00BA1AE2">
        <w:t>This only solace his hard fortune sends.</w:t>
      </w:r>
    </w:p>
    <w:p w14:paraId="1F51FFBE" w14:textId="77777777" w:rsidR="003A417A" w:rsidRPr="00BA1AE2" w:rsidRDefault="003A417A" w:rsidP="00BA1AE2">
      <w:pPr>
        <w:pStyle w:val="Poetry"/>
      </w:pPr>
      <w:r w:rsidRPr="00BA1AE2">
        <w:t>Soon as he reach’d the shore and touch’d the waves,</w:t>
      </w:r>
    </w:p>
    <w:p w14:paraId="27CCED79" w14:textId="4FD1A92E" w:rsidR="003A417A" w:rsidRPr="00BA1AE2" w:rsidRDefault="003A417A" w:rsidP="00BA1AE2">
      <w:pPr>
        <w:pStyle w:val="Poetry"/>
      </w:pPr>
      <w:r w:rsidRPr="00BA1AE2">
        <w:t>From his bor’d eye the gutt’ring blood he laves:</w:t>
      </w:r>
    </w:p>
    <w:p w14:paraId="6EB6296E" w14:textId="77777777" w:rsidR="00BA1AE2" w:rsidRDefault="003A417A" w:rsidP="00BA1AE2">
      <w:pPr>
        <w:pStyle w:val="Poetry"/>
      </w:pPr>
      <w:r w:rsidRPr="00BA1AE2">
        <w:t xml:space="preserve">He gnash’d his teeth, and groan’d; thro’ seas he strides, </w:t>
      </w:r>
    </w:p>
    <w:p w14:paraId="7BBEFF70" w14:textId="3954365C" w:rsidR="003A417A" w:rsidRPr="00BA1AE2" w:rsidRDefault="003A417A" w:rsidP="00BA1AE2">
      <w:pPr>
        <w:pStyle w:val="Poetry"/>
      </w:pPr>
      <w:r w:rsidRPr="00BA1AE2">
        <w:t>And scarce the topmost billows touch’d his sides.</w:t>
      </w:r>
    </w:p>
    <w:p w14:paraId="55A1B83F" w14:textId="77777777" w:rsidR="00BA1AE2" w:rsidRDefault="00BA1AE2" w:rsidP="00BA1AE2">
      <w:pPr>
        <w:pStyle w:val="Poetry"/>
      </w:pPr>
    </w:p>
    <w:p w14:paraId="2D76040F" w14:textId="77777777" w:rsidR="00BA1AE2" w:rsidRDefault="003A417A" w:rsidP="00BA1AE2">
      <w:pPr>
        <w:pStyle w:val="Poetry"/>
      </w:pPr>
      <w:r w:rsidRPr="00BA1AE2">
        <w:t xml:space="preserve">“Seiz’d with a sudden fear, we run to sea, </w:t>
      </w:r>
    </w:p>
    <w:p w14:paraId="695A6CA3" w14:textId="3826396E" w:rsidR="003A417A" w:rsidRPr="00BA1AE2" w:rsidRDefault="003A417A" w:rsidP="00BA1AE2">
      <w:pPr>
        <w:pStyle w:val="Poetry"/>
      </w:pPr>
      <w:r w:rsidRPr="00BA1AE2">
        <w:t xml:space="preserve">The cables cut, and silent haste </w:t>
      </w:r>
      <w:proofErr w:type="gramStart"/>
      <w:r w:rsidRPr="00BA1AE2">
        <w:t>away;</w:t>
      </w:r>
      <w:proofErr w:type="gramEnd"/>
    </w:p>
    <w:p w14:paraId="4D069A48" w14:textId="13FABAF4" w:rsidR="003A417A" w:rsidRPr="00BA1AE2" w:rsidRDefault="003A417A" w:rsidP="00BA1AE2">
      <w:pPr>
        <w:pStyle w:val="Poetry"/>
      </w:pPr>
      <w:r w:rsidRPr="00BA1AE2">
        <w:t xml:space="preserve">The well-deserving stranger </w:t>
      </w:r>
      <w:proofErr w:type="gramStart"/>
      <w:r w:rsidRPr="00BA1AE2">
        <w:t>entertain;</w:t>
      </w:r>
      <w:proofErr w:type="gramEnd"/>
    </w:p>
    <w:p w14:paraId="608A288C" w14:textId="77777777" w:rsidR="00BA1AE2" w:rsidRDefault="003A417A" w:rsidP="00BA1AE2">
      <w:pPr>
        <w:pStyle w:val="Poetry"/>
      </w:pPr>
      <w:r w:rsidRPr="00BA1AE2">
        <w:t xml:space="preserve">Then, buckling to the work, our oars divide the main. </w:t>
      </w:r>
    </w:p>
    <w:p w14:paraId="115999AC" w14:textId="14E2EC26" w:rsidR="003A417A" w:rsidRPr="00BA1AE2" w:rsidRDefault="003A417A" w:rsidP="00BA1AE2">
      <w:pPr>
        <w:pStyle w:val="Poetry"/>
      </w:pPr>
      <w:r w:rsidRPr="00BA1AE2">
        <w:t>The giant harken’d to the dashing sound:</w:t>
      </w:r>
    </w:p>
    <w:p w14:paraId="2240F5CD" w14:textId="77777777" w:rsidR="00BA1AE2" w:rsidRDefault="003A417A" w:rsidP="00BA1AE2">
      <w:pPr>
        <w:pStyle w:val="Poetry"/>
      </w:pPr>
      <w:r w:rsidRPr="00BA1AE2">
        <w:t xml:space="preserve">But, when our vessels out of reach he found, </w:t>
      </w:r>
    </w:p>
    <w:p w14:paraId="356902F9" w14:textId="2F426C49" w:rsidR="003A417A" w:rsidRPr="00BA1AE2" w:rsidRDefault="003A417A" w:rsidP="00BA1AE2">
      <w:pPr>
        <w:pStyle w:val="Poetry"/>
      </w:pPr>
      <w:r w:rsidRPr="00BA1AE2">
        <w:t>He strided onward, and in vain essay’d</w:t>
      </w:r>
    </w:p>
    <w:p w14:paraId="18A3D9BC" w14:textId="027AA5DB" w:rsidR="003A417A" w:rsidRPr="00BA1AE2" w:rsidRDefault="003A417A" w:rsidP="00BA1AE2">
      <w:pPr>
        <w:pStyle w:val="Poetry"/>
      </w:pPr>
      <w:r w:rsidRPr="00BA1AE2">
        <w:t>Th’ Ionian deep, and durst no farther wade.</w:t>
      </w:r>
    </w:p>
    <w:p w14:paraId="57B3CEF3" w14:textId="77777777" w:rsidR="00BA1AE2" w:rsidRDefault="003A417A" w:rsidP="00BA1AE2">
      <w:pPr>
        <w:pStyle w:val="Poetry"/>
      </w:pPr>
      <w:r w:rsidRPr="00BA1AE2">
        <w:t xml:space="preserve">With that he roar’d aloud: the dreadful cry </w:t>
      </w:r>
    </w:p>
    <w:p w14:paraId="194C02D5" w14:textId="77777777" w:rsidR="00BA1AE2" w:rsidRDefault="003A417A" w:rsidP="00BA1AE2">
      <w:pPr>
        <w:pStyle w:val="Poetry"/>
      </w:pPr>
      <w:r w:rsidRPr="00BA1AE2">
        <w:t xml:space="preserve">Shakes earth, and air, and </w:t>
      </w:r>
      <w:proofErr w:type="gramStart"/>
      <w:r w:rsidRPr="00BA1AE2">
        <w:t>seas;</w:t>
      </w:r>
      <w:proofErr w:type="gramEnd"/>
      <w:r w:rsidRPr="00BA1AE2">
        <w:t xml:space="preserve"> the billows fly </w:t>
      </w:r>
    </w:p>
    <w:p w14:paraId="60E4BB84" w14:textId="281719F8" w:rsidR="003A417A" w:rsidRPr="00BA1AE2" w:rsidRDefault="003A417A" w:rsidP="00BA1AE2">
      <w:pPr>
        <w:pStyle w:val="Poetry"/>
      </w:pPr>
      <w:r w:rsidRPr="00BA1AE2">
        <w:t>Before the bellowing noise to distant Italy.</w:t>
      </w:r>
    </w:p>
    <w:p w14:paraId="41FA95F6" w14:textId="77777777" w:rsidR="003A417A" w:rsidRPr="00BA1AE2" w:rsidRDefault="003A417A" w:rsidP="00BA1AE2">
      <w:pPr>
        <w:pStyle w:val="Poetry"/>
      </w:pPr>
      <w:r w:rsidRPr="00BA1AE2">
        <w:t>The neigh’ring Aetna trembling all around,</w:t>
      </w:r>
    </w:p>
    <w:p w14:paraId="4557E47F" w14:textId="3F84A4F7" w:rsidR="003A417A" w:rsidRPr="00BA1AE2" w:rsidRDefault="003A417A" w:rsidP="00BA1AE2">
      <w:pPr>
        <w:pStyle w:val="Poetry"/>
      </w:pPr>
      <w:r w:rsidRPr="00BA1AE2">
        <w:t>The winding caverns echo to the sound.</w:t>
      </w:r>
      <w:r w:rsidRPr="00BA1AE2">
        <w:tab/>
      </w:r>
    </w:p>
    <w:p w14:paraId="57E5A5B7" w14:textId="77777777" w:rsidR="003A417A" w:rsidRPr="00BA1AE2" w:rsidRDefault="003A417A" w:rsidP="00BA1AE2">
      <w:pPr>
        <w:pStyle w:val="Poetry"/>
      </w:pPr>
      <w:r w:rsidRPr="00BA1AE2">
        <w:t>His brother Cyclops hear the yelling roar,</w:t>
      </w:r>
    </w:p>
    <w:p w14:paraId="0BC53A06" w14:textId="77777777" w:rsidR="00BA1AE2" w:rsidRDefault="003A417A" w:rsidP="00BA1AE2">
      <w:pPr>
        <w:pStyle w:val="Poetry"/>
      </w:pPr>
      <w:r w:rsidRPr="00BA1AE2">
        <w:lastRenderedPageBreak/>
        <w:t xml:space="preserve">And, rushing down the mountains, crowd the shore. </w:t>
      </w:r>
    </w:p>
    <w:p w14:paraId="2013458F" w14:textId="5EB974DD" w:rsidR="003A417A" w:rsidRPr="00BA1AE2" w:rsidRDefault="003A417A" w:rsidP="00BA1AE2">
      <w:pPr>
        <w:pStyle w:val="Poetry"/>
      </w:pPr>
      <w:r w:rsidRPr="00BA1AE2">
        <w:t>We saw their stern distorted looks, from far,</w:t>
      </w:r>
    </w:p>
    <w:p w14:paraId="1E603DE4" w14:textId="77777777" w:rsidR="003A417A" w:rsidRPr="00BA1AE2" w:rsidRDefault="003A417A" w:rsidP="00BA1AE2">
      <w:pPr>
        <w:pStyle w:val="Poetry"/>
      </w:pPr>
      <w:r w:rsidRPr="00BA1AE2">
        <w:t>And one-eyed glance, that vainly threaten’d war:</w:t>
      </w:r>
    </w:p>
    <w:p w14:paraId="6D331D7B" w14:textId="18A0C64D" w:rsidR="003A417A" w:rsidRPr="00BA1AE2" w:rsidRDefault="003A417A" w:rsidP="00BA1AE2">
      <w:pPr>
        <w:pStyle w:val="Poetry"/>
      </w:pPr>
      <w:r w:rsidRPr="00BA1AE2">
        <w:t xml:space="preserve">A dreadful council, with their heads on </w:t>
      </w:r>
      <w:proofErr w:type="gramStart"/>
      <w:r w:rsidRPr="00BA1AE2">
        <w:t>high;</w:t>
      </w:r>
      <w:proofErr w:type="gramEnd"/>
    </w:p>
    <w:p w14:paraId="523AC038" w14:textId="77777777" w:rsidR="00BA1AE2" w:rsidRDefault="003A417A" w:rsidP="00BA1AE2">
      <w:pPr>
        <w:pStyle w:val="Poetry"/>
      </w:pPr>
      <w:r w:rsidRPr="00BA1AE2">
        <w:t xml:space="preserve">(The misty clouds about their foreheads fly;) </w:t>
      </w:r>
    </w:p>
    <w:p w14:paraId="5CFEE6BA" w14:textId="6AE44512" w:rsidR="003A417A" w:rsidRPr="00BA1AE2" w:rsidRDefault="003A417A" w:rsidP="00BA1AE2">
      <w:pPr>
        <w:pStyle w:val="Poetry"/>
      </w:pPr>
      <w:r w:rsidRPr="00BA1AE2">
        <w:t>Not yielding to the tow’ring tree of Jove,</w:t>
      </w:r>
    </w:p>
    <w:p w14:paraId="39E64EE7" w14:textId="77777777" w:rsidR="003A417A" w:rsidRPr="00BA1AE2" w:rsidRDefault="003A417A" w:rsidP="00BA1AE2">
      <w:pPr>
        <w:pStyle w:val="Poetry"/>
      </w:pPr>
      <w:r w:rsidRPr="00BA1AE2">
        <w:t>Or tallest cypress of Diana’s grove.</w:t>
      </w:r>
    </w:p>
    <w:p w14:paraId="536DCBE2" w14:textId="77777777" w:rsidR="003A417A" w:rsidRPr="00BA1AE2" w:rsidRDefault="003A417A" w:rsidP="00BA1AE2">
      <w:pPr>
        <w:pStyle w:val="Poetry"/>
      </w:pPr>
      <w:r w:rsidRPr="00BA1AE2">
        <w:t xml:space="preserve">New pangs of mortal fear our minds </w:t>
      </w:r>
      <w:proofErr w:type="gramStart"/>
      <w:r w:rsidRPr="00BA1AE2">
        <w:t>assail;</w:t>
      </w:r>
      <w:proofErr w:type="gramEnd"/>
    </w:p>
    <w:p w14:paraId="36338062" w14:textId="23E06B4D" w:rsidR="003A417A" w:rsidRPr="00BA1AE2" w:rsidRDefault="003A417A" w:rsidP="00BA1AE2">
      <w:pPr>
        <w:pStyle w:val="Poetry"/>
      </w:pPr>
      <w:r w:rsidRPr="00BA1AE2">
        <w:t>We tug at ev’ry oar, and hoist up ev’ry sail,</w:t>
      </w:r>
    </w:p>
    <w:p w14:paraId="40491E9B" w14:textId="77777777" w:rsidR="00BA1AE2" w:rsidRDefault="003A417A" w:rsidP="00BA1AE2">
      <w:pPr>
        <w:pStyle w:val="Poetry"/>
      </w:pPr>
      <w:r w:rsidRPr="00BA1AE2">
        <w:t xml:space="preserve">And take th’ advantage of the friendly gale. </w:t>
      </w:r>
    </w:p>
    <w:p w14:paraId="295B0DFA" w14:textId="77777777" w:rsidR="00BA1AE2" w:rsidRDefault="003A417A" w:rsidP="00BA1AE2">
      <w:pPr>
        <w:pStyle w:val="Poetry"/>
      </w:pPr>
      <w:r w:rsidRPr="00BA1AE2">
        <w:t xml:space="preserve">Forewarn’d by Helenus, we strive to shun </w:t>
      </w:r>
    </w:p>
    <w:p w14:paraId="70D0FCED" w14:textId="5027FE7E" w:rsidR="003A417A" w:rsidRPr="00BA1AE2" w:rsidRDefault="003A417A" w:rsidP="00BA1AE2">
      <w:pPr>
        <w:pStyle w:val="Poetry"/>
      </w:pPr>
      <w:r w:rsidRPr="00BA1AE2">
        <w:t>Charybdis’ gulf, nor dare to Scylla run.</w:t>
      </w:r>
    </w:p>
    <w:p w14:paraId="1C83FB53" w14:textId="77777777" w:rsidR="003A417A" w:rsidRPr="00BA1AE2" w:rsidRDefault="003A417A" w:rsidP="00BA1AE2">
      <w:pPr>
        <w:pStyle w:val="Poetry"/>
      </w:pPr>
      <w:r w:rsidRPr="00BA1AE2">
        <w:t>An equal fate on either side appears:</w:t>
      </w:r>
    </w:p>
    <w:p w14:paraId="0E4D4FEF" w14:textId="1B6ADEEB" w:rsidR="003A417A" w:rsidRPr="00BA1AE2" w:rsidRDefault="003A417A" w:rsidP="00BA1AE2">
      <w:pPr>
        <w:pStyle w:val="Poetry"/>
      </w:pPr>
      <w:r w:rsidRPr="00BA1AE2">
        <w:t xml:space="preserve">We, tacking to the left, are free from </w:t>
      </w:r>
      <w:proofErr w:type="gramStart"/>
      <w:r w:rsidRPr="00BA1AE2">
        <w:t>fears;</w:t>
      </w:r>
      <w:proofErr w:type="gramEnd"/>
    </w:p>
    <w:p w14:paraId="470040D1" w14:textId="77777777" w:rsidR="003A417A" w:rsidRPr="00BA1AE2" w:rsidRDefault="003A417A" w:rsidP="00BA1AE2">
      <w:pPr>
        <w:pStyle w:val="Poetry"/>
      </w:pPr>
      <w:r w:rsidRPr="00BA1AE2">
        <w:t>For, from Pelorus’ point, the North arose,</w:t>
      </w:r>
    </w:p>
    <w:p w14:paraId="2881421A" w14:textId="77777777" w:rsidR="00BA1AE2" w:rsidRDefault="003A417A" w:rsidP="00BA1AE2">
      <w:pPr>
        <w:pStyle w:val="Poetry"/>
      </w:pPr>
      <w:r w:rsidRPr="00BA1AE2">
        <w:t xml:space="preserve">And drove us back where swift Pantagias flows. </w:t>
      </w:r>
    </w:p>
    <w:p w14:paraId="60E9EECD" w14:textId="77777777" w:rsidR="00BA1AE2" w:rsidRDefault="003A417A" w:rsidP="00BA1AE2">
      <w:pPr>
        <w:pStyle w:val="Poetry"/>
      </w:pPr>
      <w:r w:rsidRPr="00BA1AE2">
        <w:t xml:space="preserve">His rocky mouth we pass, and make our way </w:t>
      </w:r>
    </w:p>
    <w:p w14:paraId="6FC36638" w14:textId="01D19912" w:rsidR="003A417A" w:rsidRPr="00BA1AE2" w:rsidRDefault="003A417A" w:rsidP="00BA1AE2">
      <w:pPr>
        <w:pStyle w:val="Poetry"/>
      </w:pPr>
      <w:r w:rsidRPr="00BA1AE2">
        <w:t>By Thapsus and Megara’s winding bay.</w:t>
      </w:r>
    </w:p>
    <w:p w14:paraId="36355972" w14:textId="666FDC35" w:rsidR="003A417A" w:rsidRPr="00BA1AE2" w:rsidRDefault="003A417A" w:rsidP="00BA1AE2">
      <w:pPr>
        <w:pStyle w:val="Poetry"/>
      </w:pPr>
      <w:r w:rsidRPr="00BA1AE2">
        <w:t>This passage Achaemenides had shown,</w:t>
      </w:r>
    </w:p>
    <w:p w14:paraId="37B541DB" w14:textId="77777777" w:rsidR="003A417A" w:rsidRPr="00BA1AE2" w:rsidRDefault="003A417A" w:rsidP="00BA1AE2">
      <w:pPr>
        <w:pStyle w:val="Poetry"/>
      </w:pPr>
      <w:r w:rsidRPr="00BA1AE2">
        <w:t>Tracing the course which he before had run.</w:t>
      </w:r>
    </w:p>
    <w:p w14:paraId="3E1432B4" w14:textId="77777777" w:rsidR="00BA1AE2" w:rsidRDefault="00BA1AE2" w:rsidP="00BA1AE2">
      <w:pPr>
        <w:pStyle w:val="Poetry"/>
      </w:pPr>
    </w:p>
    <w:p w14:paraId="2F3F228C" w14:textId="35ACB7CE" w:rsidR="00BA1AE2" w:rsidRDefault="003A417A" w:rsidP="00BA1AE2">
      <w:pPr>
        <w:pStyle w:val="Poetry"/>
      </w:pPr>
      <w:r w:rsidRPr="00BA1AE2">
        <w:t xml:space="preserve">“Right o’er against Plemmyrium’s wat’ry strand, </w:t>
      </w:r>
    </w:p>
    <w:p w14:paraId="0C6D7389" w14:textId="77777777" w:rsidR="00BA1AE2" w:rsidRDefault="003A417A" w:rsidP="00BA1AE2">
      <w:pPr>
        <w:pStyle w:val="Poetry"/>
      </w:pPr>
      <w:r w:rsidRPr="00BA1AE2">
        <w:t xml:space="preserve">There lies an isle once call’d th’ Ortygian land. </w:t>
      </w:r>
    </w:p>
    <w:p w14:paraId="3FAC476D" w14:textId="241D2050" w:rsidR="003A417A" w:rsidRPr="00BA1AE2" w:rsidRDefault="003A417A" w:rsidP="00BA1AE2">
      <w:pPr>
        <w:pStyle w:val="Poetry"/>
      </w:pPr>
      <w:r w:rsidRPr="00BA1AE2">
        <w:t>Alpheus, as old fame reports, has found</w:t>
      </w:r>
    </w:p>
    <w:p w14:paraId="4F3CE468" w14:textId="000CEA13" w:rsidR="003A417A" w:rsidRPr="00BA1AE2" w:rsidRDefault="003A417A" w:rsidP="00BA1AE2">
      <w:pPr>
        <w:pStyle w:val="Poetry"/>
      </w:pPr>
      <w:r w:rsidRPr="00BA1AE2">
        <w:t>From Greece a secret passage under ground,</w:t>
      </w:r>
    </w:p>
    <w:p w14:paraId="6E135261" w14:textId="77777777" w:rsidR="003A417A" w:rsidRPr="00BA1AE2" w:rsidRDefault="003A417A" w:rsidP="00BA1AE2">
      <w:pPr>
        <w:pStyle w:val="Poetry"/>
      </w:pPr>
      <w:r w:rsidRPr="00BA1AE2">
        <w:t xml:space="preserve">By love to beauteous Arethusa </w:t>
      </w:r>
      <w:proofErr w:type="gramStart"/>
      <w:r w:rsidRPr="00BA1AE2">
        <w:t>led;</w:t>
      </w:r>
      <w:proofErr w:type="gramEnd"/>
    </w:p>
    <w:p w14:paraId="675AD1D1" w14:textId="77777777" w:rsidR="00BA1AE2" w:rsidRDefault="003A417A" w:rsidP="00BA1AE2">
      <w:pPr>
        <w:pStyle w:val="Poetry"/>
      </w:pPr>
      <w:r w:rsidRPr="00BA1AE2">
        <w:t xml:space="preserve">And, mingling here, they roll in the same sacred bed. </w:t>
      </w:r>
    </w:p>
    <w:p w14:paraId="764C42F4" w14:textId="0A7C8DDB" w:rsidR="003A417A" w:rsidRPr="00BA1AE2" w:rsidRDefault="003A417A" w:rsidP="00BA1AE2">
      <w:pPr>
        <w:pStyle w:val="Poetry"/>
      </w:pPr>
      <w:r w:rsidRPr="00BA1AE2">
        <w:t>As Helenus enjoin’d, we next adore</w:t>
      </w:r>
    </w:p>
    <w:p w14:paraId="66B1843F" w14:textId="77777777" w:rsidR="003A417A" w:rsidRPr="00BA1AE2" w:rsidRDefault="003A417A" w:rsidP="00BA1AE2">
      <w:pPr>
        <w:pStyle w:val="Poetry"/>
      </w:pPr>
      <w:r w:rsidRPr="00BA1AE2">
        <w:t>Diana’s name, protectress of the shore.</w:t>
      </w:r>
    </w:p>
    <w:p w14:paraId="432B5D99" w14:textId="23ADBD96" w:rsidR="003A417A" w:rsidRPr="00BA1AE2" w:rsidRDefault="003A417A" w:rsidP="00BA1AE2">
      <w:pPr>
        <w:pStyle w:val="Poetry"/>
      </w:pPr>
      <w:r w:rsidRPr="00BA1AE2">
        <w:t>With prosp’rous gales we pass the quiet sounds</w:t>
      </w:r>
    </w:p>
    <w:p w14:paraId="001D1A45" w14:textId="77777777" w:rsidR="00BA1AE2" w:rsidRDefault="003A417A" w:rsidP="00BA1AE2">
      <w:pPr>
        <w:pStyle w:val="Poetry"/>
      </w:pPr>
      <w:r w:rsidRPr="00BA1AE2">
        <w:t xml:space="preserve">Of still Elorus, and his fruitful bounds. </w:t>
      </w:r>
    </w:p>
    <w:p w14:paraId="586F0201" w14:textId="77777777" w:rsidR="00BA1AE2" w:rsidRDefault="003A417A" w:rsidP="00BA1AE2">
      <w:pPr>
        <w:pStyle w:val="Poetry"/>
      </w:pPr>
      <w:r w:rsidRPr="00BA1AE2">
        <w:t xml:space="preserve">Then, doubling Cape Pachynus, we survey </w:t>
      </w:r>
    </w:p>
    <w:p w14:paraId="71B281F5" w14:textId="778585E8" w:rsidR="003A417A" w:rsidRPr="00BA1AE2" w:rsidRDefault="003A417A" w:rsidP="00BA1AE2">
      <w:pPr>
        <w:pStyle w:val="Poetry"/>
      </w:pPr>
      <w:r w:rsidRPr="00BA1AE2">
        <w:t>The rocky shore extended to the sea.</w:t>
      </w:r>
    </w:p>
    <w:p w14:paraId="683089DD" w14:textId="77777777" w:rsidR="003A417A" w:rsidRPr="00BA1AE2" w:rsidRDefault="003A417A" w:rsidP="00BA1AE2">
      <w:pPr>
        <w:pStyle w:val="Poetry"/>
      </w:pPr>
      <w:r w:rsidRPr="00BA1AE2">
        <w:t>The town of Camarine from far we see,</w:t>
      </w:r>
    </w:p>
    <w:p w14:paraId="4556D840" w14:textId="0B677262" w:rsidR="003A417A" w:rsidRPr="00BA1AE2" w:rsidRDefault="003A417A" w:rsidP="00BA1AE2">
      <w:pPr>
        <w:pStyle w:val="Poetry"/>
      </w:pPr>
      <w:r w:rsidRPr="00BA1AE2">
        <w:t>And fenny lake, undrain’d by fate’s decree.</w:t>
      </w:r>
    </w:p>
    <w:p w14:paraId="2FB2DC5A" w14:textId="77777777" w:rsidR="003A417A" w:rsidRPr="00BA1AE2" w:rsidRDefault="003A417A" w:rsidP="00BA1AE2">
      <w:pPr>
        <w:pStyle w:val="Poetry"/>
      </w:pPr>
      <w:r w:rsidRPr="00BA1AE2">
        <w:lastRenderedPageBreak/>
        <w:t>In sight of the Geloan fields we pass,</w:t>
      </w:r>
    </w:p>
    <w:p w14:paraId="693F0598" w14:textId="77777777" w:rsidR="00BA1AE2" w:rsidRDefault="003A417A" w:rsidP="00BA1AE2">
      <w:pPr>
        <w:pStyle w:val="Poetry"/>
      </w:pPr>
      <w:r w:rsidRPr="00BA1AE2">
        <w:t xml:space="preserve">And the large walls, where mighty Gela </w:t>
      </w:r>
      <w:proofErr w:type="gramStart"/>
      <w:r w:rsidRPr="00BA1AE2">
        <w:t>was;</w:t>
      </w:r>
      <w:proofErr w:type="gramEnd"/>
      <w:r w:rsidRPr="00BA1AE2">
        <w:t xml:space="preserve"> </w:t>
      </w:r>
    </w:p>
    <w:p w14:paraId="29AFE5F8" w14:textId="77777777" w:rsidR="00BA1AE2" w:rsidRDefault="003A417A" w:rsidP="00BA1AE2">
      <w:pPr>
        <w:pStyle w:val="Poetry"/>
      </w:pPr>
      <w:r w:rsidRPr="00BA1AE2">
        <w:t xml:space="preserve">Then Agragas, with lofty summits crown’d, </w:t>
      </w:r>
    </w:p>
    <w:p w14:paraId="7BBC3F02" w14:textId="31C690DB" w:rsidR="003A417A" w:rsidRPr="00BA1AE2" w:rsidRDefault="003A417A" w:rsidP="00BA1AE2">
      <w:pPr>
        <w:pStyle w:val="Poetry"/>
      </w:pPr>
      <w:r w:rsidRPr="00BA1AE2">
        <w:t>Long for the race of warlike steeds renown’d.</w:t>
      </w:r>
    </w:p>
    <w:p w14:paraId="7FCA3984" w14:textId="14FBDB45" w:rsidR="003A417A" w:rsidRPr="00BA1AE2" w:rsidRDefault="003A417A" w:rsidP="00BA1AE2">
      <w:pPr>
        <w:pStyle w:val="Poetry"/>
      </w:pPr>
      <w:r w:rsidRPr="00BA1AE2">
        <w:t>We pass’d Selinus, and the palmy land,</w:t>
      </w:r>
    </w:p>
    <w:p w14:paraId="2FB780A8" w14:textId="77777777" w:rsidR="00BA1AE2" w:rsidRDefault="003A417A" w:rsidP="00BA1AE2">
      <w:pPr>
        <w:pStyle w:val="Poetry"/>
      </w:pPr>
      <w:r w:rsidRPr="00BA1AE2">
        <w:t xml:space="preserve">And widely shun the Lilybaean strand, </w:t>
      </w:r>
    </w:p>
    <w:p w14:paraId="0D450CE3" w14:textId="77777777" w:rsidR="00BA1AE2" w:rsidRDefault="003A417A" w:rsidP="00BA1AE2">
      <w:pPr>
        <w:pStyle w:val="Poetry"/>
      </w:pPr>
      <w:r w:rsidRPr="00BA1AE2">
        <w:t xml:space="preserve">Unsafe, for secret rocks and moving sand. </w:t>
      </w:r>
    </w:p>
    <w:p w14:paraId="4254C282" w14:textId="77777777" w:rsidR="00BA1AE2" w:rsidRDefault="003A417A" w:rsidP="00BA1AE2">
      <w:pPr>
        <w:pStyle w:val="Poetry"/>
      </w:pPr>
      <w:r w:rsidRPr="00BA1AE2">
        <w:t xml:space="preserve">At length on shore the weary fleet arriv’d, </w:t>
      </w:r>
    </w:p>
    <w:p w14:paraId="0C0D7EA8" w14:textId="2D0C0CD3" w:rsidR="003A417A" w:rsidRPr="00BA1AE2" w:rsidRDefault="003A417A" w:rsidP="00BA1AE2">
      <w:pPr>
        <w:pStyle w:val="Poetry"/>
      </w:pPr>
      <w:r w:rsidRPr="00BA1AE2">
        <w:t>Which Drepanum’s unhappy port receiv’d.</w:t>
      </w:r>
    </w:p>
    <w:p w14:paraId="7CC0B6B0" w14:textId="1DB67C1C" w:rsidR="003A417A" w:rsidRPr="00BA1AE2" w:rsidRDefault="003A417A" w:rsidP="00BA1AE2">
      <w:pPr>
        <w:pStyle w:val="Poetry"/>
      </w:pPr>
      <w:r w:rsidRPr="00BA1AE2">
        <w:t>Here, after endless labors, often toss’d</w:t>
      </w:r>
    </w:p>
    <w:p w14:paraId="06C66033" w14:textId="77777777" w:rsidR="00BA1AE2" w:rsidRDefault="003A417A" w:rsidP="00BA1AE2">
      <w:pPr>
        <w:pStyle w:val="Poetry"/>
      </w:pPr>
      <w:r w:rsidRPr="00BA1AE2">
        <w:t xml:space="preserve">By raging storms, and driv’n on ev’ry coast, </w:t>
      </w:r>
    </w:p>
    <w:p w14:paraId="082D7EF8" w14:textId="7CC4037A" w:rsidR="003A417A" w:rsidRPr="00BA1AE2" w:rsidRDefault="003A417A" w:rsidP="00BA1AE2">
      <w:pPr>
        <w:pStyle w:val="Poetry"/>
      </w:pPr>
      <w:r w:rsidRPr="00BA1AE2">
        <w:t>My dear, dear father, spent with age, I lost:</w:t>
      </w:r>
    </w:p>
    <w:p w14:paraId="5F8F3419" w14:textId="77777777" w:rsidR="00BA1AE2" w:rsidRDefault="003A417A" w:rsidP="00BA1AE2">
      <w:pPr>
        <w:pStyle w:val="Poetry"/>
      </w:pPr>
      <w:r w:rsidRPr="00BA1AE2">
        <w:t xml:space="preserve">Ease of my cares, and solace of my pain, </w:t>
      </w:r>
    </w:p>
    <w:p w14:paraId="546C9B7A" w14:textId="03654831" w:rsidR="003A417A" w:rsidRPr="00BA1AE2" w:rsidRDefault="003A417A" w:rsidP="00BA1AE2">
      <w:pPr>
        <w:pStyle w:val="Poetry"/>
      </w:pPr>
      <w:r w:rsidRPr="00BA1AE2">
        <w:t>Sav’d thro’ a thousand toils, but sav’d in vain</w:t>
      </w:r>
    </w:p>
    <w:p w14:paraId="659577AD" w14:textId="7C405193" w:rsidR="003A417A" w:rsidRPr="00BA1AE2" w:rsidRDefault="003A417A" w:rsidP="00BA1AE2">
      <w:pPr>
        <w:pStyle w:val="Poetry"/>
      </w:pPr>
      <w:r w:rsidRPr="00BA1AE2">
        <w:t>The prophet, who my future woes reveal’d,</w:t>
      </w:r>
    </w:p>
    <w:p w14:paraId="20FB09AA" w14:textId="77777777" w:rsidR="00BA1AE2" w:rsidRDefault="003A417A" w:rsidP="00BA1AE2">
      <w:pPr>
        <w:pStyle w:val="Poetry"/>
      </w:pPr>
      <w:r w:rsidRPr="00BA1AE2">
        <w:t xml:space="preserve">Yet this, the greatest and the worst, </w:t>
      </w:r>
      <w:proofErr w:type="gramStart"/>
      <w:r w:rsidRPr="00BA1AE2">
        <w:t>conceal’d;</w:t>
      </w:r>
      <w:proofErr w:type="gramEnd"/>
      <w:r w:rsidRPr="00BA1AE2">
        <w:t xml:space="preserve"> </w:t>
      </w:r>
    </w:p>
    <w:p w14:paraId="16E7FC60" w14:textId="77777777" w:rsidR="00BA1AE2" w:rsidRDefault="003A417A" w:rsidP="00BA1AE2">
      <w:pPr>
        <w:pStyle w:val="Poetry"/>
      </w:pPr>
      <w:r w:rsidRPr="00BA1AE2">
        <w:t xml:space="preserve">And dire Celaeno, whose foreboding skill </w:t>
      </w:r>
    </w:p>
    <w:p w14:paraId="321D1851" w14:textId="59AE8317" w:rsidR="003A417A" w:rsidRPr="00BA1AE2" w:rsidRDefault="003A417A" w:rsidP="00BA1AE2">
      <w:pPr>
        <w:pStyle w:val="Poetry"/>
      </w:pPr>
      <w:r w:rsidRPr="00BA1AE2">
        <w:t>Denounc’d all else, was silent of the ill.</w:t>
      </w:r>
    </w:p>
    <w:p w14:paraId="213AA78E" w14:textId="77777777" w:rsidR="003A417A" w:rsidRPr="00BA1AE2" w:rsidRDefault="003A417A" w:rsidP="00BA1AE2">
      <w:pPr>
        <w:pStyle w:val="Poetry"/>
      </w:pPr>
      <w:r w:rsidRPr="00BA1AE2">
        <w:t xml:space="preserve">This my last labor was. Some friendly </w:t>
      </w:r>
      <w:proofErr w:type="gramStart"/>
      <w:r w:rsidRPr="00BA1AE2">
        <w:t>god</w:t>
      </w:r>
      <w:proofErr w:type="gramEnd"/>
    </w:p>
    <w:p w14:paraId="623ABB0A" w14:textId="0115D2DD" w:rsidR="003A417A" w:rsidRPr="00BA1AE2" w:rsidRDefault="003A417A" w:rsidP="00BA1AE2">
      <w:pPr>
        <w:pStyle w:val="Poetry"/>
      </w:pPr>
      <w:r w:rsidRPr="00BA1AE2">
        <w:t>From thence convey’d us to your blest abode.”</w:t>
      </w:r>
    </w:p>
    <w:p w14:paraId="5F78F4F0" w14:textId="77777777" w:rsidR="00BA1AE2" w:rsidRDefault="00BA1AE2" w:rsidP="00BA1AE2">
      <w:pPr>
        <w:pStyle w:val="Poetry"/>
      </w:pPr>
    </w:p>
    <w:p w14:paraId="69A54BAA" w14:textId="0509AE86" w:rsidR="00BA1AE2" w:rsidRDefault="003A417A" w:rsidP="00BA1AE2">
      <w:pPr>
        <w:pStyle w:val="Poetry"/>
      </w:pPr>
      <w:r w:rsidRPr="00BA1AE2">
        <w:t xml:space="preserve">Thus, to the list’ning queen, the royal guest </w:t>
      </w:r>
    </w:p>
    <w:p w14:paraId="1D349375" w14:textId="77777777" w:rsidR="00BA1AE2" w:rsidRDefault="003A417A" w:rsidP="00BA1AE2">
      <w:pPr>
        <w:pStyle w:val="Poetry"/>
      </w:pPr>
      <w:r w:rsidRPr="00BA1AE2">
        <w:t xml:space="preserve">His wand’ring course and all his toils </w:t>
      </w:r>
      <w:proofErr w:type="gramStart"/>
      <w:r w:rsidRPr="00BA1AE2">
        <w:t>express’d;</w:t>
      </w:r>
      <w:proofErr w:type="gramEnd"/>
      <w:r w:rsidRPr="00BA1AE2">
        <w:t xml:space="preserve"> </w:t>
      </w:r>
    </w:p>
    <w:p w14:paraId="02266147" w14:textId="3E59861C" w:rsidR="003A417A" w:rsidRDefault="003A417A" w:rsidP="00BA1AE2">
      <w:pPr>
        <w:pStyle w:val="Poetry"/>
      </w:pPr>
      <w:r w:rsidRPr="00BA1AE2">
        <w:t>And here concluding, he retir’d to rest.</w:t>
      </w:r>
    </w:p>
    <w:p w14:paraId="0B7AC1BB" w14:textId="77777777" w:rsidR="00BA1AE2" w:rsidRPr="00BA1AE2" w:rsidRDefault="00BA1AE2" w:rsidP="00BA1AE2">
      <w:pPr>
        <w:pStyle w:val="Poetry"/>
      </w:pPr>
    </w:p>
    <w:p w14:paraId="156E90D3" w14:textId="77777777" w:rsidR="003A417A" w:rsidRDefault="003A417A" w:rsidP="00BA1AE2">
      <w:pPr>
        <w:pStyle w:val="Heading3"/>
      </w:pPr>
      <w:r>
        <w:rPr>
          <w:u w:color="231F20"/>
        </w:rPr>
        <w:t>Book</w:t>
      </w:r>
      <w:r>
        <w:rPr>
          <w:spacing w:val="-9"/>
          <w:u w:color="231F20"/>
        </w:rPr>
        <w:t xml:space="preserve"> </w:t>
      </w:r>
      <w:r>
        <w:rPr>
          <w:u w:color="231F20"/>
        </w:rPr>
        <w:t>IV</w:t>
      </w:r>
    </w:p>
    <w:p w14:paraId="4DB6B2B0" w14:textId="77777777" w:rsidR="003A417A" w:rsidRPr="00BA1AE2" w:rsidRDefault="003A417A" w:rsidP="00BA1AE2">
      <w:pPr>
        <w:pStyle w:val="Poetry"/>
      </w:pPr>
      <w:r w:rsidRPr="00BA1AE2">
        <w:t>But anxious cares already seiz’d the queen:</w:t>
      </w:r>
    </w:p>
    <w:p w14:paraId="74F1F814" w14:textId="70C34925" w:rsidR="003A417A" w:rsidRPr="00BA1AE2" w:rsidRDefault="003A417A" w:rsidP="00BA1AE2">
      <w:pPr>
        <w:pStyle w:val="Poetry"/>
      </w:pPr>
      <w:r w:rsidRPr="00BA1AE2">
        <w:t xml:space="preserve">She fed within her veins a flame </w:t>
      </w:r>
      <w:proofErr w:type="gramStart"/>
      <w:r w:rsidRPr="00BA1AE2">
        <w:t>unseen;</w:t>
      </w:r>
      <w:proofErr w:type="gramEnd"/>
    </w:p>
    <w:p w14:paraId="5A36EFBB" w14:textId="77777777" w:rsidR="00BA1AE2" w:rsidRDefault="003A417A" w:rsidP="00BA1AE2">
      <w:pPr>
        <w:pStyle w:val="Poetry"/>
      </w:pPr>
      <w:r w:rsidRPr="00BA1AE2">
        <w:t xml:space="preserve">The hero’s valor, acts, and birth inspire </w:t>
      </w:r>
    </w:p>
    <w:p w14:paraId="01C717EC" w14:textId="0ED9F273" w:rsidR="003A417A" w:rsidRPr="00BA1AE2" w:rsidRDefault="003A417A" w:rsidP="00BA1AE2">
      <w:pPr>
        <w:pStyle w:val="Poetry"/>
      </w:pPr>
      <w:r w:rsidRPr="00BA1AE2">
        <w:t xml:space="preserve">Her soul with </w:t>
      </w:r>
      <w:proofErr w:type="gramStart"/>
      <w:r w:rsidRPr="00BA1AE2">
        <w:t>love, and</w:t>
      </w:r>
      <w:proofErr w:type="gramEnd"/>
      <w:r w:rsidRPr="00BA1AE2">
        <w:t xml:space="preserve"> fan the secret fire.</w:t>
      </w:r>
    </w:p>
    <w:p w14:paraId="404D351C" w14:textId="77777777" w:rsidR="00BA1AE2" w:rsidRDefault="003A417A" w:rsidP="00BA1AE2">
      <w:pPr>
        <w:pStyle w:val="Poetry"/>
      </w:pPr>
      <w:r w:rsidRPr="00BA1AE2">
        <w:t xml:space="preserve">His words, his looks, imprinted in her heart, </w:t>
      </w:r>
    </w:p>
    <w:p w14:paraId="4DED6790" w14:textId="0897BD7E" w:rsidR="003A417A" w:rsidRPr="00BA1AE2" w:rsidRDefault="003A417A" w:rsidP="00BA1AE2">
      <w:pPr>
        <w:pStyle w:val="Poetry"/>
      </w:pPr>
      <w:r w:rsidRPr="00BA1AE2">
        <w:t xml:space="preserve">Improve the </w:t>
      </w:r>
      <w:proofErr w:type="gramStart"/>
      <w:r w:rsidRPr="00BA1AE2">
        <w:t>passion, and</w:t>
      </w:r>
      <w:proofErr w:type="gramEnd"/>
      <w:r w:rsidRPr="00BA1AE2">
        <w:t xml:space="preserve"> increase the smart.</w:t>
      </w:r>
    </w:p>
    <w:p w14:paraId="27AAED50" w14:textId="1BA2FD6F" w:rsidR="003A417A" w:rsidRPr="00BA1AE2" w:rsidRDefault="003A417A" w:rsidP="00BA1AE2">
      <w:pPr>
        <w:pStyle w:val="Poetry"/>
      </w:pPr>
      <w:r w:rsidRPr="00BA1AE2">
        <w:t>Now, when the purple morn had chas’d away</w:t>
      </w:r>
    </w:p>
    <w:p w14:paraId="1AF6875A" w14:textId="77777777" w:rsidR="00BA1AE2" w:rsidRDefault="003A417A" w:rsidP="00BA1AE2">
      <w:pPr>
        <w:pStyle w:val="Poetry"/>
      </w:pPr>
      <w:r w:rsidRPr="00BA1AE2">
        <w:t xml:space="preserve">The dewy shadows, and restor’d the day, </w:t>
      </w:r>
    </w:p>
    <w:p w14:paraId="635ED30D" w14:textId="56E143E5" w:rsidR="003A417A" w:rsidRPr="00BA1AE2" w:rsidRDefault="003A417A" w:rsidP="00BA1AE2">
      <w:pPr>
        <w:pStyle w:val="Poetry"/>
      </w:pPr>
      <w:r w:rsidRPr="00BA1AE2">
        <w:lastRenderedPageBreak/>
        <w:t>Her sister first with early care she sought,</w:t>
      </w:r>
    </w:p>
    <w:p w14:paraId="47D39461" w14:textId="77777777" w:rsidR="003A417A" w:rsidRPr="00BA1AE2" w:rsidRDefault="003A417A" w:rsidP="00BA1AE2">
      <w:pPr>
        <w:pStyle w:val="Poetry"/>
      </w:pPr>
      <w:r w:rsidRPr="00BA1AE2">
        <w:t xml:space="preserve">And </w:t>
      </w:r>
      <w:proofErr w:type="gramStart"/>
      <w:r w:rsidRPr="00BA1AE2">
        <w:t>thus</w:t>
      </w:r>
      <w:proofErr w:type="gramEnd"/>
      <w:r w:rsidRPr="00BA1AE2">
        <w:t xml:space="preserve"> in mournful accents eas’d her thought:</w:t>
      </w:r>
    </w:p>
    <w:p w14:paraId="40DFEB64" w14:textId="77777777" w:rsidR="00BA1AE2" w:rsidRDefault="00BA1AE2" w:rsidP="00BA1AE2">
      <w:pPr>
        <w:pStyle w:val="Poetry"/>
      </w:pPr>
    </w:p>
    <w:p w14:paraId="1AF03458" w14:textId="7EB35564" w:rsidR="003A417A" w:rsidRPr="00BA1AE2" w:rsidRDefault="003A417A" w:rsidP="00BA1AE2">
      <w:pPr>
        <w:pStyle w:val="Poetry"/>
      </w:pPr>
      <w:r w:rsidRPr="00BA1AE2">
        <w:t>“My dearest Anna, what new dreams affright</w:t>
      </w:r>
    </w:p>
    <w:p w14:paraId="0C14C50D" w14:textId="3FA2459A" w:rsidR="003A417A" w:rsidRPr="00BA1AE2" w:rsidRDefault="003A417A" w:rsidP="00BA1AE2">
      <w:pPr>
        <w:pStyle w:val="Poetry"/>
      </w:pPr>
      <w:r w:rsidRPr="00BA1AE2">
        <w:t>My lab’ring soul! what visions of the night</w:t>
      </w:r>
    </w:p>
    <w:p w14:paraId="0BFE4857" w14:textId="77777777" w:rsidR="00BA1AE2" w:rsidRDefault="003A417A" w:rsidP="00BA1AE2">
      <w:pPr>
        <w:pStyle w:val="Poetry"/>
      </w:pPr>
      <w:r w:rsidRPr="00BA1AE2">
        <w:t xml:space="preserve">Disturb my quiet, and distract my breast </w:t>
      </w:r>
    </w:p>
    <w:p w14:paraId="23A50409" w14:textId="77777777" w:rsidR="00BA1AE2" w:rsidRDefault="003A417A" w:rsidP="00BA1AE2">
      <w:pPr>
        <w:pStyle w:val="Poetry"/>
      </w:pPr>
      <w:r w:rsidRPr="00BA1AE2">
        <w:t xml:space="preserve">With strange ideas of our Trojan guest! </w:t>
      </w:r>
    </w:p>
    <w:p w14:paraId="541C73B3" w14:textId="77777777" w:rsidR="00BA1AE2" w:rsidRDefault="003A417A" w:rsidP="00BA1AE2">
      <w:pPr>
        <w:pStyle w:val="Poetry"/>
      </w:pPr>
      <w:r w:rsidRPr="00BA1AE2">
        <w:t xml:space="preserve">His worth, his actions, and majestic air, </w:t>
      </w:r>
    </w:p>
    <w:p w14:paraId="13D8363A" w14:textId="0C9891C2" w:rsidR="003A417A" w:rsidRPr="00BA1AE2" w:rsidRDefault="003A417A" w:rsidP="00BA1AE2">
      <w:pPr>
        <w:pStyle w:val="Poetry"/>
      </w:pPr>
      <w:r w:rsidRPr="00BA1AE2">
        <w:t>A man descended from the gods declare.</w:t>
      </w:r>
    </w:p>
    <w:p w14:paraId="68A512E1" w14:textId="09F42DF7" w:rsidR="003A417A" w:rsidRPr="00BA1AE2" w:rsidRDefault="003A417A" w:rsidP="00BA1AE2">
      <w:pPr>
        <w:pStyle w:val="Poetry"/>
      </w:pPr>
      <w:r w:rsidRPr="00BA1AE2">
        <w:t xml:space="preserve">Fear ever argues a degenerate </w:t>
      </w:r>
      <w:proofErr w:type="gramStart"/>
      <w:r w:rsidRPr="00BA1AE2">
        <w:t>kind;</w:t>
      </w:r>
      <w:proofErr w:type="gramEnd"/>
    </w:p>
    <w:p w14:paraId="1FD22A57" w14:textId="77777777" w:rsidR="003A417A" w:rsidRPr="00BA1AE2" w:rsidRDefault="003A417A" w:rsidP="00BA1AE2">
      <w:pPr>
        <w:pStyle w:val="Poetry"/>
      </w:pPr>
      <w:r w:rsidRPr="00BA1AE2">
        <w:t>His birth is well asserted by his mind.</w:t>
      </w:r>
    </w:p>
    <w:p w14:paraId="045BA8A8" w14:textId="77777777" w:rsidR="00BA1AE2" w:rsidRDefault="003A417A" w:rsidP="00BA1AE2">
      <w:pPr>
        <w:pStyle w:val="Poetry"/>
      </w:pPr>
      <w:r w:rsidRPr="00BA1AE2">
        <w:t xml:space="preserve">Then, what he suffer’d, when by Fate betray’d! </w:t>
      </w:r>
    </w:p>
    <w:p w14:paraId="065B1251" w14:textId="77777777" w:rsidR="00BA1AE2" w:rsidRDefault="003A417A" w:rsidP="00BA1AE2">
      <w:pPr>
        <w:pStyle w:val="Poetry"/>
      </w:pPr>
      <w:r w:rsidRPr="00BA1AE2">
        <w:t xml:space="preserve">What brave attempts for falling Troy he made! </w:t>
      </w:r>
    </w:p>
    <w:p w14:paraId="5CAF14F5" w14:textId="4B61EA01" w:rsidR="003A417A" w:rsidRPr="00BA1AE2" w:rsidRDefault="003A417A" w:rsidP="00BA1AE2">
      <w:pPr>
        <w:pStyle w:val="Poetry"/>
      </w:pPr>
      <w:r w:rsidRPr="00BA1AE2">
        <w:t>Such were his looks, so gracefully he spoke,</w:t>
      </w:r>
    </w:p>
    <w:p w14:paraId="43C3F48A" w14:textId="16756008" w:rsidR="003A417A" w:rsidRPr="00BA1AE2" w:rsidRDefault="003A417A" w:rsidP="00BA1AE2">
      <w:pPr>
        <w:pStyle w:val="Poetry"/>
      </w:pPr>
      <w:r w:rsidRPr="00BA1AE2">
        <w:t xml:space="preserve">That, were I not resolv’d against the </w:t>
      </w:r>
      <w:proofErr w:type="gramStart"/>
      <w:r w:rsidRPr="00BA1AE2">
        <w:t>yoke</w:t>
      </w:r>
      <w:proofErr w:type="gramEnd"/>
    </w:p>
    <w:p w14:paraId="6D3FA223" w14:textId="77777777" w:rsidR="00BA1AE2" w:rsidRDefault="003A417A" w:rsidP="00BA1AE2">
      <w:pPr>
        <w:pStyle w:val="Poetry"/>
      </w:pPr>
      <w:r w:rsidRPr="00BA1AE2">
        <w:t xml:space="preserve">Of hapless marriage, never to be curst </w:t>
      </w:r>
    </w:p>
    <w:p w14:paraId="42B2026E" w14:textId="77777777" w:rsidR="00BA1AE2" w:rsidRDefault="003A417A" w:rsidP="00BA1AE2">
      <w:pPr>
        <w:pStyle w:val="Poetry"/>
      </w:pPr>
      <w:r w:rsidRPr="00BA1AE2">
        <w:t xml:space="preserve">With second love, so fatal was my first, </w:t>
      </w:r>
    </w:p>
    <w:p w14:paraId="16729FDD" w14:textId="77777777" w:rsidR="00BA1AE2" w:rsidRDefault="003A417A" w:rsidP="00BA1AE2">
      <w:pPr>
        <w:pStyle w:val="Poetry"/>
      </w:pPr>
      <w:r w:rsidRPr="00BA1AE2">
        <w:t xml:space="preserve">To this one error I might yield </w:t>
      </w:r>
      <w:proofErr w:type="gramStart"/>
      <w:r w:rsidRPr="00BA1AE2">
        <w:t>again;</w:t>
      </w:r>
      <w:proofErr w:type="gramEnd"/>
      <w:r w:rsidRPr="00BA1AE2">
        <w:t xml:space="preserve"> </w:t>
      </w:r>
    </w:p>
    <w:p w14:paraId="4F891D6F" w14:textId="42140E3A" w:rsidR="003A417A" w:rsidRPr="00BA1AE2" w:rsidRDefault="003A417A" w:rsidP="00BA1AE2">
      <w:pPr>
        <w:pStyle w:val="Poetry"/>
      </w:pPr>
      <w:r w:rsidRPr="00BA1AE2">
        <w:t>For, since Sichaeus was untimely slain,</w:t>
      </w:r>
    </w:p>
    <w:p w14:paraId="5A3B1A38" w14:textId="656C6005" w:rsidR="003A417A" w:rsidRPr="00BA1AE2" w:rsidRDefault="003A417A" w:rsidP="00BA1AE2">
      <w:pPr>
        <w:pStyle w:val="Poetry"/>
      </w:pPr>
      <w:r w:rsidRPr="00BA1AE2">
        <w:t>This only man is able to subvert</w:t>
      </w:r>
    </w:p>
    <w:p w14:paraId="2869A997" w14:textId="77777777" w:rsidR="003A417A" w:rsidRPr="00BA1AE2" w:rsidRDefault="003A417A" w:rsidP="00BA1AE2">
      <w:pPr>
        <w:pStyle w:val="Poetry"/>
      </w:pPr>
      <w:r w:rsidRPr="00BA1AE2">
        <w:t>The fix’d foundations of my stubborn heart.</w:t>
      </w:r>
    </w:p>
    <w:p w14:paraId="3BA3D299" w14:textId="77777777" w:rsidR="00BA1AE2" w:rsidRDefault="003A417A" w:rsidP="00BA1AE2">
      <w:pPr>
        <w:pStyle w:val="Poetry"/>
      </w:pPr>
      <w:r w:rsidRPr="00BA1AE2">
        <w:t xml:space="preserve">And, to confess my frailty, to my shame, </w:t>
      </w:r>
    </w:p>
    <w:p w14:paraId="375F0FCA" w14:textId="77777777" w:rsidR="00BA1AE2" w:rsidRDefault="003A417A" w:rsidP="00BA1AE2">
      <w:pPr>
        <w:pStyle w:val="Poetry"/>
      </w:pPr>
      <w:r w:rsidRPr="00BA1AE2">
        <w:t xml:space="preserve">Somewhat I find within, if not the same, </w:t>
      </w:r>
    </w:p>
    <w:p w14:paraId="6298E577" w14:textId="16D2FDCB" w:rsidR="003A417A" w:rsidRPr="00BA1AE2" w:rsidRDefault="003A417A" w:rsidP="00BA1AE2">
      <w:pPr>
        <w:pStyle w:val="Poetry"/>
      </w:pPr>
      <w:r w:rsidRPr="00BA1AE2">
        <w:t>Too like the sparkles of my former flame.</w:t>
      </w:r>
    </w:p>
    <w:p w14:paraId="1EA7FEA5" w14:textId="0051DC87" w:rsidR="003A417A" w:rsidRPr="00BA1AE2" w:rsidRDefault="003A417A" w:rsidP="00BA1AE2">
      <w:pPr>
        <w:pStyle w:val="Poetry"/>
      </w:pPr>
      <w:r w:rsidRPr="00BA1AE2">
        <w:t xml:space="preserve">But first let yawning earth a passage </w:t>
      </w:r>
      <w:proofErr w:type="gramStart"/>
      <w:r w:rsidRPr="00BA1AE2">
        <w:t>rend</w:t>
      </w:r>
      <w:proofErr w:type="gramEnd"/>
      <w:r w:rsidRPr="00BA1AE2">
        <w:t>,</w:t>
      </w:r>
    </w:p>
    <w:p w14:paraId="2DE0AF73" w14:textId="77777777" w:rsidR="003A417A" w:rsidRPr="00BA1AE2" w:rsidRDefault="003A417A" w:rsidP="00BA1AE2">
      <w:pPr>
        <w:pStyle w:val="Poetry"/>
      </w:pPr>
      <w:r w:rsidRPr="00BA1AE2">
        <w:t xml:space="preserve">And let me thro’ the dark abyss </w:t>
      </w:r>
      <w:proofErr w:type="gramStart"/>
      <w:r w:rsidRPr="00BA1AE2">
        <w:t>descend;</w:t>
      </w:r>
      <w:proofErr w:type="gramEnd"/>
    </w:p>
    <w:p w14:paraId="2E5C03A3" w14:textId="77777777" w:rsidR="009512F4" w:rsidRDefault="003A417A" w:rsidP="00BA1AE2">
      <w:pPr>
        <w:pStyle w:val="Poetry"/>
      </w:pPr>
      <w:r w:rsidRPr="00BA1AE2">
        <w:t xml:space="preserve">First let avenging Jove, with flames from high, </w:t>
      </w:r>
    </w:p>
    <w:p w14:paraId="0E6015E1" w14:textId="77777777" w:rsidR="009512F4" w:rsidRDefault="003A417A" w:rsidP="00BA1AE2">
      <w:pPr>
        <w:pStyle w:val="Poetry"/>
      </w:pPr>
      <w:r w:rsidRPr="00BA1AE2">
        <w:t xml:space="preserve">Drive down this body to the nether sky, </w:t>
      </w:r>
    </w:p>
    <w:p w14:paraId="1FB78866" w14:textId="1B04488D" w:rsidR="003A417A" w:rsidRPr="00BA1AE2" w:rsidRDefault="003A417A" w:rsidP="00BA1AE2">
      <w:pPr>
        <w:pStyle w:val="Poetry"/>
      </w:pPr>
      <w:r w:rsidRPr="00BA1AE2">
        <w:t>Condemn’d with ghosts in endless night to lie,</w:t>
      </w:r>
    </w:p>
    <w:p w14:paraId="5EF87EAE" w14:textId="64AE2B48" w:rsidR="003A417A" w:rsidRPr="00BA1AE2" w:rsidRDefault="003A417A" w:rsidP="00BA1AE2">
      <w:pPr>
        <w:pStyle w:val="Poetry"/>
      </w:pPr>
      <w:r w:rsidRPr="00BA1AE2">
        <w:t xml:space="preserve">Before I break the plighted </w:t>
      </w:r>
      <w:proofErr w:type="gramStart"/>
      <w:r w:rsidRPr="00BA1AE2">
        <w:t>faith</w:t>
      </w:r>
      <w:proofErr w:type="gramEnd"/>
      <w:r w:rsidRPr="00BA1AE2">
        <w:t xml:space="preserve"> I gave!</w:t>
      </w:r>
    </w:p>
    <w:p w14:paraId="7E20B9F1" w14:textId="77777777" w:rsidR="003A417A" w:rsidRPr="00BA1AE2" w:rsidRDefault="003A417A" w:rsidP="00BA1AE2">
      <w:pPr>
        <w:pStyle w:val="Poetry"/>
      </w:pPr>
      <w:r w:rsidRPr="00BA1AE2">
        <w:t xml:space="preserve">No! he who had my vows shall ever </w:t>
      </w:r>
      <w:proofErr w:type="gramStart"/>
      <w:r w:rsidRPr="00BA1AE2">
        <w:t>have;</w:t>
      </w:r>
      <w:proofErr w:type="gramEnd"/>
    </w:p>
    <w:p w14:paraId="488A3F7F" w14:textId="77777777" w:rsidR="003A417A" w:rsidRPr="00BA1AE2" w:rsidRDefault="003A417A" w:rsidP="00BA1AE2">
      <w:pPr>
        <w:pStyle w:val="Poetry"/>
      </w:pPr>
      <w:r w:rsidRPr="00BA1AE2">
        <w:t>For, whom I lov’d on earth, I worship in the grave.”</w:t>
      </w:r>
    </w:p>
    <w:p w14:paraId="2FDE1B41" w14:textId="77777777" w:rsidR="009512F4" w:rsidRDefault="009512F4" w:rsidP="00BA1AE2">
      <w:pPr>
        <w:pStyle w:val="Poetry"/>
      </w:pPr>
    </w:p>
    <w:p w14:paraId="7E745FD0" w14:textId="77777777" w:rsidR="009512F4" w:rsidRDefault="003A417A" w:rsidP="00BA1AE2">
      <w:pPr>
        <w:pStyle w:val="Poetry"/>
      </w:pPr>
      <w:r w:rsidRPr="00BA1AE2">
        <w:t xml:space="preserve">She said: the tears ran gushing from her eyes, </w:t>
      </w:r>
    </w:p>
    <w:p w14:paraId="7AB2C92B" w14:textId="76C85511" w:rsidR="003A417A" w:rsidRPr="00BA1AE2" w:rsidRDefault="003A417A" w:rsidP="00BA1AE2">
      <w:pPr>
        <w:pStyle w:val="Poetry"/>
      </w:pPr>
      <w:r w:rsidRPr="00BA1AE2">
        <w:t>And stopp’d her speech. Her sister thus replies:</w:t>
      </w:r>
    </w:p>
    <w:p w14:paraId="37DC7540" w14:textId="48A724C1" w:rsidR="003A417A" w:rsidRPr="00BA1AE2" w:rsidRDefault="003A417A" w:rsidP="00BA1AE2">
      <w:pPr>
        <w:pStyle w:val="Poetry"/>
      </w:pPr>
      <w:r w:rsidRPr="00BA1AE2">
        <w:lastRenderedPageBreak/>
        <w:t>“O dearer than the vital air I breathe,</w:t>
      </w:r>
    </w:p>
    <w:p w14:paraId="7B81DF41" w14:textId="77777777" w:rsidR="009512F4" w:rsidRDefault="003A417A" w:rsidP="00BA1AE2">
      <w:pPr>
        <w:pStyle w:val="Poetry"/>
      </w:pPr>
      <w:r w:rsidRPr="00BA1AE2">
        <w:t xml:space="preserve">Will you to grief your blooming years bequeath, </w:t>
      </w:r>
    </w:p>
    <w:p w14:paraId="0E236329" w14:textId="77777777" w:rsidR="009512F4" w:rsidRDefault="003A417A" w:rsidP="00BA1AE2">
      <w:pPr>
        <w:pStyle w:val="Poetry"/>
      </w:pPr>
      <w:r w:rsidRPr="00BA1AE2">
        <w:t xml:space="preserve">Condemn’d to waste in woes your lonely life, </w:t>
      </w:r>
    </w:p>
    <w:p w14:paraId="1F8AF131" w14:textId="405EC11E" w:rsidR="003A417A" w:rsidRPr="00BA1AE2" w:rsidRDefault="003A417A" w:rsidP="00BA1AE2">
      <w:pPr>
        <w:pStyle w:val="Poetry"/>
      </w:pPr>
      <w:r w:rsidRPr="00BA1AE2">
        <w:t>Without the joys of mother or of wife?</w:t>
      </w:r>
    </w:p>
    <w:p w14:paraId="3053AF95" w14:textId="77777777" w:rsidR="003A417A" w:rsidRPr="00BA1AE2" w:rsidRDefault="003A417A" w:rsidP="00BA1AE2">
      <w:pPr>
        <w:pStyle w:val="Poetry"/>
      </w:pPr>
      <w:r w:rsidRPr="00BA1AE2">
        <w:t>Think you these tears, this pompous train of woe,</w:t>
      </w:r>
    </w:p>
    <w:p w14:paraId="1583A53F" w14:textId="4D525A12" w:rsidR="003A417A" w:rsidRPr="00BA1AE2" w:rsidRDefault="003A417A" w:rsidP="00BA1AE2">
      <w:pPr>
        <w:pStyle w:val="Poetry"/>
      </w:pPr>
      <w:r w:rsidRPr="00BA1AE2">
        <w:t>Are known or valued by the ghosts below?</w:t>
      </w:r>
    </w:p>
    <w:p w14:paraId="671F7B59" w14:textId="77777777" w:rsidR="009512F4" w:rsidRDefault="003A417A" w:rsidP="00BA1AE2">
      <w:pPr>
        <w:pStyle w:val="Poetry"/>
      </w:pPr>
      <w:r w:rsidRPr="00BA1AE2">
        <w:t xml:space="preserve">I grant that, while your sorrows yet were green, </w:t>
      </w:r>
    </w:p>
    <w:p w14:paraId="76672B9D" w14:textId="6B564199" w:rsidR="003A417A" w:rsidRPr="00BA1AE2" w:rsidRDefault="003A417A" w:rsidP="00BA1AE2">
      <w:pPr>
        <w:pStyle w:val="Poetry"/>
      </w:pPr>
      <w:r w:rsidRPr="00BA1AE2">
        <w:t>It well became a woman, and a queen,</w:t>
      </w:r>
    </w:p>
    <w:p w14:paraId="535F9415" w14:textId="77777777" w:rsidR="009512F4" w:rsidRDefault="003A417A" w:rsidP="00BA1AE2">
      <w:pPr>
        <w:pStyle w:val="Poetry"/>
      </w:pPr>
      <w:r w:rsidRPr="00BA1AE2">
        <w:t xml:space="preserve">The vows of Tyrian princes to neglect, </w:t>
      </w:r>
    </w:p>
    <w:p w14:paraId="6F011C0B" w14:textId="3DCBED68" w:rsidR="003A417A" w:rsidRPr="00BA1AE2" w:rsidRDefault="003A417A" w:rsidP="00BA1AE2">
      <w:pPr>
        <w:pStyle w:val="Poetry"/>
      </w:pPr>
      <w:r w:rsidRPr="00BA1AE2">
        <w:t>To scorn Hyarbas, and his love reject,</w:t>
      </w:r>
    </w:p>
    <w:p w14:paraId="189DD57F" w14:textId="355230E4" w:rsidR="003A417A" w:rsidRPr="00BA1AE2" w:rsidRDefault="003A417A" w:rsidP="00BA1AE2">
      <w:pPr>
        <w:pStyle w:val="Poetry"/>
      </w:pPr>
      <w:r w:rsidRPr="00BA1AE2">
        <w:t xml:space="preserve">With all the Libyan lords of mighty </w:t>
      </w:r>
      <w:proofErr w:type="gramStart"/>
      <w:r w:rsidRPr="00BA1AE2">
        <w:t>name;</w:t>
      </w:r>
      <w:proofErr w:type="gramEnd"/>
    </w:p>
    <w:p w14:paraId="4ECDCCAF" w14:textId="77777777" w:rsidR="009512F4" w:rsidRDefault="003A417A" w:rsidP="00BA1AE2">
      <w:pPr>
        <w:pStyle w:val="Poetry"/>
      </w:pPr>
      <w:r w:rsidRPr="00BA1AE2">
        <w:t xml:space="preserve">But will you fight against a pleasing flame! </w:t>
      </w:r>
    </w:p>
    <w:p w14:paraId="4854A70D" w14:textId="77777777" w:rsidR="009512F4" w:rsidRDefault="003A417A" w:rsidP="00BA1AE2">
      <w:pPr>
        <w:pStyle w:val="Poetry"/>
      </w:pPr>
      <w:r w:rsidRPr="00BA1AE2">
        <w:t xml:space="preserve">This little spot of land, which Heav’n bestows, </w:t>
      </w:r>
    </w:p>
    <w:p w14:paraId="03DD48E1" w14:textId="77777777" w:rsidR="009512F4" w:rsidRDefault="003A417A" w:rsidP="00BA1AE2">
      <w:pPr>
        <w:pStyle w:val="Poetry"/>
      </w:pPr>
      <w:r w:rsidRPr="00BA1AE2">
        <w:t xml:space="preserve">On ev’ry side is hemm’d with warlike </w:t>
      </w:r>
      <w:proofErr w:type="gramStart"/>
      <w:r w:rsidRPr="00BA1AE2">
        <w:t>foes;</w:t>
      </w:r>
      <w:proofErr w:type="gramEnd"/>
      <w:r w:rsidRPr="00BA1AE2">
        <w:t xml:space="preserve"> </w:t>
      </w:r>
    </w:p>
    <w:p w14:paraId="7A143A95" w14:textId="729972FD" w:rsidR="003A417A" w:rsidRPr="00BA1AE2" w:rsidRDefault="003A417A" w:rsidP="00BA1AE2">
      <w:pPr>
        <w:pStyle w:val="Poetry"/>
      </w:pPr>
      <w:r w:rsidRPr="00BA1AE2">
        <w:t>Gaetulian cities here are spread around,</w:t>
      </w:r>
    </w:p>
    <w:p w14:paraId="751850F9" w14:textId="1E76A321" w:rsidR="003A417A" w:rsidRPr="00BA1AE2" w:rsidRDefault="003A417A" w:rsidP="00BA1AE2">
      <w:pPr>
        <w:pStyle w:val="Poetry"/>
      </w:pPr>
      <w:r w:rsidRPr="00BA1AE2">
        <w:t xml:space="preserve">And fierce Numidians there your frontiers </w:t>
      </w:r>
      <w:proofErr w:type="gramStart"/>
      <w:r w:rsidRPr="00BA1AE2">
        <w:t>bound;</w:t>
      </w:r>
      <w:proofErr w:type="gramEnd"/>
    </w:p>
    <w:p w14:paraId="32313CF9" w14:textId="77777777" w:rsidR="009512F4" w:rsidRDefault="003A417A" w:rsidP="00BA1AE2">
      <w:pPr>
        <w:pStyle w:val="Poetry"/>
      </w:pPr>
      <w:r w:rsidRPr="00BA1AE2">
        <w:t xml:space="preserve">Here lies a barren waste of thirsty land, </w:t>
      </w:r>
    </w:p>
    <w:p w14:paraId="759E267A" w14:textId="77777777" w:rsidR="009512F4" w:rsidRDefault="003A417A" w:rsidP="00BA1AE2">
      <w:pPr>
        <w:pStyle w:val="Poetry"/>
      </w:pPr>
      <w:r w:rsidRPr="00BA1AE2">
        <w:t xml:space="preserve">And there the Syrtes raise the moving </w:t>
      </w:r>
      <w:proofErr w:type="gramStart"/>
      <w:r w:rsidRPr="00BA1AE2">
        <w:t>sand;</w:t>
      </w:r>
      <w:proofErr w:type="gramEnd"/>
      <w:r w:rsidRPr="00BA1AE2">
        <w:t xml:space="preserve"> </w:t>
      </w:r>
    </w:p>
    <w:p w14:paraId="40E7618F" w14:textId="25FCFDB7" w:rsidR="003A417A" w:rsidRPr="00BA1AE2" w:rsidRDefault="003A417A" w:rsidP="00BA1AE2">
      <w:pPr>
        <w:pStyle w:val="Poetry"/>
      </w:pPr>
      <w:r w:rsidRPr="00BA1AE2">
        <w:t>Barcaean troops besiege the narrow shore,</w:t>
      </w:r>
    </w:p>
    <w:p w14:paraId="07968398" w14:textId="77777777" w:rsidR="003A417A" w:rsidRPr="00BA1AE2" w:rsidRDefault="003A417A" w:rsidP="00BA1AE2">
      <w:pPr>
        <w:pStyle w:val="Poetry"/>
      </w:pPr>
      <w:r w:rsidRPr="00BA1AE2">
        <w:t>And from the sea Pygmalion threatens more.</w:t>
      </w:r>
    </w:p>
    <w:p w14:paraId="34430D20" w14:textId="082724F6" w:rsidR="003A417A" w:rsidRPr="00BA1AE2" w:rsidRDefault="003A417A" w:rsidP="00BA1AE2">
      <w:pPr>
        <w:pStyle w:val="Poetry"/>
      </w:pPr>
      <w:r w:rsidRPr="00BA1AE2">
        <w:t>Propitious Heav’n, and gracious Juno, lead</w:t>
      </w:r>
    </w:p>
    <w:p w14:paraId="0B5B533A" w14:textId="77777777" w:rsidR="003A417A" w:rsidRPr="00BA1AE2" w:rsidRDefault="003A417A" w:rsidP="00BA1AE2">
      <w:pPr>
        <w:pStyle w:val="Poetry"/>
      </w:pPr>
      <w:r w:rsidRPr="00BA1AE2">
        <w:t>This wand’ring navy to your needful aid:</w:t>
      </w:r>
    </w:p>
    <w:p w14:paraId="024AB3B6" w14:textId="77777777" w:rsidR="009512F4" w:rsidRDefault="003A417A" w:rsidP="00BA1AE2">
      <w:pPr>
        <w:pStyle w:val="Poetry"/>
      </w:pPr>
      <w:r w:rsidRPr="00BA1AE2">
        <w:t xml:space="preserve">How will your empire spread, your city </w:t>
      </w:r>
      <w:proofErr w:type="gramStart"/>
      <w:r w:rsidRPr="00BA1AE2">
        <w:t>rise,</w:t>
      </w:r>
      <w:proofErr w:type="gramEnd"/>
      <w:r w:rsidRPr="00BA1AE2">
        <w:t xml:space="preserve"> </w:t>
      </w:r>
    </w:p>
    <w:p w14:paraId="4994A04D" w14:textId="60C1B507" w:rsidR="003A417A" w:rsidRPr="00BA1AE2" w:rsidRDefault="003A417A" w:rsidP="00BA1AE2">
      <w:pPr>
        <w:pStyle w:val="Poetry"/>
      </w:pPr>
      <w:r w:rsidRPr="00BA1AE2">
        <w:t>From such a union, and with such allies?</w:t>
      </w:r>
    </w:p>
    <w:p w14:paraId="65D687B5" w14:textId="77777777" w:rsidR="003A417A" w:rsidRPr="00BA1AE2" w:rsidRDefault="003A417A" w:rsidP="00BA1AE2">
      <w:pPr>
        <w:pStyle w:val="Poetry"/>
      </w:pPr>
      <w:r w:rsidRPr="00BA1AE2">
        <w:t>Implore the favor of the pow’rs above,</w:t>
      </w:r>
    </w:p>
    <w:p w14:paraId="72210D82" w14:textId="290D9067" w:rsidR="003A417A" w:rsidRPr="00BA1AE2" w:rsidRDefault="003A417A" w:rsidP="00BA1AE2">
      <w:pPr>
        <w:pStyle w:val="Poetry"/>
      </w:pPr>
      <w:r w:rsidRPr="00BA1AE2">
        <w:t>And leave the conduct of the rest to love.</w:t>
      </w:r>
    </w:p>
    <w:p w14:paraId="5590F180" w14:textId="77777777" w:rsidR="009512F4" w:rsidRDefault="003A417A" w:rsidP="00BA1AE2">
      <w:pPr>
        <w:pStyle w:val="Poetry"/>
      </w:pPr>
      <w:r w:rsidRPr="00BA1AE2">
        <w:t xml:space="preserve">Continue still your hospitable way, </w:t>
      </w:r>
    </w:p>
    <w:p w14:paraId="79101D7F" w14:textId="0869954A" w:rsidR="003A417A" w:rsidRPr="00BA1AE2" w:rsidRDefault="003A417A" w:rsidP="00BA1AE2">
      <w:pPr>
        <w:pStyle w:val="Poetry"/>
      </w:pPr>
      <w:r w:rsidRPr="00BA1AE2">
        <w:t>And still invent occasions of their stay,</w:t>
      </w:r>
    </w:p>
    <w:p w14:paraId="3A922F25" w14:textId="77777777" w:rsidR="009512F4" w:rsidRDefault="003A417A" w:rsidP="00BA1AE2">
      <w:pPr>
        <w:pStyle w:val="Poetry"/>
      </w:pPr>
      <w:r w:rsidRPr="00BA1AE2">
        <w:t xml:space="preserve">Till storms and winter winds shall cease to threat, </w:t>
      </w:r>
    </w:p>
    <w:p w14:paraId="7A489947" w14:textId="348DAF7D" w:rsidR="003A417A" w:rsidRPr="00BA1AE2" w:rsidRDefault="003A417A" w:rsidP="00BA1AE2">
      <w:pPr>
        <w:pStyle w:val="Poetry"/>
      </w:pPr>
      <w:r w:rsidRPr="00BA1AE2">
        <w:t>And planks and oars repair their shatter’d fleet.”</w:t>
      </w:r>
    </w:p>
    <w:p w14:paraId="235B7511" w14:textId="77777777" w:rsidR="009512F4" w:rsidRDefault="009512F4" w:rsidP="00BA1AE2">
      <w:pPr>
        <w:pStyle w:val="Poetry"/>
      </w:pPr>
    </w:p>
    <w:p w14:paraId="4E2D3AA5" w14:textId="1BFB5F95" w:rsidR="003A417A" w:rsidRPr="00BA1AE2" w:rsidRDefault="003A417A" w:rsidP="00BA1AE2">
      <w:pPr>
        <w:pStyle w:val="Poetry"/>
      </w:pPr>
      <w:r w:rsidRPr="00BA1AE2">
        <w:t>These words, which from a friend and sister came,</w:t>
      </w:r>
    </w:p>
    <w:p w14:paraId="1D1F77AB" w14:textId="77777777" w:rsidR="009512F4" w:rsidRDefault="003A417A" w:rsidP="00BA1AE2">
      <w:pPr>
        <w:pStyle w:val="Poetry"/>
      </w:pPr>
      <w:r w:rsidRPr="00BA1AE2">
        <w:t xml:space="preserve">With ease resolv’d the scruples of her fame, </w:t>
      </w:r>
    </w:p>
    <w:p w14:paraId="382F9D8A" w14:textId="158EAA14" w:rsidR="003A417A" w:rsidRPr="00BA1AE2" w:rsidRDefault="003A417A" w:rsidP="00BA1AE2">
      <w:pPr>
        <w:pStyle w:val="Poetry"/>
      </w:pPr>
      <w:r w:rsidRPr="00BA1AE2">
        <w:t>And added fury to the kindled flame.</w:t>
      </w:r>
    </w:p>
    <w:p w14:paraId="09339DCB" w14:textId="77777777" w:rsidR="009512F4" w:rsidRDefault="003A417A" w:rsidP="00BA1AE2">
      <w:pPr>
        <w:pStyle w:val="Poetry"/>
      </w:pPr>
      <w:r w:rsidRPr="00BA1AE2">
        <w:t xml:space="preserve">Inspir’d with hope, the project they </w:t>
      </w:r>
      <w:proofErr w:type="gramStart"/>
      <w:r w:rsidRPr="00BA1AE2">
        <w:t>pursue;</w:t>
      </w:r>
      <w:proofErr w:type="gramEnd"/>
    </w:p>
    <w:p w14:paraId="15BB898F" w14:textId="026C0E55" w:rsidR="003A417A" w:rsidRPr="00BA1AE2" w:rsidRDefault="003A417A" w:rsidP="00BA1AE2">
      <w:pPr>
        <w:pStyle w:val="Poetry"/>
      </w:pPr>
      <w:r w:rsidRPr="00BA1AE2">
        <w:lastRenderedPageBreak/>
        <w:t>On ev’ry altar sacrifice renew:</w:t>
      </w:r>
    </w:p>
    <w:p w14:paraId="5698DEEE" w14:textId="2EEEBAFF" w:rsidR="003A417A" w:rsidRPr="00BA1AE2" w:rsidRDefault="003A417A" w:rsidP="00BA1AE2">
      <w:pPr>
        <w:pStyle w:val="Poetry"/>
      </w:pPr>
      <w:r w:rsidRPr="00BA1AE2">
        <w:t>A chosen ewe of two years old they pay</w:t>
      </w:r>
    </w:p>
    <w:p w14:paraId="6AF14BFD" w14:textId="77777777" w:rsidR="009512F4" w:rsidRDefault="003A417A" w:rsidP="00BA1AE2">
      <w:pPr>
        <w:pStyle w:val="Poetry"/>
      </w:pPr>
      <w:r w:rsidRPr="00BA1AE2">
        <w:t xml:space="preserve">To Ceres, Bacchus, and the God of </w:t>
      </w:r>
      <w:proofErr w:type="gramStart"/>
      <w:r w:rsidRPr="00BA1AE2">
        <w:t>Day;</w:t>
      </w:r>
      <w:proofErr w:type="gramEnd"/>
      <w:r w:rsidRPr="00BA1AE2">
        <w:t xml:space="preserve"> </w:t>
      </w:r>
    </w:p>
    <w:p w14:paraId="41AD4234" w14:textId="17888209" w:rsidR="003A417A" w:rsidRPr="00BA1AE2" w:rsidRDefault="003A417A" w:rsidP="00BA1AE2">
      <w:pPr>
        <w:pStyle w:val="Poetry"/>
      </w:pPr>
      <w:r w:rsidRPr="00BA1AE2">
        <w:t>Preferring Juno’s pow’r, for Juno ties</w:t>
      </w:r>
    </w:p>
    <w:p w14:paraId="19421030" w14:textId="77777777" w:rsidR="009512F4" w:rsidRDefault="003A417A" w:rsidP="00BA1AE2">
      <w:pPr>
        <w:pStyle w:val="Poetry"/>
      </w:pPr>
      <w:r w:rsidRPr="00BA1AE2">
        <w:t xml:space="preserve">The nuptial knot and makes the marriage joys. </w:t>
      </w:r>
    </w:p>
    <w:p w14:paraId="2ED19464" w14:textId="45FD1601" w:rsidR="003A417A" w:rsidRPr="00BA1AE2" w:rsidRDefault="003A417A" w:rsidP="00BA1AE2">
      <w:pPr>
        <w:pStyle w:val="Poetry"/>
      </w:pPr>
      <w:r w:rsidRPr="00BA1AE2">
        <w:t>The beauteous queen before her altar stands,</w:t>
      </w:r>
    </w:p>
    <w:p w14:paraId="39368F74" w14:textId="115934C5" w:rsidR="003A417A" w:rsidRPr="00BA1AE2" w:rsidRDefault="003A417A" w:rsidP="00BA1AE2">
      <w:pPr>
        <w:pStyle w:val="Poetry"/>
      </w:pPr>
      <w:r w:rsidRPr="00BA1AE2">
        <w:t>And holds the golden goblet in her hands.</w:t>
      </w:r>
    </w:p>
    <w:p w14:paraId="7D2A27C8" w14:textId="77777777" w:rsidR="003A417A" w:rsidRPr="00BA1AE2" w:rsidRDefault="003A417A" w:rsidP="00BA1AE2">
      <w:pPr>
        <w:pStyle w:val="Poetry"/>
      </w:pPr>
      <w:r w:rsidRPr="00BA1AE2">
        <w:t>A milk-white heifer she with flow’rs adorns,</w:t>
      </w:r>
    </w:p>
    <w:p w14:paraId="04C49B1C" w14:textId="77777777" w:rsidR="009512F4" w:rsidRDefault="003A417A" w:rsidP="009512F4">
      <w:pPr>
        <w:pStyle w:val="Poetry"/>
      </w:pPr>
      <w:r w:rsidRPr="009512F4">
        <w:t xml:space="preserve">And pours the ruddy wine betwixt her </w:t>
      </w:r>
      <w:proofErr w:type="gramStart"/>
      <w:r w:rsidRPr="009512F4">
        <w:t>horns;</w:t>
      </w:r>
      <w:proofErr w:type="gramEnd"/>
      <w:r w:rsidRPr="009512F4">
        <w:t xml:space="preserve"> </w:t>
      </w:r>
    </w:p>
    <w:p w14:paraId="7E32DD88" w14:textId="77777777" w:rsidR="009512F4" w:rsidRDefault="003A417A" w:rsidP="009512F4">
      <w:pPr>
        <w:pStyle w:val="Poetry"/>
      </w:pPr>
      <w:r w:rsidRPr="009512F4">
        <w:t xml:space="preserve">And, while the priests with pray’r the gods invoke, </w:t>
      </w:r>
    </w:p>
    <w:p w14:paraId="0DC7B6FA" w14:textId="057F42D0" w:rsidR="003A417A" w:rsidRPr="009512F4" w:rsidRDefault="003A417A" w:rsidP="009512F4">
      <w:pPr>
        <w:pStyle w:val="Poetry"/>
      </w:pPr>
      <w:r w:rsidRPr="009512F4">
        <w:t>She feeds their altars with Sabaean smoke,</w:t>
      </w:r>
    </w:p>
    <w:p w14:paraId="41C350D7" w14:textId="1956713A" w:rsidR="003A417A" w:rsidRPr="009512F4" w:rsidRDefault="003A417A" w:rsidP="009512F4">
      <w:pPr>
        <w:pStyle w:val="Poetry"/>
      </w:pPr>
      <w:r w:rsidRPr="009512F4">
        <w:t>With hourly care the sacrifice renews,</w:t>
      </w:r>
    </w:p>
    <w:p w14:paraId="25CB455C" w14:textId="77777777" w:rsidR="009512F4" w:rsidRDefault="003A417A" w:rsidP="009512F4">
      <w:pPr>
        <w:pStyle w:val="Poetry"/>
      </w:pPr>
      <w:r w:rsidRPr="009512F4">
        <w:t>And anxiously the panting entrails views.</w:t>
      </w:r>
    </w:p>
    <w:p w14:paraId="17C59390" w14:textId="77777777" w:rsidR="009512F4" w:rsidRDefault="003A417A" w:rsidP="009512F4">
      <w:pPr>
        <w:pStyle w:val="Poetry"/>
      </w:pPr>
      <w:r w:rsidRPr="009512F4">
        <w:t xml:space="preserve">What priestly rites, alas! what pious art, </w:t>
      </w:r>
    </w:p>
    <w:p w14:paraId="44656F4F" w14:textId="77777777" w:rsidR="009512F4" w:rsidRDefault="003A417A" w:rsidP="009512F4">
      <w:pPr>
        <w:pStyle w:val="Poetry"/>
      </w:pPr>
      <w:r w:rsidRPr="009512F4">
        <w:t xml:space="preserve">What vows avail to cure a bleeding heart! </w:t>
      </w:r>
    </w:p>
    <w:p w14:paraId="7D010E89" w14:textId="11BAC006" w:rsidR="003A417A" w:rsidRPr="009512F4" w:rsidRDefault="003A417A" w:rsidP="009512F4">
      <w:pPr>
        <w:pStyle w:val="Poetry"/>
      </w:pPr>
      <w:r w:rsidRPr="009512F4">
        <w:t>A gentle fire she feeds within her veins,</w:t>
      </w:r>
    </w:p>
    <w:p w14:paraId="2C979415" w14:textId="49ED518A" w:rsidR="003A417A" w:rsidRPr="009512F4" w:rsidRDefault="003A417A" w:rsidP="009512F4">
      <w:pPr>
        <w:pStyle w:val="Poetry"/>
      </w:pPr>
      <w:r w:rsidRPr="009512F4">
        <w:t>Where the soft god secure in silence reigns.</w:t>
      </w:r>
    </w:p>
    <w:p w14:paraId="1DF9583D" w14:textId="77777777" w:rsidR="009512F4" w:rsidRDefault="009512F4" w:rsidP="009512F4">
      <w:pPr>
        <w:pStyle w:val="Poetry"/>
      </w:pPr>
    </w:p>
    <w:p w14:paraId="76E4B013" w14:textId="77777777" w:rsidR="009512F4" w:rsidRDefault="003A417A" w:rsidP="009512F4">
      <w:pPr>
        <w:pStyle w:val="Poetry"/>
      </w:pPr>
      <w:r w:rsidRPr="009512F4">
        <w:t xml:space="preserve">Sick with desire, and seeking him she loves, </w:t>
      </w:r>
    </w:p>
    <w:p w14:paraId="4E18BC46" w14:textId="01BAD0B0" w:rsidR="003A417A" w:rsidRPr="009512F4" w:rsidRDefault="003A417A" w:rsidP="009512F4">
      <w:pPr>
        <w:pStyle w:val="Poetry"/>
      </w:pPr>
      <w:r w:rsidRPr="009512F4">
        <w:t>From street to street the raving Dido roves.</w:t>
      </w:r>
    </w:p>
    <w:p w14:paraId="46901BA0" w14:textId="77777777" w:rsidR="009512F4" w:rsidRDefault="003A417A" w:rsidP="009512F4">
      <w:pPr>
        <w:pStyle w:val="Poetry"/>
      </w:pPr>
      <w:proofErr w:type="gramStart"/>
      <w:r w:rsidRPr="009512F4">
        <w:t>So</w:t>
      </w:r>
      <w:proofErr w:type="gramEnd"/>
      <w:r w:rsidRPr="009512F4">
        <w:t xml:space="preserve"> when the watchful shepherd, from the blind, </w:t>
      </w:r>
    </w:p>
    <w:p w14:paraId="25FBB0AF" w14:textId="3E43B554" w:rsidR="003A417A" w:rsidRPr="009512F4" w:rsidRDefault="003A417A" w:rsidP="009512F4">
      <w:pPr>
        <w:pStyle w:val="Poetry"/>
      </w:pPr>
      <w:r w:rsidRPr="009512F4">
        <w:t>Wounds with a random shaft the careless hind,</w:t>
      </w:r>
    </w:p>
    <w:p w14:paraId="43B5E897" w14:textId="381AAF62" w:rsidR="003A417A" w:rsidRPr="009512F4" w:rsidRDefault="003A417A" w:rsidP="009512F4">
      <w:pPr>
        <w:pStyle w:val="Poetry"/>
      </w:pPr>
      <w:r w:rsidRPr="009512F4">
        <w:t>Distracted with her pain she flies the woods,</w:t>
      </w:r>
    </w:p>
    <w:p w14:paraId="5BBD6B2B" w14:textId="77777777" w:rsidR="009512F4" w:rsidRDefault="003A417A" w:rsidP="009512F4">
      <w:pPr>
        <w:pStyle w:val="Poetry"/>
      </w:pPr>
      <w:r w:rsidRPr="009512F4">
        <w:t xml:space="preserve">Bounds o’er the lawn, and seeks the silent floods, </w:t>
      </w:r>
    </w:p>
    <w:p w14:paraId="34A8B97B" w14:textId="72C71D56" w:rsidR="003A417A" w:rsidRPr="009512F4" w:rsidRDefault="003A417A" w:rsidP="009512F4">
      <w:pPr>
        <w:pStyle w:val="Poetry"/>
      </w:pPr>
      <w:r w:rsidRPr="009512F4">
        <w:t>With fruitless care; for still the fatal dart</w:t>
      </w:r>
    </w:p>
    <w:p w14:paraId="070593FC" w14:textId="77777777" w:rsidR="009512F4" w:rsidRDefault="003A417A" w:rsidP="009512F4">
      <w:pPr>
        <w:pStyle w:val="Poetry"/>
      </w:pPr>
      <w:r w:rsidRPr="009512F4">
        <w:t xml:space="preserve">Sticks in her </w:t>
      </w:r>
      <w:proofErr w:type="gramStart"/>
      <w:r w:rsidRPr="009512F4">
        <w:t>side, and</w:t>
      </w:r>
      <w:proofErr w:type="gramEnd"/>
      <w:r w:rsidRPr="009512F4">
        <w:t xml:space="preserve"> rankles in her heart. </w:t>
      </w:r>
    </w:p>
    <w:p w14:paraId="47E0683E" w14:textId="0CC54570" w:rsidR="003A417A" w:rsidRPr="009512F4" w:rsidRDefault="003A417A" w:rsidP="009512F4">
      <w:pPr>
        <w:pStyle w:val="Poetry"/>
      </w:pPr>
      <w:r w:rsidRPr="009512F4">
        <w:t>And now she leads the Trojan chief along</w:t>
      </w:r>
    </w:p>
    <w:p w14:paraId="070BF415" w14:textId="4A104560" w:rsidR="003A417A" w:rsidRPr="009512F4" w:rsidRDefault="003A417A" w:rsidP="009512F4">
      <w:pPr>
        <w:pStyle w:val="Poetry"/>
      </w:pPr>
      <w:r w:rsidRPr="009512F4">
        <w:t xml:space="preserve">The lofty walls, amidst the busy </w:t>
      </w:r>
      <w:proofErr w:type="gramStart"/>
      <w:r w:rsidRPr="009512F4">
        <w:t>throng;</w:t>
      </w:r>
      <w:proofErr w:type="gramEnd"/>
    </w:p>
    <w:p w14:paraId="21872FDB" w14:textId="77777777" w:rsidR="009512F4" w:rsidRDefault="003A417A" w:rsidP="009512F4">
      <w:pPr>
        <w:pStyle w:val="Poetry"/>
      </w:pPr>
      <w:r w:rsidRPr="009512F4">
        <w:t xml:space="preserve">Displays her Tyrian wealth, and rising town, </w:t>
      </w:r>
    </w:p>
    <w:p w14:paraId="709F9022" w14:textId="6D423F66" w:rsidR="003A417A" w:rsidRPr="009512F4" w:rsidRDefault="003A417A" w:rsidP="009512F4">
      <w:pPr>
        <w:pStyle w:val="Poetry"/>
      </w:pPr>
      <w:r w:rsidRPr="009512F4">
        <w:t>Which love, without his labor, makes his own.</w:t>
      </w:r>
    </w:p>
    <w:p w14:paraId="7117C150" w14:textId="77777777" w:rsidR="009512F4" w:rsidRDefault="003A417A" w:rsidP="009512F4">
      <w:pPr>
        <w:pStyle w:val="Poetry"/>
      </w:pPr>
      <w:r w:rsidRPr="009512F4">
        <w:t xml:space="preserve">This pomp she shows, to tempt her wand’ring </w:t>
      </w:r>
      <w:proofErr w:type="gramStart"/>
      <w:r w:rsidRPr="009512F4">
        <w:t>guest;</w:t>
      </w:r>
      <w:proofErr w:type="gramEnd"/>
      <w:r w:rsidRPr="009512F4">
        <w:t xml:space="preserve"> </w:t>
      </w:r>
    </w:p>
    <w:p w14:paraId="346965A2" w14:textId="5A43AB84" w:rsidR="003A417A" w:rsidRPr="009512F4" w:rsidRDefault="003A417A" w:rsidP="009512F4">
      <w:pPr>
        <w:pStyle w:val="Poetry"/>
      </w:pPr>
      <w:r w:rsidRPr="009512F4">
        <w:t>Her falt’ring tongue forbids to speak the rest.</w:t>
      </w:r>
    </w:p>
    <w:p w14:paraId="4A6CC64D" w14:textId="1500A97D" w:rsidR="003A417A" w:rsidRPr="009512F4" w:rsidRDefault="003A417A" w:rsidP="009512F4">
      <w:pPr>
        <w:pStyle w:val="Poetry"/>
      </w:pPr>
      <w:r w:rsidRPr="009512F4">
        <w:t>When day declines, and feasts renew the night,</w:t>
      </w:r>
    </w:p>
    <w:p w14:paraId="33B5A06D" w14:textId="77777777" w:rsidR="009512F4" w:rsidRDefault="003A417A" w:rsidP="009512F4">
      <w:pPr>
        <w:pStyle w:val="Poetry"/>
      </w:pPr>
      <w:r w:rsidRPr="009512F4">
        <w:t xml:space="preserve">Still on his face she feeds her famish’d </w:t>
      </w:r>
      <w:proofErr w:type="gramStart"/>
      <w:r w:rsidRPr="009512F4">
        <w:t>sight;</w:t>
      </w:r>
      <w:proofErr w:type="gramEnd"/>
      <w:r w:rsidRPr="009512F4">
        <w:t xml:space="preserve"> </w:t>
      </w:r>
    </w:p>
    <w:p w14:paraId="5B3B440C" w14:textId="77777777" w:rsidR="009512F4" w:rsidRDefault="003A417A" w:rsidP="009512F4">
      <w:pPr>
        <w:pStyle w:val="Poetry"/>
      </w:pPr>
      <w:r w:rsidRPr="009512F4">
        <w:t xml:space="preserve">She longs again to hear the prince relate </w:t>
      </w:r>
    </w:p>
    <w:p w14:paraId="4A0058A1" w14:textId="59D854D5" w:rsidR="003A417A" w:rsidRPr="009512F4" w:rsidRDefault="003A417A" w:rsidP="009512F4">
      <w:pPr>
        <w:pStyle w:val="Poetry"/>
      </w:pPr>
      <w:r w:rsidRPr="009512F4">
        <w:lastRenderedPageBreak/>
        <w:t>His own adventures and the Trojan fate.</w:t>
      </w:r>
    </w:p>
    <w:p w14:paraId="0A54FE78" w14:textId="77777777" w:rsidR="003A417A" w:rsidRPr="009512F4" w:rsidRDefault="003A417A" w:rsidP="009512F4">
      <w:pPr>
        <w:pStyle w:val="Poetry"/>
      </w:pPr>
      <w:r w:rsidRPr="009512F4">
        <w:t>He tells it o’er and o’er; but still in vain,</w:t>
      </w:r>
    </w:p>
    <w:p w14:paraId="79B2FD3C" w14:textId="5583D54E" w:rsidR="003A417A" w:rsidRPr="009512F4" w:rsidRDefault="003A417A" w:rsidP="009512F4">
      <w:pPr>
        <w:pStyle w:val="Poetry"/>
      </w:pPr>
      <w:r w:rsidRPr="009512F4">
        <w:t>For still she begs to hear it once again.</w:t>
      </w:r>
    </w:p>
    <w:p w14:paraId="7A2BDB4D" w14:textId="77777777" w:rsidR="009512F4" w:rsidRDefault="003A417A" w:rsidP="009512F4">
      <w:pPr>
        <w:pStyle w:val="Poetry"/>
      </w:pPr>
      <w:r w:rsidRPr="009512F4">
        <w:t xml:space="preserve">The hearer on the speaker’s mouth depends, </w:t>
      </w:r>
    </w:p>
    <w:p w14:paraId="62A9D71D" w14:textId="3D9AE40F" w:rsidR="003A417A" w:rsidRPr="009512F4" w:rsidRDefault="003A417A" w:rsidP="009512F4">
      <w:pPr>
        <w:pStyle w:val="Poetry"/>
      </w:pPr>
      <w:r w:rsidRPr="009512F4">
        <w:t xml:space="preserve">And </w:t>
      </w:r>
      <w:proofErr w:type="gramStart"/>
      <w:r w:rsidRPr="009512F4">
        <w:t>thus</w:t>
      </w:r>
      <w:proofErr w:type="gramEnd"/>
      <w:r w:rsidRPr="009512F4">
        <w:t xml:space="preserve"> the tragic story never ends.</w:t>
      </w:r>
    </w:p>
    <w:p w14:paraId="16808FBE" w14:textId="77777777" w:rsidR="009512F4" w:rsidRDefault="009512F4" w:rsidP="009512F4">
      <w:pPr>
        <w:pStyle w:val="Poetry"/>
      </w:pPr>
    </w:p>
    <w:p w14:paraId="4AB4385E" w14:textId="726B3942" w:rsidR="009512F4" w:rsidRDefault="003A417A" w:rsidP="009512F4">
      <w:pPr>
        <w:pStyle w:val="Poetry"/>
      </w:pPr>
      <w:r w:rsidRPr="009512F4">
        <w:t xml:space="preserve">Then, when they part, when Phoebe’s paler light </w:t>
      </w:r>
    </w:p>
    <w:p w14:paraId="28AE582A" w14:textId="7F892097" w:rsidR="003A417A" w:rsidRPr="009512F4" w:rsidRDefault="003A417A" w:rsidP="009512F4">
      <w:pPr>
        <w:pStyle w:val="Poetry"/>
      </w:pPr>
      <w:r w:rsidRPr="009512F4">
        <w:t>Withdraws, and falling stars to sleep invite,</w:t>
      </w:r>
    </w:p>
    <w:p w14:paraId="43791AED" w14:textId="020F6DC5" w:rsidR="003A417A" w:rsidRPr="009512F4" w:rsidRDefault="003A417A" w:rsidP="009512F4">
      <w:pPr>
        <w:pStyle w:val="Poetry"/>
      </w:pPr>
      <w:r w:rsidRPr="009512F4">
        <w:t>She last remains, when ev’ry guest is gone,</w:t>
      </w:r>
    </w:p>
    <w:p w14:paraId="11D588A8" w14:textId="77777777" w:rsidR="009512F4" w:rsidRDefault="003A417A" w:rsidP="009512F4">
      <w:pPr>
        <w:pStyle w:val="Poetry"/>
      </w:pPr>
      <w:r w:rsidRPr="009512F4">
        <w:t xml:space="preserve">Sits on the bed he press’d, and sighs </w:t>
      </w:r>
      <w:proofErr w:type="gramStart"/>
      <w:r w:rsidRPr="009512F4">
        <w:t>alone;</w:t>
      </w:r>
      <w:proofErr w:type="gramEnd"/>
      <w:r w:rsidRPr="009512F4">
        <w:t xml:space="preserve"> </w:t>
      </w:r>
    </w:p>
    <w:p w14:paraId="376E7B2A" w14:textId="77777777" w:rsidR="009512F4" w:rsidRDefault="003A417A" w:rsidP="009512F4">
      <w:pPr>
        <w:pStyle w:val="Poetry"/>
      </w:pPr>
      <w:r w:rsidRPr="009512F4">
        <w:t xml:space="preserve">Absent, her absent hero sees and </w:t>
      </w:r>
      <w:proofErr w:type="gramStart"/>
      <w:r w:rsidRPr="009512F4">
        <w:t>hears;</w:t>
      </w:r>
      <w:proofErr w:type="gramEnd"/>
      <w:r w:rsidRPr="009512F4">
        <w:t xml:space="preserve"> </w:t>
      </w:r>
    </w:p>
    <w:p w14:paraId="21D48E7E" w14:textId="77777777" w:rsidR="009512F4" w:rsidRDefault="003A417A" w:rsidP="009512F4">
      <w:pPr>
        <w:pStyle w:val="Poetry"/>
      </w:pPr>
      <w:r w:rsidRPr="009512F4">
        <w:t xml:space="preserve">Or in her bosom young Ascanius bears, </w:t>
      </w:r>
    </w:p>
    <w:p w14:paraId="180ABD82" w14:textId="2477C530" w:rsidR="003A417A" w:rsidRPr="009512F4" w:rsidRDefault="003A417A" w:rsidP="009512F4">
      <w:pPr>
        <w:pStyle w:val="Poetry"/>
      </w:pPr>
      <w:r w:rsidRPr="009512F4">
        <w:t>And seeks the father’s image in the child,</w:t>
      </w:r>
    </w:p>
    <w:p w14:paraId="6F14DBAC" w14:textId="527775E6" w:rsidR="003A417A" w:rsidRPr="009512F4" w:rsidRDefault="003A417A" w:rsidP="009512F4">
      <w:pPr>
        <w:pStyle w:val="Poetry"/>
      </w:pPr>
      <w:r w:rsidRPr="009512F4">
        <w:t>If love by likeness might be so beguil’d.</w:t>
      </w:r>
    </w:p>
    <w:p w14:paraId="3CAC67CE" w14:textId="77777777" w:rsidR="009512F4" w:rsidRDefault="009512F4" w:rsidP="009512F4">
      <w:pPr>
        <w:pStyle w:val="Poetry"/>
      </w:pPr>
    </w:p>
    <w:p w14:paraId="3AC660C6" w14:textId="77777777" w:rsidR="009512F4" w:rsidRDefault="003A417A" w:rsidP="009512F4">
      <w:pPr>
        <w:pStyle w:val="Poetry"/>
      </w:pPr>
      <w:r w:rsidRPr="009512F4">
        <w:t xml:space="preserve">Meantime the rising tow’rs are at a </w:t>
      </w:r>
      <w:proofErr w:type="gramStart"/>
      <w:r w:rsidRPr="009512F4">
        <w:t>stand;</w:t>
      </w:r>
      <w:proofErr w:type="gramEnd"/>
      <w:r w:rsidRPr="009512F4">
        <w:t xml:space="preserve"> </w:t>
      </w:r>
    </w:p>
    <w:p w14:paraId="0E3C3F36" w14:textId="3D171D28" w:rsidR="003A417A" w:rsidRPr="009512F4" w:rsidRDefault="003A417A" w:rsidP="009512F4">
      <w:pPr>
        <w:pStyle w:val="Poetry"/>
      </w:pPr>
      <w:r w:rsidRPr="009512F4">
        <w:t>No labors exercise the youthful band,</w:t>
      </w:r>
    </w:p>
    <w:p w14:paraId="0027D458" w14:textId="77777777" w:rsidR="009512F4" w:rsidRDefault="003A417A" w:rsidP="009512F4">
      <w:pPr>
        <w:pStyle w:val="Poetry"/>
      </w:pPr>
      <w:r w:rsidRPr="009512F4">
        <w:t xml:space="preserve">Nor use of arts, nor toils of arms they </w:t>
      </w:r>
      <w:proofErr w:type="gramStart"/>
      <w:r w:rsidRPr="009512F4">
        <w:t>know;</w:t>
      </w:r>
      <w:proofErr w:type="gramEnd"/>
      <w:r w:rsidRPr="009512F4">
        <w:t xml:space="preserve"> </w:t>
      </w:r>
    </w:p>
    <w:p w14:paraId="3851B97C" w14:textId="677B4C37" w:rsidR="003A417A" w:rsidRPr="009512F4" w:rsidRDefault="003A417A" w:rsidP="009512F4">
      <w:pPr>
        <w:pStyle w:val="Poetry"/>
      </w:pPr>
      <w:r w:rsidRPr="009512F4">
        <w:t xml:space="preserve">The mole is left unfinish’d to the </w:t>
      </w:r>
      <w:proofErr w:type="gramStart"/>
      <w:r w:rsidRPr="009512F4">
        <w:t>foe;</w:t>
      </w:r>
      <w:proofErr w:type="gramEnd"/>
    </w:p>
    <w:p w14:paraId="32458CBC" w14:textId="0C2BE896" w:rsidR="003A417A" w:rsidRPr="009512F4" w:rsidRDefault="003A417A" w:rsidP="009512F4">
      <w:pPr>
        <w:pStyle w:val="Poetry"/>
      </w:pPr>
      <w:r w:rsidRPr="009512F4">
        <w:t>The mounds, the works, the walls, neglected lie,</w:t>
      </w:r>
      <w:r w:rsidRPr="009512F4">
        <w:tab/>
      </w:r>
    </w:p>
    <w:p w14:paraId="3134D519" w14:textId="77777777" w:rsidR="003A417A" w:rsidRPr="009512F4" w:rsidRDefault="003A417A" w:rsidP="009512F4">
      <w:pPr>
        <w:pStyle w:val="Poetry"/>
      </w:pPr>
      <w:r w:rsidRPr="009512F4">
        <w:t>Short of their promis’d heighth, that seem’d to threat the sky,</w:t>
      </w:r>
    </w:p>
    <w:p w14:paraId="41571D89" w14:textId="77777777" w:rsidR="009512F4" w:rsidRDefault="009512F4" w:rsidP="009512F4">
      <w:pPr>
        <w:pStyle w:val="Poetry"/>
      </w:pPr>
    </w:p>
    <w:p w14:paraId="2855C874" w14:textId="77777777" w:rsidR="009512F4" w:rsidRDefault="003A417A" w:rsidP="009512F4">
      <w:pPr>
        <w:pStyle w:val="Poetry"/>
      </w:pPr>
      <w:r w:rsidRPr="009512F4">
        <w:t xml:space="preserve">But when imperial Juno, from above, </w:t>
      </w:r>
    </w:p>
    <w:p w14:paraId="52E000E3" w14:textId="4614D5AB" w:rsidR="003A417A" w:rsidRPr="009512F4" w:rsidRDefault="003A417A" w:rsidP="009512F4">
      <w:pPr>
        <w:pStyle w:val="Poetry"/>
      </w:pPr>
      <w:r w:rsidRPr="009512F4">
        <w:t>Saw Dido fetter’d in the chains of love,</w:t>
      </w:r>
    </w:p>
    <w:p w14:paraId="768EF860" w14:textId="77777777" w:rsidR="003A417A" w:rsidRPr="009512F4" w:rsidRDefault="003A417A" w:rsidP="009512F4">
      <w:pPr>
        <w:pStyle w:val="Poetry"/>
      </w:pPr>
      <w:r w:rsidRPr="009512F4">
        <w:t>Hot with the venom which her veins inflam’d,</w:t>
      </w:r>
    </w:p>
    <w:p w14:paraId="65DB7B00" w14:textId="0CBA98A4" w:rsidR="003A417A" w:rsidRPr="009512F4" w:rsidRDefault="003A417A" w:rsidP="009512F4">
      <w:pPr>
        <w:pStyle w:val="Poetry"/>
      </w:pPr>
      <w:r w:rsidRPr="009512F4">
        <w:t>And by no sense of shame to be reclaim’d,</w:t>
      </w:r>
    </w:p>
    <w:p w14:paraId="29AEE452" w14:textId="77777777" w:rsidR="009512F4" w:rsidRDefault="003A417A" w:rsidP="009512F4">
      <w:pPr>
        <w:pStyle w:val="Poetry"/>
      </w:pPr>
      <w:r w:rsidRPr="009512F4">
        <w:t xml:space="preserve">With soothing words to </w:t>
      </w:r>
      <w:proofErr w:type="gramStart"/>
      <w:r w:rsidRPr="009512F4">
        <w:t>Venus</w:t>
      </w:r>
      <w:proofErr w:type="gramEnd"/>
      <w:r w:rsidRPr="009512F4">
        <w:t xml:space="preserve"> she begun: </w:t>
      </w:r>
    </w:p>
    <w:p w14:paraId="1E38658C" w14:textId="77777777" w:rsidR="009512F4" w:rsidRDefault="003A417A" w:rsidP="009512F4">
      <w:pPr>
        <w:pStyle w:val="Poetry"/>
      </w:pPr>
      <w:r w:rsidRPr="009512F4">
        <w:t xml:space="preserve">“High praises, endless honors, you have won, </w:t>
      </w:r>
    </w:p>
    <w:p w14:paraId="32BF4157" w14:textId="77777777" w:rsidR="009512F4" w:rsidRDefault="003A417A" w:rsidP="009512F4">
      <w:pPr>
        <w:pStyle w:val="Poetry"/>
      </w:pPr>
      <w:r w:rsidRPr="009512F4">
        <w:t xml:space="preserve">And mighty trophies, with your worthy son! </w:t>
      </w:r>
    </w:p>
    <w:p w14:paraId="300AA038" w14:textId="749C7EF4" w:rsidR="003A417A" w:rsidRPr="009512F4" w:rsidRDefault="003A417A" w:rsidP="009512F4">
      <w:pPr>
        <w:pStyle w:val="Poetry"/>
      </w:pPr>
      <w:r w:rsidRPr="009512F4">
        <w:t>Two gods a silly woman have undone!</w:t>
      </w:r>
    </w:p>
    <w:p w14:paraId="63809F10" w14:textId="6CFDCC9B" w:rsidR="003A417A" w:rsidRPr="009512F4" w:rsidRDefault="003A417A" w:rsidP="009512F4">
      <w:pPr>
        <w:pStyle w:val="Poetry"/>
      </w:pPr>
      <w:r w:rsidRPr="009512F4">
        <w:t>Nor am I ignorant, you both suspect</w:t>
      </w:r>
    </w:p>
    <w:p w14:paraId="5863025A" w14:textId="77777777" w:rsidR="003A417A" w:rsidRPr="009512F4" w:rsidRDefault="003A417A" w:rsidP="009512F4">
      <w:pPr>
        <w:pStyle w:val="Poetry"/>
      </w:pPr>
      <w:r w:rsidRPr="009512F4">
        <w:t>This rising city, which my hands erect:</w:t>
      </w:r>
    </w:p>
    <w:p w14:paraId="7A1DC6EE" w14:textId="77777777" w:rsidR="009512F4" w:rsidRDefault="003A417A" w:rsidP="009512F4">
      <w:pPr>
        <w:pStyle w:val="Poetry"/>
      </w:pPr>
      <w:r w:rsidRPr="009512F4">
        <w:t xml:space="preserve">But shall celestial discord never cease? </w:t>
      </w:r>
    </w:p>
    <w:p w14:paraId="695E12DB" w14:textId="5F9F376A" w:rsidR="003A417A" w:rsidRPr="009512F4" w:rsidRDefault="003A417A" w:rsidP="009512F4">
      <w:pPr>
        <w:pStyle w:val="Poetry"/>
      </w:pPr>
      <w:r w:rsidRPr="009512F4">
        <w:t>‘T is better ended in a lasting peace.</w:t>
      </w:r>
    </w:p>
    <w:p w14:paraId="5906456E" w14:textId="77777777" w:rsidR="003A417A" w:rsidRPr="009512F4" w:rsidRDefault="003A417A" w:rsidP="009512F4">
      <w:pPr>
        <w:pStyle w:val="Poetry"/>
      </w:pPr>
      <w:r w:rsidRPr="009512F4">
        <w:t>You stand possess’d of all your soul desir’d:</w:t>
      </w:r>
    </w:p>
    <w:p w14:paraId="60A2800D" w14:textId="4EB10B58" w:rsidR="003A417A" w:rsidRPr="009512F4" w:rsidRDefault="003A417A" w:rsidP="009512F4">
      <w:pPr>
        <w:pStyle w:val="Poetry"/>
      </w:pPr>
      <w:r w:rsidRPr="009512F4">
        <w:lastRenderedPageBreak/>
        <w:t>Poor Dido with consuming love is fir’d.</w:t>
      </w:r>
    </w:p>
    <w:p w14:paraId="04FDB487" w14:textId="77777777" w:rsidR="009512F4" w:rsidRDefault="003A417A" w:rsidP="009512F4">
      <w:pPr>
        <w:pStyle w:val="Poetry"/>
      </w:pPr>
      <w:r w:rsidRPr="009512F4">
        <w:t xml:space="preserve">Your Trojan with my Tyrian let us </w:t>
      </w:r>
      <w:proofErr w:type="gramStart"/>
      <w:r w:rsidRPr="009512F4">
        <w:t>join;</w:t>
      </w:r>
      <w:proofErr w:type="gramEnd"/>
      <w:r w:rsidRPr="009512F4">
        <w:t xml:space="preserve"> </w:t>
      </w:r>
    </w:p>
    <w:p w14:paraId="55174C90" w14:textId="790D0ECD" w:rsidR="003A417A" w:rsidRPr="009512F4" w:rsidRDefault="003A417A" w:rsidP="009512F4">
      <w:pPr>
        <w:pStyle w:val="Poetry"/>
      </w:pPr>
      <w:proofErr w:type="gramStart"/>
      <w:r w:rsidRPr="009512F4">
        <w:t>So</w:t>
      </w:r>
      <w:proofErr w:type="gramEnd"/>
      <w:r w:rsidRPr="009512F4">
        <w:t xml:space="preserve"> Dido shall be yours, Aeneas mine:</w:t>
      </w:r>
    </w:p>
    <w:p w14:paraId="60CBEF9B" w14:textId="77777777" w:rsidR="009512F4" w:rsidRDefault="003A417A" w:rsidP="009512F4">
      <w:pPr>
        <w:pStyle w:val="Poetry"/>
      </w:pPr>
      <w:r w:rsidRPr="009512F4">
        <w:t xml:space="preserve">One common kingdom, one united line. </w:t>
      </w:r>
    </w:p>
    <w:p w14:paraId="79E101FB" w14:textId="140361CF" w:rsidR="003A417A" w:rsidRPr="009512F4" w:rsidRDefault="003A417A" w:rsidP="009512F4">
      <w:pPr>
        <w:pStyle w:val="Poetry"/>
      </w:pPr>
      <w:r w:rsidRPr="009512F4">
        <w:t>Eliza shall a Dardan lord obey,</w:t>
      </w:r>
    </w:p>
    <w:p w14:paraId="4815F9F0" w14:textId="61EC570C" w:rsidR="003A417A" w:rsidRPr="009512F4" w:rsidRDefault="003A417A" w:rsidP="009512F4">
      <w:pPr>
        <w:pStyle w:val="Poetry"/>
      </w:pPr>
      <w:r w:rsidRPr="009512F4">
        <w:t>And lofty Carthage for a dow’r convey.”</w:t>
      </w:r>
      <w:r w:rsidRPr="009512F4">
        <w:tab/>
      </w:r>
    </w:p>
    <w:p w14:paraId="64AAC9A1" w14:textId="77777777" w:rsidR="009512F4" w:rsidRDefault="003A417A" w:rsidP="009512F4">
      <w:pPr>
        <w:pStyle w:val="Poetry"/>
      </w:pPr>
      <w:r w:rsidRPr="009512F4">
        <w:t xml:space="preserve">Then Venus, who her hidden fraud descried, </w:t>
      </w:r>
    </w:p>
    <w:p w14:paraId="0C5A889B" w14:textId="77777777" w:rsidR="009512F4" w:rsidRDefault="003A417A" w:rsidP="009512F4">
      <w:pPr>
        <w:pStyle w:val="Poetry"/>
      </w:pPr>
      <w:r w:rsidRPr="009512F4">
        <w:t xml:space="preserve">Which would the scepter of the world </w:t>
      </w:r>
      <w:proofErr w:type="gramStart"/>
      <w:r w:rsidRPr="009512F4">
        <w:t>misguide</w:t>
      </w:r>
      <w:proofErr w:type="gramEnd"/>
      <w:r w:rsidRPr="009512F4">
        <w:t xml:space="preserve"> </w:t>
      </w:r>
    </w:p>
    <w:p w14:paraId="0E223A7E" w14:textId="070600D4" w:rsidR="003A417A" w:rsidRPr="009512F4" w:rsidRDefault="003A417A" w:rsidP="009512F4">
      <w:pPr>
        <w:pStyle w:val="Poetry"/>
      </w:pPr>
      <w:r w:rsidRPr="009512F4">
        <w:t>To Libyan shores, thus artfully replied:</w:t>
      </w:r>
    </w:p>
    <w:p w14:paraId="522AA021" w14:textId="77777777" w:rsidR="003A417A" w:rsidRPr="009512F4" w:rsidRDefault="003A417A" w:rsidP="009512F4">
      <w:pPr>
        <w:pStyle w:val="Poetry"/>
      </w:pPr>
      <w:r w:rsidRPr="009512F4">
        <w:t>“Who, but a fool, would wars with Juno choose,</w:t>
      </w:r>
    </w:p>
    <w:p w14:paraId="484E0035" w14:textId="6F203A89" w:rsidR="003A417A" w:rsidRPr="009512F4" w:rsidRDefault="003A417A" w:rsidP="009512F4">
      <w:pPr>
        <w:pStyle w:val="Poetry"/>
      </w:pPr>
      <w:r w:rsidRPr="009512F4">
        <w:t>And such alliance and such gifts refuse,</w:t>
      </w:r>
    </w:p>
    <w:p w14:paraId="3FB52C36" w14:textId="77777777" w:rsidR="009512F4" w:rsidRDefault="003A417A" w:rsidP="009512F4">
      <w:pPr>
        <w:pStyle w:val="Poetry"/>
      </w:pPr>
      <w:r w:rsidRPr="009512F4">
        <w:t>If Fortune with our joint desires comply?</w:t>
      </w:r>
    </w:p>
    <w:p w14:paraId="570E10D6" w14:textId="77777777" w:rsidR="009512F4" w:rsidRDefault="003A417A" w:rsidP="009512F4">
      <w:pPr>
        <w:pStyle w:val="Poetry"/>
      </w:pPr>
      <w:r w:rsidRPr="009512F4">
        <w:t xml:space="preserve">The doubt is all from Jove and </w:t>
      </w:r>
      <w:proofErr w:type="gramStart"/>
      <w:r w:rsidRPr="009512F4">
        <w:t>destiny;</w:t>
      </w:r>
      <w:proofErr w:type="gramEnd"/>
      <w:r w:rsidRPr="009512F4">
        <w:t xml:space="preserve"> </w:t>
      </w:r>
    </w:p>
    <w:p w14:paraId="52450862" w14:textId="77777777" w:rsidR="009512F4" w:rsidRDefault="003A417A" w:rsidP="009512F4">
      <w:pPr>
        <w:pStyle w:val="Poetry"/>
      </w:pPr>
      <w:r w:rsidRPr="009512F4">
        <w:t xml:space="preserve">Lest he forbid, with absolute command, </w:t>
      </w:r>
    </w:p>
    <w:p w14:paraId="736AD282" w14:textId="51A8C2C6" w:rsidR="003A417A" w:rsidRPr="009512F4" w:rsidRDefault="003A417A" w:rsidP="009512F4">
      <w:pPr>
        <w:pStyle w:val="Poetry"/>
      </w:pPr>
      <w:r w:rsidRPr="009512F4">
        <w:t>To mix the people in one common land—</w:t>
      </w:r>
    </w:p>
    <w:p w14:paraId="641ABC96" w14:textId="15E778A1" w:rsidR="003A417A" w:rsidRPr="009512F4" w:rsidRDefault="003A417A" w:rsidP="009512F4">
      <w:pPr>
        <w:pStyle w:val="Poetry"/>
      </w:pPr>
      <w:r w:rsidRPr="009512F4">
        <w:t>Or will the Trojan and the Tyrian line</w:t>
      </w:r>
    </w:p>
    <w:p w14:paraId="0C11A1BA" w14:textId="77777777" w:rsidR="009512F4" w:rsidRDefault="003A417A" w:rsidP="009512F4">
      <w:pPr>
        <w:pStyle w:val="Poetry"/>
      </w:pPr>
      <w:r w:rsidRPr="009512F4">
        <w:t xml:space="preserve">In lasting leagues and sure succession join? </w:t>
      </w:r>
    </w:p>
    <w:p w14:paraId="1BA2EA6A" w14:textId="77777777" w:rsidR="009512F4" w:rsidRDefault="003A417A" w:rsidP="009512F4">
      <w:pPr>
        <w:pStyle w:val="Poetry"/>
      </w:pPr>
      <w:r w:rsidRPr="009512F4">
        <w:t xml:space="preserve">But you, the partner of his bed and throne, </w:t>
      </w:r>
    </w:p>
    <w:p w14:paraId="70C1ADF7" w14:textId="1B761226" w:rsidR="003A417A" w:rsidRPr="009512F4" w:rsidRDefault="003A417A" w:rsidP="009512F4">
      <w:pPr>
        <w:pStyle w:val="Poetry"/>
      </w:pPr>
      <w:r w:rsidRPr="009512F4">
        <w:t>May move his mind; my wishes are your own.”</w:t>
      </w:r>
    </w:p>
    <w:p w14:paraId="4241B183" w14:textId="77777777" w:rsidR="009512F4" w:rsidRDefault="009512F4" w:rsidP="009512F4">
      <w:pPr>
        <w:pStyle w:val="Poetry"/>
      </w:pPr>
    </w:p>
    <w:p w14:paraId="513BD703" w14:textId="5407973C" w:rsidR="003A417A" w:rsidRPr="009512F4" w:rsidRDefault="003A417A" w:rsidP="009512F4">
      <w:pPr>
        <w:pStyle w:val="Poetry"/>
      </w:pPr>
      <w:r w:rsidRPr="009512F4">
        <w:t xml:space="preserve">“Mine,” said imperial Juno, “be the </w:t>
      </w:r>
      <w:proofErr w:type="gramStart"/>
      <w:r w:rsidRPr="009512F4">
        <w:t>care;</w:t>
      </w:r>
      <w:proofErr w:type="gramEnd"/>
    </w:p>
    <w:p w14:paraId="7FB478B6" w14:textId="5FB6F217" w:rsidR="003A417A" w:rsidRPr="009512F4" w:rsidRDefault="003A417A" w:rsidP="009512F4">
      <w:pPr>
        <w:pStyle w:val="Poetry"/>
      </w:pPr>
      <w:r w:rsidRPr="009512F4">
        <w:t>Time urges, now, to perfect this affair:</w:t>
      </w:r>
    </w:p>
    <w:p w14:paraId="234AAEAC" w14:textId="77777777" w:rsidR="009512F4" w:rsidRDefault="003A417A" w:rsidP="009512F4">
      <w:pPr>
        <w:pStyle w:val="Poetry"/>
      </w:pPr>
      <w:r w:rsidRPr="009512F4">
        <w:t xml:space="preserve">Attend my counsel, and the secret share. </w:t>
      </w:r>
    </w:p>
    <w:p w14:paraId="58CCDB71" w14:textId="77777777" w:rsidR="009512F4" w:rsidRDefault="003A417A" w:rsidP="009512F4">
      <w:pPr>
        <w:pStyle w:val="Poetry"/>
      </w:pPr>
      <w:r w:rsidRPr="009512F4">
        <w:t xml:space="preserve">When next the Sun his rising light displays, </w:t>
      </w:r>
    </w:p>
    <w:p w14:paraId="3F25ECC0" w14:textId="77777777" w:rsidR="009512F4" w:rsidRDefault="003A417A" w:rsidP="009512F4">
      <w:pPr>
        <w:pStyle w:val="Poetry"/>
      </w:pPr>
      <w:r w:rsidRPr="009512F4">
        <w:t xml:space="preserve">And gilds the world below with purple rays, </w:t>
      </w:r>
    </w:p>
    <w:p w14:paraId="4987CA2A" w14:textId="460B6B73" w:rsidR="003A417A" w:rsidRPr="009512F4" w:rsidRDefault="003A417A" w:rsidP="009512F4">
      <w:pPr>
        <w:pStyle w:val="Poetry"/>
      </w:pPr>
      <w:r w:rsidRPr="009512F4">
        <w:t>The queen, Aeneas, and the Tyrian court</w:t>
      </w:r>
    </w:p>
    <w:p w14:paraId="79638465" w14:textId="6296021A" w:rsidR="003A417A" w:rsidRPr="009512F4" w:rsidRDefault="003A417A" w:rsidP="009512F4">
      <w:pPr>
        <w:pStyle w:val="Poetry"/>
      </w:pPr>
      <w:r w:rsidRPr="009512F4">
        <w:t>Shall to the shady woods, for sylvan game, resort.</w:t>
      </w:r>
    </w:p>
    <w:p w14:paraId="121EF351" w14:textId="77777777" w:rsidR="009512F4" w:rsidRDefault="003A417A" w:rsidP="009512F4">
      <w:pPr>
        <w:pStyle w:val="Poetry"/>
      </w:pPr>
      <w:r w:rsidRPr="009512F4">
        <w:t xml:space="preserve">There, while the huntsmen pitch their toils around, </w:t>
      </w:r>
    </w:p>
    <w:p w14:paraId="79DB2068" w14:textId="2FDB7B89" w:rsidR="003A417A" w:rsidRPr="009512F4" w:rsidRDefault="003A417A" w:rsidP="009512F4">
      <w:pPr>
        <w:pStyle w:val="Poetry"/>
      </w:pPr>
      <w:r w:rsidRPr="009512F4">
        <w:t>And cheerful horns from side to side resound,</w:t>
      </w:r>
    </w:p>
    <w:p w14:paraId="66773096" w14:textId="77777777" w:rsidR="003A417A" w:rsidRPr="009512F4" w:rsidRDefault="003A417A" w:rsidP="009512F4">
      <w:pPr>
        <w:pStyle w:val="Poetry"/>
      </w:pPr>
      <w:r w:rsidRPr="009512F4">
        <w:t>A pitchy cloud shall cover all the plain</w:t>
      </w:r>
    </w:p>
    <w:p w14:paraId="058FDF9C" w14:textId="77777777" w:rsidR="003A417A" w:rsidRPr="009512F4" w:rsidRDefault="003A417A" w:rsidP="009512F4">
      <w:pPr>
        <w:pStyle w:val="Poetry"/>
      </w:pPr>
      <w:r w:rsidRPr="009512F4">
        <w:t xml:space="preserve">With hail, and thunder, and tempestuous </w:t>
      </w:r>
      <w:proofErr w:type="gramStart"/>
      <w:r w:rsidRPr="009512F4">
        <w:t>rain;</w:t>
      </w:r>
      <w:proofErr w:type="gramEnd"/>
    </w:p>
    <w:p w14:paraId="7B821379" w14:textId="4628CC16" w:rsidR="003A417A" w:rsidRPr="009512F4" w:rsidRDefault="003A417A" w:rsidP="009512F4">
      <w:pPr>
        <w:pStyle w:val="Poetry"/>
      </w:pPr>
      <w:r w:rsidRPr="009512F4">
        <w:t>The fearful train shall take their speedy flight,</w:t>
      </w:r>
    </w:p>
    <w:p w14:paraId="3E62F798" w14:textId="77777777" w:rsidR="009512F4" w:rsidRDefault="003A417A" w:rsidP="009512F4">
      <w:pPr>
        <w:pStyle w:val="Poetry"/>
      </w:pPr>
      <w:r w:rsidRPr="009512F4">
        <w:t xml:space="preserve">Dispers’d, and all involv’d in gloomy </w:t>
      </w:r>
      <w:proofErr w:type="gramStart"/>
      <w:r w:rsidRPr="009512F4">
        <w:t>night;</w:t>
      </w:r>
      <w:proofErr w:type="gramEnd"/>
      <w:r w:rsidRPr="009512F4">
        <w:t xml:space="preserve"> </w:t>
      </w:r>
    </w:p>
    <w:p w14:paraId="483204D0" w14:textId="262A4342" w:rsidR="003A417A" w:rsidRPr="009512F4" w:rsidRDefault="003A417A" w:rsidP="009512F4">
      <w:pPr>
        <w:pStyle w:val="Poetry"/>
      </w:pPr>
      <w:r w:rsidRPr="009512F4">
        <w:t>One cave a grateful shelter shall afford</w:t>
      </w:r>
    </w:p>
    <w:p w14:paraId="15A7E09E" w14:textId="77777777" w:rsidR="009512F4" w:rsidRDefault="003A417A" w:rsidP="009512F4">
      <w:pPr>
        <w:pStyle w:val="Poetry"/>
      </w:pPr>
      <w:r w:rsidRPr="009512F4">
        <w:t xml:space="preserve">To the fair princess and the Trojan lord. </w:t>
      </w:r>
    </w:p>
    <w:p w14:paraId="41EF8324" w14:textId="75C15A08" w:rsidR="003A417A" w:rsidRPr="009512F4" w:rsidRDefault="003A417A" w:rsidP="009512F4">
      <w:pPr>
        <w:pStyle w:val="Poetry"/>
      </w:pPr>
      <w:r w:rsidRPr="009512F4">
        <w:lastRenderedPageBreak/>
        <w:t>I will myself the bridal bed prepare,</w:t>
      </w:r>
    </w:p>
    <w:p w14:paraId="1C86E548" w14:textId="19BFA8C8" w:rsidR="003A417A" w:rsidRPr="009512F4" w:rsidRDefault="003A417A" w:rsidP="009512F4">
      <w:pPr>
        <w:pStyle w:val="Poetry"/>
      </w:pPr>
      <w:r w:rsidRPr="009512F4">
        <w:t>If you, to bless the nuptials, will be there:</w:t>
      </w:r>
    </w:p>
    <w:p w14:paraId="611E25AC" w14:textId="77777777" w:rsidR="009512F4" w:rsidRDefault="003A417A" w:rsidP="009512F4">
      <w:pPr>
        <w:pStyle w:val="Poetry"/>
      </w:pPr>
      <w:r w:rsidRPr="009512F4">
        <w:t xml:space="preserve">So shall their loves be crown’d with due delights, </w:t>
      </w:r>
    </w:p>
    <w:p w14:paraId="7E16AF87" w14:textId="68BACB82" w:rsidR="003A417A" w:rsidRPr="009512F4" w:rsidRDefault="003A417A" w:rsidP="009512F4">
      <w:pPr>
        <w:pStyle w:val="Poetry"/>
      </w:pPr>
      <w:r w:rsidRPr="009512F4">
        <w:t>And Hymen shall be present at the rites.”</w:t>
      </w:r>
    </w:p>
    <w:p w14:paraId="53950F87" w14:textId="77777777" w:rsidR="009512F4" w:rsidRDefault="003A417A" w:rsidP="009512F4">
      <w:pPr>
        <w:pStyle w:val="Poetry"/>
      </w:pPr>
      <w:r w:rsidRPr="009512F4">
        <w:t xml:space="preserve">The Queen of Love consents, and closely smiles </w:t>
      </w:r>
    </w:p>
    <w:p w14:paraId="4758CCF9" w14:textId="5C982374" w:rsidR="003A417A" w:rsidRPr="009512F4" w:rsidRDefault="003A417A" w:rsidP="009512F4">
      <w:pPr>
        <w:pStyle w:val="Poetry"/>
      </w:pPr>
      <w:r w:rsidRPr="009512F4">
        <w:t>At her vain project, and discover’d wiles.</w:t>
      </w:r>
    </w:p>
    <w:p w14:paraId="3C3B3B4B" w14:textId="77777777" w:rsidR="009512F4" w:rsidRDefault="009512F4" w:rsidP="009512F4">
      <w:pPr>
        <w:pStyle w:val="Poetry"/>
      </w:pPr>
    </w:p>
    <w:p w14:paraId="34BC3AE8" w14:textId="12F7ECB3" w:rsidR="003A417A" w:rsidRPr="009512F4" w:rsidRDefault="003A417A" w:rsidP="009512F4">
      <w:pPr>
        <w:pStyle w:val="Poetry"/>
      </w:pPr>
      <w:r w:rsidRPr="009512F4">
        <w:t>The rosy morn was risen from the main,</w:t>
      </w:r>
    </w:p>
    <w:p w14:paraId="342CB6F1" w14:textId="77777777" w:rsidR="003A417A" w:rsidRPr="009512F4" w:rsidRDefault="003A417A" w:rsidP="009512F4">
      <w:pPr>
        <w:pStyle w:val="Poetry"/>
      </w:pPr>
      <w:r w:rsidRPr="009512F4">
        <w:t>And horns and hounds awake the princely train:</w:t>
      </w:r>
    </w:p>
    <w:p w14:paraId="3272FB2B" w14:textId="77777777" w:rsidR="003A417A" w:rsidRPr="009512F4" w:rsidRDefault="003A417A" w:rsidP="009512F4">
      <w:pPr>
        <w:pStyle w:val="Poetry"/>
      </w:pPr>
      <w:r w:rsidRPr="009512F4">
        <w:t>They issue early thro’ the city gate,</w:t>
      </w:r>
    </w:p>
    <w:p w14:paraId="5C46525D" w14:textId="77777777" w:rsidR="009512F4" w:rsidRDefault="003A417A" w:rsidP="009512F4">
      <w:pPr>
        <w:pStyle w:val="Poetry"/>
      </w:pPr>
      <w:r w:rsidRPr="009512F4">
        <w:t xml:space="preserve">Where the more wakeful huntsmen ready wait, </w:t>
      </w:r>
    </w:p>
    <w:p w14:paraId="001A5C45" w14:textId="4C405D41" w:rsidR="003A417A" w:rsidRPr="009512F4" w:rsidRDefault="003A417A" w:rsidP="009512F4">
      <w:pPr>
        <w:pStyle w:val="Poetry"/>
      </w:pPr>
      <w:r w:rsidRPr="009512F4">
        <w:t>With nets, and toils, and darts, beside the force</w:t>
      </w:r>
    </w:p>
    <w:p w14:paraId="0E5266A9" w14:textId="51174DFC" w:rsidR="003A417A" w:rsidRPr="009512F4" w:rsidRDefault="003A417A" w:rsidP="009512F4">
      <w:pPr>
        <w:pStyle w:val="Poetry"/>
      </w:pPr>
      <w:r w:rsidRPr="009512F4">
        <w:t>Of Spartan dogs, and swift Massylian horse.</w:t>
      </w:r>
    </w:p>
    <w:p w14:paraId="0A391F97" w14:textId="77777777" w:rsidR="003A417A" w:rsidRPr="009512F4" w:rsidRDefault="003A417A" w:rsidP="009512F4">
      <w:pPr>
        <w:pStyle w:val="Poetry"/>
      </w:pPr>
      <w:r w:rsidRPr="009512F4">
        <w:t>The Tyrian peers and officers of state</w:t>
      </w:r>
    </w:p>
    <w:p w14:paraId="51F6E561" w14:textId="77777777" w:rsidR="009512F4" w:rsidRDefault="003A417A" w:rsidP="009512F4">
      <w:pPr>
        <w:pStyle w:val="Poetry"/>
      </w:pPr>
      <w:r w:rsidRPr="009512F4">
        <w:t xml:space="preserve">For the slow queen in antechambers </w:t>
      </w:r>
      <w:proofErr w:type="gramStart"/>
      <w:r w:rsidRPr="009512F4">
        <w:t>wait;</w:t>
      </w:r>
      <w:proofErr w:type="gramEnd"/>
      <w:r w:rsidRPr="009512F4">
        <w:t xml:space="preserve"> </w:t>
      </w:r>
    </w:p>
    <w:p w14:paraId="005223F2" w14:textId="77777777" w:rsidR="009512F4" w:rsidRDefault="003A417A" w:rsidP="009512F4">
      <w:pPr>
        <w:pStyle w:val="Poetry"/>
      </w:pPr>
      <w:r w:rsidRPr="009512F4">
        <w:t xml:space="preserve">Her lofty courser, in the court below, </w:t>
      </w:r>
    </w:p>
    <w:p w14:paraId="4C7D9C8F" w14:textId="07CA8B64" w:rsidR="003A417A" w:rsidRPr="009512F4" w:rsidRDefault="003A417A" w:rsidP="009512F4">
      <w:pPr>
        <w:pStyle w:val="Poetry"/>
      </w:pPr>
      <w:r w:rsidRPr="009512F4">
        <w:t>Who his majestic rider seems to know,</w:t>
      </w:r>
    </w:p>
    <w:p w14:paraId="6FF62A5E" w14:textId="54B8174A" w:rsidR="003A417A" w:rsidRPr="009512F4" w:rsidRDefault="003A417A" w:rsidP="009512F4">
      <w:pPr>
        <w:pStyle w:val="Poetry"/>
      </w:pPr>
      <w:r w:rsidRPr="009512F4">
        <w:t>Proud of his purple trappings, paws the ground,</w:t>
      </w:r>
    </w:p>
    <w:p w14:paraId="16E02B4E" w14:textId="77777777" w:rsidR="009512F4" w:rsidRDefault="003A417A" w:rsidP="009512F4">
      <w:pPr>
        <w:pStyle w:val="Poetry"/>
      </w:pPr>
      <w:r w:rsidRPr="009512F4">
        <w:t xml:space="preserve">And champs the golden </w:t>
      </w:r>
      <w:proofErr w:type="gramStart"/>
      <w:r w:rsidRPr="009512F4">
        <w:t>bit, and</w:t>
      </w:r>
      <w:proofErr w:type="gramEnd"/>
      <w:r w:rsidRPr="009512F4">
        <w:t xml:space="preserve"> spreads the foam around. </w:t>
      </w:r>
    </w:p>
    <w:p w14:paraId="51C4568D" w14:textId="35624AE6" w:rsidR="003A417A" w:rsidRPr="009512F4" w:rsidRDefault="003A417A" w:rsidP="009512F4">
      <w:pPr>
        <w:pStyle w:val="Poetry"/>
      </w:pPr>
      <w:r w:rsidRPr="009512F4">
        <w:t xml:space="preserve">The queen at length </w:t>
      </w:r>
      <w:proofErr w:type="gramStart"/>
      <w:r w:rsidRPr="009512F4">
        <w:t>appears;</w:t>
      </w:r>
      <w:proofErr w:type="gramEnd"/>
      <w:r w:rsidRPr="009512F4">
        <w:t xml:space="preserve"> on either hand</w:t>
      </w:r>
    </w:p>
    <w:p w14:paraId="7439498B" w14:textId="77777777" w:rsidR="003A417A" w:rsidRPr="009512F4" w:rsidRDefault="003A417A" w:rsidP="009512F4">
      <w:pPr>
        <w:pStyle w:val="Poetry"/>
      </w:pPr>
      <w:r w:rsidRPr="009512F4">
        <w:t>The brawny guards in martial order stand.</w:t>
      </w:r>
    </w:p>
    <w:p w14:paraId="54C75008" w14:textId="77777777" w:rsidR="003A417A" w:rsidRPr="009512F4" w:rsidRDefault="003A417A" w:rsidP="009512F4">
      <w:pPr>
        <w:pStyle w:val="Poetry"/>
      </w:pPr>
      <w:r w:rsidRPr="009512F4">
        <w:t>A flow’r’d simar with golden fringe she wore,</w:t>
      </w:r>
    </w:p>
    <w:p w14:paraId="7D562A87" w14:textId="392B7B9D" w:rsidR="003A417A" w:rsidRPr="009512F4" w:rsidRDefault="003A417A" w:rsidP="009512F4">
      <w:pPr>
        <w:pStyle w:val="Poetry"/>
      </w:pPr>
      <w:r w:rsidRPr="009512F4">
        <w:t xml:space="preserve">And at her back a golden quiver </w:t>
      </w:r>
      <w:proofErr w:type="gramStart"/>
      <w:r w:rsidRPr="009512F4">
        <w:t>bore;</w:t>
      </w:r>
      <w:proofErr w:type="gramEnd"/>
    </w:p>
    <w:p w14:paraId="1F139C00" w14:textId="77777777" w:rsidR="009512F4" w:rsidRDefault="003A417A" w:rsidP="009512F4">
      <w:pPr>
        <w:pStyle w:val="Poetry"/>
      </w:pPr>
      <w:r w:rsidRPr="009512F4">
        <w:t xml:space="preserve">Her flowing hair a golden caul restrains, </w:t>
      </w:r>
    </w:p>
    <w:p w14:paraId="6DAA8543" w14:textId="54320C6D" w:rsidR="003A417A" w:rsidRPr="009512F4" w:rsidRDefault="003A417A" w:rsidP="009512F4">
      <w:pPr>
        <w:pStyle w:val="Poetry"/>
      </w:pPr>
      <w:r w:rsidRPr="009512F4">
        <w:t>A golden clasp the Tyrian robe sustains.</w:t>
      </w:r>
    </w:p>
    <w:p w14:paraId="157821A7" w14:textId="77777777" w:rsidR="009512F4" w:rsidRDefault="003A417A" w:rsidP="009512F4">
      <w:pPr>
        <w:pStyle w:val="Poetry"/>
      </w:pPr>
      <w:r w:rsidRPr="009512F4">
        <w:t xml:space="preserve">Then young Ascanius, with a sprightly grace, </w:t>
      </w:r>
    </w:p>
    <w:p w14:paraId="41C73DDF" w14:textId="4E545CC7" w:rsidR="003A417A" w:rsidRPr="009512F4" w:rsidRDefault="003A417A" w:rsidP="009512F4">
      <w:pPr>
        <w:pStyle w:val="Poetry"/>
      </w:pPr>
      <w:r w:rsidRPr="009512F4">
        <w:t>Leads on the Trojan youth to view the chase.</w:t>
      </w:r>
    </w:p>
    <w:p w14:paraId="139D6875" w14:textId="631A7599" w:rsidR="003A417A" w:rsidRPr="009512F4" w:rsidRDefault="003A417A" w:rsidP="009512F4">
      <w:pPr>
        <w:pStyle w:val="Poetry"/>
      </w:pPr>
      <w:r w:rsidRPr="009512F4">
        <w:t>But far above the rest in beauty shines</w:t>
      </w:r>
    </w:p>
    <w:p w14:paraId="6C036F6D" w14:textId="77777777" w:rsidR="009512F4" w:rsidRDefault="003A417A" w:rsidP="009512F4">
      <w:pPr>
        <w:pStyle w:val="Poetry"/>
      </w:pPr>
      <w:r w:rsidRPr="009512F4">
        <w:t xml:space="preserve">The great Aeneas, the troop he </w:t>
      </w:r>
      <w:proofErr w:type="gramStart"/>
      <w:r w:rsidRPr="009512F4">
        <w:t>joins;</w:t>
      </w:r>
      <w:proofErr w:type="gramEnd"/>
      <w:r w:rsidRPr="009512F4">
        <w:t xml:space="preserve"> </w:t>
      </w:r>
    </w:p>
    <w:p w14:paraId="7716BDCD" w14:textId="77777777" w:rsidR="009512F4" w:rsidRDefault="003A417A" w:rsidP="009512F4">
      <w:pPr>
        <w:pStyle w:val="Poetry"/>
      </w:pPr>
      <w:r w:rsidRPr="009512F4">
        <w:t xml:space="preserve">Like fair Apollo, when he leaves the frost </w:t>
      </w:r>
    </w:p>
    <w:p w14:paraId="443AA17D" w14:textId="77777777" w:rsidR="009512F4" w:rsidRDefault="003A417A" w:rsidP="009512F4">
      <w:pPr>
        <w:pStyle w:val="Poetry"/>
      </w:pPr>
      <w:r w:rsidRPr="009512F4">
        <w:t xml:space="preserve">Of wint’ry Xanthus, and the Lycian coast, </w:t>
      </w:r>
    </w:p>
    <w:p w14:paraId="18BD1F2E" w14:textId="3E7C5E4E" w:rsidR="003A417A" w:rsidRPr="009512F4" w:rsidRDefault="003A417A" w:rsidP="009512F4">
      <w:pPr>
        <w:pStyle w:val="Poetry"/>
      </w:pPr>
      <w:r w:rsidRPr="009512F4">
        <w:t>When to his native Delos he resorts,</w:t>
      </w:r>
    </w:p>
    <w:p w14:paraId="2A61F6E9" w14:textId="5E5CE100" w:rsidR="003A417A" w:rsidRPr="009512F4" w:rsidRDefault="003A417A" w:rsidP="009512F4">
      <w:pPr>
        <w:pStyle w:val="Poetry"/>
      </w:pPr>
      <w:r w:rsidRPr="009512F4">
        <w:t xml:space="preserve">Ordains the dances, and renews the </w:t>
      </w:r>
      <w:proofErr w:type="gramStart"/>
      <w:r w:rsidRPr="009512F4">
        <w:t>sports;</w:t>
      </w:r>
      <w:proofErr w:type="gramEnd"/>
    </w:p>
    <w:p w14:paraId="629E1F2B" w14:textId="77777777" w:rsidR="009512F4" w:rsidRDefault="003A417A" w:rsidP="009512F4">
      <w:pPr>
        <w:pStyle w:val="Poetry"/>
      </w:pPr>
      <w:proofErr w:type="gramStart"/>
      <w:r w:rsidRPr="009512F4">
        <w:t>Where</w:t>
      </w:r>
      <w:proofErr w:type="gramEnd"/>
      <w:r w:rsidRPr="009512F4">
        <w:t xml:space="preserve"> painted Scythians, mix’d with Cretan bands, </w:t>
      </w:r>
    </w:p>
    <w:p w14:paraId="0B4A2243" w14:textId="2C30AE5E" w:rsidR="003A417A" w:rsidRPr="009512F4" w:rsidRDefault="003A417A" w:rsidP="009512F4">
      <w:pPr>
        <w:pStyle w:val="Poetry"/>
      </w:pPr>
      <w:r w:rsidRPr="009512F4">
        <w:t>Before the joyful altars join their hands:</w:t>
      </w:r>
    </w:p>
    <w:p w14:paraId="1BC78578" w14:textId="77777777" w:rsidR="009512F4" w:rsidRDefault="003A417A" w:rsidP="009512F4">
      <w:pPr>
        <w:pStyle w:val="Poetry"/>
      </w:pPr>
      <w:r w:rsidRPr="009512F4">
        <w:lastRenderedPageBreak/>
        <w:t xml:space="preserve">Himself, on Cynthus walking, sees below </w:t>
      </w:r>
    </w:p>
    <w:p w14:paraId="3611211C" w14:textId="671E9859" w:rsidR="003A417A" w:rsidRPr="009512F4" w:rsidRDefault="003A417A" w:rsidP="009512F4">
      <w:pPr>
        <w:pStyle w:val="Poetry"/>
      </w:pPr>
      <w:r w:rsidRPr="009512F4">
        <w:t>The merry madness of the sacred show.</w:t>
      </w:r>
    </w:p>
    <w:p w14:paraId="4A2FEE90" w14:textId="138FE629" w:rsidR="003A417A" w:rsidRPr="009512F4" w:rsidRDefault="003A417A" w:rsidP="009512F4">
      <w:pPr>
        <w:pStyle w:val="Poetry"/>
      </w:pPr>
      <w:r w:rsidRPr="009512F4">
        <w:t xml:space="preserve">Green wreaths of bays his length of hair </w:t>
      </w:r>
      <w:proofErr w:type="gramStart"/>
      <w:r w:rsidRPr="009512F4">
        <w:t>inclose;</w:t>
      </w:r>
      <w:proofErr w:type="gramEnd"/>
    </w:p>
    <w:p w14:paraId="2BDFD76A" w14:textId="77777777" w:rsidR="003A417A" w:rsidRPr="009512F4" w:rsidRDefault="003A417A" w:rsidP="009512F4">
      <w:pPr>
        <w:pStyle w:val="Poetry"/>
      </w:pPr>
      <w:r w:rsidRPr="009512F4">
        <w:t xml:space="preserve">A golden fillet binds his awful </w:t>
      </w:r>
      <w:proofErr w:type="gramStart"/>
      <w:r w:rsidRPr="009512F4">
        <w:t>brows;</w:t>
      </w:r>
      <w:proofErr w:type="gramEnd"/>
    </w:p>
    <w:p w14:paraId="716269F2" w14:textId="77777777" w:rsidR="009512F4" w:rsidRDefault="003A417A" w:rsidP="009512F4">
      <w:pPr>
        <w:pStyle w:val="Poetry"/>
      </w:pPr>
      <w:r w:rsidRPr="009512F4">
        <w:t xml:space="preserve">His quiver sounds: not less the prince is seen </w:t>
      </w:r>
    </w:p>
    <w:p w14:paraId="4557D3D3" w14:textId="127D70F0" w:rsidR="003A417A" w:rsidRPr="009512F4" w:rsidRDefault="003A417A" w:rsidP="009512F4">
      <w:pPr>
        <w:pStyle w:val="Poetry"/>
      </w:pPr>
      <w:r w:rsidRPr="009512F4">
        <w:t>In manly presence, or in lofty mien.</w:t>
      </w:r>
    </w:p>
    <w:p w14:paraId="4FEFA032" w14:textId="77777777" w:rsidR="009512F4" w:rsidRDefault="009512F4" w:rsidP="009512F4">
      <w:pPr>
        <w:pStyle w:val="Poetry"/>
      </w:pPr>
    </w:p>
    <w:p w14:paraId="55662915" w14:textId="6787630C" w:rsidR="003A417A" w:rsidRPr="009512F4" w:rsidRDefault="003A417A" w:rsidP="009512F4">
      <w:pPr>
        <w:pStyle w:val="Poetry"/>
      </w:pPr>
      <w:r w:rsidRPr="009512F4">
        <w:t>Now had they reach’d the hills, and storm’d the seat</w:t>
      </w:r>
    </w:p>
    <w:p w14:paraId="4B42E5E4" w14:textId="71467C7A" w:rsidR="003A417A" w:rsidRPr="009512F4" w:rsidRDefault="003A417A" w:rsidP="009512F4">
      <w:pPr>
        <w:pStyle w:val="Poetry"/>
      </w:pPr>
      <w:r w:rsidRPr="009512F4">
        <w:t>Of salvage beasts, in dens, their last retreat.</w:t>
      </w:r>
    </w:p>
    <w:p w14:paraId="177ED0F3" w14:textId="77777777" w:rsidR="009512F4" w:rsidRDefault="003A417A" w:rsidP="009512F4">
      <w:pPr>
        <w:pStyle w:val="Poetry"/>
      </w:pPr>
      <w:r w:rsidRPr="009512F4">
        <w:t xml:space="preserve">The cry pursues the mountain goats: they bound </w:t>
      </w:r>
    </w:p>
    <w:p w14:paraId="0B1F97E1" w14:textId="77777777" w:rsidR="009512F4" w:rsidRDefault="003A417A" w:rsidP="009512F4">
      <w:pPr>
        <w:pStyle w:val="Poetry"/>
      </w:pPr>
      <w:r w:rsidRPr="009512F4">
        <w:t xml:space="preserve">From rock to rock, and keep the craggy </w:t>
      </w:r>
      <w:proofErr w:type="gramStart"/>
      <w:r w:rsidRPr="009512F4">
        <w:t>ground;</w:t>
      </w:r>
      <w:proofErr w:type="gramEnd"/>
      <w:r w:rsidRPr="009512F4">
        <w:t xml:space="preserve"> </w:t>
      </w:r>
    </w:p>
    <w:p w14:paraId="607A3ECF" w14:textId="7722BFA8" w:rsidR="003A417A" w:rsidRPr="009512F4" w:rsidRDefault="003A417A" w:rsidP="009512F4">
      <w:pPr>
        <w:pStyle w:val="Poetry"/>
      </w:pPr>
      <w:r w:rsidRPr="009512F4">
        <w:t>Quite otherwise the stags, a trembling train,</w:t>
      </w:r>
    </w:p>
    <w:p w14:paraId="4CC86304" w14:textId="77777777" w:rsidR="003A417A" w:rsidRPr="009512F4" w:rsidRDefault="003A417A" w:rsidP="009512F4">
      <w:pPr>
        <w:pStyle w:val="Poetry"/>
      </w:pPr>
      <w:r w:rsidRPr="009512F4">
        <w:t>In herds unsingled, scour the dusty plain,</w:t>
      </w:r>
    </w:p>
    <w:p w14:paraId="3E8B65CC" w14:textId="55035386" w:rsidR="003A417A" w:rsidRPr="009512F4" w:rsidRDefault="003A417A" w:rsidP="009512F4">
      <w:pPr>
        <w:pStyle w:val="Poetry"/>
      </w:pPr>
      <w:r w:rsidRPr="009512F4">
        <w:t>And a long chase in open view maintain.</w:t>
      </w:r>
      <w:r w:rsidRPr="009512F4">
        <w:tab/>
      </w:r>
    </w:p>
    <w:p w14:paraId="04CD18AE" w14:textId="77777777" w:rsidR="003A417A" w:rsidRPr="009512F4" w:rsidRDefault="003A417A" w:rsidP="009512F4">
      <w:pPr>
        <w:pStyle w:val="Poetry"/>
      </w:pPr>
      <w:r w:rsidRPr="009512F4">
        <w:t>The glad Ascanius, as his courser guides,</w:t>
      </w:r>
    </w:p>
    <w:p w14:paraId="78EFB0C3" w14:textId="77777777" w:rsidR="009512F4" w:rsidRDefault="003A417A" w:rsidP="009512F4">
      <w:pPr>
        <w:pStyle w:val="Poetry"/>
      </w:pPr>
      <w:r w:rsidRPr="009512F4">
        <w:t xml:space="preserve">Spurs thro’ the vale, and these and those outrides. </w:t>
      </w:r>
    </w:p>
    <w:p w14:paraId="4B388F52" w14:textId="7BA80C60" w:rsidR="003A417A" w:rsidRPr="009512F4" w:rsidRDefault="003A417A" w:rsidP="009512F4">
      <w:pPr>
        <w:pStyle w:val="Poetry"/>
      </w:pPr>
      <w:r w:rsidRPr="009512F4">
        <w:t>His horse’s flanks and sides are forc’d to feel</w:t>
      </w:r>
    </w:p>
    <w:p w14:paraId="53DF1AE6" w14:textId="77777777" w:rsidR="003A417A" w:rsidRPr="009512F4" w:rsidRDefault="003A417A" w:rsidP="009512F4">
      <w:pPr>
        <w:pStyle w:val="Poetry"/>
      </w:pPr>
      <w:r w:rsidRPr="009512F4">
        <w:t xml:space="preserve">The clanking </w:t>
      </w:r>
      <w:proofErr w:type="gramStart"/>
      <w:r w:rsidRPr="009512F4">
        <w:t>lash, and</w:t>
      </w:r>
      <w:proofErr w:type="gramEnd"/>
      <w:r w:rsidRPr="009512F4">
        <w:t xml:space="preserve"> goring of the steel.</w:t>
      </w:r>
    </w:p>
    <w:p w14:paraId="3117C8CA" w14:textId="5640AF68" w:rsidR="003A417A" w:rsidRPr="009512F4" w:rsidRDefault="003A417A" w:rsidP="009512F4">
      <w:pPr>
        <w:pStyle w:val="Poetry"/>
      </w:pPr>
      <w:r w:rsidRPr="009512F4">
        <w:t>Impatiently he views the feeble prey,</w:t>
      </w:r>
    </w:p>
    <w:p w14:paraId="3C254EF0" w14:textId="77777777" w:rsidR="009512F4" w:rsidRDefault="003A417A" w:rsidP="009512F4">
      <w:pPr>
        <w:pStyle w:val="Poetry"/>
      </w:pPr>
      <w:r w:rsidRPr="009512F4">
        <w:t xml:space="preserve">Wishing some nobler beast to cross his way, </w:t>
      </w:r>
    </w:p>
    <w:p w14:paraId="787EC20C" w14:textId="0A961EB9" w:rsidR="003A417A" w:rsidRPr="009512F4" w:rsidRDefault="003A417A" w:rsidP="009512F4">
      <w:pPr>
        <w:pStyle w:val="Poetry"/>
      </w:pPr>
      <w:r w:rsidRPr="009512F4">
        <w:t>And rather would the tusky boar attend,</w:t>
      </w:r>
    </w:p>
    <w:p w14:paraId="31E7504E" w14:textId="77777777" w:rsidR="003A417A" w:rsidRPr="009512F4" w:rsidRDefault="003A417A" w:rsidP="009512F4">
      <w:pPr>
        <w:pStyle w:val="Poetry"/>
      </w:pPr>
      <w:r w:rsidRPr="009512F4">
        <w:t>Or see the tawny lion downward bend.</w:t>
      </w:r>
    </w:p>
    <w:p w14:paraId="2EFDFCBF" w14:textId="77777777" w:rsidR="009512F4" w:rsidRDefault="009512F4" w:rsidP="009512F4">
      <w:pPr>
        <w:pStyle w:val="Poetry"/>
      </w:pPr>
    </w:p>
    <w:p w14:paraId="12008340" w14:textId="7E521BB5" w:rsidR="003A417A" w:rsidRPr="009512F4" w:rsidRDefault="003A417A" w:rsidP="009512F4">
      <w:pPr>
        <w:pStyle w:val="Poetry"/>
      </w:pPr>
      <w:r w:rsidRPr="009512F4">
        <w:t>Meantime, the gath’ring clouds obscure the skies:</w:t>
      </w:r>
    </w:p>
    <w:p w14:paraId="38B7E998" w14:textId="099507FB" w:rsidR="003A417A" w:rsidRPr="009512F4" w:rsidRDefault="003A417A" w:rsidP="009512F4">
      <w:pPr>
        <w:pStyle w:val="Poetry"/>
      </w:pPr>
      <w:r w:rsidRPr="009512F4">
        <w:t xml:space="preserve">From pole to pole the forky lightning </w:t>
      </w:r>
      <w:proofErr w:type="gramStart"/>
      <w:r w:rsidRPr="009512F4">
        <w:t>flies;</w:t>
      </w:r>
      <w:proofErr w:type="gramEnd"/>
    </w:p>
    <w:p w14:paraId="028940AB" w14:textId="77777777" w:rsidR="003A417A" w:rsidRPr="009512F4" w:rsidRDefault="003A417A" w:rsidP="009512F4">
      <w:pPr>
        <w:pStyle w:val="Poetry"/>
      </w:pPr>
      <w:r w:rsidRPr="009512F4">
        <w:t>The rattling thunders roll; and Juno pours</w:t>
      </w:r>
    </w:p>
    <w:p w14:paraId="375B6C83" w14:textId="77777777" w:rsidR="009512F4" w:rsidRDefault="003A417A" w:rsidP="009512F4">
      <w:pPr>
        <w:pStyle w:val="Poetry"/>
      </w:pPr>
      <w:r w:rsidRPr="009512F4">
        <w:t xml:space="preserve">A wintry deluge </w:t>
      </w:r>
      <w:proofErr w:type="gramStart"/>
      <w:r w:rsidRPr="009512F4">
        <w:t>down, and</w:t>
      </w:r>
      <w:proofErr w:type="gramEnd"/>
      <w:r w:rsidRPr="009512F4">
        <w:t xml:space="preserve"> sounding show’rs. </w:t>
      </w:r>
    </w:p>
    <w:p w14:paraId="6682886E" w14:textId="355FCD80" w:rsidR="003A417A" w:rsidRPr="009512F4" w:rsidRDefault="003A417A" w:rsidP="009512F4">
      <w:pPr>
        <w:pStyle w:val="Poetry"/>
      </w:pPr>
      <w:r w:rsidRPr="009512F4">
        <w:t>The company, dispers’d, to converts ride,</w:t>
      </w:r>
    </w:p>
    <w:p w14:paraId="38B8D987" w14:textId="77777777" w:rsidR="003A417A" w:rsidRPr="009512F4" w:rsidRDefault="003A417A" w:rsidP="009512F4">
      <w:pPr>
        <w:pStyle w:val="Poetry"/>
      </w:pPr>
      <w:r w:rsidRPr="009512F4">
        <w:t>And seek the homely cots, or mountain’s hollow side.</w:t>
      </w:r>
    </w:p>
    <w:p w14:paraId="267DDA4C" w14:textId="3123EE90" w:rsidR="003A417A" w:rsidRPr="009512F4" w:rsidRDefault="003A417A" w:rsidP="009512F4">
      <w:pPr>
        <w:pStyle w:val="Poetry"/>
      </w:pPr>
      <w:r w:rsidRPr="009512F4">
        <w:t>The rapid rains, descending from the hills,</w:t>
      </w:r>
    </w:p>
    <w:p w14:paraId="452C6FAC" w14:textId="77777777" w:rsidR="003A417A" w:rsidRPr="009512F4" w:rsidRDefault="003A417A" w:rsidP="009512F4">
      <w:pPr>
        <w:pStyle w:val="Poetry"/>
      </w:pPr>
      <w:r w:rsidRPr="009512F4">
        <w:t>To rolling torrents raise the creeping rills.</w:t>
      </w:r>
    </w:p>
    <w:p w14:paraId="3C4B3217" w14:textId="77777777" w:rsidR="009512F4" w:rsidRDefault="003A417A" w:rsidP="009512F4">
      <w:pPr>
        <w:pStyle w:val="Poetry"/>
      </w:pPr>
      <w:r w:rsidRPr="009512F4">
        <w:t xml:space="preserve">The queen and prince, as love or fortune guides, </w:t>
      </w:r>
    </w:p>
    <w:p w14:paraId="54C5000F" w14:textId="4A83C5E1" w:rsidR="003A417A" w:rsidRPr="009512F4" w:rsidRDefault="003A417A" w:rsidP="009512F4">
      <w:pPr>
        <w:pStyle w:val="Poetry"/>
      </w:pPr>
      <w:r w:rsidRPr="009512F4">
        <w:t>One common cavern in her bosom hides.</w:t>
      </w:r>
    </w:p>
    <w:p w14:paraId="24A032D7" w14:textId="77777777" w:rsidR="003A417A" w:rsidRPr="009512F4" w:rsidRDefault="003A417A" w:rsidP="009512F4">
      <w:pPr>
        <w:pStyle w:val="Poetry"/>
      </w:pPr>
      <w:r w:rsidRPr="009512F4">
        <w:t>Then first the trembling earth the signal gave,</w:t>
      </w:r>
    </w:p>
    <w:p w14:paraId="30CB3175" w14:textId="7B97CD1D" w:rsidR="003A417A" w:rsidRPr="009512F4" w:rsidRDefault="003A417A" w:rsidP="009512F4">
      <w:pPr>
        <w:pStyle w:val="Poetry"/>
      </w:pPr>
      <w:r w:rsidRPr="009512F4">
        <w:t xml:space="preserve">And flashing fires enlighten all the </w:t>
      </w:r>
      <w:proofErr w:type="gramStart"/>
      <w:r w:rsidRPr="009512F4">
        <w:t>cave;</w:t>
      </w:r>
      <w:proofErr w:type="gramEnd"/>
    </w:p>
    <w:p w14:paraId="7E3516B0" w14:textId="77777777" w:rsidR="003A417A" w:rsidRPr="009512F4" w:rsidRDefault="003A417A" w:rsidP="009512F4">
      <w:pPr>
        <w:pStyle w:val="Poetry"/>
      </w:pPr>
      <w:r w:rsidRPr="009512F4">
        <w:lastRenderedPageBreak/>
        <w:t>Hell from below, and Juno from above,</w:t>
      </w:r>
    </w:p>
    <w:p w14:paraId="138D8BB8" w14:textId="77777777" w:rsidR="009512F4" w:rsidRDefault="003A417A" w:rsidP="009512F4">
      <w:pPr>
        <w:pStyle w:val="Poetry"/>
      </w:pPr>
      <w:r w:rsidRPr="009512F4">
        <w:t xml:space="preserve">And howling nymphs, were conscious of their love. </w:t>
      </w:r>
    </w:p>
    <w:p w14:paraId="55B45F30" w14:textId="09A4D50A" w:rsidR="003A417A" w:rsidRPr="009512F4" w:rsidRDefault="003A417A" w:rsidP="009512F4">
      <w:pPr>
        <w:pStyle w:val="Poetry"/>
      </w:pPr>
      <w:r w:rsidRPr="009512F4">
        <w:t>From this ill-omen’d hour in time arose</w:t>
      </w:r>
    </w:p>
    <w:p w14:paraId="03B49B05" w14:textId="77777777" w:rsidR="003A417A" w:rsidRPr="009512F4" w:rsidRDefault="003A417A" w:rsidP="009512F4">
      <w:pPr>
        <w:pStyle w:val="Poetry"/>
      </w:pPr>
      <w:r w:rsidRPr="009512F4">
        <w:t>Debate and death, and all succeeding woes.</w:t>
      </w:r>
    </w:p>
    <w:p w14:paraId="410DBD75" w14:textId="0A7D5D69" w:rsidR="003A417A" w:rsidRPr="009512F4" w:rsidRDefault="003A417A" w:rsidP="009512F4">
      <w:pPr>
        <w:pStyle w:val="Poetry"/>
      </w:pPr>
      <w:r w:rsidRPr="009512F4">
        <w:t xml:space="preserve">The queen, </w:t>
      </w:r>
      <w:proofErr w:type="gramStart"/>
      <w:r w:rsidRPr="009512F4">
        <w:t>whom</w:t>
      </w:r>
      <w:proofErr w:type="gramEnd"/>
      <w:r w:rsidRPr="009512F4">
        <w:t xml:space="preserve"> sense of honor could not move,</w:t>
      </w:r>
    </w:p>
    <w:p w14:paraId="472A0C64" w14:textId="77777777" w:rsidR="003A417A" w:rsidRPr="009512F4" w:rsidRDefault="003A417A" w:rsidP="009512F4">
      <w:pPr>
        <w:pStyle w:val="Poetry"/>
      </w:pPr>
      <w:r w:rsidRPr="009512F4">
        <w:t>No longer made a secret of her love,</w:t>
      </w:r>
    </w:p>
    <w:p w14:paraId="58665050" w14:textId="77777777" w:rsidR="009512F4" w:rsidRDefault="003A417A" w:rsidP="009512F4">
      <w:pPr>
        <w:pStyle w:val="Poetry"/>
      </w:pPr>
      <w:r w:rsidRPr="009512F4">
        <w:t xml:space="preserve">But call’d </w:t>
      </w:r>
      <w:proofErr w:type="gramStart"/>
      <w:r w:rsidRPr="009512F4">
        <w:t>it</w:t>
      </w:r>
      <w:proofErr w:type="gramEnd"/>
      <w:r w:rsidRPr="009512F4">
        <w:t xml:space="preserve"> marriage, by that specious name </w:t>
      </w:r>
    </w:p>
    <w:p w14:paraId="332A3ED5" w14:textId="06752DAF" w:rsidR="003A417A" w:rsidRPr="009512F4" w:rsidRDefault="003A417A" w:rsidP="009512F4">
      <w:pPr>
        <w:pStyle w:val="Poetry"/>
      </w:pPr>
      <w:r w:rsidRPr="009512F4">
        <w:t>To veil the crime and sanctify the shame.</w:t>
      </w:r>
    </w:p>
    <w:p w14:paraId="483AD11A" w14:textId="77777777" w:rsidR="009512F4" w:rsidRDefault="009512F4" w:rsidP="009512F4">
      <w:pPr>
        <w:pStyle w:val="Poetry"/>
      </w:pPr>
    </w:p>
    <w:p w14:paraId="76B9376F" w14:textId="682400AD" w:rsidR="003A417A" w:rsidRPr="009512F4" w:rsidRDefault="003A417A" w:rsidP="009512F4">
      <w:pPr>
        <w:pStyle w:val="Poetry"/>
      </w:pPr>
      <w:r w:rsidRPr="009512F4">
        <w:t>The loud report thro’ Libyan cities goes.</w:t>
      </w:r>
    </w:p>
    <w:p w14:paraId="3A909729" w14:textId="70D859E1" w:rsidR="003A417A" w:rsidRPr="009512F4" w:rsidRDefault="003A417A" w:rsidP="009512F4">
      <w:pPr>
        <w:pStyle w:val="Poetry"/>
      </w:pPr>
      <w:r w:rsidRPr="009512F4">
        <w:t>Fame, the great ill, from small beginnings grows:</w:t>
      </w:r>
    </w:p>
    <w:p w14:paraId="5803C0DB" w14:textId="77777777" w:rsidR="003A417A" w:rsidRPr="009512F4" w:rsidRDefault="003A417A" w:rsidP="009512F4">
      <w:pPr>
        <w:pStyle w:val="Poetry"/>
      </w:pPr>
      <w:r w:rsidRPr="009512F4">
        <w:t>Swift from the first; and ev’ry moment brings</w:t>
      </w:r>
    </w:p>
    <w:p w14:paraId="25286866" w14:textId="77777777" w:rsidR="009512F4" w:rsidRDefault="003A417A" w:rsidP="009512F4">
      <w:pPr>
        <w:pStyle w:val="Poetry"/>
      </w:pPr>
      <w:r w:rsidRPr="009512F4">
        <w:t xml:space="preserve">New vigor to her flights, new pinions to her wings. </w:t>
      </w:r>
    </w:p>
    <w:p w14:paraId="230A7DE8" w14:textId="36FD0EAA" w:rsidR="003A417A" w:rsidRPr="009512F4" w:rsidRDefault="003A417A" w:rsidP="009512F4">
      <w:pPr>
        <w:pStyle w:val="Poetry"/>
      </w:pPr>
      <w:r w:rsidRPr="009512F4">
        <w:t xml:space="preserve">Soon grows the pigmy to gigantic </w:t>
      </w:r>
      <w:proofErr w:type="gramStart"/>
      <w:r w:rsidRPr="009512F4">
        <w:t>size;</w:t>
      </w:r>
      <w:proofErr w:type="gramEnd"/>
    </w:p>
    <w:p w14:paraId="648CF9C8" w14:textId="77777777" w:rsidR="003A417A" w:rsidRPr="009512F4" w:rsidRDefault="003A417A" w:rsidP="009512F4">
      <w:pPr>
        <w:pStyle w:val="Poetry"/>
      </w:pPr>
      <w:r w:rsidRPr="009512F4">
        <w:t>Her feet on earth, her forehead in the skies.</w:t>
      </w:r>
    </w:p>
    <w:p w14:paraId="0F5758F5" w14:textId="09EBE526" w:rsidR="003A417A" w:rsidRPr="009512F4" w:rsidRDefault="003A417A" w:rsidP="009512F4">
      <w:pPr>
        <w:pStyle w:val="Poetry"/>
      </w:pPr>
      <w:r w:rsidRPr="009512F4">
        <w:t>Inrag’d against the gods, revengeful Earth</w:t>
      </w:r>
    </w:p>
    <w:p w14:paraId="24FC66AD" w14:textId="77777777" w:rsidR="003A417A" w:rsidRPr="009512F4" w:rsidRDefault="003A417A" w:rsidP="009512F4">
      <w:pPr>
        <w:pStyle w:val="Poetry"/>
      </w:pPr>
      <w:r w:rsidRPr="009512F4">
        <w:t>Produc’d her last of the Titanian birth.</w:t>
      </w:r>
    </w:p>
    <w:p w14:paraId="01FBD31E" w14:textId="77777777" w:rsidR="003A417A" w:rsidRPr="009512F4" w:rsidRDefault="003A417A" w:rsidP="009512F4">
      <w:pPr>
        <w:pStyle w:val="Poetry"/>
      </w:pPr>
      <w:r w:rsidRPr="009512F4">
        <w:t xml:space="preserve">Swift is her walk, </w:t>
      </w:r>
      <w:proofErr w:type="gramStart"/>
      <w:r w:rsidRPr="009512F4">
        <w:t>more swift</w:t>
      </w:r>
      <w:proofErr w:type="gramEnd"/>
      <w:r w:rsidRPr="009512F4">
        <w:t xml:space="preserve"> her winged haste:</w:t>
      </w:r>
    </w:p>
    <w:p w14:paraId="7B5C3F2F" w14:textId="77777777" w:rsidR="009512F4" w:rsidRDefault="003A417A" w:rsidP="009512F4">
      <w:pPr>
        <w:pStyle w:val="Poetry"/>
      </w:pPr>
      <w:r w:rsidRPr="009512F4">
        <w:t xml:space="preserve">A monstrous phantom, horrible and vast. </w:t>
      </w:r>
    </w:p>
    <w:p w14:paraId="34DED854" w14:textId="39C2A5B7" w:rsidR="003A417A" w:rsidRPr="009512F4" w:rsidRDefault="003A417A" w:rsidP="009512F4">
      <w:pPr>
        <w:pStyle w:val="Poetry"/>
      </w:pPr>
      <w:r w:rsidRPr="009512F4">
        <w:t>As many plumes as raise her lofty flight,</w:t>
      </w:r>
    </w:p>
    <w:p w14:paraId="641DCB5C" w14:textId="6B55254C" w:rsidR="003A417A" w:rsidRPr="009512F4" w:rsidRDefault="003A417A" w:rsidP="009512F4">
      <w:pPr>
        <w:pStyle w:val="Poetry"/>
      </w:pPr>
      <w:r w:rsidRPr="009512F4">
        <w:t xml:space="preserve">So many piercing eyes inlarge her </w:t>
      </w:r>
      <w:proofErr w:type="gramStart"/>
      <w:r w:rsidRPr="009512F4">
        <w:t>sight;</w:t>
      </w:r>
      <w:proofErr w:type="gramEnd"/>
    </w:p>
    <w:p w14:paraId="4A67350A" w14:textId="77777777" w:rsidR="009512F4" w:rsidRDefault="003A417A" w:rsidP="009512F4">
      <w:pPr>
        <w:pStyle w:val="Poetry"/>
      </w:pPr>
      <w:r w:rsidRPr="009512F4">
        <w:t xml:space="preserve">Millions of opening mouths to Fame belong, </w:t>
      </w:r>
    </w:p>
    <w:p w14:paraId="660F65C8" w14:textId="3C84B6D7" w:rsidR="003A417A" w:rsidRPr="009512F4" w:rsidRDefault="003A417A" w:rsidP="009512F4">
      <w:pPr>
        <w:pStyle w:val="Poetry"/>
      </w:pPr>
      <w:r w:rsidRPr="009512F4">
        <w:t>And ev’ry mouth is furnish’d with a tongue,</w:t>
      </w:r>
    </w:p>
    <w:p w14:paraId="3980FC73" w14:textId="77777777" w:rsidR="009512F4" w:rsidRDefault="003A417A" w:rsidP="009512F4">
      <w:pPr>
        <w:pStyle w:val="Poetry"/>
      </w:pPr>
      <w:r w:rsidRPr="009512F4">
        <w:t xml:space="preserve">And round with list’ning ears the flying plague is hung. </w:t>
      </w:r>
    </w:p>
    <w:p w14:paraId="77C08FEE" w14:textId="746A9FCA" w:rsidR="003A417A" w:rsidRPr="009512F4" w:rsidRDefault="003A417A" w:rsidP="009512F4">
      <w:pPr>
        <w:pStyle w:val="Poetry"/>
      </w:pPr>
      <w:r w:rsidRPr="009512F4">
        <w:t xml:space="preserve">She fills the peaceful universe with </w:t>
      </w:r>
      <w:proofErr w:type="gramStart"/>
      <w:r w:rsidRPr="009512F4">
        <w:t>cries;</w:t>
      </w:r>
      <w:proofErr w:type="gramEnd"/>
    </w:p>
    <w:p w14:paraId="315E9B57" w14:textId="7DFD9065" w:rsidR="003A417A" w:rsidRPr="009512F4" w:rsidRDefault="003A417A" w:rsidP="009512F4">
      <w:pPr>
        <w:pStyle w:val="Poetry"/>
      </w:pPr>
      <w:r w:rsidRPr="009512F4">
        <w:t xml:space="preserve">No slumbers ever close her wakeful </w:t>
      </w:r>
      <w:proofErr w:type="gramStart"/>
      <w:r w:rsidRPr="009512F4">
        <w:t>eyes;</w:t>
      </w:r>
      <w:proofErr w:type="gramEnd"/>
    </w:p>
    <w:p w14:paraId="157A3871" w14:textId="77777777" w:rsidR="003A417A" w:rsidRPr="009512F4" w:rsidRDefault="003A417A" w:rsidP="009512F4">
      <w:pPr>
        <w:pStyle w:val="Poetry"/>
      </w:pPr>
      <w:r w:rsidRPr="009512F4">
        <w:t>By day, from lofty tow’rs her head she shews,</w:t>
      </w:r>
    </w:p>
    <w:p w14:paraId="2F557E53" w14:textId="77777777" w:rsidR="009512F4" w:rsidRDefault="003A417A" w:rsidP="009512F4">
      <w:pPr>
        <w:pStyle w:val="Poetry"/>
      </w:pPr>
      <w:r w:rsidRPr="009512F4">
        <w:t xml:space="preserve">And spreads thro’ trembling crowds disastrous </w:t>
      </w:r>
      <w:proofErr w:type="gramStart"/>
      <w:r w:rsidRPr="009512F4">
        <w:t>news;</w:t>
      </w:r>
      <w:proofErr w:type="gramEnd"/>
      <w:r w:rsidRPr="009512F4">
        <w:t xml:space="preserve"> </w:t>
      </w:r>
    </w:p>
    <w:p w14:paraId="0CD406BE" w14:textId="039968C8" w:rsidR="003A417A" w:rsidRPr="009512F4" w:rsidRDefault="003A417A" w:rsidP="009512F4">
      <w:pPr>
        <w:pStyle w:val="Poetry"/>
      </w:pPr>
      <w:r w:rsidRPr="009512F4">
        <w:t xml:space="preserve">With court </w:t>
      </w:r>
      <w:proofErr w:type="gramStart"/>
      <w:r w:rsidRPr="009512F4">
        <w:t>informers</w:t>
      </w:r>
      <w:proofErr w:type="gramEnd"/>
      <w:r w:rsidRPr="009512F4">
        <w:t xml:space="preserve"> haunts, and royal spies;</w:t>
      </w:r>
    </w:p>
    <w:p w14:paraId="3D1369A3" w14:textId="77777777" w:rsidR="003A417A" w:rsidRPr="009512F4" w:rsidRDefault="003A417A" w:rsidP="009512F4">
      <w:pPr>
        <w:pStyle w:val="Poetry"/>
      </w:pPr>
      <w:r w:rsidRPr="009512F4">
        <w:t>Things done relates, not done she feigns, and mingles truth with lies.</w:t>
      </w:r>
    </w:p>
    <w:p w14:paraId="7B7016B2" w14:textId="77777777" w:rsidR="009512F4" w:rsidRDefault="009512F4" w:rsidP="009512F4">
      <w:pPr>
        <w:pStyle w:val="Poetry"/>
      </w:pPr>
    </w:p>
    <w:p w14:paraId="2CC8580D" w14:textId="080A3750" w:rsidR="003A417A" w:rsidRPr="009512F4" w:rsidRDefault="003A417A" w:rsidP="009512F4">
      <w:pPr>
        <w:pStyle w:val="Poetry"/>
      </w:pPr>
      <w:r w:rsidRPr="009512F4">
        <w:t>Talk is her business, and her chief delight</w:t>
      </w:r>
    </w:p>
    <w:p w14:paraId="1CE6A94A" w14:textId="77777777" w:rsidR="003A417A" w:rsidRPr="009512F4" w:rsidRDefault="003A417A" w:rsidP="009512F4">
      <w:pPr>
        <w:pStyle w:val="Poetry"/>
      </w:pPr>
      <w:r w:rsidRPr="009512F4">
        <w:t>To tell of prodigies and cause affright.</w:t>
      </w:r>
    </w:p>
    <w:p w14:paraId="01079CBD" w14:textId="77777777" w:rsidR="009512F4" w:rsidRDefault="003A417A" w:rsidP="009512F4">
      <w:pPr>
        <w:pStyle w:val="Poetry"/>
      </w:pPr>
      <w:r w:rsidRPr="009512F4">
        <w:t xml:space="preserve">She fills the people’s ears with Dido’s name, </w:t>
      </w:r>
    </w:p>
    <w:p w14:paraId="628F688A" w14:textId="77777777" w:rsidR="009512F4" w:rsidRDefault="003A417A" w:rsidP="009512F4">
      <w:pPr>
        <w:pStyle w:val="Poetry"/>
      </w:pPr>
      <w:r w:rsidRPr="009512F4">
        <w:t xml:space="preserve">Who, lost to honor and the sense of shame, </w:t>
      </w:r>
    </w:p>
    <w:p w14:paraId="57F9490F" w14:textId="1C14BC7B" w:rsidR="003A417A" w:rsidRPr="009512F4" w:rsidRDefault="003A417A" w:rsidP="009512F4">
      <w:pPr>
        <w:pStyle w:val="Poetry"/>
      </w:pPr>
      <w:r w:rsidRPr="009512F4">
        <w:lastRenderedPageBreak/>
        <w:t>Admits into her throne and nuptial bed</w:t>
      </w:r>
    </w:p>
    <w:p w14:paraId="1174A1BD" w14:textId="3F0ABE39" w:rsidR="003A417A" w:rsidRPr="009512F4" w:rsidRDefault="003A417A" w:rsidP="009512F4">
      <w:pPr>
        <w:pStyle w:val="Poetry"/>
      </w:pPr>
      <w:r w:rsidRPr="009512F4">
        <w:t>A wand’ring guest, who from his country fled:</w:t>
      </w:r>
    </w:p>
    <w:p w14:paraId="4BC26D92" w14:textId="77777777" w:rsidR="009512F4" w:rsidRDefault="003A417A" w:rsidP="009512F4">
      <w:pPr>
        <w:pStyle w:val="Poetry"/>
      </w:pPr>
      <w:r w:rsidRPr="009512F4">
        <w:t xml:space="preserve">Whole days with him she passes in delights, </w:t>
      </w:r>
    </w:p>
    <w:p w14:paraId="76357FAB" w14:textId="77777777" w:rsidR="009512F4" w:rsidRDefault="003A417A" w:rsidP="009512F4">
      <w:pPr>
        <w:pStyle w:val="Poetry"/>
      </w:pPr>
      <w:r w:rsidRPr="009512F4">
        <w:t xml:space="preserve">And wastes in luxury long winter nights, </w:t>
      </w:r>
    </w:p>
    <w:p w14:paraId="41B6AF25" w14:textId="77777777" w:rsidR="009512F4" w:rsidRDefault="003A417A" w:rsidP="009512F4">
      <w:pPr>
        <w:pStyle w:val="Poetry"/>
      </w:pPr>
      <w:r w:rsidRPr="009512F4">
        <w:t xml:space="preserve">Forgetful of her fame and royal trust, </w:t>
      </w:r>
    </w:p>
    <w:p w14:paraId="426D889B" w14:textId="7D6FB66F" w:rsidR="003A417A" w:rsidRPr="009512F4" w:rsidRDefault="003A417A" w:rsidP="009512F4">
      <w:pPr>
        <w:pStyle w:val="Poetry"/>
      </w:pPr>
      <w:r w:rsidRPr="009512F4">
        <w:t>Dissolv’d in ease, abandon’d to her lust.</w:t>
      </w:r>
    </w:p>
    <w:p w14:paraId="32614B1C" w14:textId="77777777" w:rsidR="009512F4" w:rsidRDefault="009512F4" w:rsidP="009512F4">
      <w:pPr>
        <w:pStyle w:val="Poetry"/>
      </w:pPr>
    </w:p>
    <w:p w14:paraId="7F1E7DF1" w14:textId="7672C9D2" w:rsidR="003A417A" w:rsidRPr="009512F4" w:rsidRDefault="003A417A" w:rsidP="009512F4">
      <w:pPr>
        <w:pStyle w:val="Poetry"/>
      </w:pPr>
      <w:r w:rsidRPr="009512F4">
        <w:t>The goddess widely spreads the loud report,</w:t>
      </w:r>
    </w:p>
    <w:p w14:paraId="48432C0A" w14:textId="77777777" w:rsidR="009512F4" w:rsidRDefault="003A417A" w:rsidP="009512F4">
      <w:pPr>
        <w:pStyle w:val="Poetry"/>
      </w:pPr>
      <w:r w:rsidRPr="009512F4">
        <w:t xml:space="preserve">And flies at length to King Hyarba’s court. </w:t>
      </w:r>
    </w:p>
    <w:p w14:paraId="391DF09F" w14:textId="77777777" w:rsidR="009512F4" w:rsidRDefault="003A417A" w:rsidP="009512F4">
      <w:pPr>
        <w:pStyle w:val="Poetry"/>
      </w:pPr>
      <w:r w:rsidRPr="009512F4">
        <w:t xml:space="preserve">When first possess’d with this unwelcome news </w:t>
      </w:r>
    </w:p>
    <w:p w14:paraId="4FD28C5F" w14:textId="53FD57CB" w:rsidR="003A417A" w:rsidRPr="009512F4" w:rsidRDefault="003A417A" w:rsidP="009512F4">
      <w:pPr>
        <w:pStyle w:val="Poetry"/>
      </w:pPr>
      <w:r w:rsidRPr="009512F4">
        <w:t>Whom did he not of men and gods accuse?</w:t>
      </w:r>
    </w:p>
    <w:p w14:paraId="5B60023C" w14:textId="77777777" w:rsidR="003A417A" w:rsidRPr="009512F4" w:rsidRDefault="003A417A" w:rsidP="009512F4">
      <w:pPr>
        <w:pStyle w:val="Poetry"/>
      </w:pPr>
      <w:r w:rsidRPr="009512F4">
        <w:t>This prince, from ravish’d Garamantis born,</w:t>
      </w:r>
    </w:p>
    <w:p w14:paraId="0D429CF4" w14:textId="7062F5D9" w:rsidR="003A417A" w:rsidRPr="009512F4" w:rsidRDefault="003A417A" w:rsidP="009512F4">
      <w:pPr>
        <w:pStyle w:val="Poetry"/>
      </w:pPr>
      <w:r w:rsidRPr="009512F4">
        <w:t>A hundred temples did with spoils adorn,</w:t>
      </w:r>
    </w:p>
    <w:p w14:paraId="4F8BF85C" w14:textId="77777777" w:rsidR="003A417A" w:rsidRPr="009512F4" w:rsidRDefault="003A417A" w:rsidP="009512F4">
      <w:pPr>
        <w:pStyle w:val="Poetry"/>
      </w:pPr>
      <w:r w:rsidRPr="009512F4">
        <w:t xml:space="preserve">In Ammon’s honor, his celestial </w:t>
      </w:r>
      <w:proofErr w:type="gramStart"/>
      <w:r w:rsidRPr="009512F4">
        <w:t>sire;</w:t>
      </w:r>
      <w:proofErr w:type="gramEnd"/>
    </w:p>
    <w:p w14:paraId="47C3B258" w14:textId="77777777" w:rsidR="003A417A" w:rsidRPr="009512F4" w:rsidRDefault="003A417A" w:rsidP="009512F4">
      <w:pPr>
        <w:pStyle w:val="Poetry"/>
      </w:pPr>
      <w:r w:rsidRPr="009512F4">
        <w:t xml:space="preserve">A hundred altars fed with wakeful </w:t>
      </w:r>
      <w:proofErr w:type="gramStart"/>
      <w:r w:rsidRPr="009512F4">
        <w:t>fire;</w:t>
      </w:r>
      <w:proofErr w:type="gramEnd"/>
    </w:p>
    <w:p w14:paraId="51CC7154" w14:textId="77777777" w:rsidR="009512F4" w:rsidRDefault="003A417A" w:rsidP="009512F4">
      <w:pPr>
        <w:pStyle w:val="Poetry"/>
      </w:pPr>
      <w:r w:rsidRPr="009512F4">
        <w:t xml:space="preserve">And, thro’ his vast dominions, priests ordain’d, </w:t>
      </w:r>
    </w:p>
    <w:p w14:paraId="399DBA67" w14:textId="1F7E77F3" w:rsidR="003A417A" w:rsidRPr="009512F4" w:rsidRDefault="003A417A" w:rsidP="009512F4">
      <w:pPr>
        <w:pStyle w:val="Poetry"/>
      </w:pPr>
      <w:r w:rsidRPr="009512F4">
        <w:t>Whose watchful care these holy rites maintain’d.</w:t>
      </w:r>
    </w:p>
    <w:p w14:paraId="7304D27D" w14:textId="3FEB94FF" w:rsidR="003A417A" w:rsidRPr="009512F4" w:rsidRDefault="003A417A" w:rsidP="009512F4">
      <w:pPr>
        <w:pStyle w:val="Poetry"/>
      </w:pPr>
      <w:r w:rsidRPr="009512F4">
        <w:t>The gates and columns were with garlands crown’d,</w:t>
      </w:r>
    </w:p>
    <w:p w14:paraId="1B0BF3C8" w14:textId="77777777" w:rsidR="003A417A" w:rsidRPr="009512F4" w:rsidRDefault="003A417A" w:rsidP="009512F4">
      <w:pPr>
        <w:pStyle w:val="Poetry"/>
      </w:pPr>
      <w:r w:rsidRPr="009512F4">
        <w:t>And blood of victim beasts enrich’d the ground.</w:t>
      </w:r>
    </w:p>
    <w:p w14:paraId="1665CF34" w14:textId="77777777" w:rsidR="009512F4" w:rsidRDefault="009512F4" w:rsidP="009512F4">
      <w:pPr>
        <w:pStyle w:val="Poetry"/>
      </w:pPr>
    </w:p>
    <w:p w14:paraId="30A68AEC" w14:textId="77777777" w:rsidR="009512F4" w:rsidRDefault="003A417A" w:rsidP="009512F4">
      <w:pPr>
        <w:pStyle w:val="Poetry"/>
      </w:pPr>
      <w:r w:rsidRPr="009512F4">
        <w:t xml:space="preserve">He, when he heard a fugitive could move </w:t>
      </w:r>
    </w:p>
    <w:p w14:paraId="3BC3A422" w14:textId="77777777" w:rsidR="009512F4" w:rsidRDefault="003A417A" w:rsidP="009512F4">
      <w:pPr>
        <w:pStyle w:val="Poetry"/>
      </w:pPr>
      <w:r w:rsidRPr="009512F4">
        <w:t xml:space="preserve">The Tyrian princess, who disdain’d his love, </w:t>
      </w:r>
    </w:p>
    <w:p w14:paraId="34940890" w14:textId="002C3A42" w:rsidR="003A417A" w:rsidRPr="009512F4" w:rsidRDefault="003A417A" w:rsidP="009512F4">
      <w:pPr>
        <w:pStyle w:val="Poetry"/>
      </w:pPr>
      <w:r w:rsidRPr="009512F4">
        <w:t>His breast with fury burn’d, his eyes with fire,</w:t>
      </w:r>
    </w:p>
    <w:p w14:paraId="2E194C0A" w14:textId="67A89DF8" w:rsidR="003A417A" w:rsidRPr="009512F4" w:rsidRDefault="003A417A" w:rsidP="009512F4">
      <w:pPr>
        <w:pStyle w:val="Poetry"/>
      </w:pPr>
      <w:r w:rsidRPr="009512F4">
        <w:t xml:space="preserve">Mad with despair, impatient with </w:t>
      </w:r>
      <w:proofErr w:type="gramStart"/>
      <w:r w:rsidRPr="009512F4">
        <w:t>desire;</w:t>
      </w:r>
      <w:proofErr w:type="gramEnd"/>
    </w:p>
    <w:p w14:paraId="1B86D94D" w14:textId="77777777" w:rsidR="003A417A" w:rsidRPr="009512F4" w:rsidRDefault="003A417A" w:rsidP="009512F4">
      <w:pPr>
        <w:pStyle w:val="Poetry"/>
      </w:pPr>
      <w:r w:rsidRPr="009512F4">
        <w:t>Then on the sacred altars pouring wine,</w:t>
      </w:r>
    </w:p>
    <w:p w14:paraId="160CEDCD" w14:textId="2B4B4830" w:rsidR="009512F4" w:rsidRDefault="003A417A" w:rsidP="009512F4">
      <w:pPr>
        <w:pStyle w:val="Poetry"/>
      </w:pPr>
      <w:r w:rsidRPr="009512F4">
        <w:t>He thus with pray’rs implor’d his sire divine:</w:t>
      </w:r>
    </w:p>
    <w:p w14:paraId="6BA1186A" w14:textId="1E329864" w:rsidR="009512F4" w:rsidRDefault="003A417A" w:rsidP="009512F4">
      <w:pPr>
        <w:pStyle w:val="Poetry"/>
      </w:pPr>
      <w:r w:rsidRPr="009512F4">
        <w:t xml:space="preserve">“Great Jove! propitious to the Moorish race, </w:t>
      </w:r>
    </w:p>
    <w:p w14:paraId="309DCD47" w14:textId="4AC11074" w:rsidR="003A417A" w:rsidRPr="009512F4" w:rsidRDefault="003A417A" w:rsidP="009512F4">
      <w:pPr>
        <w:pStyle w:val="Poetry"/>
      </w:pPr>
      <w:r w:rsidRPr="009512F4">
        <w:t xml:space="preserve">Who feast on painted beds, with off ’rings </w:t>
      </w:r>
      <w:proofErr w:type="gramStart"/>
      <w:r w:rsidRPr="009512F4">
        <w:t>grace</w:t>
      </w:r>
      <w:proofErr w:type="gramEnd"/>
    </w:p>
    <w:p w14:paraId="30D8F6EF" w14:textId="1524BD66" w:rsidR="003A417A" w:rsidRPr="009512F4" w:rsidRDefault="003A417A" w:rsidP="009512F4">
      <w:pPr>
        <w:pStyle w:val="Poetry"/>
      </w:pPr>
      <w:r w:rsidRPr="009512F4">
        <w:t>Thy temples, and adore thy pow’r divine</w:t>
      </w:r>
      <w:r w:rsidRPr="009512F4">
        <w:tab/>
      </w:r>
    </w:p>
    <w:p w14:paraId="5BEF17B8" w14:textId="77777777" w:rsidR="009512F4" w:rsidRDefault="003A417A" w:rsidP="009512F4">
      <w:pPr>
        <w:pStyle w:val="Poetry"/>
      </w:pPr>
      <w:r w:rsidRPr="009512F4">
        <w:t xml:space="preserve">With blood of victims, and with sparkling wine, </w:t>
      </w:r>
    </w:p>
    <w:p w14:paraId="0E85F602" w14:textId="3D82BF3B" w:rsidR="003A417A" w:rsidRPr="009512F4" w:rsidRDefault="003A417A" w:rsidP="009512F4">
      <w:pPr>
        <w:pStyle w:val="Poetry"/>
      </w:pPr>
      <w:r w:rsidRPr="009512F4">
        <w:t>Seest thou not this? or do we fear in vain</w:t>
      </w:r>
    </w:p>
    <w:p w14:paraId="55642CCE" w14:textId="77777777" w:rsidR="009512F4" w:rsidRDefault="003A417A" w:rsidP="009512F4">
      <w:pPr>
        <w:pStyle w:val="Poetry"/>
      </w:pPr>
      <w:r w:rsidRPr="009512F4">
        <w:t xml:space="preserve">Thy boasted thunder, and thy thoughtless reign? </w:t>
      </w:r>
    </w:p>
    <w:p w14:paraId="443B73A2" w14:textId="7E6DCD26" w:rsidR="003A417A" w:rsidRPr="009512F4" w:rsidRDefault="003A417A" w:rsidP="009512F4">
      <w:pPr>
        <w:pStyle w:val="Poetry"/>
      </w:pPr>
      <w:r w:rsidRPr="009512F4">
        <w:t>Do thy broad hands the forky lightnings lance?</w:t>
      </w:r>
    </w:p>
    <w:p w14:paraId="37CFDD93" w14:textId="64CD2EC2" w:rsidR="003A417A" w:rsidRPr="009512F4" w:rsidRDefault="003A417A" w:rsidP="009512F4">
      <w:pPr>
        <w:pStyle w:val="Poetry"/>
      </w:pPr>
      <w:r w:rsidRPr="009512F4">
        <w:t>Thine are the bolts, or the blind work of chance?</w:t>
      </w:r>
    </w:p>
    <w:p w14:paraId="293BF79E" w14:textId="77777777" w:rsidR="009512F4" w:rsidRDefault="003A417A" w:rsidP="009512F4">
      <w:pPr>
        <w:pStyle w:val="Poetry"/>
      </w:pPr>
      <w:r w:rsidRPr="009512F4">
        <w:t xml:space="preserve">A wand’ring woman builds, within our state, </w:t>
      </w:r>
    </w:p>
    <w:p w14:paraId="3C74346F" w14:textId="2E87C276" w:rsidR="003A417A" w:rsidRPr="009512F4" w:rsidRDefault="003A417A" w:rsidP="009512F4">
      <w:pPr>
        <w:pStyle w:val="Poetry"/>
      </w:pPr>
      <w:r w:rsidRPr="009512F4">
        <w:lastRenderedPageBreak/>
        <w:t xml:space="preserve">A little town, bought at an easy </w:t>
      </w:r>
      <w:proofErr w:type="gramStart"/>
      <w:r w:rsidRPr="009512F4">
        <w:t>rate;</w:t>
      </w:r>
      <w:proofErr w:type="gramEnd"/>
    </w:p>
    <w:p w14:paraId="5148162B" w14:textId="77777777" w:rsidR="009512F4" w:rsidRDefault="003A417A" w:rsidP="009512F4">
      <w:pPr>
        <w:pStyle w:val="Poetry"/>
      </w:pPr>
      <w:r w:rsidRPr="009512F4">
        <w:t xml:space="preserve">She pays me homage, and my grants allow </w:t>
      </w:r>
    </w:p>
    <w:p w14:paraId="510C4C9B" w14:textId="7C973E90" w:rsidR="003A417A" w:rsidRPr="009512F4" w:rsidRDefault="003A417A" w:rsidP="009512F4">
      <w:pPr>
        <w:pStyle w:val="Poetry"/>
      </w:pPr>
      <w:r w:rsidRPr="009512F4">
        <w:t xml:space="preserve">A narrow space of Libyan lands to </w:t>
      </w:r>
      <w:proofErr w:type="gramStart"/>
      <w:r w:rsidRPr="009512F4">
        <w:t>plow;</w:t>
      </w:r>
      <w:proofErr w:type="gramEnd"/>
    </w:p>
    <w:p w14:paraId="5FE3BEAF" w14:textId="39C32027" w:rsidR="003A417A" w:rsidRPr="009512F4" w:rsidRDefault="003A417A" w:rsidP="009512F4">
      <w:pPr>
        <w:pStyle w:val="Poetry"/>
      </w:pPr>
      <w:r w:rsidRPr="009512F4">
        <w:t>Yet, scorning me, by passion blindly led,</w:t>
      </w:r>
    </w:p>
    <w:p w14:paraId="01205C81" w14:textId="77777777" w:rsidR="009512F4" w:rsidRDefault="003A417A" w:rsidP="009512F4">
      <w:pPr>
        <w:pStyle w:val="Poetry"/>
      </w:pPr>
      <w:r w:rsidRPr="009512F4">
        <w:t xml:space="preserve">Admits a banish’d Trojan to her bed! </w:t>
      </w:r>
    </w:p>
    <w:p w14:paraId="3F171A63" w14:textId="0DB558E7" w:rsidR="003A417A" w:rsidRPr="009512F4" w:rsidRDefault="003A417A" w:rsidP="009512F4">
      <w:pPr>
        <w:pStyle w:val="Poetry"/>
      </w:pPr>
      <w:r w:rsidRPr="009512F4">
        <w:t>And now this other Paris, with his train</w:t>
      </w:r>
    </w:p>
    <w:p w14:paraId="745C277F" w14:textId="77777777" w:rsidR="003A417A" w:rsidRPr="009512F4" w:rsidRDefault="003A417A" w:rsidP="009512F4">
      <w:pPr>
        <w:pStyle w:val="Poetry"/>
      </w:pPr>
      <w:r w:rsidRPr="009512F4">
        <w:t>Of conquer’d cowards, must in Afric reign!</w:t>
      </w:r>
    </w:p>
    <w:p w14:paraId="0E6423AF" w14:textId="77777777" w:rsidR="003A417A" w:rsidRPr="009512F4" w:rsidRDefault="003A417A" w:rsidP="009512F4">
      <w:pPr>
        <w:pStyle w:val="Poetry"/>
      </w:pPr>
      <w:r w:rsidRPr="009512F4">
        <w:t>(Whom, what they are, their looks and garb confess,</w:t>
      </w:r>
    </w:p>
    <w:p w14:paraId="32B99D75" w14:textId="2BBE01ED" w:rsidR="003A417A" w:rsidRPr="009512F4" w:rsidRDefault="003A417A" w:rsidP="009512F4">
      <w:pPr>
        <w:pStyle w:val="Poetry"/>
      </w:pPr>
      <w:r w:rsidRPr="009512F4">
        <w:t>Their locks with oil perfum’d, their Lydian dress.)</w:t>
      </w:r>
    </w:p>
    <w:p w14:paraId="02801449" w14:textId="77777777" w:rsidR="009512F4" w:rsidRDefault="003A417A" w:rsidP="009512F4">
      <w:pPr>
        <w:pStyle w:val="Poetry"/>
      </w:pPr>
      <w:r w:rsidRPr="009512F4">
        <w:t xml:space="preserve">He takes the spoil, enjoys the princely </w:t>
      </w:r>
      <w:proofErr w:type="gramStart"/>
      <w:r w:rsidRPr="009512F4">
        <w:t>dame;</w:t>
      </w:r>
      <w:proofErr w:type="gramEnd"/>
      <w:r w:rsidRPr="009512F4">
        <w:t xml:space="preserve"> </w:t>
      </w:r>
    </w:p>
    <w:p w14:paraId="15DA63C7" w14:textId="335C99AB" w:rsidR="003A417A" w:rsidRPr="009512F4" w:rsidRDefault="003A417A" w:rsidP="009512F4">
      <w:pPr>
        <w:pStyle w:val="Poetry"/>
      </w:pPr>
      <w:r w:rsidRPr="009512F4">
        <w:t>And I, rejected I, adore an empty name.”</w:t>
      </w:r>
    </w:p>
    <w:p w14:paraId="647D4843" w14:textId="77777777" w:rsidR="009512F4" w:rsidRDefault="009512F4" w:rsidP="009512F4">
      <w:pPr>
        <w:pStyle w:val="Poetry"/>
      </w:pPr>
    </w:p>
    <w:p w14:paraId="76328DB3" w14:textId="0696DBDC" w:rsidR="003A417A" w:rsidRPr="009512F4" w:rsidRDefault="003A417A" w:rsidP="009512F4">
      <w:pPr>
        <w:pStyle w:val="Poetry"/>
      </w:pPr>
      <w:r w:rsidRPr="009512F4">
        <w:t>His vows, in haughty terms, he thus preferr’d,</w:t>
      </w:r>
    </w:p>
    <w:p w14:paraId="0C730604" w14:textId="77777777" w:rsidR="003A417A" w:rsidRPr="009512F4" w:rsidRDefault="003A417A" w:rsidP="009512F4">
      <w:pPr>
        <w:pStyle w:val="Poetry"/>
      </w:pPr>
      <w:r w:rsidRPr="009512F4">
        <w:t xml:space="preserve">And held his altar’s horns. The mighty Thund’rer </w:t>
      </w:r>
      <w:proofErr w:type="gramStart"/>
      <w:r w:rsidRPr="009512F4">
        <w:t>heard;</w:t>
      </w:r>
      <w:proofErr w:type="gramEnd"/>
    </w:p>
    <w:p w14:paraId="33BA6FD7" w14:textId="6639D469" w:rsidR="003A417A" w:rsidRPr="009512F4" w:rsidRDefault="003A417A" w:rsidP="009512F4">
      <w:pPr>
        <w:pStyle w:val="Poetry"/>
      </w:pPr>
      <w:r w:rsidRPr="009512F4">
        <w:t>Then cast his eyes on Carthage, where he found</w:t>
      </w:r>
    </w:p>
    <w:p w14:paraId="53E8E6DB" w14:textId="77777777" w:rsidR="009512F4" w:rsidRDefault="003A417A" w:rsidP="009512F4">
      <w:pPr>
        <w:pStyle w:val="Poetry"/>
      </w:pPr>
      <w:r w:rsidRPr="009512F4">
        <w:t xml:space="preserve">The lustful pair in lawless pleasure drown’d, </w:t>
      </w:r>
    </w:p>
    <w:p w14:paraId="30DF42CC" w14:textId="77777777" w:rsidR="009512F4" w:rsidRDefault="003A417A" w:rsidP="009512F4">
      <w:pPr>
        <w:pStyle w:val="Poetry"/>
      </w:pPr>
      <w:r w:rsidRPr="009512F4">
        <w:t xml:space="preserve">Lost in their loves, insensible of shame, </w:t>
      </w:r>
    </w:p>
    <w:p w14:paraId="12616147" w14:textId="28ED40E4" w:rsidR="003A417A" w:rsidRPr="009512F4" w:rsidRDefault="003A417A" w:rsidP="009512F4">
      <w:pPr>
        <w:pStyle w:val="Poetry"/>
      </w:pPr>
      <w:r w:rsidRPr="009512F4">
        <w:t>And both forgetful of their better fame.</w:t>
      </w:r>
    </w:p>
    <w:p w14:paraId="3CDD8FEC" w14:textId="77777777" w:rsidR="003A417A" w:rsidRPr="009512F4" w:rsidRDefault="003A417A" w:rsidP="009512F4">
      <w:pPr>
        <w:pStyle w:val="Poetry"/>
      </w:pPr>
      <w:r w:rsidRPr="009512F4">
        <w:t>He calls Cyllenius, and the god attends,</w:t>
      </w:r>
    </w:p>
    <w:p w14:paraId="1AE7343E" w14:textId="19C4BB1F" w:rsidR="003A417A" w:rsidRPr="009512F4" w:rsidRDefault="003A417A" w:rsidP="009512F4">
      <w:pPr>
        <w:pStyle w:val="Poetry"/>
      </w:pPr>
      <w:r w:rsidRPr="009512F4">
        <w:t>By whom his menacing command he sends:</w:t>
      </w:r>
    </w:p>
    <w:p w14:paraId="348FE49D" w14:textId="77777777" w:rsidR="009512F4" w:rsidRDefault="003A417A" w:rsidP="009512F4">
      <w:pPr>
        <w:pStyle w:val="Poetry"/>
      </w:pPr>
      <w:r w:rsidRPr="009512F4">
        <w:t xml:space="preserve">“Go, mount the western winds, and cleave the </w:t>
      </w:r>
      <w:proofErr w:type="gramStart"/>
      <w:r w:rsidRPr="009512F4">
        <w:t>sky;</w:t>
      </w:r>
      <w:proofErr w:type="gramEnd"/>
      <w:r w:rsidRPr="009512F4">
        <w:t xml:space="preserve"> </w:t>
      </w:r>
    </w:p>
    <w:p w14:paraId="32CBEA64" w14:textId="021D2E8F" w:rsidR="003A417A" w:rsidRPr="009512F4" w:rsidRDefault="003A417A" w:rsidP="009512F4">
      <w:pPr>
        <w:pStyle w:val="Poetry"/>
      </w:pPr>
      <w:r w:rsidRPr="009512F4">
        <w:t>Then, with a swift descent, to Carthage fly:</w:t>
      </w:r>
    </w:p>
    <w:p w14:paraId="788C0E36" w14:textId="77777777" w:rsidR="009512F4" w:rsidRDefault="003A417A" w:rsidP="009512F4">
      <w:pPr>
        <w:pStyle w:val="Poetry"/>
      </w:pPr>
      <w:r w:rsidRPr="009512F4">
        <w:t xml:space="preserve">There </w:t>
      </w:r>
      <w:proofErr w:type="gramStart"/>
      <w:r w:rsidRPr="009512F4">
        <w:t>find</w:t>
      </w:r>
      <w:proofErr w:type="gramEnd"/>
      <w:r w:rsidRPr="009512F4">
        <w:t xml:space="preserve"> the Trojan chief, who wastes his days </w:t>
      </w:r>
    </w:p>
    <w:p w14:paraId="53EBDD30" w14:textId="0F422B84" w:rsidR="003A417A" w:rsidRPr="009512F4" w:rsidRDefault="003A417A" w:rsidP="009512F4">
      <w:pPr>
        <w:pStyle w:val="Poetry"/>
      </w:pPr>
      <w:r w:rsidRPr="009512F4">
        <w:t>In slothful riot and inglorious ease,</w:t>
      </w:r>
    </w:p>
    <w:p w14:paraId="1A9152A1" w14:textId="296CEB5F" w:rsidR="003A417A" w:rsidRPr="009512F4" w:rsidRDefault="003A417A" w:rsidP="009512F4">
      <w:pPr>
        <w:pStyle w:val="Poetry"/>
      </w:pPr>
      <w:r w:rsidRPr="009512F4">
        <w:t>Nor minds the future city, giv’n by fate.</w:t>
      </w:r>
    </w:p>
    <w:p w14:paraId="541BBC4F" w14:textId="77777777" w:rsidR="003A417A" w:rsidRPr="009512F4" w:rsidRDefault="003A417A" w:rsidP="009512F4">
      <w:pPr>
        <w:pStyle w:val="Poetry"/>
      </w:pPr>
      <w:r w:rsidRPr="009512F4">
        <w:t xml:space="preserve">To him this message from my mouth </w:t>
      </w:r>
      <w:proofErr w:type="gramStart"/>
      <w:r w:rsidRPr="009512F4">
        <w:t>relate</w:t>
      </w:r>
      <w:proofErr w:type="gramEnd"/>
      <w:r w:rsidRPr="009512F4">
        <w:t>:</w:t>
      </w:r>
    </w:p>
    <w:p w14:paraId="3A4ABCA2" w14:textId="77777777" w:rsidR="009512F4" w:rsidRDefault="003A417A" w:rsidP="009512F4">
      <w:pPr>
        <w:pStyle w:val="Poetry"/>
      </w:pPr>
      <w:r w:rsidRPr="009512F4">
        <w:t xml:space="preserve">‘Not so fair Venus hop’d, when twice she won </w:t>
      </w:r>
    </w:p>
    <w:p w14:paraId="2D7C2F64" w14:textId="77777777" w:rsidR="009512F4" w:rsidRDefault="003A417A" w:rsidP="009512F4">
      <w:pPr>
        <w:pStyle w:val="Poetry"/>
      </w:pPr>
      <w:r w:rsidRPr="009512F4">
        <w:t xml:space="preserve">Thy life with pray’rs, nor promis’d such a son. </w:t>
      </w:r>
    </w:p>
    <w:p w14:paraId="47140A06" w14:textId="60335CCE" w:rsidR="003A417A" w:rsidRPr="009512F4" w:rsidRDefault="003A417A" w:rsidP="009512F4">
      <w:pPr>
        <w:pStyle w:val="Poetry"/>
      </w:pPr>
      <w:r w:rsidRPr="009512F4">
        <w:t>Hers was a hero, destin’d to command</w:t>
      </w:r>
    </w:p>
    <w:p w14:paraId="66D17486" w14:textId="6FEE54C9" w:rsidR="003A417A" w:rsidRPr="009512F4" w:rsidRDefault="003A417A" w:rsidP="009512F4">
      <w:pPr>
        <w:pStyle w:val="Poetry"/>
      </w:pPr>
      <w:r w:rsidRPr="009512F4">
        <w:t>A martial race, and rule the Latian land,</w:t>
      </w:r>
    </w:p>
    <w:p w14:paraId="5DB22A99" w14:textId="77777777" w:rsidR="009512F4" w:rsidRDefault="003A417A" w:rsidP="009512F4">
      <w:pPr>
        <w:pStyle w:val="Poetry"/>
      </w:pPr>
      <w:r w:rsidRPr="009512F4">
        <w:t xml:space="preserve">Who should his ancient line from Teucer draw, </w:t>
      </w:r>
    </w:p>
    <w:p w14:paraId="0C702B8C" w14:textId="2537833B" w:rsidR="003A417A" w:rsidRPr="009512F4" w:rsidRDefault="003A417A" w:rsidP="009512F4">
      <w:pPr>
        <w:pStyle w:val="Poetry"/>
      </w:pPr>
      <w:r w:rsidRPr="009512F4">
        <w:t>And on the conquer’d world impose the law.’</w:t>
      </w:r>
    </w:p>
    <w:p w14:paraId="46435ECB" w14:textId="77777777" w:rsidR="003A417A" w:rsidRPr="009512F4" w:rsidRDefault="003A417A" w:rsidP="009512F4">
      <w:pPr>
        <w:pStyle w:val="Poetry"/>
      </w:pPr>
      <w:r w:rsidRPr="009512F4">
        <w:t>If glory cannot move a mind so mean,</w:t>
      </w:r>
    </w:p>
    <w:p w14:paraId="21986FC9" w14:textId="77777777" w:rsidR="003A417A" w:rsidRPr="009512F4" w:rsidRDefault="003A417A" w:rsidP="009512F4">
      <w:pPr>
        <w:pStyle w:val="Poetry"/>
      </w:pPr>
      <w:r w:rsidRPr="009512F4">
        <w:t>Nor future praise from fading pleasure wean,</w:t>
      </w:r>
    </w:p>
    <w:p w14:paraId="700523EB" w14:textId="6FE0C6DB" w:rsidR="003A417A" w:rsidRPr="009512F4" w:rsidRDefault="003A417A" w:rsidP="009512F4">
      <w:pPr>
        <w:pStyle w:val="Poetry"/>
      </w:pPr>
      <w:r w:rsidRPr="009512F4">
        <w:t>Yet why should he defraud his son of fame,</w:t>
      </w:r>
    </w:p>
    <w:p w14:paraId="4A9E37AC" w14:textId="77777777" w:rsidR="009512F4" w:rsidRDefault="003A417A" w:rsidP="009512F4">
      <w:pPr>
        <w:pStyle w:val="Poetry"/>
      </w:pPr>
      <w:r w:rsidRPr="009512F4">
        <w:lastRenderedPageBreak/>
        <w:t xml:space="preserve">And grudge the Romans their immortal name! </w:t>
      </w:r>
    </w:p>
    <w:p w14:paraId="24DD4C7C" w14:textId="77777777" w:rsidR="009512F4" w:rsidRDefault="003A417A" w:rsidP="009512F4">
      <w:pPr>
        <w:pStyle w:val="Poetry"/>
      </w:pPr>
      <w:r w:rsidRPr="009512F4">
        <w:t xml:space="preserve">What are his vain designs! what hopes he more </w:t>
      </w:r>
    </w:p>
    <w:p w14:paraId="25A82533" w14:textId="77777777" w:rsidR="009512F4" w:rsidRDefault="003A417A" w:rsidP="009512F4">
      <w:pPr>
        <w:pStyle w:val="Poetry"/>
      </w:pPr>
      <w:r w:rsidRPr="009512F4">
        <w:t xml:space="preserve">From his long ling’ring on a hostile shore, </w:t>
      </w:r>
    </w:p>
    <w:p w14:paraId="103FED87" w14:textId="58CC0351" w:rsidR="003A417A" w:rsidRPr="009512F4" w:rsidRDefault="003A417A" w:rsidP="009512F4">
      <w:pPr>
        <w:pStyle w:val="Poetry"/>
      </w:pPr>
      <w:r w:rsidRPr="009512F4">
        <w:t>Regardless to redeem his honor lost,</w:t>
      </w:r>
    </w:p>
    <w:p w14:paraId="7F8810F5" w14:textId="1D57B8D1" w:rsidR="003A417A" w:rsidRPr="009512F4" w:rsidRDefault="003A417A" w:rsidP="009512F4">
      <w:pPr>
        <w:pStyle w:val="Poetry"/>
      </w:pPr>
      <w:r w:rsidRPr="009512F4">
        <w:t>And for his race to gain th’ Ausonian coast!</w:t>
      </w:r>
    </w:p>
    <w:p w14:paraId="18D17B9C" w14:textId="77777777" w:rsidR="009512F4" w:rsidRDefault="003A417A" w:rsidP="009512F4">
      <w:pPr>
        <w:pStyle w:val="Poetry"/>
      </w:pPr>
      <w:r w:rsidRPr="009512F4">
        <w:t xml:space="preserve">Bid him with speed the Tyrian court </w:t>
      </w:r>
      <w:proofErr w:type="gramStart"/>
      <w:r w:rsidRPr="009512F4">
        <w:t>forsake;</w:t>
      </w:r>
      <w:proofErr w:type="gramEnd"/>
      <w:r w:rsidRPr="009512F4">
        <w:t xml:space="preserve"> </w:t>
      </w:r>
    </w:p>
    <w:p w14:paraId="21FF7AB2" w14:textId="4959E5CB" w:rsidR="003A417A" w:rsidRPr="009512F4" w:rsidRDefault="003A417A" w:rsidP="009512F4">
      <w:pPr>
        <w:pStyle w:val="Poetry"/>
      </w:pPr>
      <w:r w:rsidRPr="009512F4">
        <w:t>With this command the slumb’ring warrior wake.”</w:t>
      </w:r>
    </w:p>
    <w:p w14:paraId="3B2F1D53" w14:textId="77777777" w:rsidR="009512F4" w:rsidRDefault="009512F4" w:rsidP="009512F4">
      <w:pPr>
        <w:pStyle w:val="Poetry"/>
      </w:pPr>
    </w:p>
    <w:p w14:paraId="6112C385" w14:textId="377FC180" w:rsidR="003A417A" w:rsidRPr="009512F4" w:rsidRDefault="003A417A" w:rsidP="009512F4">
      <w:pPr>
        <w:pStyle w:val="Poetry"/>
      </w:pPr>
      <w:r w:rsidRPr="009512F4">
        <w:t xml:space="preserve">Hermes </w:t>
      </w:r>
      <w:proofErr w:type="gramStart"/>
      <w:r w:rsidRPr="009512F4">
        <w:t>obeys;</w:t>
      </w:r>
      <w:proofErr w:type="gramEnd"/>
      <w:r w:rsidRPr="009512F4">
        <w:t xml:space="preserve"> with golden pinions binds</w:t>
      </w:r>
    </w:p>
    <w:p w14:paraId="27E3C2C0" w14:textId="77777777" w:rsidR="003A417A" w:rsidRPr="009512F4" w:rsidRDefault="003A417A" w:rsidP="009512F4">
      <w:pPr>
        <w:pStyle w:val="Poetry"/>
      </w:pPr>
      <w:r w:rsidRPr="009512F4">
        <w:t>His flying feet, and mounts the western winds:</w:t>
      </w:r>
    </w:p>
    <w:p w14:paraId="67B2F5C5" w14:textId="7CD1738E" w:rsidR="003A417A" w:rsidRPr="009512F4" w:rsidRDefault="003A417A" w:rsidP="009512F4">
      <w:pPr>
        <w:pStyle w:val="Poetry"/>
      </w:pPr>
      <w:r w:rsidRPr="009512F4">
        <w:t>And, whether o’er the seas or earth he flies,</w:t>
      </w:r>
    </w:p>
    <w:p w14:paraId="7C46CFEB" w14:textId="77777777" w:rsidR="009512F4" w:rsidRDefault="003A417A" w:rsidP="009512F4">
      <w:pPr>
        <w:pStyle w:val="Poetry"/>
      </w:pPr>
      <w:r w:rsidRPr="009512F4">
        <w:t xml:space="preserve">With rapid force they bear him down the skies. </w:t>
      </w:r>
    </w:p>
    <w:p w14:paraId="578B8558" w14:textId="0A4B0D38" w:rsidR="003A417A" w:rsidRPr="009512F4" w:rsidRDefault="003A417A" w:rsidP="009512F4">
      <w:pPr>
        <w:pStyle w:val="Poetry"/>
      </w:pPr>
      <w:r w:rsidRPr="009512F4">
        <w:t>But first he grasps within his awful hand</w:t>
      </w:r>
    </w:p>
    <w:p w14:paraId="6CFA9537" w14:textId="77777777" w:rsidR="009512F4" w:rsidRDefault="003A417A" w:rsidP="009512F4">
      <w:pPr>
        <w:pStyle w:val="Poetry"/>
      </w:pPr>
      <w:r w:rsidRPr="009512F4">
        <w:t xml:space="preserve">The mark of sov’reign pow’r, his magic </w:t>
      </w:r>
      <w:proofErr w:type="gramStart"/>
      <w:r w:rsidRPr="009512F4">
        <w:t>wand;</w:t>
      </w:r>
      <w:proofErr w:type="gramEnd"/>
      <w:r w:rsidRPr="009512F4">
        <w:t xml:space="preserve"> </w:t>
      </w:r>
    </w:p>
    <w:p w14:paraId="71A69C84" w14:textId="43A35B83" w:rsidR="003A417A" w:rsidRPr="009512F4" w:rsidRDefault="003A417A" w:rsidP="009512F4">
      <w:pPr>
        <w:pStyle w:val="Poetry"/>
      </w:pPr>
      <w:r w:rsidRPr="009512F4">
        <w:t xml:space="preserve">With this he draws the ghosts from hollow </w:t>
      </w:r>
      <w:proofErr w:type="gramStart"/>
      <w:r w:rsidRPr="009512F4">
        <w:t>graves;</w:t>
      </w:r>
      <w:proofErr w:type="gramEnd"/>
    </w:p>
    <w:p w14:paraId="1FCF6E2A" w14:textId="03D927C7" w:rsidR="003A417A" w:rsidRPr="009512F4" w:rsidRDefault="003A417A" w:rsidP="009512F4">
      <w:pPr>
        <w:pStyle w:val="Poetry"/>
      </w:pPr>
      <w:r w:rsidRPr="009512F4">
        <w:t xml:space="preserve">With this he drives them down the Stygian </w:t>
      </w:r>
      <w:proofErr w:type="gramStart"/>
      <w:r w:rsidRPr="009512F4">
        <w:t>waves;</w:t>
      </w:r>
      <w:proofErr w:type="gramEnd"/>
    </w:p>
    <w:p w14:paraId="39D3452B" w14:textId="77777777" w:rsidR="009512F4" w:rsidRDefault="003A417A" w:rsidP="009512F4">
      <w:pPr>
        <w:pStyle w:val="Poetry"/>
      </w:pPr>
      <w:r w:rsidRPr="009512F4">
        <w:t xml:space="preserve">With this he seals in sleep the wakeful sight, </w:t>
      </w:r>
    </w:p>
    <w:p w14:paraId="2BA19AB2" w14:textId="77777777" w:rsidR="009512F4" w:rsidRDefault="003A417A" w:rsidP="009512F4">
      <w:pPr>
        <w:pStyle w:val="Poetry"/>
      </w:pPr>
      <w:r w:rsidRPr="009512F4">
        <w:t xml:space="preserve">And eyes, tho’ clos’d in death, restores to light. </w:t>
      </w:r>
    </w:p>
    <w:p w14:paraId="73C1FE9F" w14:textId="791166CC" w:rsidR="003A417A" w:rsidRPr="009512F4" w:rsidRDefault="003A417A" w:rsidP="009512F4">
      <w:pPr>
        <w:pStyle w:val="Poetry"/>
      </w:pPr>
      <w:r w:rsidRPr="009512F4">
        <w:t>Thus arm’d, the god begins his airy race,</w:t>
      </w:r>
    </w:p>
    <w:p w14:paraId="745210E5" w14:textId="77777777" w:rsidR="003A417A" w:rsidRPr="009512F4" w:rsidRDefault="003A417A" w:rsidP="009512F4">
      <w:pPr>
        <w:pStyle w:val="Poetry"/>
      </w:pPr>
      <w:r w:rsidRPr="009512F4">
        <w:t xml:space="preserve">And drives the racking clouds along the liquid </w:t>
      </w:r>
      <w:proofErr w:type="gramStart"/>
      <w:r w:rsidRPr="009512F4">
        <w:t>space;</w:t>
      </w:r>
      <w:proofErr w:type="gramEnd"/>
    </w:p>
    <w:p w14:paraId="0B5F1A34" w14:textId="60AF58DD" w:rsidR="003A417A" w:rsidRPr="009512F4" w:rsidRDefault="003A417A" w:rsidP="009512F4">
      <w:pPr>
        <w:pStyle w:val="Poetry"/>
      </w:pPr>
      <w:r w:rsidRPr="009512F4">
        <w:t>Now sees the tops of Atlas, as he flies,</w:t>
      </w:r>
    </w:p>
    <w:p w14:paraId="56550979" w14:textId="77777777" w:rsidR="009512F4" w:rsidRDefault="003A417A" w:rsidP="009512F4">
      <w:pPr>
        <w:pStyle w:val="Poetry"/>
      </w:pPr>
      <w:r w:rsidRPr="009512F4">
        <w:t xml:space="preserve">Whose brawny back supports the starry </w:t>
      </w:r>
      <w:proofErr w:type="gramStart"/>
      <w:r w:rsidRPr="009512F4">
        <w:t>skies;</w:t>
      </w:r>
      <w:proofErr w:type="gramEnd"/>
      <w:r w:rsidRPr="009512F4">
        <w:t xml:space="preserve"> </w:t>
      </w:r>
    </w:p>
    <w:p w14:paraId="5A7CFDDA" w14:textId="41F104E1" w:rsidR="003A417A" w:rsidRPr="009512F4" w:rsidRDefault="003A417A" w:rsidP="009512F4">
      <w:pPr>
        <w:pStyle w:val="Poetry"/>
      </w:pPr>
      <w:r w:rsidRPr="009512F4">
        <w:t>Atlas, whose head, with piny forests crown’d,</w:t>
      </w:r>
    </w:p>
    <w:p w14:paraId="576DB464" w14:textId="77777777" w:rsidR="009512F4" w:rsidRDefault="003A417A" w:rsidP="009512F4">
      <w:pPr>
        <w:pStyle w:val="Poetry"/>
      </w:pPr>
      <w:r w:rsidRPr="009512F4">
        <w:t xml:space="preserve">Is beaten by the winds, with foggy vapors bound. </w:t>
      </w:r>
    </w:p>
    <w:p w14:paraId="0823808C" w14:textId="175949B7" w:rsidR="003A417A" w:rsidRPr="009512F4" w:rsidRDefault="003A417A" w:rsidP="009512F4">
      <w:pPr>
        <w:pStyle w:val="Poetry"/>
      </w:pPr>
      <w:r w:rsidRPr="009512F4">
        <w:t xml:space="preserve">Snows hide his </w:t>
      </w:r>
      <w:proofErr w:type="gramStart"/>
      <w:r w:rsidRPr="009512F4">
        <w:t>shoulders;</w:t>
      </w:r>
      <w:proofErr w:type="gramEnd"/>
      <w:r w:rsidRPr="009512F4">
        <w:t xml:space="preserve"> from beneath his chin</w:t>
      </w:r>
    </w:p>
    <w:p w14:paraId="550720FF" w14:textId="68D16E8C" w:rsidR="003A417A" w:rsidRPr="009512F4" w:rsidRDefault="003A417A" w:rsidP="009512F4">
      <w:pPr>
        <w:pStyle w:val="Poetry"/>
      </w:pPr>
      <w:r w:rsidRPr="009512F4">
        <w:t xml:space="preserve">The founts of rolling streams their race </w:t>
      </w:r>
      <w:proofErr w:type="gramStart"/>
      <w:r w:rsidRPr="009512F4">
        <w:t>begin;</w:t>
      </w:r>
      <w:proofErr w:type="gramEnd"/>
    </w:p>
    <w:p w14:paraId="79F376A9" w14:textId="77777777" w:rsidR="009512F4" w:rsidRDefault="003A417A" w:rsidP="009512F4">
      <w:pPr>
        <w:pStyle w:val="Poetry"/>
      </w:pPr>
      <w:r w:rsidRPr="009512F4">
        <w:t xml:space="preserve">A beard of ice on his large breast depends. </w:t>
      </w:r>
    </w:p>
    <w:p w14:paraId="0D89C1F0" w14:textId="458AD3FD" w:rsidR="003A417A" w:rsidRPr="009512F4" w:rsidRDefault="003A417A" w:rsidP="009512F4">
      <w:pPr>
        <w:pStyle w:val="Poetry"/>
      </w:pPr>
      <w:r w:rsidRPr="009512F4">
        <w:t>Here, pois’d upon his wings, the god descends:</w:t>
      </w:r>
    </w:p>
    <w:p w14:paraId="2EBEE251" w14:textId="77777777" w:rsidR="009512F4" w:rsidRDefault="003A417A" w:rsidP="009512F4">
      <w:pPr>
        <w:pStyle w:val="Poetry"/>
      </w:pPr>
      <w:r w:rsidRPr="009512F4">
        <w:t xml:space="preserve">Then, rested thus, he from the tow’ring height </w:t>
      </w:r>
    </w:p>
    <w:p w14:paraId="78E1CBDB" w14:textId="0C1C24DD" w:rsidR="003A417A" w:rsidRPr="009512F4" w:rsidRDefault="003A417A" w:rsidP="009512F4">
      <w:pPr>
        <w:pStyle w:val="Poetry"/>
      </w:pPr>
      <w:r w:rsidRPr="009512F4">
        <w:t>Plung’d downward, with precipitated flight,</w:t>
      </w:r>
    </w:p>
    <w:p w14:paraId="09568F31" w14:textId="6E4242B9" w:rsidR="003A417A" w:rsidRPr="009512F4" w:rsidRDefault="003A417A" w:rsidP="009512F4">
      <w:pPr>
        <w:pStyle w:val="Poetry"/>
      </w:pPr>
      <w:r w:rsidRPr="009512F4">
        <w:t>Lights on the seas, and skims along the flood.</w:t>
      </w:r>
    </w:p>
    <w:p w14:paraId="3ECFF84F" w14:textId="77777777" w:rsidR="009512F4" w:rsidRDefault="003A417A" w:rsidP="009512F4">
      <w:pPr>
        <w:pStyle w:val="Poetry"/>
      </w:pPr>
      <w:r w:rsidRPr="009512F4">
        <w:t xml:space="preserve">As waterfowl, who seek their fishy food, </w:t>
      </w:r>
    </w:p>
    <w:p w14:paraId="7FFA2F0B" w14:textId="77777777" w:rsidR="009512F4" w:rsidRDefault="003A417A" w:rsidP="009512F4">
      <w:pPr>
        <w:pStyle w:val="Poetry"/>
      </w:pPr>
      <w:r w:rsidRPr="009512F4">
        <w:t xml:space="preserve">Less, and yet less, to distant prospect </w:t>
      </w:r>
      <w:proofErr w:type="gramStart"/>
      <w:r w:rsidRPr="009512F4">
        <w:t>show;</w:t>
      </w:r>
      <w:proofErr w:type="gramEnd"/>
      <w:r w:rsidRPr="009512F4">
        <w:t xml:space="preserve"> </w:t>
      </w:r>
    </w:p>
    <w:p w14:paraId="58BFFD60" w14:textId="4B75C458" w:rsidR="003A417A" w:rsidRPr="009512F4" w:rsidRDefault="003A417A" w:rsidP="009512F4">
      <w:pPr>
        <w:pStyle w:val="Poetry"/>
      </w:pPr>
      <w:r w:rsidRPr="009512F4">
        <w:t>By turns they dance aloft, and dive below:</w:t>
      </w:r>
    </w:p>
    <w:p w14:paraId="58683D04" w14:textId="77777777" w:rsidR="003A417A" w:rsidRPr="009512F4" w:rsidRDefault="003A417A" w:rsidP="009512F4">
      <w:pPr>
        <w:pStyle w:val="Poetry"/>
      </w:pPr>
      <w:r w:rsidRPr="009512F4">
        <w:t>Like these, the steerage of his wings he plies,</w:t>
      </w:r>
    </w:p>
    <w:p w14:paraId="31F9A6EF" w14:textId="7BB80559" w:rsidR="003A417A" w:rsidRPr="009512F4" w:rsidRDefault="003A417A" w:rsidP="009512F4">
      <w:pPr>
        <w:pStyle w:val="Poetry"/>
      </w:pPr>
      <w:r w:rsidRPr="009512F4">
        <w:lastRenderedPageBreak/>
        <w:t>And near the surface of the water flies,</w:t>
      </w:r>
    </w:p>
    <w:p w14:paraId="14A6BB7C" w14:textId="77777777" w:rsidR="009512F4" w:rsidRDefault="003A417A" w:rsidP="009512F4">
      <w:pPr>
        <w:pStyle w:val="Poetry"/>
      </w:pPr>
      <w:r w:rsidRPr="009512F4">
        <w:t xml:space="preserve">Till, having pass’d the seas, and cross’d the sands, </w:t>
      </w:r>
    </w:p>
    <w:p w14:paraId="5185E88E" w14:textId="5DB21A45" w:rsidR="003A417A" w:rsidRPr="009512F4" w:rsidRDefault="003A417A" w:rsidP="009512F4">
      <w:pPr>
        <w:pStyle w:val="Poetry"/>
      </w:pPr>
      <w:r w:rsidRPr="009512F4">
        <w:t>He clos’d his wings, and stoop’d on Libyan lands:</w:t>
      </w:r>
    </w:p>
    <w:p w14:paraId="703F692A" w14:textId="77777777" w:rsidR="009512F4" w:rsidRDefault="003A417A" w:rsidP="009512F4">
      <w:pPr>
        <w:pStyle w:val="Poetry"/>
      </w:pPr>
      <w:r w:rsidRPr="009512F4">
        <w:t xml:space="preserve">Where shepherds once were hous’d in homely sheds, </w:t>
      </w:r>
    </w:p>
    <w:p w14:paraId="19375F3D" w14:textId="5B734588" w:rsidR="003A417A" w:rsidRPr="009512F4" w:rsidRDefault="003A417A" w:rsidP="009512F4">
      <w:pPr>
        <w:pStyle w:val="Poetry"/>
      </w:pPr>
      <w:r w:rsidRPr="009512F4">
        <w:t>Now tow’rs within the clouds advance their heads.</w:t>
      </w:r>
    </w:p>
    <w:p w14:paraId="7C4D5DDB" w14:textId="3FF6B137" w:rsidR="003A417A" w:rsidRPr="009512F4" w:rsidRDefault="003A417A" w:rsidP="009512F4">
      <w:pPr>
        <w:pStyle w:val="Poetry"/>
      </w:pPr>
      <w:r w:rsidRPr="009512F4">
        <w:t>Arriving there, he found the Trojan prince</w:t>
      </w:r>
    </w:p>
    <w:p w14:paraId="7BCB9BE3" w14:textId="77777777" w:rsidR="009512F4" w:rsidRDefault="003A417A" w:rsidP="009512F4">
      <w:pPr>
        <w:pStyle w:val="Poetry"/>
      </w:pPr>
      <w:r w:rsidRPr="009512F4">
        <w:t xml:space="preserve">New ramparts raising for the town’s defense. </w:t>
      </w:r>
    </w:p>
    <w:p w14:paraId="20B106C4" w14:textId="77777777" w:rsidR="009512F4" w:rsidRDefault="003A417A" w:rsidP="009512F4">
      <w:pPr>
        <w:pStyle w:val="Poetry"/>
      </w:pPr>
      <w:r w:rsidRPr="009512F4">
        <w:t xml:space="preserve">A purple scarf, with gold embroider’d o’er, </w:t>
      </w:r>
    </w:p>
    <w:p w14:paraId="0F47BC39" w14:textId="77777777" w:rsidR="009512F4" w:rsidRDefault="003A417A" w:rsidP="009512F4">
      <w:pPr>
        <w:pStyle w:val="Poetry"/>
      </w:pPr>
      <w:r w:rsidRPr="009512F4">
        <w:t xml:space="preserve">(Queen Dido’s gift,) about his waist he </w:t>
      </w:r>
      <w:proofErr w:type="gramStart"/>
      <w:r w:rsidRPr="009512F4">
        <w:t>wore;</w:t>
      </w:r>
      <w:proofErr w:type="gramEnd"/>
      <w:r w:rsidRPr="009512F4">
        <w:t xml:space="preserve"> </w:t>
      </w:r>
    </w:p>
    <w:p w14:paraId="3F168B53" w14:textId="425D45B3" w:rsidR="003A417A" w:rsidRPr="009512F4" w:rsidRDefault="003A417A" w:rsidP="009512F4">
      <w:pPr>
        <w:pStyle w:val="Poetry"/>
      </w:pPr>
      <w:r w:rsidRPr="009512F4">
        <w:t>A sword, with glitt’ring gems diversified,</w:t>
      </w:r>
    </w:p>
    <w:p w14:paraId="5EEBD73A" w14:textId="64500396" w:rsidR="003A417A" w:rsidRPr="009512F4" w:rsidRDefault="003A417A" w:rsidP="009512F4">
      <w:pPr>
        <w:pStyle w:val="Poetry"/>
      </w:pPr>
      <w:r w:rsidRPr="009512F4">
        <w:t>For ornament, not use, hung idly by his side.</w:t>
      </w:r>
    </w:p>
    <w:p w14:paraId="4811664F" w14:textId="77777777" w:rsidR="009512F4" w:rsidRDefault="009512F4" w:rsidP="009512F4">
      <w:pPr>
        <w:pStyle w:val="Poetry"/>
      </w:pPr>
    </w:p>
    <w:p w14:paraId="250E075C" w14:textId="77777777" w:rsidR="009512F4" w:rsidRDefault="003A417A" w:rsidP="009512F4">
      <w:pPr>
        <w:pStyle w:val="Poetry"/>
      </w:pPr>
      <w:r w:rsidRPr="009512F4">
        <w:t xml:space="preserve">Then thus, with winged words, the god began, </w:t>
      </w:r>
    </w:p>
    <w:p w14:paraId="0FFD01DE" w14:textId="77777777" w:rsidR="009512F4" w:rsidRDefault="003A417A" w:rsidP="009512F4">
      <w:pPr>
        <w:pStyle w:val="Poetry"/>
      </w:pPr>
      <w:r w:rsidRPr="009512F4">
        <w:t xml:space="preserve">Resuming his own shape: “Degenerate man, </w:t>
      </w:r>
    </w:p>
    <w:p w14:paraId="62708FE2" w14:textId="77777777" w:rsidR="009512F4" w:rsidRDefault="003A417A" w:rsidP="009512F4">
      <w:pPr>
        <w:pStyle w:val="Poetry"/>
      </w:pPr>
      <w:r w:rsidRPr="009512F4">
        <w:t xml:space="preserve">Thou woman’s property, what mak’st thou here, </w:t>
      </w:r>
    </w:p>
    <w:p w14:paraId="18ACB160" w14:textId="783D4AEE" w:rsidR="003A417A" w:rsidRPr="009512F4" w:rsidRDefault="003A417A" w:rsidP="009512F4">
      <w:pPr>
        <w:pStyle w:val="Poetry"/>
      </w:pPr>
      <w:r w:rsidRPr="009512F4">
        <w:t>These foreign walls and Tyrian tow’rs to rear,</w:t>
      </w:r>
    </w:p>
    <w:p w14:paraId="341D7988" w14:textId="22D6091A" w:rsidR="003A417A" w:rsidRPr="009512F4" w:rsidRDefault="003A417A" w:rsidP="009512F4">
      <w:pPr>
        <w:pStyle w:val="Poetry"/>
      </w:pPr>
      <w:r w:rsidRPr="009512F4">
        <w:t>Forgetful of thy own? All-pow’rful Jove,</w:t>
      </w:r>
    </w:p>
    <w:p w14:paraId="00EBC533" w14:textId="77777777" w:rsidR="009512F4" w:rsidRDefault="003A417A" w:rsidP="009512F4">
      <w:pPr>
        <w:pStyle w:val="Poetry"/>
      </w:pPr>
      <w:r w:rsidRPr="009512F4">
        <w:t xml:space="preserve">Who sways the world below and heav’n </w:t>
      </w:r>
      <w:proofErr w:type="gramStart"/>
      <w:r w:rsidRPr="009512F4">
        <w:t>above,</w:t>
      </w:r>
      <w:proofErr w:type="gramEnd"/>
      <w:r w:rsidRPr="009512F4">
        <w:t xml:space="preserve"> </w:t>
      </w:r>
    </w:p>
    <w:p w14:paraId="69CC1F16" w14:textId="0827FB99" w:rsidR="003A417A" w:rsidRPr="009512F4" w:rsidRDefault="003A417A" w:rsidP="009512F4">
      <w:pPr>
        <w:pStyle w:val="Poetry"/>
      </w:pPr>
      <w:r w:rsidRPr="009512F4">
        <w:t>Has sent me down with this severe command:</w:t>
      </w:r>
    </w:p>
    <w:p w14:paraId="37E50182" w14:textId="77777777" w:rsidR="009512F4" w:rsidRDefault="003A417A" w:rsidP="009512F4">
      <w:pPr>
        <w:pStyle w:val="Poetry"/>
      </w:pPr>
      <w:r w:rsidRPr="009512F4">
        <w:t xml:space="preserve">What means thy ling’ring in the Libyan land? </w:t>
      </w:r>
    </w:p>
    <w:p w14:paraId="56D1702C" w14:textId="6FF8D3DF" w:rsidR="003A417A" w:rsidRPr="009512F4" w:rsidRDefault="003A417A" w:rsidP="009512F4">
      <w:pPr>
        <w:pStyle w:val="Poetry"/>
      </w:pPr>
      <w:r w:rsidRPr="009512F4">
        <w:t>If glory cannot move a mind so mean,</w:t>
      </w:r>
    </w:p>
    <w:p w14:paraId="3BC93861" w14:textId="19E05C8F" w:rsidR="003A417A" w:rsidRPr="009512F4" w:rsidRDefault="003A417A" w:rsidP="009512F4">
      <w:pPr>
        <w:pStyle w:val="Poetry"/>
      </w:pPr>
      <w:r w:rsidRPr="009512F4">
        <w:t>Nor future praise from flitting pleasure wean,</w:t>
      </w:r>
    </w:p>
    <w:p w14:paraId="3184A666" w14:textId="77777777" w:rsidR="003A417A" w:rsidRPr="009512F4" w:rsidRDefault="003A417A" w:rsidP="009512F4">
      <w:pPr>
        <w:pStyle w:val="Poetry"/>
      </w:pPr>
      <w:r w:rsidRPr="009512F4">
        <w:t>Regard the fortunes of thy rising heir:</w:t>
      </w:r>
    </w:p>
    <w:p w14:paraId="244054F3" w14:textId="77777777" w:rsidR="009512F4" w:rsidRDefault="003A417A" w:rsidP="009512F4">
      <w:pPr>
        <w:pStyle w:val="Poetry"/>
      </w:pPr>
      <w:r w:rsidRPr="009512F4">
        <w:t xml:space="preserve">The promis’d crown let young Ascanius wear, </w:t>
      </w:r>
    </w:p>
    <w:p w14:paraId="66D81AA7" w14:textId="77777777" w:rsidR="009512F4" w:rsidRDefault="003A417A" w:rsidP="009512F4">
      <w:pPr>
        <w:pStyle w:val="Poetry"/>
      </w:pPr>
      <w:r w:rsidRPr="009512F4">
        <w:t xml:space="preserve">To whom th’ Ausonian scepter, and the state </w:t>
      </w:r>
    </w:p>
    <w:p w14:paraId="48F063A2" w14:textId="5307A1D4" w:rsidR="003A417A" w:rsidRPr="009512F4" w:rsidRDefault="003A417A" w:rsidP="009512F4">
      <w:pPr>
        <w:pStyle w:val="Poetry"/>
      </w:pPr>
      <w:r w:rsidRPr="009512F4">
        <w:t>Of Rome’s imperial name is ow’d by fate.”</w:t>
      </w:r>
    </w:p>
    <w:p w14:paraId="492B09C1" w14:textId="4B58643F" w:rsidR="003A417A" w:rsidRPr="009512F4" w:rsidRDefault="003A417A" w:rsidP="009512F4">
      <w:pPr>
        <w:pStyle w:val="Poetry"/>
      </w:pPr>
      <w:r w:rsidRPr="009512F4">
        <w:t>So spoke the god; and, speaking, took his flight,</w:t>
      </w:r>
    </w:p>
    <w:p w14:paraId="13220B08" w14:textId="77777777" w:rsidR="003A417A" w:rsidRPr="009512F4" w:rsidRDefault="003A417A" w:rsidP="009512F4">
      <w:pPr>
        <w:pStyle w:val="Poetry"/>
      </w:pPr>
      <w:r w:rsidRPr="009512F4">
        <w:t>Involv’d in clouds, and vanish’d out of sight.</w:t>
      </w:r>
    </w:p>
    <w:p w14:paraId="49C83C9A" w14:textId="77777777" w:rsidR="009512F4" w:rsidRDefault="009512F4" w:rsidP="009512F4">
      <w:pPr>
        <w:pStyle w:val="Poetry"/>
      </w:pPr>
    </w:p>
    <w:p w14:paraId="521A2F01" w14:textId="77777777" w:rsidR="009512F4" w:rsidRDefault="003A417A" w:rsidP="009512F4">
      <w:pPr>
        <w:pStyle w:val="Poetry"/>
      </w:pPr>
      <w:r w:rsidRPr="009512F4">
        <w:t xml:space="preserve">The pious prince was seiz’d with sudden </w:t>
      </w:r>
      <w:proofErr w:type="gramStart"/>
      <w:r w:rsidRPr="009512F4">
        <w:t>fear;</w:t>
      </w:r>
      <w:proofErr w:type="gramEnd"/>
      <w:r w:rsidRPr="009512F4">
        <w:t xml:space="preserve"> </w:t>
      </w:r>
    </w:p>
    <w:p w14:paraId="377755ED" w14:textId="77777777" w:rsidR="009512F4" w:rsidRDefault="003A417A" w:rsidP="009512F4">
      <w:pPr>
        <w:pStyle w:val="Poetry"/>
      </w:pPr>
      <w:r w:rsidRPr="009512F4">
        <w:t xml:space="preserve">Mute was his tongue, and upright stood his hair. </w:t>
      </w:r>
    </w:p>
    <w:p w14:paraId="1C0DE430" w14:textId="518A0890" w:rsidR="003A417A" w:rsidRPr="009512F4" w:rsidRDefault="003A417A" w:rsidP="009512F4">
      <w:pPr>
        <w:pStyle w:val="Poetry"/>
      </w:pPr>
      <w:r w:rsidRPr="009512F4">
        <w:t>Revolving in his mind the stern command,</w:t>
      </w:r>
    </w:p>
    <w:p w14:paraId="5BF7B457" w14:textId="52F76652" w:rsidR="003A417A" w:rsidRPr="009512F4" w:rsidRDefault="003A417A" w:rsidP="009512F4">
      <w:pPr>
        <w:pStyle w:val="Poetry"/>
      </w:pPr>
      <w:r w:rsidRPr="009512F4">
        <w:t xml:space="preserve">He longs to </w:t>
      </w:r>
      <w:proofErr w:type="gramStart"/>
      <w:r w:rsidRPr="009512F4">
        <w:t>fly, and</w:t>
      </w:r>
      <w:proofErr w:type="gramEnd"/>
      <w:r w:rsidRPr="009512F4">
        <w:t xml:space="preserve"> loathes the charming land.</w:t>
      </w:r>
    </w:p>
    <w:p w14:paraId="156FC35C" w14:textId="77777777" w:rsidR="009512F4" w:rsidRDefault="003A417A" w:rsidP="009512F4">
      <w:pPr>
        <w:pStyle w:val="Poetry"/>
      </w:pPr>
      <w:r w:rsidRPr="009512F4">
        <w:t xml:space="preserve">What should he say? or how should he begin? </w:t>
      </w:r>
    </w:p>
    <w:p w14:paraId="48CE6291" w14:textId="781D41BC" w:rsidR="003A417A" w:rsidRPr="009512F4" w:rsidRDefault="003A417A" w:rsidP="009512F4">
      <w:pPr>
        <w:pStyle w:val="Poetry"/>
      </w:pPr>
      <w:r w:rsidRPr="009512F4">
        <w:t>What course, alas! remains to steer between</w:t>
      </w:r>
    </w:p>
    <w:p w14:paraId="36523736" w14:textId="77777777" w:rsidR="009512F4" w:rsidRDefault="003A417A" w:rsidP="009512F4">
      <w:pPr>
        <w:pStyle w:val="Poetry"/>
      </w:pPr>
      <w:r w:rsidRPr="009512F4">
        <w:lastRenderedPageBreak/>
        <w:t xml:space="preserve">Th’ offended lover and the pow’rful queen? </w:t>
      </w:r>
    </w:p>
    <w:p w14:paraId="4EE51A3A" w14:textId="7BA64FD9" w:rsidR="003A417A" w:rsidRPr="009512F4" w:rsidRDefault="003A417A" w:rsidP="009512F4">
      <w:pPr>
        <w:pStyle w:val="Poetry"/>
      </w:pPr>
      <w:r w:rsidRPr="009512F4">
        <w:t>This way and that he turns his anxious mind,</w:t>
      </w:r>
    </w:p>
    <w:p w14:paraId="462C0C58" w14:textId="4B5C713C" w:rsidR="003A417A" w:rsidRPr="009512F4" w:rsidRDefault="003A417A" w:rsidP="009512F4">
      <w:pPr>
        <w:pStyle w:val="Poetry"/>
      </w:pPr>
      <w:r w:rsidRPr="009512F4">
        <w:t xml:space="preserve">And all expedients </w:t>
      </w:r>
      <w:proofErr w:type="gramStart"/>
      <w:r w:rsidRPr="009512F4">
        <w:t>tries</w:t>
      </w:r>
      <w:proofErr w:type="gramEnd"/>
      <w:r w:rsidRPr="009512F4">
        <w:t>, and none can find.</w:t>
      </w:r>
    </w:p>
    <w:p w14:paraId="6D196F31" w14:textId="77777777" w:rsidR="009512F4" w:rsidRDefault="003A417A" w:rsidP="009512F4">
      <w:pPr>
        <w:pStyle w:val="Poetry"/>
      </w:pPr>
      <w:r w:rsidRPr="009512F4">
        <w:t xml:space="preserve">Fix’d on the deed, but doubtful of the means, </w:t>
      </w:r>
    </w:p>
    <w:p w14:paraId="22E26DAD" w14:textId="3470F951" w:rsidR="003A417A" w:rsidRPr="009512F4" w:rsidRDefault="003A417A" w:rsidP="009512F4">
      <w:pPr>
        <w:pStyle w:val="Poetry"/>
      </w:pPr>
      <w:r w:rsidRPr="009512F4">
        <w:t>After long thought, to this advice he leans:</w:t>
      </w:r>
    </w:p>
    <w:p w14:paraId="33A082D3" w14:textId="77777777" w:rsidR="009512F4" w:rsidRDefault="003A417A" w:rsidP="009512F4">
      <w:pPr>
        <w:pStyle w:val="Poetry"/>
      </w:pPr>
      <w:r w:rsidRPr="009512F4">
        <w:t xml:space="preserve">Three chiefs he calls, commands them to repair </w:t>
      </w:r>
    </w:p>
    <w:p w14:paraId="63965A4A" w14:textId="03CB91AE" w:rsidR="003A417A" w:rsidRPr="009512F4" w:rsidRDefault="003A417A" w:rsidP="009512F4">
      <w:pPr>
        <w:pStyle w:val="Poetry"/>
      </w:pPr>
      <w:r w:rsidRPr="009512F4">
        <w:t xml:space="preserve">The fleet, and ship their men with silent </w:t>
      </w:r>
      <w:proofErr w:type="gramStart"/>
      <w:r w:rsidRPr="009512F4">
        <w:t>care;</w:t>
      </w:r>
      <w:proofErr w:type="gramEnd"/>
    </w:p>
    <w:p w14:paraId="1A12BDEC" w14:textId="702D1A0A" w:rsidR="003A417A" w:rsidRPr="009512F4" w:rsidRDefault="003A417A" w:rsidP="009512F4">
      <w:pPr>
        <w:pStyle w:val="Poetry"/>
      </w:pPr>
      <w:r w:rsidRPr="009512F4">
        <w:t xml:space="preserve">Some plausible </w:t>
      </w:r>
      <w:proofErr w:type="gramStart"/>
      <w:r w:rsidRPr="009512F4">
        <w:t>pretense</w:t>
      </w:r>
      <w:proofErr w:type="gramEnd"/>
      <w:r w:rsidRPr="009512F4">
        <w:t xml:space="preserve"> he bids them find,</w:t>
      </w:r>
    </w:p>
    <w:p w14:paraId="5C0CD5EF" w14:textId="77777777" w:rsidR="003A417A" w:rsidRPr="009512F4" w:rsidRDefault="003A417A" w:rsidP="009512F4">
      <w:pPr>
        <w:pStyle w:val="Poetry"/>
      </w:pPr>
      <w:r w:rsidRPr="009512F4">
        <w:t>To color what in secret he design’d.</w:t>
      </w:r>
    </w:p>
    <w:p w14:paraId="5C2B6D62" w14:textId="77777777" w:rsidR="009512F4" w:rsidRDefault="003A417A" w:rsidP="009512F4">
      <w:pPr>
        <w:pStyle w:val="Poetry"/>
      </w:pPr>
      <w:r w:rsidRPr="009512F4">
        <w:t xml:space="preserve">Himself, meantime, the softest hours would choose, </w:t>
      </w:r>
    </w:p>
    <w:p w14:paraId="73780B70" w14:textId="0D4CF3A3" w:rsidR="003A417A" w:rsidRPr="009512F4" w:rsidRDefault="003A417A" w:rsidP="009512F4">
      <w:pPr>
        <w:pStyle w:val="Poetry"/>
      </w:pPr>
      <w:r w:rsidRPr="009512F4">
        <w:t xml:space="preserve">Before the love-sick lady heard the </w:t>
      </w:r>
      <w:proofErr w:type="gramStart"/>
      <w:r w:rsidRPr="009512F4">
        <w:t>news;</w:t>
      </w:r>
      <w:proofErr w:type="gramEnd"/>
    </w:p>
    <w:p w14:paraId="5F5BAAD1" w14:textId="77777777" w:rsidR="003A417A" w:rsidRPr="009512F4" w:rsidRDefault="003A417A" w:rsidP="009512F4">
      <w:pPr>
        <w:pStyle w:val="Poetry"/>
      </w:pPr>
      <w:r w:rsidRPr="009512F4">
        <w:t>And move her tender mind, by slow degrees,</w:t>
      </w:r>
    </w:p>
    <w:p w14:paraId="5AB4F9C1" w14:textId="7B5ACCC1" w:rsidR="003A417A" w:rsidRPr="009512F4" w:rsidRDefault="003A417A" w:rsidP="009512F4">
      <w:pPr>
        <w:pStyle w:val="Poetry"/>
      </w:pPr>
      <w:r w:rsidRPr="009512F4">
        <w:t>To suffer what the sov’reign pow’r decrees:</w:t>
      </w:r>
    </w:p>
    <w:p w14:paraId="48A6A428" w14:textId="77777777" w:rsidR="009512F4" w:rsidRDefault="003A417A" w:rsidP="009512F4">
      <w:pPr>
        <w:pStyle w:val="Poetry"/>
      </w:pPr>
      <w:r w:rsidRPr="009512F4">
        <w:t xml:space="preserve">Jove will inspire him, when, and what to say. </w:t>
      </w:r>
    </w:p>
    <w:p w14:paraId="6BDE352E" w14:textId="656E0444" w:rsidR="003A417A" w:rsidRPr="009512F4" w:rsidRDefault="003A417A" w:rsidP="009512F4">
      <w:pPr>
        <w:pStyle w:val="Poetry"/>
      </w:pPr>
      <w:r w:rsidRPr="009512F4">
        <w:t>They hear with pleasure, and with haste obey.</w:t>
      </w:r>
    </w:p>
    <w:p w14:paraId="2AC32C20" w14:textId="77777777" w:rsidR="009512F4" w:rsidRDefault="009512F4" w:rsidP="009512F4">
      <w:pPr>
        <w:pStyle w:val="Poetry"/>
      </w:pPr>
    </w:p>
    <w:p w14:paraId="46AB1E45" w14:textId="3BF46B3F" w:rsidR="003A417A" w:rsidRPr="009512F4" w:rsidRDefault="003A417A" w:rsidP="009512F4">
      <w:pPr>
        <w:pStyle w:val="Poetry"/>
      </w:pPr>
      <w:r w:rsidRPr="009512F4">
        <w:t>But soon the queen perceives the thin disguise:</w:t>
      </w:r>
    </w:p>
    <w:p w14:paraId="2DB520F2" w14:textId="77777777" w:rsidR="003A417A" w:rsidRPr="009512F4" w:rsidRDefault="003A417A" w:rsidP="009512F4">
      <w:pPr>
        <w:pStyle w:val="Poetry"/>
      </w:pPr>
      <w:r w:rsidRPr="009512F4">
        <w:t>(What arts can blind a jealous woman’s eyes!)</w:t>
      </w:r>
    </w:p>
    <w:p w14:paraId="18BDC2A0" w14:textId="69E28B34" w:rsidR="003A417A" w:rsidRPr="009512F4" w:rsidRDefault="003A417A" w:rsidP="009512F4">
      <w:pPr>
        <w:pStyle w:val="Poetry"/>
      </w:pPr>
      <w:r w:rsidRPr="009512F4">
        <w:t>She was the first to find the secret fraud,</w:t>
      </w:r>
    </w:p>
    <w:p w14:paraId="1EC89D35" w14:textId="77777777" w:rsidR="009512F4" w:rsidRDefault="003A417A" w:rsidP="009512F4">
      <w:pPr>
        <w:pStyle w:val="Poetry"/>
      </w:pPr>
      <w:r w:rsidRPr="009512F4">
        <w:t xml:space="preserve">Before the fatal news was blaz’d abroad. </w:t>
      </w:r>
    </w:p>
    <w:p w14:paraId="6C27B3B5" w14:textId="77777777" w:rsidR="009512F4" w:rsidRDefault="003A417A" w:rsidP="009512F4">
      <w:pPr>
        <w:pStyle w:val="Poetry"/>
      </w:pPr>
      <w:r w:rsidRPr="009512F4">
        <w:t xml:space="preserve">Love the first motions of the lover hears, </w:t>
      </w:r>
    </w:p>
    <w:p w14:paraId="32333376" w14:textId="77777777" w:rsidR="009512F4" w:rsidRDefault="003A417A" w:rsidP="009512F4">
      <w:pPr>
        <w:pStyle w:val="Poetry"/>
      </w:pPr>
      <w:r w:rsidRPr="009512F4">
        <w:t xml:space="preserve">Quick to presage, and ev’n in safety fears. </w:t>
      </w:r>
    </w:p>
    <w:p w14:paraId="42E03E61" w14:textId="4A261652" w:rsidR="003A417A" w:rsidRPr="009512F4" w:rsidRDefault="003A417A" w:rsidP="009512F4">
      <w:pPr>
        <w:pStyle w:val="Poetry"/>
      </w:pPr>
      <w:r w:rsidRPr="009512F4">
        <w:t>Nor impious Fame was wanting to report</w:t>
      </w:r>
    </w:p>
    <w:p w14:paraId="2FC5E94E" w14:textId="5D2AF0AD" w:rsidR="003A417A" w:rsidRPr="009512F4" w:rsidRDefault="003A417A" w:rsidP="009512F4">
      <w:pPr>
        <w:pStyle w:val="Poetry"/>
      </w:pPr>
      <w:r w:rsidRPr="009512F4">
        <w:t>The ships repair’d, the Trojans’ thick resort,</w:t>
      </w:r>
    </w:p>
    <w:p w14:paraId="2839198E" w14:textId="77777777" w:rsidR="009512F4" w:rsidRDefault="003A417A" w:rsidP="009512F4">
      <w:pPr>
        <w:pStyle w:val="Poetry"/>
      </w:pPr>
      <w:r w:rsidRPr="009512F4">
        <w:t xml:space="preserve">And purpose to forsake the Tyrian court. </w:t>
      </w:r>
    </w:p>
    <w:p w14:paraId="5694158C" w14:textId="53601601" w:rsidR="003A417A" w:rsidRPr="009512F4" w:rsidRDefault="003A417A" w:rsidP="009512F4">
      <w:pPr>
        <w:pStyle w:val="Poetry"/>
      </w:pPr>
      <w:r w:rsidRPr="009512F4">
        <w:t>Frantic with fear, impatient of the wound,</w:t>
      </w:r>
    </w:p>
    <w:p w14:paraId="657181CB" w14:textId="77777777" w:rsidR="009512F4" w:rsidRDefault="003A417A" w:rsidP="009512F4">
      <w:pPr>
        <w:pStyle w:val="Poetry"/>
      </w:pPr>
      <w:r w:rsidRPr="009512F4">
        <w:t xml:space="preserve">And impotent of mind, she roves the city round. </w:t>
      </w:r>
    </w:p>
    <w:p w14:paraId="0A0B8F41" w14:textId="3196135C" w:rsidR="003A417A" w:rsidRPr="009512F4" w:rsidRDefault="003A417A" w:rsidP="009512F4">
      <w:pPr>
        <w:pStyle w:val="Poetry"/>
      </w:pPr>
      <w:r w:rsidRPr="009512F4">
        <w:t>Less wild the Bacchanalian dames appear,</w:t>
      </w:r>
    </w:p>
    <w:p w14:paraId="78835999" w14:textId="3068A09B" w:rsidR="003A417A" w:rsidRPr="009512F4" w:rsidRDefault="003A417A" w:rsidP="009512F4">
      <w:pPr>
        <w:pStyle w:val="Poetry"/>
      </w:pPr>
      <w:r w:rsidRPr="009512F4">
        <w:t>When, from afar, their nightly god they hear,</w:t>
      </w:r>
    </w:p>
    <w:p w14:paraId="707FDD97" w14:textId="77777777" w:rsidR="009512F4" w:rsidRDefault="003A417A" w:rsidP="009512F4">
      <w:pPr>
        <w:pStyle w:val="Poetry"/>
      </w:pPr>
      <w:r w:rsidRPr="009512F4">
        <w:t xml:space="preserve">And howl about the </w:t>
      </w:r>
      <w:proofErr w:type="gramStart"/>
      <w:r w:rsidRPr="009512F4">
        <w:t>hills, and</w:t>
      </w:r>
      <w:proofErr w:type="gramEnd"/>
      <w:r w:rsidRPr="009512F4">
        <w:t xml:space="preserve"> shake the wreathy spear. </w:t>
      </w:r>
    </w:p>
    <w:p w14:paraId="62112A22" w14:textId="38E62756" w:rsidR="003A417A" w:rsidRPr="009512F4" w:rsidRDefault="003A417A" w:rsidP="009512F4">
      <w:pPr>
        <w:pStyle w:val="Poetry"/>
      </w:pPr>
      <w:r w:rsidRPr="009512F4">
        <w:t xml:space="preserve">At length she finds the dear perfidious </w:t>
      </w:r>
      <w:proofErr w:type="gramStart"/>
      <w:r w:rsidRPr="009512F4">
        <w:t>man;</w:t>
      </w:r>
      <w:proofErr w:type="gramEnd"/>
    </w:p>
    <w:p w14:paraId="478A3564" w14:textId="77777777" w:rsidR="003A417A" w:rsidRPr="009512F4" w:rsidRDefault="003A417A" w:rsidP="009512F4">
      <w:pPr>
        <w:pStyle w:val="Poetry"/>
      </w:pPr>
      <w:r w:rsidRPr="009512F4">
        <w:t>Prevents his form’d excuse, and thus began:</w:t>
      </w:r>
    </w:p>
    <w:p w14:paraId="1C2F0B68" w14:textId="77777777" w:rsidR="003A417A" w:rsidRPr="009512F4" w:rsidRDefault="003A417A" w:rsidP="009512F4">
      <w:pPr>
        <w:pStyle w:val="Poetry"/>
      </w:pPr>
      <w:r w:rsidRPr="009512F4">
        <w:t>“Base and ungrateful! could you hope to fly,</w:t>
      </w:r>
    </w:p>
    <w:p w14:paraId="53D55299" w14:textId="626DAFFD" w:rsidR="003A417A" w:rsidRPr="009512F4" w:rsidRDefault="003A417A" w:rsidP="009512F4">
      <w:pPr>
        <w:pStyle w:val="Poetry"/>
      </w:pPr>
      <w:r w:rsidRPr="009512F4">
        <w:t>And undiscover’d scape a lover’s eye?</w:t>
      </w:r>
    </w:p>
    <w:p w14:paraId="5BF451DB" w14:textId="77777777" w:rsidR="009512F4" w:rsidRDefault="003A417A" w:rsidP="009512F4">
      <w:pPr>
        <w:pStyle w:val="Poetry"/>
      </w:pPr>
      <w:r w:rsidRPr="009512F4">
        <w:t xml:space="preserve">Nor could my kindness your compassion move. </w:t>
      </w:r>
    </w:p>
    <w:p w14:paraId="39CE8BCD" w14:textId="25056B5B" w:rsidR="003A417A" w:rsidRPr="009512F4" w:rsidRDefault="003A417A" w:rsidP="009512F4">
      <w:pPr>
        <w:pStyle w:val="Poetry"/>
      </w:pPr>
      <w:r w:rsidRPr="009512F4">
        <w:lastRenderedPageBreak/>
        <w:t>Nor plighted vows, nor dearer bands of love?</w:t>
      </w:r>
    </w:p>
    <w:p w14:paraId="43D6179B" w14:textId="77777777" w:rsidR="003A417A" w:rsidRPr="009512F4" w:rsidRDefault="003A417A" w:rsidP="009512F4">
      <w:pPr>
        <w:pStyle w:val="Poetry"/>
      </w:pPr>
      <w:r w:rsidRPr="009512F4">
        <w:t>Or is the death of a despairing queen</w:t>
      </w:r>
    </w:p>
    <w:p w14:paraId="075470E0" w14:textId="77777777" w:rsidR="003A417A" w:rsidRPr="009512F4" w:rsidRDefault="003A417A" w:rsidP="009512F4">
      <w:pPr>
        <w:pStyle w:val="Poetry"/>
      </w:pPr>
      <w:r w:rsidRPr="009512F4">
        <w:t>Not worth preventing, tho’ too well foreseen?</w:t>
      </w:r>
    </w:p>
    <w:p w14:paraId="4D7AF380" w14:textId="68DEEB78" w:rsidR="003A417A" w:rsidRPr="009512F4" w:rsidRDefault="003A417A" w:rsidP="009512F4">
      <w:pPr>
        <w:pStyle w:val="Poetry"/>
      </w:pPr>
      <w:r w:rsidRPr="009512F4">
        <w:t>Ev’n when the wintry winds command your stay,</w:t>
      </w:r>
    </w:p>
    <w:p w14:paraId="00DC6333" w14:textId="77777777" w:rsidR="003A417A" w:rsidRPr="009512F4" w:rsidRDefault="003A417A" w:rsidP="009512F4">
      <w:pPr>
        <w:pStyle w:val="Poetry"/>
      </w:pPr>
      <w:r w:rsidRPr="009512F4">
        <w:t xml:space="preserve">You dare the </w:t>
      </w:r>
      <w:proofErr w:type="gramStart"/>
      <w:r w:rsidRPr="009512F4">
        <w:t>tempests, and</w:t>
      </w:r>
      <w:proofErr w:type="gramEnd"/>
      <w:r w:rsidRPr="009512F4">
        <w:t xml:space="preserve"> defy the sea.</w:t>
      </w:r>
    </w:p>
    <w:p w14:paraId="4C232D94" w14:textId="77777777" w:rsidR="009512F4" w:rsidRDefault="003A417A" w:rsidP="009512F4">
      <w:pPr>
        <w:pStyle w:val="Poetry"/>
      </w:pPr>
      <w:r w:rsidRPr="009512F4">
        <w:t xml:space="preserve">False as you are, suppose you were not bound </w:t>
      </w:r>
    </w:p>
    <w:p w14:paraId="7B54BC46" w14:textId="77777777" w:rsidR="009512F4" w:rsidRDefault="003A417A" w:rsidP="009512F4">
      <w:pPr>
        <w:pStyle w:val="Poetry"/>
      </w:pPr>
      <w:r w:rsidRPr="009512F4">
        <w:t xml:space="preserve">To lands unknown, and foreign coasts to </w:t>
      </w:r>
      <w:proofErr w:type="gramStart"/>
      <w:r w:rsidRPr="009512F4">
        <w:t>sound;</w:t>
      </w:r>
      <w:proofErr w:type="gramEnd"/>
      <w:r w:rsidRPr="009512F4">
        <w:t xml:space="preserve"> </w:t>
      </w:r>
    </w:p>
    <w:p w14:paraId="21D64C02" w14:textId="7C985729" w:rsidR="003A417A" w:rsidRPr="009512F4" w:rsidRDefault="003A417A" w:rsidP="009512F4">
      <w:pPr>
        <w:pStyle w:val="Poetry"/>
      </w:pPr>
      <w:r w:rsidRPr="009512F4">
        <w:t>Were Troy restor’d, and Priam’s happy reign,</w:t>
      </w:r>
    </w:p>
    <w:p w14:paraId="352EB036" w14:textId="6DAD940C" w:rsidR="003A417A" w:rsidRPr="009512F4" w:rsidRDefault="003A417A" w:rsidP="009512F4">
      <w:pPr>
        <w:pStyle w:val="Poetry"/>
      </w:pPr>
      <w:r w:rsidRPr="009512F4">
        <w:t>Now durst you tempt, for Troy, the raging main?</w:t>
      </w:r>
      <w:r w:rsidRPr="009512F4">
        <w:tab/>
      </w:r>
    </w:p>
    <w:p w14:paraId="50F5FA75" w14:textId="77777777" w:rsidR="009512F4" w:rsidRDefault="003A417A" w:rsidP="009512F4">
      <w:pPr>
        <w:pStyle w:val="Poetry"/>
      </w:pPr>
      <w:r w:rsidRPr="009512F4">
        <w:t xml:space="preserve">See whom you fly! am I the foe you shun? </w:t>
      </w:r>
    </w:p>
    <w:p w14:paraId="5B2AD188" w14:textId="37158E04" w:rsidR="003A417A" w:rsidRPr="009512F4" w:rsidRDefault="003A417A" w:rsidP="009512F4">
      <w:pPr>
        <w:pStyle w:val="Poetry"/>
      </w:pPr>
      <w:r w:rsidRPr="009512F4">
        <w:t>Now, by those holy vows, so late begun,</w:t>
      </w:r>
    </w:p>
    <w:p w14:paraId="5AA91036" w14:textId="77777777" w:rsidR="007B2278" w:rsidRDefault="003A417A" w:rsidP="009512F4">
      <w:pPr>
        <w:pStyle w:val="Poetry"/>
      </w:pPr>
      <w:r w:rsidRPr="009512F4">
        <w:t xml:space="preserve">By this right hand, (since I have nothing more </w:t>
      </w:r>
    </w:p>
    <w:p w14:paraId="14B542A9" w14:textId="17E58196" w:rsidR="003A417A" w:rsidRPr="009512F4" w:rsidRDefault="003A417A" w:rsidP="009512F4">
      <w:pPr>
        <w:pStyle w:val="Poetry"/>
      </w:pPr>
      <w:r w:rsidRPr="009512F4">
        <w:t>To challenge, but the faith you gave before;)</w:t>
      </w:r>
    </w:p>
    <w:p w14:paraId="08CB0CF0" w14:textId="287547CB" w:rsidR="003A417A" w:rsidRPr="009512F4" w:rsidRDefault="003A417A" w:rsidP="009512F4">
      <w:pPr>
        <w:pStyle w:val="Poetry"/>
      </w:pPr>
      <w:r w:rsidRPr="009512F4">
        <w:t>I beg you by these tears too truly shed,</w:t>
      </w:r>
    </w:p>
    <w:p w14:paraId="351284C6" w14:textId="77777777" w:rsidR="007B2278" w:rsidRDefault="003A417A" w:rsidP="009512F4">
      <w:pPr>
        <w:pStyle w:val="Poetry"/>
      </w:pPr>
      <w:r w:rsidRPr="009512F4">
        <w:t xml:space="preserve">By the new pleasures of our nuptial </w:t>
      </w:r>
      <w:proofErr w:type="gramStart"/>
      <w:r w:rsidRPr="009512F4">
        <w:t>bed;</w:t>
      </w:r>
      <w:proofErr w:type="gramEnd"/>
      <w:r w:rsidRPr="009512F4">
        <w:t xml:space="preserve"> </w:t>
      </w:r>
    </w:p>
    <w:p w14:paraId="70BC07DC" w14:textId="364FF90F" w:rsidR="003A417A" w:rsidRPr="009512F4" w:rsidRDefault="003A417A" w:rsidP="009512F4">
      <w:pPr>
        <w:pStyle w:val="Poetry"/>
      </w:pPr>
      <w:r w:rsidRPr="009512F4">
        <w:t>If ever Dido, when you most were kind,</w:t>
      </w:r>
    </w:p>
    <w:p w14:paraId="1ABA5EDD" w14:textId="77777777" w:rsidR="007B2278" w:rsidRDefault="003A417A" w:rsidP="009512F4">
      <w:pPr>
        <w:pStyle w:val="Poetry"/>
      </w:pPr>
      <w:r w:rsidRPr="009512F4">
        <w:t xml:space="preserve">Were pleasing in your eyes, or touch’d your </w:t>
      </w:r>
      <w:proofErr w:type="gramStart"/>
      <w:r w:rsidRPr="009512F4">
        <w:t>mind;</w:t>
      </w:r>
      <w:proofErr w:type="gramEnd"/>
      <w:r w:rsidRPr="009512F4">
        <w:t xml:space="preserve"> </w:t>
      </w:r>
    </w:p>
    <w:p w14:paraId="7886775B" w14:textId="227C6EFB" w:rsidR="003A417A" w:rsidRPr="009512F4" w:rsidRDefault="003A417A" w:rsidP="009512F4">
      <w:pPr>
        <w:pStyle w:val="Poetry"/>
      </w:pPr>
      <w:r w:rsidRPr="009512F4">
        <w:t>By these my pray’rs, if pray’rs may yet have place,</w:t>
      </w:r>
    </w:p>
    <w:p w14:paraId="599DE8C0" w14:textId="3097F4A1" w:rsidR="003A417A" w:rsidRPr="009512F4" w:rsidRDefault="003A417A" w:rsidP="009512F4">
      <w:pPr>
        <w:pStyle w:val="Poetry"/>
      </w:pPr>
      <w:r w:rsidRPr="009512F4">
        <w:t>Pity the fortunes of a falling race.</w:t>
      </w:r>
    </w:p>
    <w:p w14:paraId="561CB970" w14:textId="77777777" w:rsidR="007B2278" w:rsidRDefault="003A417A" w:rsidP="009512F4">
      <w:pPr>
        <w:pStyle w:val="Poetry"/>
      </w:pPr>
      <w:r w:rsidRPr="009512F4">
        <w:t xml:space="preserve">For you I have provok’d a tyrant’s hate, </w:t>
      </w:r>
    </w:p>
    <w:p w14:paraId="34FEB19A" w14:textId="77777777" w:rsidR="007B2278" w:rsidRDefault="003A417A" w:rsidP="009512F4">
      <w:pPr>
        <w:pStyle w:val="Poetry"/>
      </w:pPr>
      <w:r w:rsidRPr="009512F4">
        <w:t xml:space="preserve">Incens’d the Libyan and the Tyrian </w:t>
      </w:r>
      <w:proofErr w:type="gramStart"/>
      <w:r w:rsidRPr="009512F4">
        <w:t>state;</w:t>
      </w:r>
      <w:proofErr w:type="gramEnd"/>
      <w:r w:rsidRPr="009512F4">
        <w:t xml:space="preserve"> </w:t>
      </w:r>
    </w:p>
    <w:p w14:paraId="19F6EFFC" w14:textId="2702E457" w:rsidR="003A417A" w:rsidRPr="009512F4" w:rsidRDefault="003A417A" w:rsidP="009512F4">
      <w:pPr>
        <w:pStyle w:val="Poetry"/>
      </w:pPr>
      <w:r w:rsidRPr="009512F4">
        <w:t>For you alone I suffer in my fame,</w:t>
      </w:r>
    </w:p>
    <w:p w14:paraId="76D35B4D" w14:textId="77777777" w:rsidR="003A417A" w:rsidRPr="007B2278" w:rsidRDefault="003A417A" w:rsidP="007B2278">
      <w:pPr>
        <w:pStyle w:val="Poetry"/>
      </w:pPr>
      <w:r w:rsidRPr="007B2278">
        <w:t>Bereft of honor, and expos’d to shame.</w:t>
      </w:r>
    </w:p>
    <w:p w14:paraId="25628552" w14:textId="0E3CDE96" w:rsidR="003A417A" w:rsidRPr="007B2278" w:rsidRDefault="003A417A" w:rsidP="007B2278">
      <w:pPr>
        <w:pStyle w:val="Poetry"/>
      </w:pPr>
      <w:r w:rsidRPr="007B2278">
        <w:t xml:space="preserve">Whom have I </w:t>
      </w:r>
      <w:proofErr w:type="gramStart"/>
      <w:r w:rsidRPr="007B2278">
        <w:t>now</w:t>
      </w:r>
      <w:proofErr w:type="gramEnd"/>
      <w:r w:rsidRPr="007B2278">
        <w:t xml:space="preserve"> to trust, ungrateful guest?</w:t>
      </w:r>
    </w:p>
    <w:p w14:paraId="70435829" w14:textId="77777777" w:rsidR="007B2278" w:rsidRDefault="003A417A" w:rsidP="007B2278">
      <w:pPr>
        <w:pStyle w:val="Poetry"/>
      </w:pPr>
      <w:r w:rsidRPr="007B2278">
        <w:t xml:space="preserve">(That only name remains of all the rest!) </w:t>
      </w:r>
    </w:p>
    <w:p w14:paraId="4FA16771" w14:textId="5033DA1D" w:rsidR="003A417A" w:rsidRPr="007B2278" w:rsidRDefault="003A417A" w:rsidP="007B2278">
      <w:pPr>
        <w:pStyle w:val="Poetry"/>
      </w:pPr>
      <w:r w:rsidRPr="007B2278">
        <w:t>What have I left? or whither can I fly?</w:t>
      </w:r>
    </w:p>
    <w:p w14:paraId="48A3D025" w14:textId="77777777" w:rsidR="007B2278" w:rsidRDefault="003A417A" w:rsidP="007B2278">
      <w:pPr>
        <w:pStyle w:val="Poetry"/>
      </w:pPr>
      <w:r w:rsidRPr="007B2278">
        <w:t xml:space="preserve">Must I attend Pygmalion’s cruelty, </w:t>
      </w:r>
    </w:p>
    <w:p w14:paraId="7E0A2CEB" w14:textId="6299FDA0" w:rsidR="003A417A" w:rsidRPr="007B2278" w:rsidRDefault="003A417A" w:rsidP="007B2278">
      <w:pPr>
        <w:pStyle w:val="Poetry"/>
      </w:pPr>
      <w:r w:rsidRPr="007B2278">
        <w:t>Or till Hyarba shall in triumph lead</w:t>
      </w:r>
    </w:p>
    <w:p w14:paraId="676A2F86" w14:textId="68DC31B8" w:rsidR="003A417A" w:rsidRPr="007B2278" w:rsidRDefault="003A417A" w:rsidP="007B2278">
      <w:pPr>
        <w:pStyle w:val="Poetry"/>
      </w:pPr>
      <w:r w:rsidRPr="007B2278">
        <w:t>A queen that proudly scorn’d his proffer’d bed?</w:t>
      </w:r>
    </w:p>
    <w:p w14:paraId="70DBD2FB" w14:textId="77777777" w:rsidR="007B2278" w:rsidRDefault="003A417A" w:rsidP="007B2278">
      <w:pPr>
        <w:pStyle w:val="Poetry"/>
      </w:pPr>
      <w:r w:rsidRPr="007B2278">
        <w:t xml:space="preserve">Had you deferr’d, at least, your hasty flight, </w:t>
      </w:r>
    </w:p>
    <w:p w14:paraId="6FAE2721" w14:textId="626C53E8" w:rsidR="003A417A" w:rsidRPr="007B2278" w:rsidRDefault="003A417A" w:rsidP="007B2278">
      <w:pPr>
        <w:pStyle w:val="Poetry"/>
      </w:pPr>
      <w:r w:rsidRPr="007B2278">
        <w:t>And left behind some pledge of our delight,</w:t>
      </w:r>
    </w:p>
    <w:p w14:paraId="10EDBB11" w14:textId="77777777" w:rsidR="007B2278" w:rsidRDefault="003A417A" w:rsidP="007B2278">
      <w:pPr>
        <w:pStyle w:val="Poetry"/>
      </w:pPr>
      <w:r w:rsidRPr="007B2278">
        <w:t xml:space="preserve">Some </w:t>
      </w:r>
      <w:proofErr w:type="gramStart"/>
      <w:r w:rsidRPr="007B2278">
        <w:t>babe</w:t>
      </w:r>
      <w:proofErr w:type="gramEnd"/>
      <w:r w:rsidRPr="007B2278">
        <w:t xml:space="preserve"> to bless the mother’s mournful sight, </w:t>
      </w:r>
    </w:p>
    <w:p w14:paraId="07201C12" w14:textId="3C39D002" w:rsidR="003A417A" w:rsidRPr="007B2278" w:rsidRDefault="003A417A" w:rsidP="007B2278">
      <w:pPr>
        <w:pStyle w:val="Poetry"/>
      </w:pPr>
      <w:r w:rsidRPr="007B2278">
        <w:t>Some young Aeneas, to supply your place,</w:t>
      </w:r>
    </w:p>
    <w:p w14:paraId="75E19469" w14:textId="7B0623B3" w:rsidR="003A417A" w:rsidRPr="007B2278" w:rsidRDefault="003A417A" w:rsidP="007B2278">
      <w:pPr>
        <w:pStyle w:val="Poetry"/>
      </w:pPr>
      <w:r w:rsidRPr="007B2278">
        <w:t xml:space="preserve">Whose features might express his father’s </w:t>
      </w:r>
      <w:proofErr w:type="gramStart"/>
      <w:r w:rsidRPr="007B2278">
        <w:t>face;</w:t>
      </w:r>
      <w:proofErr w:type="gramEnd"/>
    </w:p>
    <w:p w14:paraId="2039D7BB" w14:textId="77777777" w:rsidR="007B2278" w:rsidRDefault="003A417A" w:rsidP="007B2278">
      <w:pPr>
        <w:pStyle w:val="Poetry"/>
      </w:pPr>
      <w:r w:rsidRPr="007B2278">
        <w:t xml:space="preserve">I should not then complain to live bereft </w:t>
      </w:r>
    </w:p>
    <w:p w14:paraId="6A0770FC" w14:textId="3594958B" w:rsidR="003A417A" w:rsidRPr="007B2278" w:rsidRDefault="003A417A" w:rsidP="007B2278">
      <w:pPr>
        <w:pStyle w:val="Poetry"/>
      </w:pPr>
      <w:r w:rsidRPr="007B2278">
        <w:lastRenderedPageBreak/>
        <w:t xml:space="preserve">Of all my </w:t>
      </w:r>
      <w:proofErr w:type="gramStart"/>
      <w:r w:rsidRPr="007B2278">
        <w:t>husband, or</w:t>
      </w:r>
      <w:proofErr w:type="gramEnd"/>
      <w:r w:rsidRPr="007B2278">
        <w:t xml:space="preserve"> be wholly left.”</w:t>
      </w:r>
    </w:p>
    <w:p w14:paraId="6F432926" w14:textId="77777777" w:rsidR="007B2278" w:rsidRDefault="007B2278" w:rsidP="007B2278">
      <w:pPr>
        <w:pStyle w:val="Poetry"/>
      </w:pPr>
    </w:p>
    <w:p w14:paraId="3E10673D" w14:textId="77777777" w:rsidR="007B2278" w:rsidRDefault="003A417A" w:rsidP="007B2278">
      <w:pPr>
        <w:pStyle w:val="Poetry"/>
      </w:pPr>
      <w:r w:rsidRPr="007B2278">
        <w:t xml:space="preserve">Here paus’d the queen. </w:t>
      </w:r>
      <w:proofErr w:type="gramStart"/>
      <w:r w:rsidRPr="007B2278">
        <w:t>Unmov’d</w:t>
      </w:r>
      <w:proofErr w:type="gramEnd"/>
      <w:r w:rsidRPr="007B2278">
        <w:t xml:space="preserve"> he holds his eyes, </w:t>
      </w:r>
    </w:p>
    <w:p w14:paraId="3A8662AB" w14:textId="7E8E8EFC" w:rsidR="003A417A" w:rsidRPr="007B2278" w:rsidRDefault="003A417A" w:rsidP="007B2278">
      <w:pPr>
        <w:pStyle w:val="Poetry"/>
      </w:pPr>
      <w:r w:rsidRPr="007B2278">
        <w:t xml:space="preserve">By Jove’s </w:t>
      </w:r>
      <w:proofErr w:type="gramStart"/>
      <w:r w:rsidRPr="007B2278">
        <w:t>command;</w:t>
      </w:r>
      <w:proofErr w:type="gramEnd"/>
      <w:r w:rsidRPr="007B2278">
        <w:t xml:space="preserve"> nor suffer’d love to rise,</w:t>
      </w:r>
    </w:p>
    <w:p w14:paraId="5083FBE8" w14:textId="036FEE49" w:rsidR="003A417A" w:rsidRPr="007B2278" w:rsidRDefault="003A417A" w:rsidP="007B2278">
      <w:pPr>
        <w:pStyle w:val="Poetry"/>
      </w:pPr>
      <w:r w:rsidRPr="007B2278">
        <w:t xml:space="preserve">Tho’ heaving in his heart; and </w:t>
      </w:r>
      <w:proofErr w:type="gramStart"/>
      <w:r w:rsidRPr="007B2278">
        <w:t>thus</w:t>
      </w:r>
      <w:proofErr w:type="gramEnd"/>
      <w:r w:rsidRPr="007B2278">
        <w:t xml:space="preserve"> at length replies:</w:t>
      </w:r>
    </w:p>
    <w:p w14:paraId="5F142078" w14:textId="77777777" w:rsidR="007B2278" w:rsidRDefault="003A417A" w:rsidP="007B2278">
      <w:pPr>
        <w:pStyle w:val="Poetry"/>
      </w:pPr>
      <w:r w:rsidRPr="007B2278">
        <w:t xml:space="preserve">“Fair queen, you never can enough repeat </w:t>
      </w:r>
    </w:p>
    <w:p w14:paraId="6B8FB2AA" w14:textId="77777777" w:rsidR="007B2278" w:rsidRDefault="003A417A" w:rsidP="007B2278">
      <w:pPr>
        <w:pStyle w:val="Poetry"/>
      </w:pPr>
      <w:r w:rsidRPr="007B2278">
        <w:t xml:space="preserve">Your boundless favors, or I own my </w:t>
      </w:r>
      <w:proofErr w:type="gramStart"/>
      <w:r w:rsidRPr="007B2278">
        <w:t>debt;</w:t>
      </w:r>
      <w:proofErr w:type="gramEnd"/>
      <w:r w:rsidRPr="007B2278">
        <w:t xml:space="preserve"> </w:t>
      </w:r>
    </w:p>
    <w:p w14:paraId="7263DF8D" w14:textId="222E76C9" w:rsidR="003A417A" w:rsidRPr="007B2278" w:rsidRDefault="003A417A" w:rsidP="007B2278">
      <w:pPr>
        <w:pStyle w:val="Poetry"/>
      </w:pPr>
      <w:r w:rsidRPr="007B2278">
        <w:t>Nor can my mind forget Eliza’s name,</w:t>
      </w:r>
    </w:p>
    <w:p w14:paraId="7C84101E" w14:textId="77777777" w:rsidR="003A417A" w:rsidRPr="007B2278" w:rsidRDefault="003A417A" w:rsidP="007B2278">
      <w:pPr>
        <w:pStyle w:val="Poetry"/>
      </w:pPr>
      <w:r w:rsidRPr="007B2278">
        <w:t>While vital breath inspires this mortal frame.</w:t>
      </w:r>
    </w:p>
    <w:p w14:paraId="716B3E50" w14:textId="66A59F80" w:rsidR="003A417A" w:rsidRPr="007B2278" w:rsidRDefault="003A417A" w:rsidP="007B2278">
      <w:pPr>
        <w:pStyle w:val="Poetry"/>
      </w:pPr>
      <w:r w:rsidRPr="007B2278">
        <w:t>This only let me speak in my defense:</w:t>
      </w:r>
    </w:p>
    <w:p w14:paraId="3B2AC2CC" w14:textId="77777777" w:rsidR="007B2278" w:rsidRDefault="003A417A" w:rsidP="007B2278">
      <w:pPr>
        <w:pStyle w:val="Poetry"/>
      </w:pPr>
      <w:r w:rsidRPr="007B2278">
        <w:t xml:space="preserve">I never hop’d a secret flight from hence, </w:t>
      </w:r>
    </w:p>
    <w:p w14:paraId="2F1B7328" w14:textId="77777777" w:rsidR="007B2278" w:rsidRDefault="003A417A" w:rsidP="007B2278">
      <w:pPr>
        <w:pStyle w:val="Poetry"/>
      </w:pPr>
      <w:r w:rsidRPr="007B2278">
        <w:t xml:space="preserve">Much less pretended to the lawful claim </w:t>
      </w:r>
    </w:p>
    <w:p w14:paraId="3A428729" w14:textId="727FE259" w:rsidR="003A417A" w:rsidRPr="007B2278" w:rsidRDefault="003A417A" w:rsidP="007B2278">
      <w:pPr>
        <w:pStyle w:val="Poetry"/>
      </w:pPr>
      <w:r w:rsidRPr="007B2278">
        <w:t>Of sacred nuptials, or a husband’s name.</w:t>
      </w:r>
    </w:p>
    <w:p w14:paraId="254812BA" w14:textId="77777777" w:rsidR="003A417A" w:rsidRPr="007B2278" w:rsidRDefault="003A417A" w:rsidP="007B2278">
      <w:pPr>
        <w:pStyle w:val="Poetry"/>
      </w:pPr>
      <w:r w:rsidRPr="007B2278">
        <w:t>For, if indulgent Heav’n would leave me free,</w:t>
      </w:r>
    </w:p>
    <w:p w14:paraId="59033373" w14:textId="59C2944D" w:rsidR="003A417A" w:rsidRPr="007B2278" w:rsidRDefault="003A417A" w:rsidP="007B2278">
      <w:pPr>
        <w:pStyle w:val="Poetry"/>
      </w:pPr>
      <w:r w:rsidRPr="007B2278">
        <w:t>And not submit my life to fate’s decree,</w:t>
      </w:r>
    </w:p>
    <w:p w14:paraId="1DB8D444" w14:textId="77777777" w:rsidR="007B2278" w:rsidRDefault="003A417A" w:rsidP="007B2278">
      <w:pPr>
        <w:pStyle w:val="Poetry"/>
      </w:pPr>
      <w:r w:rsidRPr="007B2278">
        <w:t xml:space="preserve">My choice would lead me to the Trojan shore, </w:t>
      </w:r>
    </w:p>
    <w:p w14:paraId="6AD9A05C" w14:textId="18C020D9" w:rsidR="003A417A" w:rsidRPr="007B2278" w:rsidRDefault="003A417A" w:rsidP="007B2278">
      <w:pPr>
        <w:pStyle w:val="Poetry"/>
      </w:pPr>
      <w:r w:rsidRPr="007B2278">
        <w:t>Those relics to review, their dust adore,</w:t>
      </w:r>
    </w:p>
    <w:p w14:paraId="39E9E49B" w14:textId="77777777" w:rsidR="003A417A" w:rsidRPr="007B2278" w:rsidRDefault="003A417A" w:rsidP="007B2278">
      <w:pPr>
        <w:pStyle w:val="Poetry"/>
      </w:pPr>
      <w:r w:rsidRPr="007B2278">
        <w:t>And Priam’s ruin’d palace to restore.</w:t>
      </w:r>
    </w:p>
    <w:p w14:paraId="5CF3D976" w14:textId="77777777" w:rsidR="003A417A" w:rsidRPr="007B2278" w:rsidRDefault="003A417A" w:rsidP="007B2278">
      <w:pPr>
        <w:pStyle w:val="Poetry"/>
      </w:pPr>
      <w:r w:rsidRPr="007B2278">
        <w:t>But now the Delphian oracle commands,</w:t>
      </w:r>
    </w:p>
    <w:p w14:paraId="11EA64D4" w14:textId="6F761D31" w:rsidR="003A417A" w:rsidRPr="007B2278" w:rsidRDefault="003A417A" w:rsidP="007B2278">
      <w:pPr>
        <w:pStyle w:val="Poetry"/>
      </w:pPr>
      <w:r w:rsidRPr="007B2278">
        <w:t>And fate invites me to the Latian lands.</w:t>
      </w:r>
    </w:p>
    <w:p w14:paraId="4E0BD31D" w14:textId="77777777" w:rsidR="007B2278" w:rsidRDefault="003A417A" w:rsidP="007B2278">
      <w:pPr>
        <w:pStyle w:val="Poetry"/>
      </w:pPr>
      <w:r w:rsidRPr="007B2278">
        <w:t xml:space="preserve">That is the promis’d place to which I steer, </w:t>
      </w:r>
    </w:p>
    <w:p w14:paraId="682ACE23" w14:textId="214ACF9F" w:rsidR="003A417A" w:rsidRPr="007B2278" w:rsidRDefault="003A417A" w:rsidP="007B2278">
      <w:pPr>
        <w:pStyle w:val="Poetry"/>
      </w:pPr>
      <w:r w:rsidRPr="007B2278">
        <w:t>And all my vows are terminated there.</w:t>
      </w:r>
    </w:p>
    <w:p w14:paraId="4D330C9A" w14:textId="77777777" w:rsidR="003A417A" w:rsidRPr="007B2278" w:rsidRDefault="003A417A" w:rsidP="007B2278">
      <w:pPr>
        <w:pStyle w:val="Poetry"/>
      </w:pPr>
      <w:r w:rsidRPr="007B2278">
        <w:t>If you, a Tyrian, and a stranger born,</w:t>
      </w:r>
    </w:p>
    <w:p w14:paraId="3A773B66" w14:textId="77777777" w:rsidR="003A417A" w:rsidRPr="007B2278" w:rsidRDefault="003A417A" w:rsidP="007B2278">
      <w:pPr>
        <w:pStyle w:val="Poetry"/>
      </w:pPr>
      <w:r w:rsidRPr="007B2278">
        <w:t>With walls and tow’rs a Libyan town adorn,</w:t>
      </w:r>
    </w:p>
    <w:p w14:paraId="0B2E8E87" w14:textId="3210F06B" w:rsidR="003A417A" w:rsidRPr="007B2278" w:rsidRDefault="003A417A" w:rsidP="007B2278">
      <w:pPr>
        <w:pStyle w:val="Poetry"/>
      </w:pPr>
      <w:r w:rsidRPr="007B2278">
        <w:t>Why may not we—like you, a foreign race—</w:t>
      </w:r>
    </w:p>
    <w:p w14:paraId="1B3389E2" w14:textId="77777777" w:rsidR="007B2278" w:rsidRDefault="003A417A" w:rsidP="007B2278">
      <w:pPr>
        <w:pStyle w:val="Poetry"/>
      </w:pPr>
      <w:r w:rsidRPr="007B2278">
        <w:t xml:space="preserve">Like you, seek shelter in a foreign place? </w:t>
      </w:r>
    </w:p>
    <w:p w14:paraId="141E75B0" w14:textId="4EE3FB7B" w:rsidR="003A417A" w:rsidRPr="007B2278" w:rsidRDefault="003A417A" w:rsidP="007B2278">
      <w:pPr>
        <w:pStyle w:val="Poetry"/>
      </w:pPr>
      <w:r w:rsidRPr="007B2278">
        <w:t>As often as the night obscures the skies</w:t>
      </w:r>
    </w:p>
    <w:p w14:paraId="04D8AA4D" w14:textId="77777777" w:rsidR="007B2278" w:rsidRDefault="003A417A" w:rsidP="007B2278">
      <w:pPr>
        <w:pStyle w:val="Poetry"/>
      </w:pPr>
      <w:r w:rsidRPr="007B2278">
        <w:t xml:space="preserve">With humid shades, or twinkling stars arise, </w:t>
      </w:r>
    </w:p>
    <w:p w14:paraId="6F958D98" w14:textId="233D61AB" w:rsidR="003A417A" w:rsidRPr="007B2278" w:rsidRDefault="003A417A" w:rsidP="007B2278">
      <w:pPr>
        <w:pStyle w:val="Poetry"/>
      </w:pPr>
      <w:r w:rsidRPr="007B2278">
        <w:t>Anchises’ angry ghost in dreams appears,</w:t>
      </w:r>
    </w:p>
    <w:p w14:paraId="5765E3F2" w14:textId="060BD390" w:rsidR="003A417A" w:rsidRPr="007B2278" w:rsidRDefault="003A417A" w:rsidP="007B2278">
      <w:pPr>
        <w:pStyle w:val="Poetry"/>
      </w:pPr>
      <w:r w:rsidRPr="007B2278">
        <w:t xml:space="preserve">Chides my delay, and fills my soul with </w:t>
      </w:r>
      <w:proofErr w:type="gramStart"/>
      <w:r w:rsidRPr="007B2278">
        <w:t>fears;</w:t>
      </w:r>
      <w:proofErr w:type="gramEnd"/>
    </w:p>
    <w:p w14:paraId="73D3F194" w14:textId="77777777" w:rsidR="007B2278" w:rsidRDefault="003A417A" w:rsidP="007B2278">
      <w:pPr>
        <w:pStyle w:val="Poetry"/>
      </w:pPr>
      <w:r w:rsidRPr="007B2278">
        <w:t xml:space="preserve">And young Ascanius justly may complain </w:t>
      </w:r>
    </w:p>
    <w:p w14:paraId="7AE6B21F" w14:textId="0EBFEC2B" w:rsidR="003A417A" w:rsidRPr="007B2278" w:rsidRDefault="003A417A" w:rsidP="007B2278">
      <w:pPr>
        <w:pStyle w:val="Poetry"/>
      </w:pPr>
      <w:r w:rsidRPr="007B2278">
        <w:t>Of his defrauded and destin’d reign.</w:t>
      </w:r>
    </w:p>
    <w:p w14:paraId="7F4C4F16" w14:textId="77777777" w:rsidR="003A417A" w:rsidRPr="007B2278" w:rsidRDefault="003A417A" w:rsidP="007B2278">
      <w:pPr>
        <w:pStyle w:val="Poetry"/>
      </w:pPr>
      <w:r w:rsidRPr="007B2278">
        <w:t>Ev’n now the herald of the gods appear’d:</w:t>
      </w:r>
    </w:p>
    <w:p w14:paraId="2D82FAB3" w14:textId="77777777" w:rsidR="003A417A" w:rsidRPr="007B2278" w:rsidRDefault="003A417A" w:rsidP="007B2278">
      <w:pPr>
        <w:pStyle w:val="Poetry"/>
      </w:pPr>
      <w:r w:rsidRPr="007B2278">
        <w:t>Waking I saw him, and his message heard.</w:t>
      </w:r>
    </w:p>
    <w:p w14:paraId="14D87AAC" w14:textId="4849D4F9" w:rsidR="003A417A" w:rsidRPr="007B2278" w:rsidRDefault="003A417A" w:rsidP="007B2278">
      <w:pPr>
        <w:pStyle w:val="Poetry"/>
      </w:pPr>
      <w:r w:rsidRPr="007B2278">
        <w:t>From Jove he came commission’d, heav’nly bright</w:t>
      </w:r>
    </w:p>
    <w:p w14:paraId="5C8D7C5A" w14:textId="77777777" w:rsidR="007B2278" w:rsidRDefault="003A417A" w:rsidP="007B2278">
      <w:pPr>
        <w:pStyle w:val="Poetry"/>
      </w:pPr>
      <w:r w:rsidRPr="007B2278">
        <w:lastRenderedPageBreak/>
        <w:t xml:space="preserve">With radiant beams, and manifest to sight </w:t>
      </w:r>
    </w:p>
    <w:p w14:paraId="4FE6E390" w14:textId="537C2468" w:rsidR="003A417A" w:rsidRPr="007B2278" w:rsidRDefault="003A417A" w:rsidP="007B2278">
      <w:pPr>
        <w:pStyle w:val="Poetry"/>
      </w:pPr>
      <w:r w:rsidRPr="007B2278">
        <w:t>(The sender and the sent I both attest)</w:t>
      </w:r>
    </w:p>
    <w:p w14:paraId="01102853" w14:textId="77777777" w:rsidR="007B2278" w:rsidRDefault="003A417A" w:rsidP="007B2278">
      <w:pPr>
        <w:pStyle w:val="Poetry"/>
      </w:pPr>
      <w:r w:rsidRPr="007B2278">
        <w:t xml:space="preserve">These walls he enter’d, and those words express’d. </w:t>
      </w:r>
    </w:p>
    <w:p w14:paraId="67B4E54D" w14:textId="3AE868FB" w:rsidR="003A417A" w:rsidRPr="007B2278" w:rsidRDefault="003A417A" w:rsidP="007B2278">
      <w:pPr>
        <w:pStyle w:val="Poetry"/>
      </w:pPr>
      <w:r w:rsidRPr="007B2278">
        <w:t xml:space="preserve">Fair queen, oppose not what the gods </w:t>
      </w:r>
      <w:proofErr w:type="gramStart"/>
      <w:r w:rsidRPr="007B2278">
        <w:t>command;</w:t>
      </w:r>
      <w:proofErr w:type="gramEnd"/>
    </w:p>
    <w:p w14:paraId="21CD9A95" w14:textId="4AC8900E" w:rsidR="003A417A" w:rsidRDefault="003A417A" w:rsidP="007B2278">
      <w:pPr>
        <w:pStyle w:val="Poetry"/>
      </w:pPr>
      <w:r w:rsidRPr="007B2278">
        <w:t>Forc’d by my fate, I leave your happy land.”</w:t>
      </w:r>
    </w:p>
    <w:p w14:paraId="0B4B3EA8" w14:textId="77777777" w:rsidR="007B2278" w:rsidRPr="007B2278" w:rsidRDefault="007B2278" w:rsidP="007B2278">
      <w:pPr>
        <w:pStyle w:val="Poetry"/>
      </w:pPr>
    </w:p>
    <w:p w14:paraId="467A7E30" w14:textId="77777777" w:rsidR="007B2278" w:rsidRDefault="003A417A" w:rsidP="007B2278">
      <w:pPr>
        <w:pStyle w:val="Poetry"/>
      </w:pPr>
      <w:proofErr w:type="gramStart"/>
      <w:r w:rsidRPr="007B2278">
        <w:t>Thus</w:t>
      </w:r>
      <w:proofErr w:type="gramEnd"/>
      <w:r w:rsidRPr="007B2278">
        <w:t xml:space="preserve"> while he spoke, already she began, </w:t>
      </w:r>
    </w:p>
    <w:p w14:paraId="33035928" w14:textId="77777777" w:rsidR="007B2278" w:rsidRDefault="003A417A" w:rsidP="007B2278">
      <w:pPr>
        <w:pStyle w:val="Poetry"/>
      </w:pPr>
      <w:r w:rsidRPr="007B2278">
        <w:t xml:space="preserve">With sparkling eyes, to view the guilty </w:t>
      </w:r>
      <w:proofErr w:type="gramStart"/>
      <w:r w:rsidRPr="007B2278">
        <w:t>man;</w:t>
      </w:r>
      <w:proofErr w:type="gramEnd"/>
      <w:r w:rsidRPr="007B2278">
        <w:t xml:space="preserve"> </w:t>
      </w:r>
    </w:p>
    <w:p w14:paraId="706B43EC" w14:textId="228010C0" w:rsidR="003A417A" w:rsidRDefault="003A417A" w:rsidP="007B2278">
      <w:pPr>
        <w:pStyle w:val="Poetry"/>
      </w:pPr>
      <w:r w:rsidRPr="007B2278">
        <w:t>From head to foot survey’d his person o’er,</w:t>
      </w:r>
    </w:p>
    <w:p w14:paraId="5E19995D" w14:textId="77777777" w:rsidR="003A417A" w:rsidRPr="007B2278" w:rsidRDefault="003A417A" w:rsidP="007B2278">
      <w:pPr>
        <w:pStyle w:val="Poetry"/>
      </w:pPr>
      <w:r w:rsidRPr="007B2278">
        <w:t>Nor longer these outrageous threats forebore:</w:t>
      </w:r>
    </w:p>
    <w:p w14:paraId="171D6811" w14:textId="5C51E3B1" w:rsidR="003A417A" w:rsidRPr="007B2278" w:rsidRDefault="003A417A" w:rsidP="007B2278">
      <w:pPr>
        <w:pStyle w:val="Poetry"/>
      </w:pPr>
      <w:r w:rsidRPr="007B2278">
        <w:t>“False as thou art, and, more than false, forsworn!</w:t>
      </w:r>
    </w:p>
    <w:p w14:paraId="21902E93" w14:textId="77777777" w:rsidR="007B2278" w:rsidRDefault="003A417A" w:rsidP="007B2278">
      <w:pPr>
        <w:pStyle w:val="Poetry"/>
      </w:pPr>
      <w:r w:rsidRPr="007B2278">
        <w:t xml:space="preserve">Not sprung from noble blood, nor goddess-born, </w:t>
      </w:r>
    </w:p>
    <w:p w14:paraId="5E2E2180" w14:textId="4C98EB85" w:rsidR="003A417A" w:rsidRPr="007B2278" w:rsidRDefault="003A417A" w:rsidP="007B2278">
      <w:pPr>
        <w:pStyle w:val="Poetry"/>
      </w:pPr>
      <w:r w:rsidRPr="007B2278">
        <w:t>But hewn from harden’d entrails of a rock!</w:t>
      </w:r>
    </w:p>
    <w:p w14:paraId="40FEC675" w14:textId="77777777" w:rsidR="007B2278" w:rsidRDefault="003A417A" w:rsidP="007B2278">
      <w:pPr>
        <w:pStyle w:val="Poetry"/>
      </w:pPr>
      <w:r w:rsidRPr="007B2278">
        <w:t xml:space="preserve">And rough Hyrcanian tigers gave thee suck! </w:t>
      </w:r>
    </w:p>
    <w:p w14:paraId="2AC816B9" w14:textId="33578E67" w:rsidR="003A417A" w:rsidRPr="007B2278" w:rsidRDefault="003A417A" w:rsidP="007B2278">
      <w:pPr>
        <w:pStyle w:val="Poetry"/>
      </w:pPr>
      <w:r w:rsidRPr="007B2278">
        <w:t>Why should I fawn? what have I worse to fear?</w:t>
      </w:r>
    </w:p>
    <w:p w14:paraId="591C8E46" w14:textId="19E89B14" w:rsidR="003A417A" w:rsidRPr="007B2278" w:rsidRDefault="003A417A" w:rsidP="007B2278">
      <w:pPr>
        <w:pStyle w:val="Poetry"/>
      </w:pPr>
      <w:r w:rsidRPr="007B2278">
        <w:t xml:space="preserve">Did he once look, or lent a list’ning </w:t>
      </w:r>
      <w:proofErr w:type="gramStart"/>
      <w:r w:rsidRPr="007B2278">
        <w:t>ear,</w:t>
      </w:r>
      <w:proofErr w:type="gramEnd"/>
    </w:p>
    <w:p w14:paraId="7B794645" w14:textId="77777777" w:rsidR="007B2278" w:rsidRDefault="003A417A" w:rsidP="007B2278">
      <w:pPr>
        <w:pStyle w:val="Poetry"/>
      </w:pPr>
      <w:r w:rsidRPr="007B2278">
        <w:t xml:space="preserve">Sigh’d when I sobb’d, or shed one kindly </w:t>
      </w:r>
      <w:proofErr w:type="gramStart"/>
      <w:r w:rsidRPr="007B2278">
        <w:t>tear?—</w:t>
      </w:r>
      <w:proofErr w:type="gramEnd"/>
      <w:r w:rsidRPr="007B2278">
        <w:t xml:space="preserve"> </w:t>
      </w:r>
    </w:p>
    <w:p w14:paraId="378AEFD1" w14:textId="0B920292" w:rsidR="003A417A" w:rsidRPr="007B2278" w:rsidRDefault="003A417A" w:rsidP="007B2278">
      <w:pPr>
        <w:pStyle w:val="Poetry"/>
      </w:pPr>
      <w:r w:rsidRPr="007B2278">
        <w:t>All symptoms of a base ungrateful mind,</w:t>
      </w:r>
    </w:p>
    <w:p w14:paraId="1D45268B" w14:textId="77777777" w:rsidR="007B2278" w:rsidRDefault="003A417A" w:rsidP="007B2278">
      <w:pPr>
        <w:pStyle w:val="Poetry"/>
      </w:pPr>
      <w:r w:rsidRPr="007B2278">
        <w:t xml:space="preserve">So foul, that, which is worse, ‘tis hard to find. </w:t>
      </w:r>
    </w:p>
    <w:p w14:paraId="681EFD57" w14:textId="7689BDD9" w:rsidR="003A417A" w:rsidRPr="007B2278" w:rsidRDefault="003A417A" w:rsidP="007B2278">
      <w:pPr>
        <w:pStyle w:val="Poetry"/>
      </w:pPr>
      <w:r w:rsidRPr="007B2278">
        <w:t>Of man’s injustice why should I complain?</w:t>
      </w:r>
    </w:p>
    <w:p w14:paraId="07E9D956" w14:textId="17BAB05A" w:rsidR="003A417A" w:rsidRPr="007B2278" w:rsidRDefault="003A417A" w:rsidP="007B2278">
      <w:pPr>
        <w:pStyle w:val="Poetry"/>
      </w:pPr>
      <w:r w:rsidRPr="007B2278">
        <w:t>The gods, and Jove himself, behold in vain</w:t>
      </w:r>
    </w:p>
    <w:p w14:paraId="1F2947E8" w14:textId="77777777" w:rsidR="007B2278" w:rsidRDefault="003A417A" w:rsidP="007B2278">
      <w:pPr>
        <w:pStyle w:val="Poetry"/>
      </w:pPr>
      <w:r w:rsidRPr="007B2278">
        <w:t xml:space="preserve">Triumphant treason; yet no thunder flies, </w:t>
      </w:r>
    </w:p>
    <w:p w14:paraId="70A0E140" w14:textId="77777777" w:rsidR="007B2278" w:rsidRDefault="003A417A" w:rsidP="007B2278">
      <w:pPr>
        <w:pStyle w:val="Poetry"/>
      </w:pPr>
      <w:r w:rsidRPr="007B2278">
        <w:t xml:space="preserve">Nor Juno views my wrongs with equal </w:t>
      </w:r>
      <w:proofErr w:type="gramStart"/>
      <w:r w:rsidRPr="007B2278">
        <w:t>eyes;</w:t>
      </w:r>
      <w:proofErr w:type="gramEnd"/>
      <w:r w:rsidRPr="007B2278">
        <w:t xml:space="preserve"> </w:t>
      </w:r>
    </w:p>
    <w:p w14:paraId="5DAC9499" w14:textId="77777777" w:rsidR="007B2278" w:rsidRDefault="003A417A" w:rsidP="007B2278">
      <w:pPr>
        <w:pStyle w:val="Poetry"/>
      </w:pPr>
      <w:r w:rsidRPr="007B2278">
        <w:t xml:space="preserve">Faithless is earth, and faithless are the skies! </w:t>
      </w:r>
    </w:p>
    <w:p w14:paraId="31436CD8" w14:textId="66EE43D1" w:rsidR="003A417A" w:rsidRPr="007B2278" w:rsidRDefault="003A417A" w:rsidP="007B2278">
      <w:pPr>
        <w:pStyle w:val="Poetry"/>
      </w:pPr>
      <w:r w:rsidRPr="007B2278">
        <w:t>Justice is fled, and Truth is now no more!</w:t>
      </w:r>
    </w:p>
    <w:p w14:paraId="02B36194" w14:textId="3A632844" w:rsidR="003A417A" w:rsidRPr="007B2278" w:rsidRDefault="003A417A" w:rsidP="007B2278">
      <w:pPr>
        <w:pStyle w:val="Poetry"/>
      </w:pPr>
      <w:r w:rsidRPr="007B2278">
        <w:t xml:space="preserve">I sav’d the shipwrack’d exile on my </w:t>
      </w:r>
      <w:proofErr w:type="gramStart"/>
      <w:r w:rsidRPr="007B2278">
        <w:t>shore;</w:t>
      </w:r>
      <w:proofErr w:type="gramEnd"/>
    </w:p>
    <w:p w14:paraId="424A9113" w14:textId="77777777" w:rsidR="007B2278" w:rsidRDefault="003A417A" w:rsidP="007B2278">
      <w:pPr>
        <w:pStyle w:val="Poetry"/>
      </w:pPr>
      <w:r w:rsidRPr="007B2278">
        <w:t xml:space="preserve">With needful food his hungry Trojans </w:t>
      </w:r>
      <w:proofErr w:type="gramStart"/>
      <w:r w:rsidRPr="007B2278">
        <w:t>fed;</w:t>
      </w:r>
      <w:proofErr w:type="gramEnd"/>
      <w:r w:rsidRPr="007B2278">
        <w:t xml:space="preserve"> </w:t>
      </w:r>
    </w:p>
    <w:p w14:paraId="36B32CB4" w14:textId="090C9205" w:rsidR="003A417A" w:rsidRPr="007B2278" w:rsidRDefault="003A417A" w:rsidP="007B2278">
      <w:pPr>
        <w:pStyle w:val="Poetry"/>
      </w:pPr>
      <w:r w:rsidRPr="007B2278">
        <w:t>I took the traitor to my throne and bed:</w:t>
      </w:r>
    </w:p>
    <w:p w14:paraId="12C6C93E" w14:textId="77777777" w:rsidR="003A417A" w:rsidRPr="007B2278" w:rsidRDefault="003A417A" w:rsidP="007B2278">
      <w:pPr>
        <w:pStyle w:val="Poetry"/>
      </w:pPr>
      <w:r w:rsidRPr="007B2278">
        <w:t>Fool that I was</w:t>
      </w:r>
      <w:proofErr w:type="gramStart"/>
      <w:r w:rsidRPr="007B2278">
        <w:t>—‘</w:t>
      </w:r>
      <w:proofErr w:type="gramEnd"/>
      <w:r w:rsidRPr="007B2278">
        <w:t>t is little to repeat</w:t>
      </w:r>
    </w:p>
    <w:p w14:paraId="6F22FD74" w14:textId="77777777" w:rsidR="003A417A" w:rsidRPr="007B2278" w:rsidRDefault="003A417A" w:rsidP="007B2278">
      <w:pPr>
        <w:pStyle w:val="Poetry"/>
      </w:pPr>
      <w:r w:rsidRPr="007B2278">
        <w:t>The rest—I stor’d and rigg’d his ruin’d fleet.</w:t>
      </w:r>
    </w:p>
    <w:p w14:paraId="2C62323E" w14:textId="4DC406BE" w:rsidR="003A417A" w:rsidRPr="007B2278" w:rsidRDefault="003A417A" w:rsidP="007B2278">
      <w:pPr>
        <w:pStyle w:val="Poetry"/>
      </w:pPr>
      <w:r w:rsidRPr="007B2278">
        <w:t>I rave, I rave! A god’s command he pleads,</w:t>
      </w:r>
    </w:p>
    <w:p w14:paraId="5AD3658E" w14:textId="77777777" w:rsidR="007B2278" w:rsidRDefault="003A417A" w:rsidP="007B2278">
      <w:pPr>
        <w:pStyle w:val="Poetry"/>
      </w:pPr>
      <w:r w:rsidRPr="007B2278">
        <w:t xml:space="preserve">And makes Heav’n accessary to his deeds. </w:t>
      </w:r>
    </w:p>
    <w:p w14:paraId="438CF5ED" w14:textId="77777777" w:rsidR="007B2278" w:rsidRDefault="003A417A" w:rsidP="007B2278">
      <w:pPr>
        <w:pStyle w:val="Poetry"/>
      </w:pPr>
      <w:r w:rsidRPr="007B2278">
        <w:t xml:space="preserve">Now Lycian lots, and now the Delian god, </w:t>
      </w:r>
    </w:p>
    <w:p w14:paraId="0E4EF82D" w14:textId="77777777" w:rsidR="007B2278" w:rsidRDefault="003A417A" w:rsidP="007B2278">
      <w:pPr>
        <w:pStyle w:val="Poetry"/>
      </w:pPr>
      <w:r w:rsidRPr="007B2278">
        <w:t xml:space="preserve">Now Hermes is employ’d from Jove’s abode, </w:t>
      </w:r>
    </w:p>
    <w:p w14:paraId="4E2E4BF7" w14:textId="11C3598C" w:rsidR="003A417A" w:rsidRPr="007B2278" w:rsidRDefault="003A417A" w:rsidP="007B2278">
      <w:pPr>
        <w:pStyle w:val="Poetry"/>
      </w:pPr>
      <w:r w:rsidRPr="007B2278">
        <w:t xml:space="preserve">To warn </w:t>
      </w:r>
      <w:proofErr w:type="gramStart"/>
      <w:r w:rsidRPr="007B2278">
        <w:t>him hence;</w:t>
      </w:r>
      <w:proofErr w:type="gramEnd"/>
      <w:r w:rsidRPr="007B2278">
        <w:t xml:space="preserve"> as if the peaceful state</w:t>
      </w:r>
    </w:p>
    <w:p w14:paraId="61251B98" w14:textId="19E44291" w:rsidR="003A417A" w:rsidRPr="007B2278" w:rsidRDefault="003A417A" w:rsidP="007B2278">
      <w:pPr>
        <w:pStyle w:val="Poetry"/>
      </w:pPr>
      <w:r w:rsidRPr="007B2278">
        <w:lastRenderedPageBreak/>
        <w:t>Of heav’nly pow’rs were touch’d with human fate!</w:t>
      </w:r>
    </w:p>
    <w:p w14:paraId="67A08064" w14:textId="77777777" w:rsidR="003A417A" w:rsidRPr="007B2278" w:rsidRDefault="003A417A" w:rsidP="007B2278">
      <w:pPr>
        <w:pStyle w:val="Poetry"/>
      </w:pPr>
      <w:r w:rsidRPr="007B2278">
        <w:t>But go! thy flight no longer I detain—</w:t>
      </w:r>
    </w:p>
    <w:p w14:paraId="295357EB" w14:textId="77777777" w:rsidR="007B2278" w:rsidRDefault="003A417A" w:rsidP="007B2278">
      <w:pPr>
        <w:pStyle w:val="Poetry"/>
      </w:pPr>
      <w:r w:rsidRPr="007B2278">
        <w:t xml:space="preserve">Go seek thy promis’d kingdom thro’ the main! </w:t>
      </w:r>
    </w:p>
    <w:p w14:paraId="136A64EE" w14:textId="64DA64A1" w:rsidR="003A417A" w:rsidRPr="007B2278" w:rsidRDefault="003A417A" w:rsidP="007B2278">
      <w:pPr>
        <w:pStyle w:val="Poetry"/>
      </w:pPr>
      <w:r w:rsidRPr="007B2278">
        <w:t>Yet, if the heav’ns will hear my pious vow,</w:t>
      </w:r>
    </w:p>
    <w:p w14:paraId="73AEC7D0" w14:textId="77777777" w:rsidR="003A417A" w:rsidRPr="007B2278" w:rsidRDefault="003A417A" w:rsidP="007B2278">
      <w:pPr>
        <w:pStyle w:val="Poetry"/>
      </w:pPr>
      <w:r w:rsidRPr="007B2278">
        <w:t>The faithless waves, not half so false as thou,</w:t>
      </w:r>
    </w:p>
    <w:p w14:paraId="13347019" w14:textId="7F811225" w:rsidR="003A417A" w:rsidRPr="007B2278" w:rsidRDefault="003A417A" w:rsidP="007B2278">
      <w:pPr>
        <w:pStyle w:val="Poetry"/>
      </w:pPr>
      <w:r w:rsidRPr="007B2278">
        <w:t>Or secret sands, shall sepulchers afford</w:t>
      </w:r>
    </w:p>
    <w:p w14:paraId="077E1D2C" w14:textId="77777777" w:rsidR="007B2278" w:rsidRDefault="003A417A" w:rsidP="007B2278">
      <w:pPr>
        <w:pStyle w:val="Poetry"/>
      </w:pPr>
      <w:r w:rsidRPr="007B2278">
        <w:t xml:space="preserve">To thy proud vessels, and their perjur’d lord. </w:t>
      </w:r>
    </w:p>
    <w:p w14:paraId="5DBD3A89" w14:textId="15A21EA3" w:rsidR="003A417A" w:rsidRPr="007B2278" w:rsidRDefault="003A417A" w:rsidP="007B2278">
      <w:pPr>
        <w:pStyle w:val="Poetry"/>
      </w:pPr>
      <w:r w:rsidRPr="007B2278">
        <w:t>Then shalt thou call on injur’d Dido’s name:</w:t>
      </w:r>
    </w:p>
    <w:p w14:paraId="3F7B703D" w14:textId="77777777" w:rsidR="003A417A" w:rsidRPr="007B2278" w:rsidRDefault="003A417A" w:rsidP="007B2278">
      <w:pPr>
        <w:pStyle w:val="Poetry"/>
      </w:pPr>
      <w:r w:rsidRPr="007B2278">
        <w:t>Dido shall come in a black sulph’ry flame,</w:t>
      </w:r>
    </w:p>
    <w:p w14:paraId="7D8D9F29" w14:textId="77777777" w:rsidR="003A417A" w:rsidRPr="007B2278" w:rsidRDefault="003A417A" w:rsidP="007B2278">
      <w:pPr>
        <w:pStyle w:val="Poetry"/>
      </w:pPr>
      <w:r w:rsidRPr="007B2278">
        <w:t xml:space="preserve">When death has once dissolv’d her mortal </w:t>
      </w:r>
      <w:proofErr w:type="gramStart"/>
      <w:r w:rsidRPr="007B2278">
        <w:t>frame;</w:t>
      </w:r>
      <w:proofErr w:type="gramEnd"/>
    </w:p>
    <w:p w14:paraId="3D1FE147" w14:textId="2F168ACD" w:rsidR="003A417A" w:rsidRPr="007B2278" w:rsidRDefault="003A417A" w:rsidP="007B2278">
      <w:pPr>
        <w:pStyle w:val="Poetry"/>
      </w:pPr>
      <w:r w:rsidRPr="007B2278">
        <w:t>Shall smile to see the traitor vainly weep:</w:t>
      </w:r>
    </w:p>
    <w:p w14:paraId="0B124487" w14:textId="77777777" w:rsidR="003A417A" w:rsidRPr="007B2278" w:rsidRDefault="003A417A" w:rsidP="007B2278">
      <w:pPr>
        <w:pStyle w:val="Poetry"/>
      </w:pPr>
      <w:r w:rsidRPr="007B2278">
        <w:t>Her angry ghost, arising from the deep,</w:t>
      </w:r>
    </w:p>
    <w:p w14:paraId="033BBD9A" w14:textId="77777777" w:rsidR="007B2278" w:rsidRDefault="003A417A" w:rsidP="007B2278">
      <w:pPr>
        <w:pStyle w:val="Poetry"/>
      </w:pPr>
      <w:r w:rsidRPr="007B2278">
        <w:t xml:space="preserve">Shall haunt thee </w:t>
      </w:r>
      <w:proofErr w:type="gramStart"/>
      <w:r w:rsidRPr="007B2278">
        <w:t>waking, and</w:t>
      </w:r>
      <w:proofErr w:type="gramEnd"/>
      <w:r w:rsidRPr="007B2278">
        <w:t xml:space="preserve"> disturb thy sleep. </w:t>
      </w:r>
    </w:p>
    <w:p w14:paraId="6E27F021" w14:textId="77777777" w:rsidR="007B2278" w:rsidRDefault="003A417A" w:rsidP="007B2278">
      <w:pPr>
        <w:pStyle w:val="Poetry"/>
      </w:pPr>
      <w:r w:rsidRPr="007B2278">
        <w:t xml:space="preserve">At least my shade thy punishment shall know, </w:t>
      </w:r>
    </w:p>
    <w:p w14:paraId="56DB9974" w14:textId="25E570DF" w:rsidR="003A417A" w:rsidRPr="007B2278" w:rsidRDefault="003A417A" w:rsidP="007B2278">
      <w:pPr>
        <w:pStyle w:val="Poetry"/>
      </w:pPr>
      <w:r w:rsidRPr="007B2278">
        <w:t>And Fame shall spread the pleasing news below.”</w:t>
      </w:r>
    </w:p>
    <w:p w14:paraId="23BD2760" w14:textId="77777777" w:rsidR="007B2278" w:rsidRDefault="007B2278" w:rsidP="007B2278">
      <w:pPr>
        <w:pStyle w:val="Poetry"/>
      </w:pPr>
    </w:p>
    <w:p w14:paraId="419AC9A3" w14:textId="67B5B2D1" w:rsidR="003A417A" w:rsidRPr="007B2278" w:rsidRDefault="003A417A" w:rsidP="007B2278">
      <w:pPr>
        <w:pStyle w:val="Poetry"/>
      </w:pPr>
      <w:r w:rsidRPr="007B2278">
        <w:t>Abruptly here she stops; then turns away</w:t>
      </w:r>
      <w:r w:rsidRPr="007B2278">
        <w:tab/>
      </w:r>
    </w:p>
    <w:p w14:paraId="6CA703F6" w14:textId="77777777" w:rsidR="007B2278" w:rsidRDefault="003A417A" w:rsidP="007B2278">
      <w:pPr>
        <w:pStyle w:val="Poetry"/>
      </w:pPr>
      <w:r w:rsidRPr="007B2278">
        <w:t xml:space="preserve">Her loathing </w:t>
      </w:r>
      <w:proofErr w:type="gramStart"/>
      <w:r w:rsidRPr="007B2278">
        <w:t>eyes, and</w:t>
      </w:r>
      <w:proofErr w:type="gramEnd"/>
      <w:r w:rsidRPr="007B2278">
        <w:t xml:space="preserve"> shuns the sight of day. </w:t>
      </w:r>
    </w:p>
    <w:p w14:paraId="6A364B87" w14:textId="4099F05D" w:rsidR="003A417A" w:rsidRPr="007B2278" w:rsidRDefault="003A417A" w:rsidP="007B2278">
      <w:pPr>
        <w:pStyle w:val="Poetry"/>
      </w:pPr>
      <w:proofErr w:type="gramStart"/>
      <w:r w:rsidRPr="007B2278">
        <w:t>Amazd</w:t>
      </w:r>
      <w:proofErr w:type="gramEnd"/>
      <w:r w:rsidRPr="007B2278">
        <w:t xml:space="preserve"> he stood, revolving in his mind</w:t>
      </w:r>
    </w:p>
    <w:p w14:paraId="3B8EC069" w14:textId="77777777" w:rsidR="007B2278" w:rsidRDefault="003A417A" w:rsidP="007B2278">
      <w:pPr>
        <w:pStyle w:val="Poetry"/>
      </w:pPr>
      <w:r w:rsidRPr="007B2278">
        <w:t xml:space="preserve">What speech to frame, and what excuse to </w:t>
      </w:r>
      <w:proofErr w:type="gramStart"/>
      <w:r w:rsidRPr="007B2278">
        <w:t>find.</w:t>
      </w:r>
      <w:proofErr w:type="gramEnd"/>
      <w:r w:rsidRPr="007B2278">
        <w:t xml:space="preserve"> </w:t>
      </w:r>
    </w:p>
    <w:p w14:paraId="3FFC67AA" w14:textId="5E4FEEF3" w:rsidR="003A417A" w:rsidRPr="007B2278" w:rsidRDefault="003A417A" w:rsidP="007B2278">
      <w:pPr>
        <w:pStyle w:val="Poetry"/>
      </w:pPr>
      <w:r w:rsidRPr="007B2278">
        <w:t>Her fearful maids their fainting mistress led,</w:t>
      </w:r>
    </w:p>
    <w:p w14:paraId="5121B4A1" w14:textId="1F64A8D0" w:rsidR="003A417A" w:rsidRPr="007B2278" w:rsidRDefault="003A417A" w:rsidP="007B2278">
      <w:pPr>
        <w:pStyle w:val="Poetry"/>
      </w:pPr>
      <w:r w:rsidRPr="007B2278">
        <w:t>And softly laid her on her ivory bed.</w:t>
      </w:r>
    </w:p>
    <w:p w14:paraId="07A0ED5C" w14:textId="77777777" w:rsidR="007B2278" w:rsidRDefault="007B2278" w:rsidP="007B2278">
      <w:pPr>
        <w:pStyle w:val="Poetry"/>
      </w:pPr>
    </w:p>
    <w:p w14:paraId="4CDD28A6" w14:textId="5B6D3541" w:rsidR="007B2278" w:rsidRDefault="003A417A" w:rsidP="007B2278">
      <w:pPr>
        <w:pStyle w:val="Poetry"/>
      </w:pPr>
      <w:r w:rsidRPr="007B2278">
        <w:t xml:space="preserve">But good Aeneas, tho’ he much desir’d </w:t>
      </w:r>
    </w:p>
    <w:p w14:paraId="151B7675" w14:textId="73ACF26D" w:rsidR="003A417A" w:rsidRPr="007B2278" w:rsidRDefault="003A417A" w:rsidP="007B2278">
      <w:pPr>
        <w:pStyle w:val="Poetry"/>
      </w:pPr>
      <w:r w:rsidRPr="007B2278">
        <w:t xml:space="preserve">To give that pity which her grief </w:t>
      </w:r>
      <w:proofErr w:type="gramStart"/>
      <w:r w:rsidRPr="007B2278">
        <w:t>requir’d;</w:t>
      </w:r>
      <w:proofErr w:type="gramEnd"/>
    </w:p>
    <w:p w14:paraId="04358B73" w14:textId="77777777" w:rsidR="007B2278" w:rsidRDefault="003A417A" w:rsidP="007B2278">
      <w:pPr>
        <w:pStyle w:val="Poetry"/>
      </w:pPr>
      <w:r w:rsidRPr="007B2278">
        <w:t xml:space="preserve">Tho’ much he mourn’d, and labor’d with his love, </w:t>
      </w:r>
    </w:p>
    <w:p w14:paraId="599C248B" w14:textId="43BEA7BB" w:rsidR="003A417A" w:rsidRPr="007B2278" w:rsidRDefault="003A417A" w:rsidP="007B2278">
      <w:pPr>
        <w:pStyle w:val="Poetry"/>
      </w:pPr>
      <w:r w:rsidRPr="007B2278">
        <w:t xml:space="preserve">Resolv’d at length, obeys the will of </w:t>
      </w:r>
      <w:proofErr w:type="gramStart"/>
      <w:r w:rsidRPr="007B2278">
        <w:t>Jove;</w:t>
      </w:r>
      <w:proofErr w:type="gramEnd"/>
    </w:p>
    <w:p w14:paraId="5632D19F" w14:textId="39061057" w:rsidR="003A417A" w:rsidRPr="007B2278" w:rsidRDefault="003A417A" w:rsidP="007B2278">
      <w:pPr>
        <w:pStyle w:val="Poetry"/>
      </w:pPr>
      <w:r w:rsidRPr="007B2278">
        <w:t>Reviews his forces: they with early care</w:t>
      </w:r>
    </w:p>
    <w:p w14:paraId="78010E28" w14:textId="77777777" w:rsidR="007B2278" w:rsidRDefault="003A417A" w:rsidP="007B2278">
      <w:pPr>
        <w:pStyle w:val="Poetry"/>
      </w:pPr>
      <w:r w:rsidRPr="007B2278">
        <w:t xml:space="preserve">Unmoor their vessels, and for sea prepare. </w:t>
      </w:r>
    </w:p>
    <w:p w14:paraId="32CB1A9E" w14:textId="77777777" w:rsidR="007B2278" w:rsidRDefault="003A417A" w:rsidP="007B2278">
      <w:pPr>
        <w:pStyle w:val="Poetry"/>
      </w:pPr>
      <w:r w:rsidRPr="007B2278">
        <w:t xml:space="preserve">The fleet is soon afloat, in all its pride, </w:t>
      </w:r>
    </w:p>
    <w:p w14:paraId="76A09487" w14:textId="5B89067F" w:rsidR="003A417A" w:rsidRPr="007B2278" w:rsidRDefault="003A417A" w:rsidP="007B2278">
      <w:pPr>
        <w:pStyle w:val="Poetry"/>
      </w:pPr>
      <w:r w:rsidRPr="007B2278">
        <w:t>And well-calk’d galleys in the harbor ride.</w:t>
      </w:r>
    </w:p>
    <w:p w14:paraId="7D48C16D" w14:textId="77777777" w:rsidR="003A417A" w:rsidRPr="0063053E" w:rsidRDefault="003A417A" w:rsidP="0063053E">
      <w:pPr>
        <w:pStyle w:val="Poetry"/>
      </w:pPr>
      <w:r w:rsidRPr="0063053E">
        <w:t>Then oaks for oars they fell’d; or, as they stood,</w:t>
      </w:r>
    </w:p>
    <w:p w14:paraId="6B31695B" w14:textId="75C4D64A" w:rsidR="003A417A" w:rsidRPr="0063053E" w:rsidRDefault="003A417A" w:rsidP="0063053E">
      <w:pPr>
        <w:pStyle w:val="Poetry"/>
      </w:pPr>
      <w:r w:rsidRPr="0063053E">
        <w:t>Of its green arms despoil’d the growing wood,</w:t>
      </w:r>
    </w:p>
    <w:p w14:paraId="795463B4" w14:textId="77777777" w:rsidR="0063053E" w:rsidRDefault="003A417A" w:rsidP="0063053E">
      <w:pPr>
        <w:pStyle w:val="Poetry"/>
      </w:pPr>
      <w:r w:rsidRPr="0063053E">
        <w:t xml:space="preserve">Studious of flight. The beach is cover’d o’er </w:t>
      </w:r>
    </w:p>
    <w:p w14:paraId="61A3C483" w14:textId="1B5DD22A" w:rsidR="003A417A" w:rsidRPr="0063053E" w:rsidRDefault="003A417A" w:rsidP="0063053E">
      <w:pPr>
        <w:pStyle w:val="Poetry"/>
      </w:pPr>
      <w:r w:rsidRPr="0063053E">
        <w:t>With Trojan bands, that blacken all the shore:</w:t>
      </w:r>
    </w:p>
    <w:p w14:paraId="62B6CA8D" w14:textId="77777777" w:rsidR="003A417A" w:rsidRPr="0063053E" w:rsidRDefault="003A417A" w:rsidP="0063053E">
      <w:pPr>
        <w:pStyle w:val="Poetry"/>
      </w:pPr>
      <w:r w:rsidRPr="0063053E">
        <w:lastRenderedPageBreak/>
        <w:t>On ev’ry side are seen, descending down,</w:t>
      </w:r>
    </w:p>
    <w:p w14:paraId="198571D2" w14:textId="77777777" w:rsidR="003A417A" w:rsidRPr="0063053E" w:rsidRDefault="003A417A" w:rsidP="0063053E">
      <w:pPr>
        <w:pStyle w:val="Poetry"/>
      </w:pPr>
      <w:r w:rsidRPr="0063053E">
        <w:t>Thick swarms of soldiers, loaden from the town.</w:t>
      </w:r>
    </w:p>
    <w:p w14:paraId="2F6C3CAA" w14:textId="17FC11DA" w:rsidR="003A417A" w:rsidRPr="0063053E" w:rsidRDefault="003A417A" w:rsidP="0063053E">
      <w:pPr>
        <w:pStyle w:val="Poetry"/>
      </w:pPr>
      <w:r w:rsidRPr="0063053E">
        <w:t>Thus, in battalia, march embodied ants,</w:t>
      </w:r>
    </w:p>
    <w:p w14:paraId="66600226" w14:textId="77777777" w:rsidR="003A417A" w:rsidRPr="0063053E" w:rsidRDefault="003A417A" w:rsidP="0063053E">
      <w:pPr>
        <w:pStyle w:val="Poetry"/>
      </w:pPr>
      <w:r w:rsidRPr="0063053E">
        <w:t>Fearful of winter, and of future wants,</w:t>
      </w:r>
    </w:p>
    <w:p w14:paraId="576A44D9" w14:textId="77777777" w:rsidR="0063053E" w:rsidRDefault="003A417A" w:rsidP="0063053E">
      <w:pPr>
        <w:pStyle w:val="Poetry"/>
      </w:pPr>
      <w:r w:rsidRPr="0063053E">
        <w:t xml:space="preserve">T’ invade the corn, and to their cells convey </w:t>
      </w:r>
    </w:p>
    <w:p w14:paraId="0C3F5515" w14:textId="3C45A8D2" w:rsidR="003A417A" w:rsidRPr="0063053E" w:rsidRDefault="003A417A" w:rsidP="0063053E">
      <w:pPr>
        <w:pStyle w:val="Poetry"/>
      </w:pPr>
      <w:r w:rsidRPr="0063053E">
        <w:t>The plunder’d forage of their yellow prey.</w:t>
      </w:r>
    </w:p>
    <w:p w14:paraId="74AFC1F8" w14:textId="77777777" w:rsidR="003A417A" w:rsidRPr="0063053E" w:rsidRDefault="003A417A" w:rsidP="0063053E">
      <w:pPr>
        <w:pStyle w:val="Poetry"/>
      </w:pPr>
      <w:r w:rsidRPr="0063053E">
        <w:t>The sable troops, along the narrow tracks,</w:t>
      </w:r>
    </w:p>
    <w:p w14:paraId="15B141E7" w14:textId="36FD6821" w:rsidR="003A417A" w:rsidRPr="0063053E" w:rsidRDefault="003A417A" w:rsidP="0063053E">
      <w:pPr>
        <w:pStyle w:val="Poetry"/>
      </w:pPr>
      <w:r w:rsidRPr="0063053E">
        <w:t>Scarce bear the weighty burthen on their backs:</w:t>
      </w:r>
    </w:p>
    <w:p w14:paraId="6B95EAF3" w14:textId="77777777" w:rsidR="0063053E" w:rsidRDefault="003A417A" w:rsidP="0063053E">
      <w:pPr>
        <w:pStyle w:val="Poetry"/>
      </w:pPr>
      <w:r w:rsidRPr="0063053E">
        <w:t xml:space="preserve">Some set their shoulders to the pond’rous </w:t>
      </w:r>
      <w:proofErr w:type="gramStart"/>
      <w:r w:rsidRPr="0063053E">
        <w:t>grain;</w:t>
      </w:r>
      <w:proofErr w:type="gramEnd"/>
      <w:r w:rsidRPr="0063053E">
        <w:t xml:space="preserve"> </w:t>
      </w:r>
    </w:p>
    <w:p w14:paraId="0BE417DA" w14:textId="77777777" w:rsidR="0063053E" w:rsidRDefault="003A417A" w:rsidP="0063053E">
      <w:pPr>
        <w:pStyle w:val="Poetry"/>
      </w:pPr>
      <w:r w:rsidRPr="0063053E">
        <w:t xml:space="preserve">Some guard the spoil; some lash the lagging </w:t>
      </w:r>
      <w:proofErr w:type="gramStart"/>
      <w:r w:rsidRPr="0063053E">
        <w:t>train;</w:t>
      </w:r>
      <w:proofErr w:type="gramEnd"/>
      <w:r w:rsidRPr="0063053E">
        <w:t xml:space="preserve"> </w:t>
      </w:r>
    </w:p>
    <w:p w14:paraId="4C3A09AB" w14:textId="71635C98" w:rsidR="003A417A" w:rsidRPr="0063053E" w:rsidRDefault="003A417A" w:rsidP="0063053E">
      <w:pPr>
        <w:pStyle w:val="Poetry"/>
      </w:pPr>
      <w:r w:rsidRPr="0063053E">
        <w:t>All ply their sev’ral tasks, and equal toil sustain.</w:t>
      </w:r>
    </w:p>
    <w:p w14:paraId="1A5650C8" w14:textId="77777777" w:rsidR="0063053E" w:rsidRDefault="0063053E" w:rsidP="0063053E">
      <w:pPr>
        <w:pStyle w:val="Poetry"/>
      </w:pPr>
    </w:p>
    <w:p w14:paraId="6991BB49" w14:textId="4873B793" w:rsidR="003A417A" w:rsidRPr="0063053E" w:rsidRDefault="003A417A" w:rsidP="0063053E">
      <w:pPr>
        <w:pStyle w:val="Poetry"/>
      </w:pPr>
      <w:r w:rsidRPr="0063053E">
        <w:t xml:space="preserve">What pangs the tender breast of Dido </w:t>
      </w:r>
      <w:proofErr w:type="gramStart"/>
      <w:r w:rsidRPr="0063053E">
        <w:t>tore,</w:t>
      </w:r>
      <w:proofErr w:type="gramEnd"/>
    </w:p>
    <w:p w14:paraId="16CADB61" w14:textId="5612E5B7" w:rsidR="003A417A" w:rsidRPr="0063053E" w:rsidRDefault="003A417A" w:rsidP="0063053E">
      <w:pPr>
        <w:pStyle w:val="Poetry"/>
      </w:pPr>
      <w:r w:rsidRPr="0063053E">
        <w:t>When, from the tow’r, she saw the cover’d shore,</w:t>
      </w:r>
    </w:p>
    <w:p w14:paraId="5A1E8741" w14:textId="77777777" w:rsidR="0063053E" w:rsidRDefault="003A417A" w:rsidP="0063053E">
      <w:pPr>
        <w:pStyle w:val="Poetry"/>
      </w:pPr>
      <w:r w:rsidRPr="0063053E">
        <w:t xml:space="preserve">And heard the shouts of sailors from afar, </w:t>
      </w:r>
    </w:p>
    <w:p w14:paraId="7F4ED560" w14:textId="2E0392AB" w:rsidR="003A417A" w:rsidRPr="0063053E" w:rsidRDefault="003A417A" w:rsidP="0063053E">
      <w:pPr>
        <w:pStyle w:val="Poetry"/>
      </w:pPr>
      <w:r w:rsidRPr="0063053E">
        <w:t>Mix’d with the murmurs of the wat’ry war!</w:t>
      </w:r>
    </w:p>
    <w:p w14:paraId="55DAFA36" w14:textId="77777777" w:rsidR="0063053E" w:rsidRDefault="003A417A" w:rsidP="0063053E">
      <w:pPr>
        <w:pStyle w:val="Poetry"/>
      </w:pPr>
      <w:r w:rsidRPr="0063053E">
        <w:t xml:space="preserve">All-pow’rful Love! what changes canst thou cause </w:t>
      </w:r>
    </w:p>
    <w:p w14:paraId="0E5CCC79" w14:textId="6037C059" w:rsidR="003A417A" w:rsidRPr="0063053E" w:rsidRDefault="003A417A" w:rsidP="0063053E">
      <w:pPr>
        <w:pStyle w:val="Poetry"/>
      </w:pPr>
      <w:r w:rsidRPr="0063053E">
        <w:t>In human hearts, subjected to thy laws!</w:t>
      </w:r>
    </w:p>
    <w:p w14:paraId="191CF688" w14:textId="70DBA333" w:rsidR="003A417A" w:rsidRPr="0063053E" w:rsidRDefault="003A417A" w:rsidP="0063053E">
      <w:pPr>
        <w:pStyle w:val="Poetry"/>
      </w:pPr>
      <w:r w:rsidRPr="0063053E">
        <w:t>Once more her haughty soul the tyrant bends:</w:t>
      </w:r>
    </w:p>
    <w:p w14:paraId="61380FB6" w14:textId="77777777" w:rsidR="0063053E" w:rsidRDefault="003A417A" w:rsidP="0063053E">
      <w:pPr>
        <w:pStyle w:val="Poetry"/>
      </w:pPr>
      <w:r w:rsidRPr="0063053E">
        <w:t xml:space="preserve">To pray’rs and mean submissions she descends. </w:t>
      </w:r>
    </w:p>
    <w:p w14:paraId="072A7835" w14:textId="3510D13E" w:rsidR="003A417A" w:rsidRPr="0063053E" w:rsidRDefault="003A417A" w:rsidP="0063053E">
      <w:pPr>
        <w:pStyle w:val="Poetry"/>
      </w:pPr>
      <w:r w:rsidRPr="0063053E">
        <w:t>No female arts or aids she left untried,</w:t>
      </w:r>
    </w:p>
    <w:p w14:paraId="5B01BE4C" w14:textId="77777777" w:rsidR="0063053E" w:rsidRDefault="003A417A" w:rsidP="0063053E">
      <w:pPr>
        <w:pStyle w:val="Poetry"/>
      </w:pPr>
      <w:r w:rsidRPr="0063053E">
        <w:t xml:space="preserve">Nor counsels unexplor’d, before she died. </w:t>
      </w:r>
    </w:p>
    <w:p w14:paraId="03523098" w14:textId="3EBFB14D" w:rsidR="003A417A" w:rsidRPr="0063053E" w:rsidRDefault="003A417A" w:rsidP="0063053E">
      <w:pPr>
        <w:pStyle w:val="Poetry"/>
      </w:pPr>
      <w:r w:rsidRPr="0063053E">
        <w:t xml:space="preserve">“Look, Anna! look! the Trojans crowd to </w:t>
      </w:r>
      <w:proofErr w:type="gramStart"/>
      <w:r w:rsidRPr="0063053E">
        <w:t>sea;</w:t>
      </w:r>
      <w:proofErr w:type="gramEnd"/>
    </w:p>
    <w:p w14:paraId="031EF88F" w14:textId="2F52DA9E" w:rsidR="003A417A" w:rsidRPr="0063053E" w:rsidRDefault="003A417A" w:rsidP="0063053E">
      <w:pPr>
        <w:pStyle w:val="Poetry"/>
      </w:pPr>
      <w:r w:rsidRPr="0063053E">
        <w:t>They spread their canvas, and their anchors weigh.</w:t>
      </w:r>
    </w:p>
    <w:p w14:paraId="5C4A4BFF" w14:textId="77777777" w:rsidR="0063053E" w:rsidRDefault="003A417A" w:rsidP="0063053E">
      <w:pPr>
        <w:pStyle w:val="Poetry"/>
      </w:pPr>
      <w:r w:rsidRPr="0063053E">
        <w:t xml:space="preserve">The shouting crew their ships with garlands bind, </w:t>
      </w:r>
    </w:p>
    <w:p w14:paraId="56324869" w14:textId="1899B891" w:rsidR="003A417A" w:rsidRPr="0063053E" w:rsidRDefault="003A417A" w:rsidP="0063053E">
      <w:pPr>
        <w:pStyle w:val="Poetry"/>
      </w:pPr>
      <w:r w:rsidRPr="0063053E">
        <w:t xml:space="preserve">Invoke the sea </w:t>
      </w:r>
      <w:proofErr w:type="gramStart"/>
      <w:r w:rsidRPr="0063053E">
        <w:t>gods, and</w:t>
      </w:r>
      <w:proofErr w:type="gramEnd"/>
      <w:r w:rsidRPr="0063053E">
        <w:t xml:space="preserve"> invite the wind.</w:t>
      </w:r>
    </w:p>
    <w:p w14:paraId="557DAFF7" w14:textId="77777777" w:rsidR="0063053E" w:rsidRDefault="003A417A" w:rsidP="0063053E">
      <w:pPr>
        <w:pStyle w:val="Poetry"/>
      </w:pPr>
      <w:r w:rsidRPr="0063053E">
        <w:t xml:space="preserve">Could I have thought this threat’ning blow so </w:t>
      </w:r>
      <w:proofErr w:type="gramStart"/>
      <w:r w:rsidRPr="0063053E">
        <w:t>near</w:t>
      </w:r>
      <w:proofErr w:type="gramEnd"/>
      <w:r w:rsidRPr="0063053E">
        <w:t xml:space="preserve">, </w:t>
      </w:r>
    </w:p>
    <w:p w14:paraId="6210D967" w14:textId="29524DC1" w:rsidR="003A417A" w:rsidRPr="0063053E" w:rsidRDefault="003A417A" w:rsidP="0063053E">
      <w:pPr>
        <w:pStyle w:val="Poetry"/>
      </w:pPr>
      <w:r w:rsidRPr="0063053E">
        <w:t>My tender soul had been forewarn’d to bear.</w:t>
      </w:r>
    </w:p>
    <w:p w14:paraId="3B7120E1" w14:textId="08F4A7B0" w:rsidR="003A417A" w:rsidRPr="0063053E" w:rsidRDefault="003A417A" w:rsidP="0063053E">
      <w:pPr>
        <w:pStyle w:val="Poetry"/>
      </w:pPr>
      <w:r w:rsidRPr="0063053E">
        <w:t xml:space="preserve">But do not you my last request </w:t>
      </w:r>
      <w:proofErr w:type="gramStart"/>
      <w:r w:rsidRPr="0063053E">
        <w:t>deny;</w:t>
      </w:r>
      <w:proofErr w:type="gramEnd"/>
    </w:p>
    <w:p w14:paraId="033574B2" w14:textId="77777777" w:rsidR="0063053E" w:rsidRDefault="003A417A" w:rsidP="0063053E">
      <w:pPr>
        <w:pStyle w:val="Poetry"/>
      </w:pPr>
      <w:r w:rsidRPr="0063053E">
        <w:t xml:space="preserve">With yon perfidious man your int’rest try, </w:t>
      </w:r>
    </w:p>
    <w:p w14:paraId="584A8A1B" w14:textId="77777777" w:rsidR="0063053E" w:rsidRDefault="003A417A" w:rsidP="0063053E">
      <w:pPr>
        <w:pStyle w:val="Poetry"/>
      </w:pPr>
      <w:r w:rsidRPr="0063053E">
        <w:t xml:space="preserve">And bring me news, if I must live or die. </w:t>
      </w:r>
    </w:p>
    <w:p w14:paraId="42F9F99D" w14:textId="77777777" w:rsidR="0063053E" w:rsidRDefault="003A417A" w:rsidP="0063053E">
      <w:pPr>
        <w:pStyle w:val="Poetry"/>
      </w:pPr>
      <w:r w:rsidRPr="0063053E">
        <w:t xml:space="preserve">You are his fav’rite; you alone can find </w:t>
      </w:r>
    </w:p>
    <w:p w14:paraId="7E07371E" w14:textId="3EA10999" w:rsidR="003A417A" w:rsidRPr="0063053E" w:rsidRDefault="003A417A" w:rsidP="0063053E">
      <w:pPr>
        <w:pStyle w:val="Poetry"/>
      </w:pPr>
      <w:r w:rsidRPr="0063053E">
        <w:t>The dark recesses of his inmost mind:</w:t>
      </w:r>
    </w:p>
    <w:p w14:paraId="75DA82DD" w14:textId="611D2B78" w:rsidR="003A417A" w:rsidRPr="0063053E" w:rsidRDefault="003A417A" w:rsidP="0063053E">
      <w:pPr>
        <w:pStyle w:val="Poetry"/>
      </w:pPr>
      <w:r w:rsidRPr="0063053E">
        <w:t>In all his trusted secrets you have part,</w:t>
      </w:r>
    </w:p>
    <w:p w14:paraId="6BE9FA90" w14:textId="77777777" w:rsidR="0063053E" w:rsidRDefault="003A417A" w:rsidP="0063053E">
      <w:pPr>
        <w:pStyle w:val="Poetry"/>
      </w:pPr>
      <w:r w:rsidRPr="0063053E">
        <w:t xml:space="preserve">And know the soft approaches to his heart. </w:t>
      </w:r>
    </w:p>
    <w:p w14:paraId="16B90A16" w14:textId="77777777" w:rsidR="0063053E" w:rsidRDefault="003A417A" w:rsidP="0063053E">
      <w:pPr>
        <w:pStyle w:val="Poetry"/>
      </w:pPr>
      <w:r w:rsidRPr="0063053E">
        <w:lastRenderedPageBreak/>
        <w:t xml:space="preserve">Haste then, and humbly </w:t>
      </w:r>
      <w:proofErr w:type="gramStart"/>
      <w:r w:rsidRPr="0063053E">
        <w:t>seek</w:t>
      </w:r>
      <w:proofErr w:type="gramEnd"/>
      <w:r w:rsidRPr="0063053E">
        <w:t xml:space="preserve"> my haughty foe; </w:t>
      </w:r>
    </w:p>
    <w:p w14:paraId="5ADB59FC" w14:textId="0A3E6518" w:rsidR="003A417A" w:rsidRPr="0063053E" w:rsidRDefault="003A417A" w:rsidP="0063053E">
      <w:pPr>
        <w:pStyle w:val="Poetry"/>
      </w:pPr>
      <w:r w:rsidRPr="0063053E">
        <w:t>Tell him, I did not with the Grecians go,</w:t>
      </w:r>
    </w:p>
    <w:p w14:paraId="2C180292" w14:textId="77777777" w:rsidR="003A417A" w:rsidRPr="0063053E" w:rsidRDefault="003A417A" w:rsidP="0063053E">
      <w:pPr>
        <w:pStyle w:val="Poetry"/>
      </w:pPr>
      <w:r w:rsidRPr="0063053E">
        <w:t>Nor did my fleet against his friends employ,</w:t>
      </w:r>
    </w:p>
    <w:p w14:paraId="302775B4" w14:textId="2F400834" w:rsidR="003A417A" w:rsidRPr="0063053E" w:rsidRDefault="003A417A" w:rsidP="0063053E">
      <w:pPr>
        <w:pStyle w:val="Poetry"/>
      </w:pPr>
      <w:r w:rsidRPr="0063053E">
        <w:t>Nor swore the ruin of unhappy Troy,</w:t>
      </w:r>
    </w:p>
    <w:p w14:paraId="74DB4BFC" w14:textId="77777777" w:rsidR="003A417A" w:rsidRPr="0063053E" w:rsidRDefault="003A417A" w:rsidP="0063053E">
      <w:pPr>
        <w:pStyle w:val="Poetry"/>
      </w:pPr>
      <w:r w:rsidRPr="0063053E">
        <w:t>Nor mov’d with hands profane his father’s dust:</w:t>
      </w:r>
    </w:p>
    <w:p w14:paraId="56CD4F05" w14:textId="77777777" w:rsidR="0063053E" w:rsidRDefault="003A417A" w:rsidP="0063053E">
      <w:pPr>
        <w:pStyle w:val="Poetry"/>
      </w:pPr>
      <w:r w:rsidRPr="0063053E">
        <w:t xml:space="preserve">Why should he then reject a suit so just! </w:t>
      </w:r>
    </w:p>
    <w:p w14:paraId="23B3A845" w14:textId="77777777" w:rsidR="0063053E" w:rsidRDefault="003A417A" w:rsidP="0063053E">
      <w:pPr>
        <w:pStyle w:val="Poetry"/>
      </w:pPr>
      <w:r w:rsidRPr="0063053E">
        <w:t xml:space="preserve">Whom does he shun, and whither would he fly! </w:t>
      </w:r>
    </w:p>
    <w:p w14:paraId="1BFEFB55" w14:textId="1D5D69E1" w:rsidR="003A417A" w:rsidRPr="0063053E" w:rsidRDefault="003A417A" w:rsidP="0063053E">
      <w:pPr>
        <w:pStyle w:val="Poetry"/>
      </w:pPr>
      <w:r w:rsidRPr="0063053E">
        <w:t>Can he this last, this only pray’r deny!</w:t>
      </w:r>
    </w:p>
    <w:p w14:paraId="1FFCBE3A" w14:textId="0D1CC0E5" w:rsidR="003A417A" w:rsidRPr="0063053E" w:rsidRDefault="003A417A" w:rsidP="0063053E">
      <w:pPr>
        <w:pStyle w:val="Poetry"/>
      </w:pPr>
      <w:r w:rsidRPr="0063053E">
        <w:t>Let him at least his dang’rous flight delay,</w:t>
      </w:r>
    </w:p>
    <w:p w14:paraId="3A53CF3C" w14:textId="77777777" w:rsidR="0063053E" w:rsidRDefault="003A417A" w:rsidP="0063053E">
      <w:pPr>
        <w:pStyle w:val="Poetry"/>
      </w:pPr>
      <w:r w:rsidRPr="0063053E">
        <w:t xml:space="preserve">Wait better </w:t>
      </w:r>
      <w:proofErr w:type="gramStart"/>
      <w:r w:rsidRPr="0063053E">
        <w:t>winds, and</w:t>
      </w:r>
      <w:proofErr w:type="gramEnd"/>
      <w:r w:rsidRPr="0063053E">
        <w:t xml:space="preserve"> hope a calmer sea. </w:t>
      </w:r>
    </w:p>
    <w:p w14:paraId="3E1A8273" w14:textId="2320BF33" w:rsidR="003A417A" w:rsidRPr="0063053E" w:rsidRDefault="003A417A" w:rsidP="0063053E">
      <w:pPr>
        <w:pStyle w:val="Poetry"/>
      </w:pPr>
      <w:r w:rsidRPr="0063053E">
        <w:t>The nuptials he disclaims I urge no more:</w:t>
      </w:r>
    </w:p>
    <w:p w14:paraId="4BA4CC23" w14:textId="77777777" w:rsidR="0063053E" w:rsidRDefault="003A417A" w:rsidP="0063053E">
      <w:pPr>
        <w:pStyle w:val="Poetry"/>
      </w:pPr>
      <w:r w:rsidRPr="0063053E">
        <w:t xml:space="preserve">Let him pursue the promis’d Latian shore. </w:t>
      </w:r>
    </w:p>
    <w:p w14:paraId="1A0B4547" w14:textId="3C42041E" w:rsidR="003A417A" w:rsidRPr="0063053E" w:rsidRDefault="003A417A" w:rsidP="0063053E">
      <w:pPr>
        <w:pStyle w:val="Poetry"/>
      </w:pPr>
      <w:r w:rsidRPr="0063053E">
        <w:t xml:space="preserve">A short delay is all I ask him </w:t>
      </w:r>
      <w:proofErr w:type="gramStart"/>
      <w:r w:rsidRPr="0063053E">
        <w:t>now;</w:t>
      </w:r>
      <w:proofErr w:type="gramEnd"/>
    </w:p>
    <w:p w14:paraId="3D6D83EB" w14:textId="4D8C34BA" w:rsidR="003A417A" w:rsidRPr="0063053E" w:rsidRDefault="003A417A" w:rsidP="0063053E">
      <w:pPr>
        <w:pStyle w:val="Poetry"/>
      </w:pPr>
      <w:r w:rsidRPr="0063053E">
        <w:t>A pause of grief, an interval from woe,</w:t>
      </w:r>
    </w:p>
    <w:p w14:paraId="34A5E487" w14:textId="77777777" w:rsidR="0063053E" w:rsidRDefault="003A417A" w:rsidP="0063053E">
      <w:pPr>
        <w:pStyle w:val="Poetry"/>
      </w:pPr>
      <w:r w:rsidRPr="0063053E">
        <w:t xml:space="preserve">Till my soft soul be temper’d to sustain </w:t>
      </w:r>
    </w:p>
    <w:p w14:paraId="47272128" w14:textId="77777777" w:rsidR="0063053E" w:rsidRDefault="003A417A" w:rsidP="0063053E">
      <w:pPr>
        <w:pStyle w:val="Poetry"/>
      </w:pPr>
      <w:r w:rsidRPr="0063053E">
        <w:t xml:space="preserve">Accustom’d sorrows, and inur’d to pain. </w:t>
      </w:r>
    </w:p>
    <w:p w14:paraId="2D6AA105" w14:textId="5B3CD0E7" w:rsidR="003A417A" w:rsidRPr="0063053E" w:rsidRDefault="003A417A" w:rsidP="0063053E">
      <w:pPr>
        <w:pStyle w:val="Poetry"/>
      </w:pPr>
      <w:r w:rsidRPr="0063053E">
        <w:t>If you in pity grant this one request,</w:t>
      </w:r>
    </w:p>
    <w:p w14:paraId="6EAFFDB4" w14:textId="77777777" w:rsidR="003A417A" w:rsidRPr="0063053E" w:rsidRDefault="003A417A" w:rsidP="0063053E">
      <w:pPr>
        <w:pStyle w:val="Poetry"/>
      </w:pPr>
      <w:r w:rsidRPr="0063053E">
        <w:t>My death shall glut the hatred of his breast.”</w:t>
      </w:r>
    </w:p>
    <w:p w14:paraId="5387794E" w14:textId="4D7734E4" w:rsidR="003A417A" w:rsidRPr="0063053E" w:rsidRDefault="003A417A" w:rsidP="0063053E">
      <w:pPr>
        <w:pStyle w:val="Poetry"/>
      </w:pPr>
      <w:r w:rsidRPr="0063053E">
        <w:t>This mournful message pious Anna bears,</w:t>
      </w:r>
    </w:p>
    <w:p w14:paraId="0F4589D1" w14:textId="77777777" w:rsidR="003A417A" w:rsidRPr="0063053E" w:rsidRDefault="003A417A" w:rsidP="0063053E">
      <w:pPr>
        <w:pStyle w:val="Poetry"/>
      </w:pPr>
      <w:r w:rsidRPr="0063053E">
        <w:t>And seconds with her own her sister’s tears:</w:t>
      </w:r>
    </w:p>
    <w:p w14:paraId="144AAB41" w14:textId="77777777" w:rsidR="0063053E" w:rsidRDefault="003A417A" w:rsidP="0063053E">
      <w:pPr>
        <w:pStyle w:val="Poetry"/>
      </w:pPr>
      <w:r w:rsidRPr="0063053E">
        <w:t xml:space="preserve">But all her arts are still employ’d in </w:t>
      </w:r>
      <w:proofErr w:type="gramStart"/>
      <w:r w:rsidRPr="0063053E">
        <w:t>vain;</w:t>
      </w:r>
      <w:proofErr w:type="gramEnd"/>
      <w:r w:rsidRPr="0063053E">
        <w:t xml:space="preserve"> </w:t>
      </w:r>
    </w:p>
    <w:p w14:paraId="79C4E0A7" w14:textId="7134DE8D" w:rsidR="003A417A" w:rsidRPr="0063053E" w:rsidRDefault="003A417A" w:rsidP="0063053E">
      <w:pPr>
        <w:pStyle w:val="Poetry"/>
      </w:pPr>
      <w:proofErr w:type="gramStart"/>
      <w:r w:rsidRPr="0063053E">
        <w:t>Again</w:t>
      </w:r>
      <w:proofErr w:type="gramEnd"/>
      <w:r w:rsidRPr="0063053E">
        <w:t xml:space="preserve"> she comes, and is refus’d again.</w:t>
      </w:r>
    </w:p>
    <w:p w14:paraId="10EB5CAF" w14:textId="77777777" w:rsidR="003A417A" w:rsidRPr="0063053E" w:rsidRDefault="003A417A" w:rsidP="0063053E">
      <w:pPr>
        <w:pStyle w:val="Poetry"/>
      </w:pPr>
      <w:r w:rsidRPr="0063053E">
        <w:t xml:space="preserve">His harden’d heart nor pray’rs nor threat’nings </w:t>
      </w:r>
      <w:proofErr w:type="gramStart"/>
      <w:r w:rsidRPr="0063053E">
        <w:t>move;</w:t>
      </w:r>
      <w:proofErr w:type="gramEnd"/>
    </w:p>
    <w:p w14:paraId="304F5C59" w14:textId="7A921354" w:rsidR="003A417A" w:rsidRPr="0063053E" w:rsidRDefault="003A417A" w:rsidP="0063053E">
      <w:pPr>
        <w:pStyle w:val="Poetry"/>
      </w:pPr>
      <w:r w:rsidRPr="0063053E">
        <w:t>Fate, and the god, had stopp’d his ears to love.</w:t>
      </w:r>
    </w:p>
    <w:p w14:paraId="09AEACBF" w14:textId="77777777" w:rsidR="0063053E" w:rsidRDefault="0063053E" w:rsidP="0063053E">
      <w:pPr>
        <w:pStyle w:val="Poetry"/>
      </w:pPr>
    </w:p>
    <w:p w14:paraId="027841B2" w14:textId="5A7D0827" w:rsidR="0063053E" w:rsidRDefault="003A417A" w:rsidP="0063053E">
      <w:pPr>
        <w:pStyle w:val="Poetry"/>
      </w:pPr>
      <w:r w:rsidRPr="0063053E">
        <w:t xml:space="preserve">As, when the winds their airy quarrel try, </w:t>
      </w:r>
    </w:p>
    <w:p w14:paraId="6F9693B4" w14:textId="50FC849C" w:rsidR="003A417A" w:rsidRPr="0063053E" w:rsidRDefault="003A417A" w:rsidP="0063053E">
      <w:pPr>
        <w:pStyle w:val="Poetry"/>
      </w:pPr>
      <w:r w:rsidRPr="0063053E">
        <w:t>Justling from ev’ry quarter of the sky,</w:t>
      </w:r>
    </w:p>
    <w:p w14:paraId="7D52D367" w14:textId="77777777" w:rsidR="0063053E" w:rsidRDefault="003A417A" w:rsidP="0063053E">
      <w:pPr>
        <w:pStyle w:val="Poetry"/>
      </w:pPr>
      <w:r w:rsidRPr="0063053E">
        <w:t xml:space="preserve">This way and that the mountain oak they bend, </w:t>
      </w:r>
    </w:p>
    <w:p w14:paraId="7EAD4444" w14:textId="0D25C713" w:rsidR="003A417A" w:rsidRPr="0063053E" w:rsidRDefault="003A417A" w:rsidP="0063053E">
      <w:pPr>
        <w:pStyle w:val="Poetry"/>
      </w:pPr>
      <w:r w:rsidRPr="0063053E">
        <w:t xml:space="preserve">His boughs they shatter, and his branches </w:t>
      </w:r>
      <w:proofErr w:type="gramStart"/>
      <w:r w:rsidRPr="0063053E">
        <w:t>rend;</w:t>
      </w:r>
      <w:proofErr w:type="gramEnd"/>
    </w:p>
    <w:p w14:paraId="5820E9D9" w14:textId="328D75DC" w:rsidR="003A417A" w:rsidRPr="0063053E" w:rsidRDefault="003A417A" w:rsidP="0063053E">
      <w:pPr>
        <w:pStyle w:val="Poetry"/>
      </w:pPr>
      <w:r w:rsidRPr="0063053E">
        <w:t xml:space="preserve">With leaves and falling mast they spread the </w:t>
      </w:r>
      <w:proofErr w:type="gramStart"/>
      <w:r w:rsidRPr="0063053E">
        <w:t>ground;</w:t>
      </w:r>
      <w:proofErr w:type="gramEnd"/>
    </w:p>
    <w:p w14:paraId="01B8217F" w14:textId="77777777" w:rsidR="003A417A" w:rsidRPr="0063053E" w:rsidRDefault="003A417A" w:rsidP="0063053E">
      <w:pPr>
        <w:pStyle w:val="Poetry"/>
      </w:pPr>
      <w:r w:rsidRPr="0063053E">
        <w:t>The hollow valleys echo to the sound:</w:t>
      </w:r>
    </w:p>
    <w:p w14:paraId="307B14B7" w14:textId="77777777" w:rsidR="0063053E" w:rsidRDefault="003A417A" w:rsidP="0063053E">
      <w:pPr>
        <w:pStyle w:val="Poetry"/>
      </w:pPr>
      <w:r w:rsidRPr="0063053E">
        <w:t xml:space="preserve">Unmov’d, the royal plant their fury mocks, </w:t>
      </w:r>
    </w:p>
    <w:p w14:paraId="4C040ECA" w14:textId="77777777" w:rsidR="0063053E" w:rsidRDefault="003A417A" w:rsidP="0063053E">
      <w:pPr>
        <w:pStyle w:val="Poetry"/>
      </w:pPr>
      <w:r w:rsidRPr="0063053E">
        <w:t xml:space="preserve">Or, shaken, clings more closely to the </w:t>
      </w:r>
      <w:proofErr w:type="gramStart"/>
      <w:r w:rsidRPr="0063053E">
        <w:t>rocks;</w:t>
      </w:r>
      <w:proofErr w:type="gramEnd"/>
      <w:r w:rsidRPr="0063053E">
        <w:t xml:space="preserve"> </w:t>
      </w:r>
    </w:p>
    <w:p w14:paraId="0FE9BBB0" w14:textId="7CD68047" w:rsidR="003A417A" w:rsidRPr="0063053E" w:rsidRDefault="003A417A" w:rsidP="0063053E">
      <w:pPr>
        <w:pStyle w:val="Poetry"/>
      </w:pPr>
      <w:r w:rsidRPr="0063053E">
        <w:t>Far as he shoots his tow’ring head on high,</w:t>
      </w:r>
    </w:p>
    <w:p w14:paraId="14D20B69" w14:textId="74E6AC8C" w:rsidR="003A417A" w:rsidRPr="0063053E" w:rsidRDefault="003A417A" w:rsidP="0063053E">
      <w:pPr>
        <w:pStyle w:val="Poetry"/>
      </w:pPr>
      <w:r w:rsidRPr="0063053E">
        <w:t>So deep in earth his fix’d foundations lie.</w:t>
      </w:r>
    </w:p>
    <w:p w14:paraId="590C75AA" w14:textId="77777777" w:rsidR="003A417A" w:rsidRPr="0063053E" w:rsidRDefault="003A417A" w:rsidP="0063053E">
      <w:pPr>
        <w:pStyle w:val="Poetry"/>
      </w:pPr>
      <w:r w:rsidRPr="0063053E">
        <w:lastRenderedPageBreak/>
        <w:t xml:space="preserve">No less a storm the Trojan hero </w:t>
      </w:r>
      <w:proofErr w:type="gramStart"/>
      <w:r w:rsidRPr="0063053E">
        <w:t>bears;</w:t>
      </w:r>
      <w:proofErr w:type="gramEnd"/>
    </w:p>
    <w:p w14:paraId="6A3B8425" w14:textId="77777777" w:rsidR="0063053E" w:rsidRDefault="003A417A" w:rsidP="0063053E">
      <w:pPr>
        <w:pStyle w:val="Poetry"/>
      </w:pPr>
      <w:r w:rsidRPr="0063053E">
        <w:t xml:space="preserve">Thick messages and loud complaints he </w:t>
      </w:r>
      <w:proofErr w:type="gramStart"/>
      <w:r w:rsidRPr="0063053E">
        <w:t>hears</w:t>
      </w:r>
      <w:proofErr w:type="gramEnd"/>
      <w:r w:rsidRPr="0063053E">
        <w:t xml:space="preserve">, </w:t>
      </w:r>
    </w:p>
    <w:p w14:paraId="056DDD3B" w14:textId="77777777" w:rsidR="0063053E" w:rsidRDefault="003A417A" w:rsidP="0063053E">
      <w:pPr>
        <w:pStyle w:val="Poetry"/>
      </w:pPr>
      <w:r w:rsidRPr="0063053E">
        <w:t xml:space="preserve">And bandied words, still beating on his ears. </w:t>
      </w:r>
    </w:p>
    <w:p w14:paraId="4E0ACF47" w14:textId="0849772E" w:rsidR="003A417A" w:rsidRPr="0063053E" w:rsidRDefault="003A417A" w:rsidP="0063053E">
      <w:pPr>
        <w:pStyle w:val="Poetry"/>
      </w:pPr>
      <w:r w:rsidRPr="0063053E">
        <w:t xml:space="preserve">Sighs, groans, and tears proclaim his inward </w:t>
      </w:r>
      <w:proofErr w:type="gramStart"/>
      <w:r w:rsidRPr="0063053E">
        <w:t>pains;</w:t>
      </w:r>
      <w:proofErr w:type="gramEnd"/>
    </w:p>
    <w:p w14:paraId="0FBEAC70" w14:textId="53F03CA1" w:rsidR="003A417A" w:rsidRDefault="003A417A" w:rsidP="0063053E">
      <w:pPr>
        <w:pStyle w:val="Poetry"/>
      </w:pPr>
      <w:r w:rsidRPr="0063053E">
        <w:t>But the firm purpose of his heart remains.</w:t>
      </w:r>
    </w:p>
    <w:p w14:paraId="4252D40A" w14:textId="77777777" w:rsidR="0063053E" w:rsidRPr="0063053E" w:rsidRDefault="0063053E" w:rsidP="0063053E">
      <w:pPr>
        <w:pStyle w:val="Poetry"/>
      </w:pPr>
    </w:p>
    <w:p w14:paraId="763FFAD1" w14:textId="77777777" w:rsidR="0063053E" w:rsidRDefault="003A417A" w:rsidP="0063053E">
      <w:pPr>
        <w:pStyle w:val="Poetry"/>
      </w:pPr>
      <w:r w:rsidRPr="0063053E">
        <w:t xml:space="preserve">The wretched queen, pursued by cruel fate, </w:t>
      </w:r>
    </w:p>
    <w:p w14:paraId="20EA0FC5" w14:textId="7E9D5E84" w:rsidR="003A417A" w:rsidRPr="0063053E" w:rsidRDefault="003A417A" w:rsidP="0063053E">
      <w:pPr>
        <w:pStyle w:val="Poetry"/>
      </w:pPr>
      <w:r w:rsidRPr="0063053E">
        <w:t>Begins at length the light of heav’n to hate,</w:t>
      </w:r>
    </w:p>
    <w:p w14:paraId="252DF9E1" w14:textId="77777777" w:rsidR="0063053E" w:rsidRDefault="003A417A" w:rsidP="0063053E">
      <w:pPr>
        <w:pStyle w:val="Poetry"/>
      </w:pPr>
      <w:r w:rsidRPr="0063053E">
        <w:t xml:space="preserve">And loathes to live. Then dire portents she sees, </w:t>
      </w:r>
    </w:p>
    <w:p w14:paraId="4E6BAC31" w14:textId="0F86105A" w:rsidR="003A417A" w:rsidRPr="0063053E" w:rsidRDefault="003A417A" w:rsidP="0063053E">
      <w:pPr>
        <w:pStyle w:val="Poetry"/>
      </w:pPr>
      <w:r w:rsidRPr="0063053E">
        <w:t>To hasten on the death her soul decrees:</w:t>
      </w:r>
    </w:p>
    <w:p w14:paraId="13B9B36A" w14:textId="07B2E37E" w:rsidR="003A417A" w:rsidRPr="0063053E" w:rsidRDefault="003A417A" w:rsidP="0063053E">
      <w:pPr>
        <w:pStyle w:val="Poetry"/>
      </w:pPr>
      <w:r w:rsidRPr="0063053E">
        <w:t>Strange to relate! for when, before the shrine,</w:t>
      </w:r>
    </w:p>
    <w:p w14:paraId="203FDED9" w14:textId="77777777" w:rsidR="0063053E" w:rsidRDefault="003A417A" w:rsidP="0063053E">
      <w:pPr>
        <w:pStyle w:val="Poetry"/>
      </w:pPr>
      <w:r w:rsidRPr="0063053E">
        <w:t xml:space="preserve">She pours in sacrifice the purple wine, </w:t>
      </w:r>
    </w:p>
    <w:p w14:paraId="5624944A" w14:textId="74CE0FC5" w:rsidR="003A417A" w:rsidRPr="0063053E" w:rsidRDefault="003A417A" w:rsidP="0063053E">
      <w:pPr>
        <w:pStyle w:val="Poetry"/>
      </w:pPr>
      <w:r w:rsidRPr="0063053E">
        <w:t>The purple wine is turn’d to putrid blood,</w:t>
      </w:r>
    </w:p>
    <w:p w14:paraId="4B8B1240" w14:textId="77777777" w:rsidR="0063053E" w:rsidRDefault="003A417A" w:rsidP="0063053E">
      <w:pPr>
        <w:pStyle w:val="Poetry"/>
      </w:pPr>
      <w:r w:rsidRPr="0063053E">
        <w:t xml:space="preserve">And the white offer’d milk converts to mud. </w:t>
      </w:r>
    </w:p>
    <w:p w14:paraId="5459D038" w14:textId="4D54DC0F" w:rsidR="003A417A" w:rsidRPr="0063053E" w:rsidRDefault="003A417A" w:rsidP="0063053E">
      <w:pPr>
        <w:pStyle w:val="Poetry"/>
      </w:pPr>
      <w:r w:rsidRPr="0063053E">
        <w:t>This dire presage, to her alone reveal’d,</w:t>
      </w:r>
    </w:p>
    <w:p w14:paraId="1495DF6B" w14:textId="34596954" w:rsidR="003A417A" w:rsidRPr="0063053E" w:rsidRDefault="003A417A" w:rsidP="0063053E">
      <w:pPr>
        <w:pStyle w:val="Poetry"/>
      </w:pPr>
      <w:r w:rsidRPr="0063053E">
        <w:t>From all, and ev’n her sister, she conceal’d.</w:t>
      </w:r>
    </w:p>
    <w:p w14:paraId="2B942E0C" w14:textId="77777777" w:rsidR="0063053E" w:rsidRDefault="003A417A" w:rsidP="0063053E">
      <w:pPr>
        <w:pStyle w:val="Poetry"/>
      </w:pPr>
      <w:r w:rsidRPr="0063053E">
        <w:t xml:space="preserve">A marble temple stood within the grove, </w:t>
      </w:r>
    </w:p>
    <w:p w14:paraId="06A75843" w14:textId="77777777" w:rsidR="0063053E" w:rsidRDefault="003A417A" w:rsidP="0063053E">
      <w:pPr>
        <w:pStyle w:val="Poetry"/>
      </w:pPr>
      <w:r w:rsidRPr="0063053E">
        <w:t xml:space="preserve">Sacred to death, and to her murther’d </w:t>
      </w:r>
      <w:proofErr w:type="gramStart"/>
      <w:r w:rsidRPr="0063053E">
        <w:t>love;</w:t>
      </w:r>
      <w:proofErr w:type="gramEnd"/>
      <w:r w:rsidRPr="0063053E">
        <w:t xml:space="preserve"> </w:t>
      </w:r>
    </w:p>
    <w:p w14:paraId="3F37EBD7" w14:textId="77777777" w:rsidR="0063053E" w:rsidRDefault="003A417A" w:rsidP="0063053E">
      <w:pPr>
        <w:pStyle w:val="Poetry"/>
      </w:pPr>
      <w:r w:rsidRPr="0063053E">
        <w:t xml:space="preserve">That honor’d chapel she had hung around </w:t>
      </w:r>
    </w:p>
    <w:p w14:paraId="54A8D500" w14:textId="5CF1B19E" w:rsidR="003A417A" w:rsidRPr="0063053E" w:rsidRDefault="003A417A" w:rsidP="0063053E">
      <w:pPr>
        <w:pStyle w:val="Poetry"/>
      </w:pPr>
      <w:r w:rsidRPr="0063053E">
        <w:t>With snowy fleeces, and with garlands crown’d:</w:t>
      </w:r>
    </w:p>
    <w:p w14:paraId="6C0045A0" w14:textId="383570E1" w:rsidR="003A417A" w:rsidRPr="0063053E" w:rsidRDefault="003A417A" w:rsidP="0063053E">
      <w:pPr>
        <w:pStyle w:val="Poetry"/>
      </w:pPr>
      <w:r w:rsidRPr="0063053E">
        <w:t>Oft, when she visited this lonely dome,</w:t>
      </w:r>
    </w:p>
    <w:p w14:paraId="07198065" w14:textId="77777777" w:rsidR="0063053E" w:rsidRDefault="003A417A" w:rsidP="0063053E">
      <w:pPr>
        <w:pStyle w:val="Poetry"/>
      </w:pPr>
      <w:r w:rsidRPr="0063053E">
        <w:t xml:space="preserve">Strange voices issued from her husband’s </w:t>
      </w:r>
      <w:proofErr w:type="gramStart"/>
      <w:r w:rsidRPr="0063053E">
        <w:t>tomb;</w:t>
      </w:r>
      <w:proofErr w:type="gramEnd"/>
      <w:r w:rsidRPr="0063053E">
        <w:t xml:space="preserve"> </w:t>
      </w:r>
    </w:p>
    <w:p w14:paraId="7B9F0B1E" w14:textId="77777777" w:rsidR="0063053E" w:rsidRDefault="003A417A" w:rsidP="0063053E">
      <w:pPr>
        <w:pStyle w:val="Poetry"/>
      </w:pPr>
      <w:r w:rsidRPr="0063053E">
        <w:t xml:space="preserve">She thought she heard him summon her away, </w:t>
      </w:r>
    </w:p>
    <w:p w14:paraId="617C0927" w14:textId="785F5078" w:rsidR="003A417A" w:rsidRPr="0063053E" w:rsidRDefault="003A417A" w:rsidP="0063053E">
      <w:pPr>
        <w:pStyle w:val="Poetry"/>
      </w:pPr>
      <w:r w:rsidRPr="0063053E">
        <w:t xml:space="preserve">Invite her to his </w:t>
      </w:r>
      <w:proofErr w:type="gramStart"/>
      <w:r w:rsidRPr="0063053E">
        <w:t>grave, and</w:t>
      </w:r>
      <w:proofErr w:type="gramEnd"/>
      <w:r w:rsidRPr="0063053E">
        <w:t xml:space="preserve"> chide her stay.</w:t>
      </w:r>
    </w:p>
    <w:p w14:paraId="6E780B16" w14:textId="77777777" w:rsidR="003A417A" w:rsidRPr="0063053E" w:rsidRDefault="003A417A" w:rsidP="0063053E">
      <w:pPr>
        <w:pStyle w:val="Poetry"/>
      </w:pPr>
      <w:r w:rsidRPr="0063053E">
        <w:t>Hourly ‘t is heard, when with a boding note</w:t>
      </w:r>
    </w:p>
    <w:p w14:paraId="0E4E36BE" w14:textId="71E155A5" w:rsidR="003A417A" w:rsidRPr="0063053E" w:rsidRDefault="003A417A" w:rsidP="0063053E">
      <w:pPr>
        <w:pStyle w:val="Poetry"/>
      </w:pPr>
      <w:r w:rsidRPr="0063053E">
        <w:t>The solitary screech owl strains her throat,</w:t>
      </w:r>
    </w:p>
    <w:p w14:paraId="6996D24A" w14:textId="77777777" w:rsidR="003A417A" w:rsidRPr="0063053E" w:rsidRDefault="003A417A" w:rsidP="0063053E">
      <w:pPr>
        <w:pStyle w:val="Poetry"/>
      </w:pPr>
      <w:r w:rsidRPr="0063053E">
        <w:t>And, on a chimney’s top, or turret’s height,</w:t>
      </w:r>
    </w:p>
    <w:p w14:paraId="3FA2C81F" w14:textId="77777777" w:rsidR="0063053E" w:rsidRDefault="003A417A" w:rsidP="0063053E">
      <w:pPr>
        <w:pStyle w:val="Poetry"/>
      </w:pPr>
      <w:r w:rsidRPr="0063053E">
        <w:t xml:space="preserve">With songs obscene disturbs the silence of the night. </w:t>
      </w:r>
    </w:p>
    <w:p w14:paraId="5A0E54B8" w14:textId="6C9F8AF5" w:rsidR="003A417A" w:rsidRPr="0063053E" w:rsidRDefault="003A417A" w:rsidP="0063053E">
      <w:pPr>
        <w:pStyle w:val="Poetry"/>
      </w:pPr>
      <w:r w:rsidRPr="0063053E">
        <w:t xml:space="preserve">Besides, old prophecies augment her </w:t>
      </w:r>
      <w:proofErr w:type="gramStart"/>
      <w:r w:rsidRPr="0063053E">
        <w:t>fears;</w:t>
      </w:r>
      <w:proofErr w:type="gramEnd"/>
    </w:p>
    <w:p w14:paraId="72D51000" w14:textId="77777777" w:rsidR="003A417A" w:rsidRPr="0063053E" w:rsidRDefault="003A417A" w:rsidP="0063053E">
      <w:pPr>
        <w:pStyle w:val="Poetry"/>
      </w:pPr>
      <w:r w:rsidRPr="0063053E">
        <w:t>And stern Aeneas in her dreams appears,</w:t>
      </w:r>
    </w:p>
    <w:p w14:paraId="72D3C52F" w14:textId="013537C7" w:rsidR="003A417A" w:rsidRPr="0063053E" w:rsidRDefault="003A417A" w:rsidP="0063053E">
      <w:pPr>
        <w:pStyle w:val="Poetry"/>
      </w:pPr>
      <w:r w:rsidRPr="0063053E">
        <w:t>Disdainful as by day: she seems, alone,</w:t>
      </w:r>
    </w:p>
    <w:p w14:paraId="0BF4F751" w14:textId="77777777" w:rsidR="0063053E" w:rsidRDefault="003A417A" w:rsidP="0063053E">
      <w:pPr>
        <w:pStyle w:val="Poetry"/>
      </w:pPr>
      <w:r w:rsidRPr="0063053E">
        <w:t xml:space="preserve">To wander in her sleep, thro’ ways unknown, </w:t>
      </w:r>
    </w:p>
    <w:p w14:paraId="41409F93" w14:textId="71A96E2F" w:rsidR="003A417A" w:rsidRPr="0063053E" w:rsidRDefault="003A417A" w:rsidP="0063053E">
      <w:pPr>
        <w:pStyle w:val="Poetry"/>
      </w:pPr>
      <w:r w:rsidRPr="0063053E">
        <w:t>Guideless and dark; or, in a desart plain,</w:t>
      </w:r>
    </w:p>
    <w:p w14:paraId="67369BD9" w14:textId="77777777" w:rsidR="003A417A" w:rsidRPr="0063053E" w:rsidRDefault="003A417A" w:rsidP="0063053E">
      <w:pPr>
        <w:pStyle w:val="Poetry"/>
      </w:pPr>
      <w:r w:rsidRPr="0063053E">
        <w:t>To seek her subjects, and to seek in vain:</w:t>
      </w:r>
    </w:p>
    <w:p w14:paraId="3505BEAE" w14:textId="77777777" w:rsidR="003A417A" w:rsidRPr="0063053E" w:rsidRDefault="003A417A" w:rsidP="0063053E">
      <w:pPr>
        <w:pStyle w:val="Poetry"/>
      </w:pPr>
      <w:r w:rsidRPr="0063053E">
        <w:t>Like Pentheus, when, distracted with his fear,</w:t>
      </w:r>
    </w:p>
    <w:p w14:paraId="3870F3CD" w14:textId="21011402" w:rsidR="003A417A" w:rsidRPr="0063053E" w:rsidRDefault="003A417A" w:rsidP="0063053E">
      <w:pPr>
        <w:pStyle w:val="Poetry"/>
      </w:pPr>
      <w:r w:rsidRPr="0063053E">
        <w:lastRenderedPageBreak/>
        <w:t xml:space="preserve">He saw two suns, and double Thebes, </w:t>
      </w:r>
      <w:proofErr w:type="gramStart"/>
      <w:r w:rsidRPr="0063053E">
        <w:t>appear;</w:t>
      </w:r>
      <w:proofErr w:type="gramEnd"/>
    </w:p>
    <w:p w14:paraId="7E47D21C" w14:textId="77777777" w:rsidR="0063053E" w:rsidRDefault="003A417A" w:rsidP="0063053E">
      <w:pPr>
        <w:pStyle w:val="Poetry"/>
      </w:pPr>
      <w:r w:rsidRPr="0063053E">
        <w:t xml:space="preserve">Or mad Orestes, when his mother’s ghost </w:t>
      </w:r>
    </w:p>
    <w:p w14:paraId="6045CA19" w14:textId="4169434E" w:rsidR="003A417A" w:rsidRPr="0063053E" w:rsidRDefault="003A417A" w:rsidP="0063053E">
      <w:pPr>
        <w:pStyle w:val="Poetry"/>
      </w:pPr>
      <w:r w:rsidRPr="0063053E">
        <w:t>Full in his face infernal torches toss’d,</w:t>
      </w:r>
    </w:p>
    <w:p w14:paraId="59CC6E42" w14:textId="77777777" w:rsidR="0063053E" w:rsidRDefault="003A417A" w:rsidP="0063053E">
      <w:pPr>
        <w:pStyle w:val="Poetry"/>
      </w:pPr>
      <w:r w:rsidRPr="0063053E">
        <w:t xml:space="preserve">And shook her snaky locks: he shuns the sight, </w:t>
      </w:r>
    </w:p>
    <w:p w14:paraId="70671DFC" w14:textId="24548704" w:rsidR="003A417A" w:rsidRPr="0063053E" w:rsidRDefault="003A417A" w:rsidP="0063053E">
      <w:pPr>
        <w:pStyle w:val="Poetry"/>
      </w:pPr>
      <w:r w:rsidRPr="0063053E">
        <w:t xml:space="preserve">Flies o’er the stage, surpris’d with mortal </w:t>
      </w:r>
      <w:proofErr w:type="gramStart"/>
      <w:r w:rsidRPr="0063053E">
        <w:t>fright;</w:t>
      </w:r>
      <w:proofErr w:type="gramEnd"/>
    </w:p>
    <w:p w14:paraId="3EF644E2" w14:textId="08EA0677" w:rsidR="003A417A" w:rsidRPr="0063053E" w:rsidRDefault="003A417A" w:rsidP="0063053E">
      <w:pPr>
        <w:pStyle w:val="Poetry"/>
      </w:pPr>
      <w:r w:rsidRPr="0063053E">
        <w:t>The Furies guard the door and intercept his flight.</w:t>
      </w:r>
    </w:p>
    <w:p w14:paraId="3C152104" w14:textId="77777777" w:rsidR="0063053E" w:rsidRDefault="003A417A" w:rsidP="0063053E">
      <w:pPr>
        <w:pStyle w:val="Poetry"/>
      </w:pPr>
      <w:r w:rsidRPr="0063053E">
        <w:t xml:space="preserve">Now, sinking underneath a load of grief, </w:t>
      </w:r>
    </w:p>
    <w:p w14:paraId="66EA821B" w14:textId="1506AC85" w:rsidR="003A417A" w:rsidRPr="0063053E" w:rsidRDefault="003A417A" w:rsidP="0063053E">
      <w:pPr>
        <w:pStyle w:val="Poetry"/>
      </w:pPr>
      <w:r w:rsidRPr="0063053E">
        <w:t xml:space="preserve">From death alone she seeks her last </w:t>
      </w:r>
      <w:proofErr w:type="gramStart"/>
      <w:r w:rsidRPr="0063053E">
        <w:t>relief;</w:t>
      </w:r>
      <w:proofErr w:type="gramEnd"/>
    </w:p>
    <w:p w14:paraId="4D8E4051" w14:textId="77777777" w:rsidR="003A417A" w:rsidRPr="0063053E" w:rsidRDefault="003A417A" w:rsidP="0063053E">
      <w:pPr>
        <w:pStyle w:val="Poetry"/>
      </w:pPr>
      <w:r w:rsidRPr="0063053E">
        <w:t>The time and means resolv’d within her breast,</w:t>
      </w:r>
    </w:p>
    <w:p w14:paraId="65463C97" w14:textId="77777777" w:rsidR="003A417A" w:rsidRPr="0063053E" w:rsidRDefault="003A417A" w:rsidP="0063053E">
      <w:pPr>
        <w:pStyle w:val="Poetry"/>
      </w:pPr>
      <w:r w:rsidRPr="0063053E">
        <w:t>She to her mournful sister thus address’d</w:t>
      </w:r>
    </w:p>
    <w:p w14:paraId="528F4C8A" w14:textId="72F0DAEA" w:rsidR="003A417A" w:rsidRPr="0063053E" w:rsidRDefault="003A417A" w:rsidP="0063053E">
      <w:pPr>
        <w:pStyle w:val="Poetry"/>
      </w:pPr>
      <w:r w:rsidRPr="0063053E">
        <w:t>(Dissembling hope, her cloudy front she clears,</w:t>
      </w:r>
    </w:p>
    <w:p w14:paraId="5E78223F" w14:textId="77777777" w:rsidR="003A417A" w:rsidRPr="0063053E" w:rsidRDefault="003A417A" w:rsidP="0063053E">
      <w:pPr>
        <w:pStyle w:val="Poetry"/>
      </w:pPr>
      <w:r w:rsidRPr="0063053E">
        <w:t>And a false vigor in her eyes appears):</w:t>
      </w:r>
    </w:p>
    <w:p w14:paraId="50022FB2" w14:textId="77777777" w:rsidR="0063053E" w:rsidRDefault="003A417A" w:rsidP="0063053E">
      <w:pPr>
        <w:pStyle w:val="Poetry"/>
      </w:pPr>
      <w:r w:rsidRPr="0063053E">
        <w:t xml:space="preserve">“Rejoice!” she said. “Instructed from above, </w:t>
      </w:r>
    </w:p>
    <w:p w14:paraId="41C6BC1B" w14:textId="1D0B27CA" w:rsidR="003A417A" w:rsidRPr="0063053E" w:rsidRDefault="003A417A" w:rsidP="0063053E">
      <w:pPr>
        <w:pStyle w:val="Poetry"/>
      </w:pPr>
      <w:r w:rsidRPr="0063053E">
        <w:t xml:space="preserve">My lover I shall </w:t>
      </w:r>
      <w:proofErr w:type="gramStart"/>
      <w:r w:rsidRPr="0063053E">
        <w:t>gain, or</w:t>
      </w:r>
      <w:proofErr w:type="gramEnd"/>
      <w:r w:rsidRPr="0063053E">
        <w:t xml:space="preserve"> lose my love.</w:t>
      </w:r>
    </w:p>
    <w:p w14:paraId="002B1CE6" w14:textId="77777777" w:rsidR="003A417A" w:rsidRPr="0063053E" w:rsidRDefault="003A417A" w:rsidP="0063053E">
      <w:pPr>
        <w:pStyle w:val="Poetry"/>
      </w:pPr>
      <w:r w:rsidRPr="0063053E">
        <w:t>Nigh rising Atlas, next the falling sun,</w:t>
      </w:r>
    </w:p>
    <w:p w14:paraId="110042CE" w14:textId="5A986CEF" w:rsidR="003A417A" w:rsidRPr="0063053E" w:rsidRDefault="003A417A" w:rsidP="0063053E">
      <w:pPr>
        <w:pStyle w:val="Poetry"/>
      </w:pPr>
      <w:r w:rsidRPr="0063053E">
        <w:t>Long tracts of Ethiopian climates run:</w:t>
      </w:r>
    </w:p>
    <w:p w14:paraId="740B4752" w14:textId="77777777" w:rsidR="0063053E" w:rsidRDefault="003A417A" w:rsidP="0063053E">
      <w:pPr>
        <w:pStyle w:val="Poetry"/>
      </w:pPr>
      <w:r w:rsidRPr="0063053E">
        <w:t xml:space="preserve">There a Massylian priestess I have found, </w:t>
      </w:r>
    </w:p>
    <w:p w14:paraId="520F827F" w14:textId="2497F128" w:rsidR="003A417A" w:rsidRPr="0063053E" w:rsidRDefault="003A417A" w:rsidP="0063053E">
      <w:pPr>
        <w:pStyle w:val="Poetry"/>
      </w:pPr>
      <w:r w:rsidRPr="0063053E">
        <w:t>Honor’d for age, for magic arts renown’d:</w:t>
      </w:r>
    </w:p>
    <w:p w14:paraId="380E2A0B" w14:textId="77777777" w:rsidR="003A417A" w:rsidRPr="0063053E" w:rsidRDefault="003A417A" w:rsidP="0063053E">
      <w:pPr>
        <w:pStyle w:val="Poetry"/>
      </w:pPr>
      <w:r w:rsidRPr="0063053E">
        <w:t xml:space="preserve">Th’ Hesperian temple was her trusted </w:t>
      </w:r>
      <w:proofErr w:type="gramStart"/>
      <w:r w:rsidRPr="0063053E">
        <w:t>care;</w:t>
      </w:r>
      <w:proofErr w:type="gramEnd"/>
    </w:p>
    <w:p w14:paraId="126FC73C" w14:textId="77777777" w:rsidR="003A417A" w:rsidRPr="0063053E" w:rsidRDefault="003A417A" w:rsidP="0063053E">
      <w:pPr>
        <w:pStyle w:val="Poetry"/>
      </w:pPr>
      <w:r w:rsidRPr="0063053E">
        <w:t>‘T was she supplied the wakeful dragon’s fare.</w:t>
      </w:r>
    </w:p>
    <w:p w14:paraId="653AF71A" w14:textId="39507E91" w:rsidR="003A417A" w:rsidRPr="0063053E" w:rsidRDefault="003A417A" w:rsidP="0063053E">
      <w:pPr>
        <w:pStyle w:val="Poetry"/>
      </w:pPr>
      <w:r w:rsidRPr="0063053E">
        <w:t>She poppy seeds in honey taught to steep,</w:t>
      </w:r>
    </w:p>
    <w:p w14:paraId="05210B50" w14:textId="77777777" w:rsidR="0063053E" w:rsidRDefault="003A417A" w:rsidP="0063053E">
      <w:pPr>
        <w:pStyle w:val="Poetry"/>
      </w:pPr>
      <w:r w:rsidRPr="0063053E">
        <w:t xml:space="preserve">Reclaim’d his rage, and sooth’d him into sleep. </w:t>
      </w:r>
    </w:p>
    <w:p w14:paraId="400D5E80" w14:textId="77777777" w:rsidR="0063053E" w:rsidRDefault="003A417A" w:rsidP="0063053E">
      <w:pPr>
        <w:pStyle w:val="Poetry"/>
      </w:pPr>
      <w:r w:rsidRPr="0063053E">
        <w:t xml:space="preserve">She watch’d the golden fruit; her charms unbind </w:t>
      </w:r>
    </w:p>
    <w:p w14:paraId="22268407" w14:textId="5FBBBB4D" w:rsidR="003A417A" w:rsidRPr="0063053E" w:rsidRDefault="003A417A" w:rsidP="0063053E">
      <w:pPr>
        <w:pStyle w:val="Poetry"/>
      </w:pPr>
      <w:r w:rsidRPr="0063053E">
        <w:t>The chains of love, or fix them on the mind:</w:t>
      </w:r>
    </w:p>
    <w:p w14:paraId="3AA3C361" w14:textId="77777777" w:rsidR="003A417A" w:rsidRPr="0063053E" w:rsidRDefault="003A417A" w:rsidP="0063053E">
      <w:pPr>
        <w:pStyle w:val="Poetry"/>
      </w:pPr>
      <w:r w:rsidRPr="0063053E">
        <w:t>She stops the torrents, leaves the channel dry,</w:t>
      </w:r>
    </w:p>
    <w:p w14:paraId="378B3AFA" w14:textId="2A333BF9" w:rsidR="003A417A" w:rsidRPr="0063053E" w:rsidRDefault="003A417A" w:rsidP="0063053E">
      <w:pPr>
        <w:pStyle w:val="Poetry"/>
      </w:pPr>
      <w:r w:rsidRPr="0063053E">
        <w:t>Repels the stars, and backward bears the sky.</w:t>
      </w:r>
    </w:p>
    <w:p w14:paraId="64B04C42" w14:textId="77777777" w:rsidR="0063053E" w:rsidRDefault="003A417A" w:rsidP="0063053E">
      <w:pPr>
        <w:pStyle w:val="Poetry"/>
      </w:pPr>
      <w:r w:rsidRPr="0063053E">
        <w:t xml:space="preserve">The yawning earth rebellows to her call, </w:t>
      </w:r>
    </w:p>
    <w:p w14:paraId="41C741C3" w14:textId="77777777" w:rsidR="0063053E" w:rsidRDefault="003A417A" w:rsidP="0063053E">
      <w:pPr>
        <w:pStyle w:val="Poetry"/>
      </w:pPr>
      <w:r w:rsidRPr="0063053E">
        <w:t xml:space="preserve">Pale ghosts ascend, and mountain ashes fall. </w:t>
      </w:r>
    </w:p>
    <w:p w14:paraId="7A141AA7" w14:textId="77777777" w:rsidR="0063053E" w:rsidRDefault="003A417A" w:rsidP="0063053E">
      <w:pPr>
        <w:pStyle w:val="Poetry"/>
      </w:pPr>
      <w:r w:rsidRPr="0063053E">
        <w:t xml:space="preserve">Witness, ye gods, and thou my better part, </w:t>
      </w:r>
    </w:p>
    <w:p w14:paraId="73626162" w14:textId="1432C09E" w:rsidR="003A417A" w:rsidRPr="0063053E" w:rsidRDefault="003A417A" w:rsidP="0063053E">
      <w:pPr>
        <w:pStyle w:val="Poetry"/>
      </w:pPr>
      <w:r w:rsidRPr="0063053E">
        <w:t>How loth I am to try this impious art!</w:t>
      </w:r>
    </w:p>
    <w:p w14:paraId="203EE144" w14:textId="5ACDED63" w:rsidR="003A417A" w:rsidRPr="0063053E" w:rsidRDefault="003A417A" w:rsidP="0063053E">
      <w:pPr>
        <w:pStyle w:val="Poetry"/>
      </w:pPr>
      <w:r w:rsidRPr="0063053E">
        <w:t>Within the secret court, with silent care,</w:t>
      </w:r>
    </w:p>
    <w:p w14:paraId="2754C080" w14:textId="77777777" w:rsidR="003A417A" w:rsidRPr="0063053E" w:rsidRDefault="003A417A" w:rsidP="0063053E">
      <w:pPr>
        <w:pStyle w:val="Poetry"/>
      </w:pPr>
      <w:r w:rsidRPr="0063053E">
        <w:t>Erect a lofty pile, expos’d in air:</w:t>
      </w:r>
    </w:p>
    <w:p w14:paraId="393ADD39" w14:textId="77777777" w:rsidR="0063053E" w:rsidRDefault="003A417A" w:rsidP="0063053E">
      <w:pPr>
        <w:pStyle w:val="Poetry"/>
      </w:pPr>
      <w:r w:rsidRPr="0063053E">
        <w:t xml:space="preserve">Hang on the topmost part the Trojan vest, </w:t>
      </w:r>
    </w:p>
    <w:p w14:paraId="623A3268" w14:textId="77777777" w:rsidR="0063053E" w:rsidRDefault="003A417A" w:rsidP="0063053E">
      <w:pPr>
        <w:pStyle w:val="Poetry"/>
      </w:pPr>
      <w:r w:rsidRPr="0063053E">
        <w:t xml:space="preserve">Spoils, arms, and presents, of my faithless guest. </w:t>
      </w:r>
    </w:p>
    <w:p w14:paraId="7969BD52" w14:textId="2245938C" w:rsidR="003A417A" w:rsidRPr="0063053E" w:rsidRDefault="003A417A" w:rsidP="0063053E">
      <w:pPr>
        <w:pStyle w:val="Poetry"/>
      </w:pPr>
      <w:r w:rsidRPr="0063053E">
        <w:t>Next, under these, the bridal bed be plac’d,</w:t>
      </w:r>
    </w:p>
    <w:p w14:paraId="6890F649" w14:textId="7484AF35" w:rsidR="003A417A" w:rsidRPr="0063053E" w:rsidRDefault="003A417A" w:rsidP="0063053E">
      <w:pPr>
        <w:pStyle w:val="Poetry"/>
      </w:pPr>
      <w:r w:rsidRPr="0063053E">
        <w:lastRenderedPageBreak/>
        <w:t>Where I my ruin in his arms embrac’d:</w:t>
      </w:r>
    </w:p>
    <w:p w14:paraId="10AC6526" w14:textId="77777777" w:rsidR="0063053E" w:rsidRDefault="003A417A" w:rsidP="0063053E">
      <w:pPr>
        <w:pStyle w:val="Poetry"/>
      </w:pPr>
      <w:r w:rsidRPr="0063053E">
        <w:t xml:space="preserve">All relics of the wretch are doom’d to </w:t>
      </w:r>
      <w:proofErr w:type="gramStart"/>
      <w:r w:rsidRPr="0063053E">
        <w:t>fire;</w:t>
      </w:r>
      <w:proofErr w:type="gramEnd"/>
      <w:r w:rsidRPr="0063053E">
        <w:t xml:space="preserve"> </w:t>
      </w:r>
    </w:p>
    <w:p w14:paraId="1C454655" w14:textId="214289C7" w:rsidR="003A417A" w:rsidRPr="0063053E" w:rsidRDefault="003A417A" w:rsidP="0063053E">
      <w:pPr>
        <w:pStyle w:val="Poetry"/>
      </w:pPr>
      <w:r w:rsidRPr="0063053E">
        <w:t>For so the priestess and her charms require.”</w:t>
      </w:r>
    </w:p>
    <w:p w14:paraId="631B4C10" w14:textId="77777777" w:rsidR="0063053E" w:rsidRDefault="0063053E" w:rsidP="0063053E">
      <w:pPr>
        <w:pStyle w:val="Poetry"/>
      </w:pPr>
    </w:p>
    <w:p w14:paraId="5F5ABE6A" w14:textId="77777777" w:rsidR="0063053E" w:rsidRDefault="003A417A" w:rsidP="0063053E">
      <w:pPr>
        <w:pStyle w:val="Poetry"/>
      </w:pPr>
      <w:r w:rsidRPr="0063053E">
        <w:t xml:space="preserve">Thus far she said, and farther speech </w:t>
      </w:r>
      <w:proofErr w:type="gramStart"/>
      <w:r w:rsidRPr="0063053E">
        <w:t>forbears;</w:t>
      </w:r>
      <w:proofErr w:type="gramEnd"/>
      <w:r w:rsidRPr="0063053E">
        <w:t xml:space="preserve"> </w:t>
      </w:r>
    </w:p>
    <w:p w14:paraId="28A7EF5D" w14:textId="2941E0D3" w:rsidR="003A417A" w:rsidRPr="0063053E" w:rsidRDefault="003A417A" w:rsidP="0063053E">
      <w:pPr>
        <w:pStyle w:val="Poetry"/>
      </w:pPr>
      <w:r w:rsidRPr="0063053E">
        <w:t>A mortal paleness in her face appears:</w:t>
      </w:r>
    </w:p>
    <w:p w14:paraId="4D969D5F" w14:textId="1413F637" w:rsidR="003A417A" w:rsidRPr="0063053E" w:rsidRDefault="003A417A" w:rsidP="0063053E">
      <w:pPr>
        <w:pStyle w:val="Poetry"/>
      </w:pPr>
      <w:r w:rsidRPr="0063053E">
        <w:t>Yet the mistrustless Anna could not find</w:t>
      </w:r>
    </w:p>
    <w:p w14:paraId="26203681" w14:textId="77777777" w:rsidR="003A417A" w:rsidRPr="0063053E" w:rsidRDefault="003A417A" w:rsidP="0063053E">
      <w:pPr>
        <w:pStyle w:val="Poetry"/>
      </w:pPr>
      <w:r w:rsidRPr="0063053E">
        <w:t xml:space="preserve">The secret fun’ral in these rites </w:t>
      </w:r>
      <w:proofErr w:type="gramStart"/>
      <w:r w:rsidRPr="0063053E">
        <w:t>design’d;</w:t>
      </w:r>
      <w:proofErr w:type="gramEnd"/>
    </w:p>
    <w:p w14:paraId="18E3C081" w14:textId="77777777" w:rsidR="0063053E" w:rsidRDefault="003A417A" w:rsidP="0063053E">
      <w:pPr>
        <w:pStyle w:val="Poetry"/>
      </w:pPr>
      <w:r w:rsidRPr="0063053E">
        <w:t xml:space="preserve">Nor thought so dire a rage possess’d her mind. </w:t>
      </w:r>
    </w:p>
    <w:p w14:paraId="3CD7C968" w14:textId="5CD956CC" w:rsidR="003A417A" w:rsidRPr="0063053E" w:rsidRDefault="003A417A" w:rsidP="0063053E">
      <w:pPr>
        <w:pStyle w:val="Poetry"/>
      </w:pPr>
      <w:r w:rsidRPr="0063053E">
        <w:t>Unknowing of a train conceal’d so well,</w:t>
      </w:r>
    </w:p>
    <w:p w14:paraId="3D566CC1" w14:textId="77777777" w:rsidR="003A417A" w:rsidRPr="0063053E" w:rsidRDefault="003A417A" w:rsidP="0063053E">
      <w:pPr>
        <w:pStyle w:val="Poetry"/>
      </w:pPr>
      <w:r w:rsidRPr="0063053E">
        <w:t xml:space="preserve">She fear’d no worse than when Sichaeus </w:t>
      </w:r>
      <w:proofErr w:type="gramStart"/>
      <w:r w:rsidRPr="0063053E">
        <w:t>fell;</w:t>
      </w:r>
      <w:proofErr w:type="gramEnd"/>
    </w:p>
    <w:p w14:paraId="3796F703" w14:textId="4BE23D97" w:rsidR="003A417A" w:rsidRPr="0063053E" w:rsidRDefault="003A417A" w:rsidP="0063053E">
      <w:pPr>
        <w:pStyle w:val="Poetry"/>
      </w:pPr>
      <w:r w:rsidRPr="0063053E">
        <w:t>Therefore obeys. The fatal pile they rear,</w:t>
      </w:r>
    </w:p>
    <w:p w14:paraId="358F1232" w14:textId="77777777" w:rsidR="003A417A" w:rsidRPr="0063053E" w:rsidRDefault="003A417A" w:rsidP="0063053E">
      <w:pPr>
        <w:pStyle w:val="Poetry"/>
      </w:pPr>
      <w:r w:rsidRPr="0063053E">
        <w:t>Within the secret court, expos’d in air.</w:t>
      </w:r>
    </w:p>
    <w:p w14:paraId="593F1BEE" w14:textId="77777777" w:rsidR="0063053E" w:rsidRDefault="003A417A" w:rsidP="0063053E">
      <w:pPr>
        <w:pStyle w:val="Poetry"/>
      </w:pPr>
      <w:r w:rsidRPr="0063053E">
        <w:t xml:space="preserve">The cloven holms and pines are heap’d on high, </w:t>
      </w:r>
    </w:p>
    <w:p w14:paraId="4CB9D56A" w14:textId="41619FE0" w:rsidR="003A417A" w:rsidRPr="0063053E" w:rsidRDefault="003A417A" w:rsidP="0063053E">
      <w:pPr>
        <w:pStyle w:val="Poetry"/>
      </w:pPr>
      <w:r w:rsidRPr="0063053E">
        <w:t>And garlands on the hollow spaces lie.</w:t>
      </w:r>
    </w:p>
    <w:p w14:paraId="103D27C4" w14:textId="77777777" w:rsidR="003A417A" w:rsidRPr="0063053E" w:rsidRDefault="003A417A" w:rsidP="0063053E">
      <w:pPr>
        <w:pStyle w:val="Poetry"/>
      </w:pPr>
      <w:r w:rsidRPr="0063053E">
        <w:t>Sad cypress, vervain, yew, compose the wreath,</w:t>
      </w:r>
    </w:p>
    <w:p w14:paraId="152B3F08" w14:textId="41B4685D" w:rsidR="003A417A" w:rsidRPr="0063053E" w:rsidRDefault="003A417A" w:rsidP="0063053E">
      <w:pPr>
        <w:pStyle w:val="Poetry"/>
      </w:pPr>
      <w:r w:rsidRPr="0063053E">
        <w:t>And ev’ry baleful green denoting death.</w:t>
      </w:r>
    </w:p>
    <w:p w14:paraId="371DCB8E" w14:textId="77777777" w:rsidR="003A417A" w:rsidRPr="0063053E" w:rsidRDefault="003A417A" w:rsidP="0063053E">
      <w:pPr>
        <w:pStyle w:val="Poetry"/>
      </w:pPr>
      <w:r w:rsidRPr="0063053E">
        <w:t>The queen, determin’d to the fatal deed,</w:t>
      </w:r>
    </w:p>
    <w:p w14:paraId="4F933CBC" w14:textId="77777777" w:rsidR="0063053E" w:rsidRDefault="003A417A" w:rsidP="0063053E">
      <w:pPr>
        <w:pStyle w:val="Poetry"/>
      </w:pPr>
      <w:r w:rsidRPr="0063053E">
        <w:t xml:space="preserve">The spoils and sword he left, in order spread, </w:t>
      </w:r>
    </w:p>
    <w:p w14:paraId="0D16E287" w14:textId="4114A1E2" w:rsidR="003A417A" w:rsidRPr="0063053E" w:rsidRDefault="003A417A" w:rsidP="0063053E">
      <w:pPr>
        <w:pStyle w:val="Poetry"/>
      </w:pPr>
      <w:r w:rsidRPr="0063053E">
        <w:t>And the man’s image on the nuptial bed.</w:t>
      </w:r>
    </w:p>
    <w:p w14:paraId="7FE90FB9" w14:textId="77777777" w:rsidR="0063053E" w:rsidRDefault="0063053E" w:rsidP="0063053E">
      <w:pPr>
        <w:pStyle w:val="Poetry"/>
      </w:pPr>
    </w:p>
    <w:p w14:paraId="41FD03A6" w14:textId="5E8DC5C5" w:rsidR="003A417A" w:rsidRPr="0063053E" w:rsidRDefault="003A417A" w:rsidP="0063053E">
      <w:pPr>
        <w:pStyle w:val="Poetry"/>
      </w:pPr>
      <w:r w:rsidRPr="0063053E">
        <w:t>And now (the sacred altars plac’d around)</w:t>
      </w:r>
    </w:p>
    <w:p w14:paraId="2281D066" w14:textId="5E38242D" w:rsidR="003A417A" w:rsidRPr="0063053E" w:rsidRDefault="003A417A" w:rsidP="0063053E">
      <w:pPr>
        <w:pStyle w:val="Poetry"/>
      </w:pPr>
      <w:r w:rsidRPr="0063053E">
        <w:t>The priestess enters, with her hair unbound,</w:t>
      </w:r>
    </w:p>
    <w:p w14:paraId="25D457CC" w14:textId="77777777" w:rsidR="0063053E" w:rsidRDefault="003A417A" w:rsidP="0063053E">
      <w:pPr>
        <w:pStyle w:val="Poetry"/>
      </w:pPr>
      <w:r w:rsidRPr="0063053E">
        <w:t xml:space="preserve">And thrice invokes the pow’rs below the ground. </w:t>
      </w:r>
    </w:p>
    <w:p w14:paraId="69248B68" w14:textId="2AD0C2F7" w:rsidR="003A417A" w:rsidRPr="0063053E" w:rsidRDefault="003A417A" w:rsidP="0063053E">
      <w:pPr>
        <w:pStyle w:val="Poetry"/>
      </w:pPr>
      <w:r w:rsidRPr="0063053E">
        <w:t>Night, Erebus, and Chaos she proclaims,</w:t>
      </w:r>
    </w:p>
    <w:p w14:paraId="48F5562E" w14:textId="77777777" w:rsidR="0063053E" w:rsidRDefault="003A417A" w:rsidP="0063053E">
      <w:pPr>
        <w:pStyle w:val="Poetry"/>
      </w:pPr>
      <w:r w:rsidRPr="0063053E">
        <w:t xml:space="preserve">And threefold Hecate, with her hundred names, </w:t>
      </w:r>
    </w:p>
    <w:p w14:paraId="3A04F105" w14:textId="5E38ED52" w:rsidR="003A417A" w:rsidRPr="0063053E" w:rsidRDefault="003A417A" w:rsidP="0063053E">
      <w:pPr>
        <w:pStyle w:val="Poetry"/>
      </w:pPr>
      <w:r w:rsidRPr="0063053E">
        <w:t>And three Dianas: next, she sprinkles round</w:t>
      </w:r>
    </w:p>
    <w:p w14:paraId="6A9F174B" w14:textId="07935107" w:rsidR="003A417A" w:rsidRPr="0063053E" w:rsidRDefault="003A417A" w:rsidP="0063053E">
      <w:pPr>
        <w:pStyle w:val="Poetry"/>
      </w:pPr>
      <w:r w:rsidRPr="0063053E">
        <w:t xml:space="preserve">With feign’d Avernian drops the hallow’d </w:t>
      </w:r>
      <w:proofErr w:type="gramStart"/>
      <w:r w:rsidRPr="0063053E">
        <w:t>ground;</w:t>
      </w:r>
      <w:proofErr w:type="gramEnd"/>
    </w:p>
    <w:p w14:paraId="1C717C99" w14:textId="77777777" w:rsidR="0063053E" w:rsidRDefault="003A417A" w:rsidP="0063053E">
      <w:pPr>
        <w:pStyle w:val="Poetry"/>
      </w:pPr>
      <w:r w:rsidRPr="0063053E">
        <w:t xml:space="preserve">Culls hoary simples, found by Phoebe’s light, </w:t>
      </w:r>
    </w:p>
    <w:p w14:paraId="62B5284F" w14:textId="77777777" w:rsidR="0063053E" w:rsidRDefault="003A417A" w:rsidP="0063053E">
      <w:pPr>
        <w:pStyle w:val="Poetry"/>
      </w:pPr>
      <w:r w:rsidRPr="0063053E">
        <w:t xml:space="preserve">With brazen sickles reap’d at noon of </w:t>
      </w:r>
      <w:proofErr w:type="gramStart"/>
      <w:r w:rsidRPr="0063053E">
        <w:t>night;</w:t>
      </w:r>
      <w:proofErr w:type="gramEnd"/>
      <w:r w:rsidRPr="0063053E">
        <w:t xml:space="preserve"> </w:t>
      </w:r>
    </w:p>
    <w:p w14:paraId="4F03FF36" w14:textId="48C5AE1B" w:rsidR="003A417A" w:rsidRPr="0063053E" w:rsidRDefault="003A417A" w:rsidP="0063053E">
      <w:pPr>
        <w:pStyle w:val="Poetry"/>
      </w:pPr>
      <w:r w:rsidRPr="0063053E">
        <w:t>Then mixes baleful juices in the bowl,</w:t>
      </w:r>
    </w:p>
    <w:p w14:paraId="67628AB7" w14:textId="77777777" w:rsidR="003A417A" w:rsidRPr="0063053E" w:rsidRDefault="003A417A" w:rsidP="0063053E">
      <w:pPr>
        <w:pStyle w:val="Poetry"/>
      </w:pPr>
      <w:r w:rsidRPr="0063053E">
        <w:t>And cuts the forehead of a newborn foal,</w:t>
      </w:r>
    </w:p>
    <w:p w14:paraId="4A706EFD" w14:textId="7BAAA0DF" w:rsidR="003A417A" w:rsidRPr="0063053E" w:rsidRDefault="003A417A" w:rsidP="0063053E">
      <w:pPr>
        <w:pStyle w:val="Poetry"/>
      </w:pPr>
      <w:r w:rsidRPr="0063053E">
        <w:t>Robbing the mother’s love. The destin’d queen</w:t>
      </w:r>
    </w:p>
    <w:p w14:paraId="4E64A051" w14:textId="77777777" w:rsidR="0063053E" w:rsidRDefault="003A417A" w:rsidP="0063053E">
      <w:pPr>
        <w:pStyle w:val="Poetry"/>
      </w:pPr>
      <w:r w:rsidRPr="0063053E">
        <w:t xml:space="preserve">Observes, assisting at the rites </w:t>
      </w:r>
      <w:proofErr w:type="gramStart"/>
      <w:r w:rsidRPr="0063053E">
        <w:t>obscene;</w:t>
      </w:r>
      <w:proofErr w:type="gramEnd"/>
      <w:r w:rsidRPr="0063053E">
        <w:t xml:space="preserve"> </w:t>
      </w:r>
    </w:p>
    <w:p w14:paraId="565EB7F3" w14:textId="5BEA8106" w:rsidR="003A417A" w:rsidRPr="0063053E" w:rsidRDefault="003A417A" w:rsidP="0063053E">
      <w:pPr>
        <w:pStyle w:val="Poetry"/>
      </w:pPr>
      <w:r w:rsidRPr="0063053E">
        <w:t>A leaven’d cake in her devoted hands</w:t>
      </w:r>
    </w:p>
    <w:p w14:paraId="0AC3CF87" w14:textId="77777777" w:rsidR="003A417A" w:rsidRPr="0063053E" w:rsidRDefault="003A417A" w:rsidP="0063053E">
      <w:pPr>
        <w:pStyle w:val="Poetry"/>
      </w:pPr>
      <w:r w:rsidRPr="0063053E">
        <w:lastRenderedPageBreak/>
        <w:t>She holds, and next the highest altar stands:</w:t>
      </w:r>
    </w:p>
    <w:p w14:paraId="14FD3740" w14:textId="77777777" w:rsidR="003A417A" w:rsidRPr="0063053E" w:rsidRDefault="003A417A" w:rsidP="0063053E">
      <w:pPr>
        <w:pStyle w:val="Poetry"/>
      </w:pPr>
      <w:r w:rsidRPr="0063053E">
        <w:t xml:space="preserve">One tender foot was shod, her other </w:t>
      </w:r>
      <w:proofErr w:type="gramStart"/>
      <w:r w:rsidRPr="0063053E">
        <w:t>bare;</w:t>
      </w:r>
      <w:proofErr w:type="gramEnd"/>
    </w:p>
    <w:p w14:paraId="513D577C" w14:textId="43CA7E84" w:rsidR="003A417A" w:rsidRPr="0063053E" w:rsidRDefault="003A417A" w:rsidP="0063053E">
      <w:pPr>
        <w:pStyle w:val="Poetry"/>
      </w:pPr>
      <w:r w:rsidRPr="0063053E">
        <w:t xml:space="preserve">Girt was her gather’d </w:t>
      </w:r>
      <w:proofErr w:type="gramStart"/>
      <w:r w:rsidRPr="0063053E">
        <w:t>gown, and</w:t>
      </w:r>
      <w:proofErr w:type="gramEnd"/>
      <w:r w:rsidRPr="0063053E">
        <w:t xml:space="preserve"> loose her hair.</w:t>
      </w:r>
    </w:p>
    <w:p w14:paraId="0AD75270" w14:textId="77777777" w:rsidR="0063053E" w:rsidRDefault="003A417A" w:rsidP="0063053E">
      <w:pPr>
        <w:pStyle w:val="Poetry"/>
      </w:pPr>
      <w:r w:rsidRPr="0063053E">
        <w:t xml:space="preserve">Thus dress’d, she summon’d, with her dying breath, </w:t>
      </w:r>
    </w:p>
    <w:p w14:paraId="7C381D08" w14:textId="77777777" w:rsidR="0063053E" w:rsidRDefault="003A417A" w:rsidP="0063053E">
      <w:pPr>
        <w:pStyle w:val="Poetry"/>
      </w:pPr>
      <w:r w:rsidRPr="0063053E">
        <w:t xml:space="preserve">The heav’ns and planets conscious of her death, </w:t>
      </w:r>
    </w:p>
    <w:p w14:paraId="39520398" w14:textId="01823BAD" w:rsidR="003A417A" w:rsidRPr="0063053E" w:rsidRDefault="003A417A" w:rsidP="0063053E">
      <w:pPr>
        <w:pStyle w:val="Poetry"/>
      </w:pPr>
      <w:r w:rsidRPr="0063053E">
        <w:t>And ev’ry pow’r, if any rules above,</w:t>
      </w:r>
    </w:p>
    <w:p w14:paraId="1A60A601" w14:textId="77777777" w:rsidR="003A417A" w:rsidRPr="0063053E" w:rsidRDefault="003A417A" w:rsidP="0063053E">
      <w:pPr>
        <w:pStyle w:val="Poetry"/>
      </w:pPr>
      <w:r w:rsidRPr="0063053E">
        <w:t>Who minds, or who revenges, injur’d love.</w:t>
      </w:r>
    </w:p>
    <w:p w14:paraId="316BB528" w14:textId="77777777" w:rsidR="0063053E" w:rsidRDefault="0063053E" w:rsidP="0063053E">
      <w:pPr>
        <w:pStyle w:val="Poetry"/>
      </w:pPr>
    </w:p>
    <w:p w14:paraId="08CD284B" w14:textId="097039F2" w:rsidR="003A417A" w:rsidRPr="0063053E" w:rsidRDefault="003A417A" w:rsidP="0063053E">
      <w:pPr>
        <w:pStyle w:val="Poetry"/>
      </w:pPr>
      <w:r w:rsidRPr="0063053E">
        <w:t>‘T was dead of night, when weary bodies close</w:t>
      </w:r>
    </w:p>
    <w:p w14:paraId="418F7400" w14:textId="77777777" w:rsidR="003A417A" w:rsidRPr="0063053E" w:rsidRDefault="003A417A" w:rsidP="0063053E">
      <w:pPr>
        <w:pStyle w:val="Poetry"/>
      </w:pPr>
      <w:r w:rsidRPr="0063053E">
        <w:t>Their eyes in balmy sleep and soft repose:</w:t>
      </w:r>
    </w:p>
    <w:p w14:paraId="382C7567" w14:textId="77777777" w:rsidR="0063053E" w:rsidRDefault="003A417A" w:rsidP="0063053E">
      <w:pPr>
        <w:pStyle w:val="Poetry"/>
      </w:pPr>
      <w:r w:rsidRPr="0063053E">
        <w:t xml:space="preserve">The winds no longer whisper thro’ the woods, </w:t>
      </w:r>
    </w:p>
    <w:p w14:paraId="5EF21DDB" w14:textId="77777777" w:rsidR="0063053E" w:rsidRDefault="003A417A" w:rsidP="0063053E">
      <w:pPr>
        <w:pStyle w:val="Poetry"/>
      </w:pPr>
      <w:r w:rsidRPr="0063053E">
        <w:t xml:space="preserve">Nor murm’ring tides disturb the gentle floods. </w:t>
      </w:r>
    </w:p>
    <w:p w14:paraId="37620B07" w14:textId="1CA0C6AA" w:rsidR="003A417A" w:rsidRPr="0063053E" w:rsidRDefault="003A417A" w:rsidP="0063053E">
      <w:pPr>
        <w:pStyle w:val="Poetry"/>
      </w:pPr>
      <w:r w:rsidRPr="0063053E">
        <w:t xml:space="preserve">The stars in silent order mov’d </w:t>
      </w:r>
      <w:proofErr w:type="gramStart"/>
      <w:r w:rsidRPr="0063053E">
        <w:t>around;</w:t>
      </w:r>
      <w:proofErr w:type="gramEnd"/>
    </w:p>
    <w:p w14:paraId="474DDC04" w14:textId="575891A3" w:rsidR="003A417A" w:rsidRPr="0063053E" w:rsidRDefault="003A417A" w:rsidP="0063053E">
      <w:pPr>
        <w:pStyle w:val="Poetry"/>
      </w:pPr>
      <w:r w:rsidRPr="0063053E">
        <w:t>And Peace, with downy wings, was brooding on the ground</w:t>
      </w:r>
    </w:p>
    <w:p w14:paraId="2625157C" w14:textId="77777777" w:rsidR="0063053E" w:rsidRDefault="003A417A" w:rsidP="0063053E">
      <w:pPr>
        <w:pStyle w:val="Poetry"/>
      </w:pPr>
      <w:r w:rsidRPr="0063053E">
        <w:t xml:space="preserve">The flocks and herds, and party-color’d fowl, </w:t>
      </w:r>
    </w:p>
    <w:p w14:paraId="1C1F6513" w14:textId="77777777" w:rsidR="0063053E" w:rsidRDefault="003A417A" w:rsidP="0063053E">
      <w:pPr>
        <w:pStyle w:val="Poetry"/>
      </w:pPr>
      <w:r w:rsidRPr="0063053E">
        <w:t xml:space="preserve">Which haunt the woods, or swim the weedy </w:t>
      </w:r>
      <w:proofErr w:type="gramStart"/>
      <w:r w:rsidRPr="0063053E">
        <w:t>pool,</w:t>
      </w:r>
      <w:proofErr w:type="gramEnd"/>
      <w:r w:rsidRPr="0063053E">
        <w:t xml:space="preserve"> </w:t>
      </w:r>
    </w:p>
    <w:p w14:paraId="5CDFF6FA" w14:textId="77777777" w:rsidR="0063053E" w:rsidRDefault="003A417A" w:rsidP="0063053E">
      <w:pPr>
        <w:pStyle w:val="Poetry"/>
      </w:pPr>
      <w:r w:rsidRPr="0063053E">
        <w:t xml:space="preserve">Stretch’d on the quiet earth, securely lay, </w:t>
      </w:r>
    </w:p>
    <w:p w14:paraId="10FE6271" w14:textId="7B7544DE" w:rsidR="003A417A" w:rsidRPr="0063053E" w:rsidRDefault="003A417A" w:rsidP="0063053E">
      <w:pPr>
        <w:pStyle w:val="Poetry"/>
      </w:pPr>
      <w:r w:rsidRPr="0063053E">
        <w:t>Forgetting the past labors of the day.</w:t>
      </w:r>
    </w:p>
    <w:p w14:paraId="0A134C7D" w14:textId="4CE694E7" w:rsidR="003A417A" w:rsidRPr="0063053E" w:rsidRDefault="003A417A" w:rsidP="0063053E">
      <w:pPr>
        <w:pStyle w:val="Poetry"/>
      </w:pPr>
      <w:r w:rsidRPr="0063053E">
        <w:t>All else of nature’s common gift partake:</w:t>
      </w:r>
    </w:p>
    <w:p w14:paraId="216A1D2C" w14:textId="77777777" w:rsidR="003A417A" w:rsidRPr="0063053E" w:rsidRDefault="003A417A" w:rsidP="0063053E">
      <w:pPr>
        <w:pStyle w:val="Poetry"/>
      </w:pPr>
      <w:r w:rsidRPr="0063053E">
        <w:t>Unhappy Dido was alone awake.</w:t>
      </w:r>
    </w:p>
    <w:p w14:paraId="0EBC7A86" w14:textId="77777777" w:rsidR="0063053E" w:rsidRDefault="003A417A" w:rsidP="0063053E">
      <w:pPr>
        <w:pStyle w:val="Poetry"/>
      </w:pPr>
      <w:r w:rsidRPr="0063053E">
        <w:t xml:space="preserve">Nor sleep nor ease the furious queen can </w:t>
      </w:r>
      <w:proofErr w:type="gramStart"/>
      <w:r w:rsidRPr="0063053E">
        <w:t>find;</w:t>
      </w:r>
      <w:proofErr w:type="gramEnd"/>
      <w:r w:rsidRPr="0063053E">
        <w:t xml:space="preserve"> </w:t>
      </w:r>
    </w:p>
    <w:p w14:paraId="7EEDD894" w14:textId="44EB377C" w:rsidR="003A417A" w:rsidRPr="0063053E" w:rsidRDefault="003A417A" w:rsidP="0063053E">
      <w:pPr>
        <w:pStyle w:val="Poetry"/>
      </w:pPr>
      <w:r w:rsidRPr="0063053E">
        <w:t>Sleep fled her eyes, as quiet fled her mind.</w:t>
      </w:r>
    </w:p>
    <w:p w14:paraId="059A9D6E" w14:textId="77777777" w:rsidR="003A417A" w:rsidRPr="0063053E" w:rsidRDefault="003A417A" w:rsidP="0063053E">
      <w:pPr>
        <w:pStyle w:val="Poetry"/>
      </w:pPr>
      <w:r w:rsidRPr="0063053E">
        <w:t xml:space="preserve">Despair, and rage, and love divide her </w:t>
      </w:r>
      <w:proofErr w:type="gramStart"/>
      <w:r w:rsidRPr="0063053E">
        <w:t>heart;</w:t>
      </w:r>
      <w:proofErr w:type="gramEnd"/>
    </w:p>
    <w:p w14:paraId="17963B96" w14:textId="31CB1F47" w:rsidR="003A417A" w:rsidRPr="0063053E" w:rsidRDefault="003A417A" w:rsidP="0063053E">
      <w:pPr>
        <w:pStyle w:val="Poetry"/>
      </w:pPr>
      <w:r w:rsidRPr="0063053E">
        <w:t xml:space="preserve">Despair and rage had </w:t>
      </w:r>
      <w:proofErr w:type="gramStart"/>
      <w:r w:rsidRPr="0063053E">
        <w:t>some, but</w:t>
      </w:r>
      <w:proofErr w:type="gramEnd"/>
      <w:r w:rsidRPr="0063053E">
        <w:t xml:space="preserve"> love the greater part.</w:t>
      </w:r>
    </w:p>
    <w:p w14:paraId="1122E787" w14:textId="77777777" w:rsidR="0063053E" w:rsidRDefault="0063053E" w:rsidP="0063053E">
      <w:pPr>
        <w:pStyle w:val="Poetry"/>
      </w:pPr>
    </w:p>
    <w:p w14:paraId="7978ACED" w14:textId="63FA3728" w:rsidR="003A417A" w:rsidRPr="0063053E" w:rsidRDefault="003A417A" w:rsidP="0063053E">
      <w:pPr>
        <w:pStyle w:val="Poetry"/>
      </w:pPr>
      <w:r w:rsidRPr="0063053E">
        <w:t>Then thus she said within her secret mind:</w:t>
      </w:r>
    </w:p>
    <w:p w14:paraId="1ECAB654" w14:textId="77777777" w:rsidR="0063053E" w:rsidRDefault="003A417A" w:rsidP="0063053E">
      <w:pPr>
        <w:pStyle w:val="Poetry"/>
      </w:pPr>
      <w:r w:rsidRPr="0063053E">
        <w:t xml:space="preserve">“What shall I do? what succor can I find? </w:t>
      </w:r>
    </w:p>
    <w:p w14:paraId="258EEC39" w14:textId="587BC1E8" w:rsidR="003A417A" w:rsidRPr="0063053E" w:rsidRDefault="003A417A" w:rsidP="0063053E">
      <w:pPr>
        <w:pStyle w:val="Poetry"/>
      </w:pPr>
      <w:r w:rsidRPr="0063053E">
        <w:t>Become a suppliant to Hyarba’s pride,</w:t>
      </w:r>
    </w:p>
    <w:p w14:paraId="7708FE60" w14:textId="77777777" w:rsidR="003A417A" w:rsidRPr="0063053E" w:rsidRDefault="003A417A" w:rsidP="0063053E">
      <w:pPr>
        <w:pStyle w:val="Poetry"/>
      </w:pPr>
      <w:r w:rsidRPr="0063053E">
        <w:t>And take my turn, to court and be denied?</w:t>
      </w:r>
    </w:p>
    <w:p w14:paraId="2F13A781" w14:textId="34F73AB1" w:rsidR="003A417A" w:rsidRPr="0063053E" w:rsidRDefault="003A417A" w:rsidP="0063053E">
      <w:pPr>
        <w:pStyle w:val="Poetry"/>
      </w:pPr>
      <w:r w:rsidRPr="0063053E">
        <w:t>Shall I with this ungrateful Trojan go,</w:t>
      </w:r>
    </w:p>
    <w:p w14:paraId="32E4DCDF" w14:textId="77777777" w:rsidR="0063053E" w:rsidRDefault="003A417A" w:rsidP="0063053E">
      <w:pPr>
        <w:pStyle w:val="Poetry"/>
      </w:pPr>
      <w:r w:rsidRPr="0063053E">
        <w:t xml:space="preserve">Forsake an empire, and attend a foe? </w:t>
      </w:r>
    </w:p>
    <w:p w14:paraId="67D7FC62" w14:textId="77777777" w:rsidR="0063053E" w:rsidRDefault="003A417A" w:rsidP="0063053E">
      <w:pPr>
        <w:pStyle w:val="Poetry"/>
      </w:pPr>
      <w:r w:rsidRPr="0063053E">
        <w:t xml:space="preserve">Himself I refug’d, and his train reliev’d— </w:t>
      </w:r>
    </w:p>
    <w:p w14:paraId="6F17EA0D" w14:textId="77777777" w:rsidR="0063053E" w:rsidRDefault="003A417A" w:rsidP="0063053E">
      <w:pPr>
        <w:pStyle w:val="Poetry"/>
      </w:pPr>
      <w:r w:rsidRPr="0063053E">
        <w:t xml:space="preserve">‘T is true—but am I sure to be receiv’d? </w:t>
      </w:r>
    </w:p>
    <w:p w14:paraId="200DD8CE" w14:textId="0318F266" w:rsidR="003A417A" w:rsidRPr="0063053E" w:rsidRDefault="003A417A" w:rsidP="0063053E">
      <w:pPr>
        <w:pStyle w:val="Poetry"/>
      </w:pPr>
      <w:r w:rsidRPr="0063053E">
        <w:t>Can gratitude in Trojan souls have place!</w:t>
      </w:r>
    </w:p>
    <w:p w14:paraId="4E43219D" w14:textId="3B82B7C3" w:rsidR="003A417A" w:rsidRPr="0063053E" w:rsidRDefault="003A417A" w:rsidP="0063053E">
      <w:pPr>
        <w:pStyle w:val="Poetry"/>
      </w:pPr>
      <w:r w:rsidRPr="0063053E">
        <w:t>Laomedon still lives in all his race!</w:t>
      </w:r>
    </w:p>
    <w:p w14:paraId="7D8D0A39" w14:textId="77777777" w:rsidR="0063053E" w:rsidRDefault="003A417A" w:rsidP="0063053E">
      <w:pPr>
        <w:pStyle w:val="Poetry"/>
      </w:pPr>
      <w:r w:rsidRPr="0063053E">
        <w:lastRenderedPageBreak/>
        <w:t xml:space="preserve">Then, shall I seek alone the churlish crew, </w:t>
      </w:r>
    </w:p>
    <w:p w14:paraId="006D6885" w14:textId="20D09912" w:rsidR="003A417A" w:rsidRPr="0063053E" w:rsidRDefault="003A417A" w:rsidP="0063053E">
      <w:pPr>
        <w:pStyle w:val="Poetry"/>
      </w:pPr>
      <w:r w:rsidRPr="0063053E">
        <w:t>Or with my fleet their flying sails pursue?</w:t>
      </w:r>
    </w:p>
    <w:p w14:paraId="4CA98EE5" w14:textId="77777777" w:rsidR="0063053E" w:rsidRDefault="003A417A" w:rsidP="0063053E">
      <w:pPr>
        <w:pStyle w:val="Poetry"/>
      </w:pPr>
      <w:r w:rsidRPr="0063053E">
        <w:t xml:space="preserve">What force have I but those whom scarce before </w:t>
      </w:r>
    </w:p>
    <w:p w14:paraId="004F59B0" w14:textId="26CE1FE0" w:rsidR="003A417A" w:rsidRPr="0063053E" w:rsidRDefault="003A417A" w:rsidP="0063053E">
      <w:pPr>
        <w:pStyle w:val="Poetry"/>
      </w:pPr>
      <w:r w:rsidRPr="0063053E">
        <w:t xml:space="preserve">I drew reluctant from their native </w:t>
      </w:r>
      <w:proofErr w:type="gramStart"/>
      <w:r w:rsidRPr="0063053E">
        <w:t>shore?</w:t>
      </w:r>
      <w:proofErr w:type="gramEnd"/>
    </w:p>
    <w:p w14:paraId="7F305E38" w14:textId="1BCB6308" w:rsidR="003A417A" w:rsidRPr="0063053E" w:rsidRDefault="003A417A" w:rsidP="0063053E">
      <w:pPr>
        <w:pStyle w:val="Poetry"/>
      </w:pPr>
      <w:r w:rsidRPr="0063053E">
        <w:t xml:space="preserve">Will they again embark at my </w:t>
      </w:r>
      <w:proofErr w:type="gramStart"/>
      <w:r w:rsidRPr="0063053E">
        <w:t>desire,</w:t>
      </w:r>
      <w:proofErr w:type="gramEnd"/>
    </w:p>
    <w:p w14:paraId="5B86170F" w14:textId="77777777" w:rsidR="0063053E" w:rsidRDefault="003A417A" w:rsidP="0063053E">
      <w:pPr>
        <w:pStyle w:val="Poetry"/>
      </w:pPr>
      <w:r w:rsidRPr="0063053E">
        <w:t xml:space="preserve">Once more sustain the seas, and quit their second Tyre? </w:t>
      </w:r>
    </w:p>
    <w:p w14:paraId="7D9B9944" w14:textId="64A2FB0D" w:rsidR="003A417A" w:rsidRPr="0063053E" w:rsidRDefault="003A417A" w:rsidP="0063053E">
      <w:pPr>
        <w:pStyle w:val="Poetry"/>
      </w:pPr>
      <w:r w:rsidRPr="0063053E">
        <w:t xml:space="preserve">Rather with steel thy guilty breast </w:t>
      </w:r>
      <w:proofErr w:type="gramStart"/>
      <w:r w:rsidRPr="0063053E">
        <w:t>invade</w:t>
      </w:r>
      <w:proofErr w:type="gramEnd"/>
      <w:r w:rsidRPr="0063053E">
        <w:t>,</w:t>
      </w:r>
    </w:p>
    <w:p w14:paraId="34222ED0" w14:textId="77777777" w:rsidR="0063053E" w:rsidRDefault="003A417A" w:rsidP="0063053E">
      <w:pPr>
        <w:pStyle w:val="Poetry"/>
      </w:pPr>
      <w:r w:rsidRPr="0063053E">
        <w:t xml:space="preserve">And take the fortune thou thyself hast made. </w:t>
      </w:r>
    </w:p>
    <w:p w14:paraId="5553B113" w14:textId="422F8586" w:rsidR="003A417A" w:rsidRPr="0063053E" w:rsidRDefault="003A417A" w:rsidP="0063053E">
      <w:pPr>
        <w:pStyle w:val="Poetry"/>
      </w:pPr>
      <w:r w:rsidRPr="0063053E">
        <w:t>Your pity, sister, first seduc’d my mind,</w:t>
      </w:r>
    </w:p>
    <w:p w14:paraId="06BD0AFC" w14:textId="280B06DF" w:rsidR="003A417A" w:rsidRPr="0063053E" w:rsidRDefault="003A417A" w:rsidP="0063053E">
      <w:pPr>
        <w:pStyle w:val="Poetry"/>
      </w:pPr>
      <w:r w:rsidRPr="0063053E">
        <w:t>Or seconded too well what I design’d.</w:t>
      </w:r>
    </w:p>
    <w:p w14:paraId="627E1CAA" w14:textId="77777777" w:rsidR="0063053E" w:rsidRDefault="003A417A" w:rsidP="0063053E">
      <w:pPr>
        <w:pStyle w:val="Poetry"/>
      </w:pPr>
      <w:r w:rsidRPr="0063053E">
        <w:t xml:space="preserve">These dear-bought pleasures had I never known, </w:t>
      </w:r>
    </w:p>
    <w:p w14:paraId="7FF47581" w14:textId="77777777" w:rsidR="0063053E" w:rsidRDefault="003A417A" w:rsidP="0063053E">
      <w:pPr>
        <w:pStyle w:val="Poetry"/>
      </w:pPr>
      <w:r w:rsidRPr="0063053E">
        <w:t xml:space="preserve">Had I continued free, and still my </w:t>
      </w:r>
      <w:proofErr w:type="gramStart"/>
      <w:r w:rsidRPr="0063053E">
        <w:t>own;</w:t>
      </w:r>
      <w:proofErr w:type="gramEnd"/>
      <w:r w:rsidRPr="0063053E">
        <w:t xml:space="preserve"> </w:t>
      </w:r>
    </w:p>
    <w:p w14:paraId="1D5B1A4D" w14:textId="1B1E9986" w:rsidR="003A417A" w:rsidRPr="0063053E" w:rsidRDefault="003A417A" w:rsidP="0063053E">
      <w:pPr>
        <w:pStyle w:val="Poetry"/>
      </w:pPr>
      <w:r w:rsidRPr="0063053E">
        <w:t>Avoiding love, I had not found despair,</w:t>
      </w:r>
    </w:p>
    <w:p w14:paraId="4B0CAAA7" w14:textId="77777777" w:rsidR="003A417A" w:rsidRPr="0063053E" w:rsidRDefault="003A417A" w:rsidP="0063053E">
      <w:pPr>
        <w:pStyle w:val="Poetry"/>
      </w:pPr>
      <w:r w:rsidRPr="0063053E">
        <w:t>But shar’d with salvage beasts the common air.</w:t>
      </w:r>
    </w:p>
    <w:p w14:paraId="3FFBA8BA" w14:textId="2D549393" w:rsidR="003A417A" w:rsidRPr="0063053E" w:rsidRDefault="003A417A" w:rsidP="0063053E">
      <w:pPr>
        <w:pStyle w:val="Poetry"/>
      </w:pPr>
      <w:r w:rsidRPr="0063053E">
        <w:t>Like them, a lonely life I might have led,</w:t>
      </w:r>
    </w:p>
    <w:p w14:paraId="57A09502" w14:textId="77777777" w:rsidR="0063053E" w:rsidRDefault="003A417A" w:rsidP="0063053E">
      <w:pPr>
        <w:pStyle w:val="Poetry"/>
      </w:pPr>
      <w:r w:rsidRPr="0063053E">
        <w:t xml:space="preserve">Not mourn’d the living, nor disturb’d the dead.” </w:t>
      </w:r>
    </w:p>
    <w:p w14:paraId="685E5A73" w14:textId="77777777" w:rsidR="0063053E" w:rsidRDefault="003A417A" w:rsidP="0063053E">
      <w:pPr>
        <w:pStyle w:val="Poetry"/>
      </w:pPr>
      <w:r w:rsidRPr="0063053E">
        <w:t xml:space="preserve">These thoughts she brooded in her anxious breast. </w:t>
      </w:r>
    </w:p>
    <w:p w14:paraId="028C1C76" w14:textId="468145C4" w:rsidR="003A417A" w:rsidRPr="0063053E" w:rsidRDefault="003A417A" w:rsidP="0063053E">
      <w:pPr>
        <w:pStyle w:val="Poetry"/>
      </w:pPr>
      <w:r w:rsidRPr="0063053E">
        <w:t>On board, the Trojan found more easy rest.</w:t>
      </w:r>
    </w:p>
    <w:p w14:paraId="542C9097" w14:textId="77777777" w:rsidR="003A417A" w:rsidRPr="0063053E" w:rsidRDefault="003A417A" w:rsidP="0063053E">
      <w:pPr>
        <w:pStyle w:val="Poetry"/>
      </w:pPr>
      <w:r w:rsidRPr="0063053E">
        <w:t xml:space="preserve">Resolv’d to sail, in sleep he pass’d the </w:t>
      </w:r>
      <w:proofErr w:type="gramStart"/>
      <w:r w:rsidRPr="0063053E">
        <w:t>night;</w:t>
      </w:r>
      <w:proofErr w:type="gramEnd"/>
    </w:p>
    <w:p w14:paraId="4CB3D3C3" w14:textId="48FBD1B3" w:rsidR="003A417A" w:rsidRPr="0063053E" w:rsidRDefault="003A417A" w:rsidP="0063053E">
      <w:pPr>
        <w:pStyle w:val="Poetry"/>
      </w:pPr>
      <w:r w:rsidRPr="0063053E">
        <w:t>And order’d all things for his early flight.</w:t>
      </w:r>
    </w:p>
    <w:p w14:paraId="06799934" w14:textId="77777777" w:rsidR="0063053E" w:rsidRDefault="0063053E" w:rsidP="0063053E">
      <w:pPr>
        <w:pStyle w:val="Poetry"/>
      </w:pPr>
    </w:p>
    <w:p w14:paraId="7E5E5270" w14:textId="77777777" w:rsidR="0063053E" w:rsidRDefault="003A417A" w:rsidP="0063053E">
      <w:pPr>
        <w:pStyle w:val="Poetry"/>
      </w:pPr>
      <w:r w:rsidRPr="0063053E">
        <w:t xml:space="preserve">To whom once more the winged god </w:t>
      </w:r>
      <w:proofErr w:type="gramStart"/>
      <w:r w:rsidRPr="0063053E">
        <w:t>appears;</w:t>
      </w:r>
      <w:proofErr w:type="gramEnd"/>
      <w:r w:rsidRPr="0063053E">
        <w:t xml:space="preserve"> </w:t>
      </w:r>
    </w:p>
    <w:p w14:paraId="69435DC2" w14:textId="77777777" w:rsidR="0063053E" w:rsidRDefault="003A417A" w:rsidP="0063053E">
      <w:pPr>
        <w:pStyle w:val="Poetry"/>
      </w:pPr>
      <w:r w:rsidRPr="0063053E">
        <w:t xml:space="preserve">His former youthful mien and shape he wears, </w:t>
      </w:r>
    </w:p>
    <w:p w14:paraId="29CFC7B1" w14:textId="038D92BF" w:rsidR="003A417A" w:rsidRPr="0063053E" w:rsidRDefault="003A417A" w:rsidP="0063053E">
      <w:pPr>
        <w:pStyle w:val="Poetry"/>
      </w:pPr>
      <w:r w:rsidRPr="0063053E">
        <w:t>And with this new alarm invades his ears:</w:t>
      </w:r>
    </w:p>
    <w:p w14:paraId="232CA1B3" w14:textId="77777777" w:rsidR="003A417A" w:rsidRPr="0063053E" w:rsidRDefault="003A417A" w:rsidP="0063053E">
      <w:pPr>
        <w:pStyle w:val="Poetry"/>
      </w:pPr>
      <w:r w:rsidRPr="0063053E">
        <w:t>“Sleep’st thou, O goddess-born! and canst thou drown</w:t>
      </w:r>
    </w:p>
    <w:p w14:paraId="0244260D" w14:textId="68EC5C7A" w:rsidR="003A417A" w:rsidRPr="0063053E" w:rsidRDefault="003A417A" w:rsidP="0063053E">
      <w:pPr>
        <w:pStyle w:val="Poetry"/>
      </w:pPr>
      <w:r w:rsidRPr="0063053E">
        <w:t>Thy needful cares, so near a hostile town,</w:t>
      </w:r>
    </w:p>
    <w:p w14:paraId="1E5B199D" w14:textId="77777777" w:rsidR="0063053E" w:rsidRDefault="003A417A" w:rsidP="0063053E">
      <w:pPr>
        <w:pStyle w:val="Poetry"/>
      </w:pPr>
      <w:r w:rsidRPr="0063053E">
        <w:t xml:space="preserve">Beset with foes; nor hear’st the western gales </w:t>
      </w:r>
    </w:p>
    <w:p w14:paraId="0B7461EB" w14:textId="4EA4ABAE" w:rsidR="003A417A" w:rsidRPr="0063053E" w:rsidRDefault="003A417A" w:rsidP="0063053E">
      <w:pPr>
        <w:pStyle w:val="Poetry"/>
      </w:pPr>
      <w:r w:rsidRPr="0063053E">
        <w:t>Invite thy passage, and inspire thy sails?</w:t>
      </w:r>
    </w:p>
    <w:p w14:paraId="19B27A4B" w14:textId="77777777" w:rsidR="0063053E" w:rsidRDefault="003A417A" w:rsidP="0063053E">
      <w:pPr>
        <w:pStyle w:val="Poetry"/>
      </w:pPr>
      <w:r w:rsidRPr="0063053E">
        <w:t xml:space="preserve">She harbors in her heart a furious hate, </w:t>
      </w:r>
    </w:p>
    <w:p w14:paraId="0ADD39C3" w14:textId="27F268FD" w:rsidR="003A417A" w:rsidRPr="0063053E" w:rsidRDefault="003A417A" w:rsidP="0063053E">
      <w:pPr>
        <w:pStyle w:val="Poetry"/>
      </w:pPr>
      <w:r w:rsidRPr="0063053E">
        <w:t xml:space="preserve">And thou shalt find the dire effects too </w:t>
      </w:r>
      <w:proofErr w:type="gramStart"/>
      <w:r w:rsidRPr="0063053E">
        <w:t>late;</w:t>
      </w:r>
      <w:proofErr w:type="gramEnd"/>
    </w:p>
    <w:p w14:paraId="63FD9996" w14:textId="1DB8506E" w:rsidR="003A417A" w:rsidRPr="0063053E" w:rsidRDefault="003A417A" w:rsidP="0063053E">
      <w:pPr>
        <w:pStyle w:val="Poetry"/>
      </w:pPr>
      <w:r w:rsidRPr="0063053E">
        <w:t>Fix’d on revenge, and obstinate to die.</w:t>
      </w:r>
    </w:p>
    <w:p w14:paraId="64304992" w14:textId="77777777" w:rsidR="0063053E" w:rsidRDefault="003A417A" w:rsidP="0063053E">
      <w:pPr>
        <w:pStyle w:val="Poetry"/>
      </w:pPr>
      <w:r w:rsidRPr="0063053E">
        <w:t xml:space="preserve">Haste swiftly hence, while thou hast pow’r to fly. </w:t>
      </w:r>
    </w:p>
    <w:p w14:paraId="12FA0370" w14:textId="42F24AE7" w:rsidR="003A417A" w:rsidRPr="0063053E" w:rsidRDefault="003A417A" w:rsidP="0063053E">
      <w:pPr>
        <w:pStyle w:val="Poetry"/>
      </w:pPr>
      <w:r w:rsidRPr="0063053E">
        <w:t>The sea with ships will soon be cover’d o’er,</w:t>
      </w:r>
    </w:p>
    <w:p w14:paraId="6863E7CF" w14:textId="77777777" w:rsidR="0063053E" w:rsidRDefault="003A417A" w:rsidP="0063053E">
      <w:pPr>
        <w:pStyle w:val="Poetry"/>
      </w:pPr>
      <w:r w:rsidRPr="0063053E">
        <w:t xml:space="preserve">And blazing firebrands kindle all the shore. </w:t>
      </w:r>
    </w:p>
    <w:p w14:paraId="1C629A82" w14:textId="2B835516" w:rsidR="003A417A" w:rsidRPr="0063053E" w:rsidRDefault="003A417A" w:rsidP="0063053E">
      <w:pPr>
        <w:pStyle w:val="Poetry"/>
      </w:pPr>
      <w:r w:rsidRPr="0063053E">
        <w:t>Prevent her rage, while night obscures the skies,</w:t>
      </w:r>
    </w:p>
    <w:p w14:paraId="0DCE3742" w14:textId="1B6080EF" w:rsidR="003A417A" w:rsidRPr="0063053E" w:rsidRDefault="003A417A" w:rsidP="0063053E">
      <w:pPr>
        <w:pStyle w:val="Poetry"/>
      </w:pPr>
      <w:r w:rsidRPr="0063053E">
        <w:lastRenderedPageBreak/>
        <w:t>And sail before the purple morn arise.</w:t>
      </w:r>
    </w:p>
    <w:p w14:paraId="6C66D1B6" w14:textId="77777777" w:rsidR="0063053E" w:rsidRDefault="003A417A" w:rsidP="0063053E">
      <w:pPr>
        <w:pStyle w:val="Poetry"/>
      </w:pPr>
      <w:r w:rsidRPr="0063053E">
        <w:t xml:space="preserve">Who knows what hazards thy delay may bring? </w:t>
      </w:r>
    </w:p>
    <w:p w14:paraId="657675EF" w14:textId="77777777" w:rsidR="0063053E" w:rsidRDefault="003A417A" w:rsidP="0063053E">
      <w:pPr>
        <w:pStyle w:val="Poetry"/>
      </w:pPr>
      <w:r w:rsidRPr="0063053E">
        <w:t xml:space="preserve">Woman’s a various and a changeful thing.” </w:t>
      </w:r>
    </w:p>
    <w:p w14:paraId="2013B7AE" w14:textId="77777777" w:rsidR="0063053E" w:rsidRDefault="003A417A" w:rsidP="0063053E">
      <w:pPr>
        <w:pStyle w:val="Poetry"/>
      </w:pPr>
      <w:proofErr w:type="gramStart"/>
      <w:r w:rsidRPr="0063053E">
        <w:t>Thus</w:t>
      </w:r>
      <w:proofErr w:type="gramEnd"/>
      <w:r w:rsidRPr="0063053E">
        <w:t xml:space="preserve"> Hermes in the dream; then took his flight </w:t>
      </w:r>
    </w:p>
    <w:p w14:paraId="3B2AA423" w14:textId="0C973688" w:rsidR="003A417A" w:rsidRPr="0063053E" w:rsidRDefault="003A417A" w:rsidP="0063053E">
      <w:pPr>
        <w:pStyle w:val="Poetry"/>
      </w:pPr>
      <w:r w:rsidRPr="0063053E">
        <w:t>Aloft in air unseen, and mix’d with night.</w:t>
      </w:r>
    </w:p>
    <w:p w14:paraId="1EFE41BD" w14:textId="77777777" w:rsidR="0063053E" w:rsidRDefault="0063053E" w:rsidP="0063053E">
      <w:pPr>
        <w:pStyle w:val="Poetry"/>
      </w:pPr>
    </w:p>
    <w:p w14:paraId="6DE79F4A" w14:textId="53AC95DE" w:rsidR="003A417A" w:rsidRPr="0063053E" w:rsidRDefault="003A417A" w:rsidP="0063053E">
      <w:pPr>
        <w:pStyle w:val="Poetry"/>
      </w:pPr>
      <w:r w:rsidRPr="0063053E">
        <w:t>Twice warn’d by the celestial messenger,</w:t>
      </w:r>
    </w:p>
    <w:p w14:paraId="351DCF75" w14:textId="77777777" w:rsidR="0063053E" w:rsidRDefault="003A417A" w:rsidP="0063053E">
      <w:pPr>
        <w:pStyle w:val="Poetry"/>
      </w:pPr>
      <w:r w:rsidRPr="0063053E">
        <w:t xml:space="preserve">The pious prince arose with hasty </w:t>
      </w:r>
      <w:proofErr w:type="gramStart"/>
      <w:r w:rsidRPr="0063053E">
        <w:t>fear;</w:t>
      </w:r>
      <w:proofErr w:type="gramEnd"/>
      <w:r w:rsidRPr="0063053E">
        <w:t xml:space="preserve"> </w:t>
      </w:r>
    </w:p>
    <w:p w14:paraId="69D6CC25" w14:textId="1F23A280" w:rsidR="003A417A" w:rsidRPr="0063053E" w:rsidRDefault="003A417A" w:rsidP="0063053E">
      <w:pPr>
        <w:pStyle w:val="Poetry"/>
      </w:pPr>
      <w:r w:rsidRPr="0063053E">
        <w:t>Then rous’d his drowsy train without delay:</w:t>
      </w:r>
    </w:p>
    <w:p w14:paraId="1BD717BE" w14:textId="77777777" w:rsidR="0063053E" w:rsidRDefault="003A417A" w:rsidP="0063053E">
      <w:pPr>
        <w:pStyle w:val="Poetry"/>
      </w:pPr>
      <w:r w:rsidRPr="0063053E">
        <w:t xml:space="preserve">“Haste to your banks; your crooked anchors weigh, </w:t>
      </w:r>
    </w:p>
    <w:p w14:paraId="7062A7CA" w14:textId="1B2CAC34" w:rsidR="003A417A" w:rsidRPr="0063053E" w:rsidRDefault="003A417A" w:rsidP="0063053E">
      <w:pPr>
        <w:pStyle w:val="Poetry"/>
      </w:pPr>
      <w:r w:rsidRPr="0063053E">
        <w:t xml:space="preserve">And spread your flying </w:t>
      </w:r>
      <w:proofErr w:type="gramStart"/>
      <w:r w:rsidRPr="0063053E">
        <w:t>sails, and</w:t>
      </w:r>
      <w:proofErr w:type="gramEnd"/>
      <w:r w:rsidRPr="0063053E">
        <w:t xml:space="preserve"> stand to sea.</w:t>
      </w:r>
    </w:p>
    <w:p w14:paraId="13CBF65C" w14:textId="69B9395A" w:rsidR="003A417A" w:rsidRPr="0063053E" w:rsidRDefault="003A417A" w:rsidP="0063053E">
      <w:pPr>
        <w:pStyle w:val="Poetry"/>
      </w:pPr>
      <w:r w:rsidRPr="0063053E">
        <w:t>A god commands: he stood before my sight,</w:t>
      </w:r>
    </w:p>
    <w:p w14:paraId="26D682FA" w14:textId="77777777" w:rsidR="0063053E" w:rsidRDefault="003A417A" w:rsidP="0063053E">
      <w:pPr>
        <w:pStyle w:val="Poetry"/>
      </w:pPr>
      <w:r w:rsidRPr="0063053E">
        <w:t xml:space="preserve">And urg’d us once again to speedy flight. </w:t>
      </w:r>
    </w:p>
    <w:p w14:paraId="49D995F0" w14:textId="77777777" w:rsidR="0063053E" w:rsidRDefault="003A417A" w:rsidP="0063053E">
      <w:pPr>
        <w:pStyle w:val="Poetry"/>
      </w:pPr>
      <w:r w:rsidRPr="0063053E">
        <w:t xml:space="preserve">O sacred pow’r, what pow’r soe’er thou art, </w:t>
      </w:r>
    </w:p>
    <w:p w14:paraId="12B6D236" w14:textId="0E6B6A4C" w:rsidR="003A417A" w:rsidRPr="0063053E" w:rsidRDefault="003A417A" w:rsidP="0063053E">
      <w:pPr>
        <w:pStyle w:val="Poetry"/>
      </w:pPr>
      <w:r w:rsidRPr="0063053E">
        <w:t>To thy blest orders I resign my heart.</w:t>
      </w:r>
    </w:p>
    <w:p w14:paraId="0AAB0A3B" w14:textId="77777777" w:rsidR="003A417A" w:rsidRPr="0063053E" w:rsidRDefault="003A417A" w:rsidP="0063053E">
      <w:pPr>
        <w:pStyle w:val="Poetry"/>
      </w:pPr>
      <w:r w:rsidRPr="0063053E">
        <w:t>Lead thou the way; protect thy Trojan bands,</w:t>
      </w:r>
    </w:p>
    <w:p w14:paraId="5EB43E24" w14:textId="4A67DC60" w:rsidR="003A417A" w:rsidRPr="0063053E" w:rsidRDefault="003A417A" w:rsidP="0063053E">
      <w:pPr>
        <w:pStyle w:val="Poetry"/>
      </w:pPr>
      <w:r w:rsidRPr="0063053E">
        <w:t>And prosper the design thy will commands.”</w:t>
      </w:r>
    </w:p>
    <w:p w14:paraId="43C0DA92" w14:textId="77777777" w:rsidR="003A417A" w:rsidRPr="0063053E" w:rsidRDefault="003A417A" w:rsidP="0063053E">
      <w:pPr>
        <w:pStyle w:val="Poetry"/>
      </w:pPr>
      <w:r w:rsidRPr="0063053E">
        <w:t>He said: and, drawing forth his flaming sword,</w:t>
      </w:r>
    </w:p>
    <w:p w14:paraId="3DBB9155" w14:textId="77777777" w:rsidR="0063053E" w:rsidRDefault="003A417A" w:rsidP="0063053E">
      <w:pPr>
        <w:pStyle w:val="Poetry"/>
      </w:pPr>
      <w:r w:rsidRPr="0063053E">
        <w:t xml:space="preserve">His thund’ring arm divides the many-twisted cord. </w:t>
      </w:r>
    </w:p>
    <w:p w14:paraId="588DF7AB" w14:textId="0D7E34C8" w:rsidR="003A417A" w:rsidRPr="0063053E" w:rsidRDefault="003A417A" w:rsidP="0063053E">
      <w:pPr>
        <w:pStyle w:val="Poetry"/>
      </w:pPr>
      <w:r w:rsidRPr="0063053E">
        <w:t>An emulating zeal inspires his train:</w:t>
      </w:r>
    </w:p>
    <w:p w14:paraId="596332C9" w14:textId="77777777" w:rsidR="003A417A" w:rsidRPr="0063053E" w:rsidRDefault="003A417A" w:rsidP="0063053E">
      <w:pPr>
        <w:pStyle w:val="Poetry"/>
      </w:pPr>
      <w:r w:rsidRPr="0063053E">
        <w:t>They run; they snatch; they rush into the main.</w:t>
      </w:r>
    </w:p>
    <w:p w14:paraId="4DA036CA" w14:textId="61598AFC" w:rsidR="003A417A" w:rsidRPr="0063053E" w:rsidRDefault="003A417A" w:rsidP="0063053E">
      <w:pPr>
        <w:pStyle w:val="Poetry"/>
      </w:pPr>
      <w:r w:rsidRPr="0063053E">
        <w:t>With headlong haste they leave the desert shores,</w:t>
      </w:r>
    </w:p>
    <w:p w14:paraId="1662C132" w14:textId="77777777" w:rsidR="003A417A" w:rsidRPr="0063053E" w:rsidRDefault="003A417A" w:rsidP="0063053E">
      <w:pPr>
        <w:pStyle w:val="Poetry"/>
      </w:pPr>
      <w:r w:rsidRPr="0063053E">
        <w:t>And brush the liquid seas with lab’ring oars.</w:t>
      </w:r>
    </w:p>
    <w:p w14:paraId="659A5E86" w14:textId="77777777" w:rsidR="003A417A" w:rsidRPr="0063053E" w:rsidRDefault="003A417A" w:rsidP="0063053E">
      <w:pPr>
        <w:pStyle w:val="Poetry"/>
      </w:pPr>
      <w:r w:rsidRPr="0063053E">
        <w:t>Aurora now had left her saffron bed,</w:t>
      </w:r>
    </w:p>
    <w:p w14:paraId="7FC84CF6" w14:textId="77777777" w:rsidR="0063053E" w:rsidRDefault="003A417A" w:rsidP="0063053E">
      <w:pPr>
        <w:pStyle w:val="Poetry"/>
      </w:pPr>
      <w:r w:rsidRPr="0063053E">
        <w:t xml:space="preserve">And beams of early light the heav’ns o’erspread, </w:t>
      </w:r>
    </w:p>
    <w:p w14:paraId="6E291FD5" w14:textId="4335BE0A" w:rsidR="003A417A" w:rsidRPr="0063053E" w:rsidRDefault="003A417A" w:rsidP="0063053E">
      <w:pPr>
        <w:pStyle w:val="Poetry"/>
      </w:pPr>
      <w:r w:rsidRPr="0063053E">
        <w:t>When, from a tow’r, the queen, with wakeful eyes,</w:t>
      </w:r>
    </w:p>
    <w:p w14:paraId="3AB71076" w14:textId="15D8F657" w:rsidR="003A417A" w:rsidRPr="0063053E" w:rsidRDefault="003A417A" w:rsidP="0063053E">
      <w:pPr>
        <w:pStyle w:val="Poetry"/>
      </w:pPr>
      <w:r w:rsidRPr="0063053E">
        <w:t>Saw day point upward from the rosy skies.</w:t>
      </w:r>
    </w:p>
    <w:p w14:paraId="249CC43C" w14:textId="77777777" w:rsidR="0063053E" w:rsidRDefault="003A417A" w:rsidP="0063053E">
      <w:pPr>
        <w:pStyle w:val="Poetry"/>
      </w:pPr>
      <w:r w:rsidRPr="0063053E">
        <w:t xml:space="preserve">She look’d to seaward; but the sea was void, </w:t>
      </w:r>
    </w:p>
    <w:p w14:paraId="63952E41" w14:textId="77777777" w:rsidR="0063053E" w:rsidRDefault="003A417A" w:rsidP="0063053E">
      <w:pPr>
        <w:pStyle w:val="Poetry"/>
      </w:pPr>
      <w:r w:rsidRPr="0063053E">
        <w:t xml:space="preserve">And scarce in ken the sailing ships descried. </w:t>
      </w:r>
    </w:p>
    <w:p w14:paraId="1BFF4FDE" w14:textId="2D20EF9D" w:rsidR="003A417A" w:rsidRPr="0063053E" w:rsidRDefault="003A417A" w:rsidP="0063053E">
      <w:pPr>
        <w:pStyle w:val="Poetry"/>
      </w:pPr>
      <w:r w:rsidRPr="0063053E">
        <w:t>Stung with despite, and furious with despair,</w:t>
      </w:r>
    </w:p>
    <w:p w14:paraId="2CA7B8B0" w14:textId="77777777" w:rsidR="003A417A" w:rsidRPr="0063053E" w:rsidRDefault="003A417A" w:rsidP="0063053E">
      <w:pPr>
        <w:pStyle w:val="Poetry"/>
      </w:pPr>
      <w:r w:rsidRPr="0063053E">
        <w:t xml:space="preserve">She struck her trembling </w:t>
      </w:r>
      <w:proofErr w:type="gramStart"/>
      <w:r w:rsidRPr="0063053E">
        <w:t>breast, and</w:t>
      </w:r>
      <w:proofErr w:type="gramEnd"/>
      <w:r w:rsidRPr="0063053E">
        <w:t xml:space="preserve"> tore her hair.</w:t>
      </w:r>
    </w:p>
    <w:p w14:paraId="396504E4" w14:textId="696F950C" w:rsidR="003A417A" w:rsidRPr="0063053E" w:rsidRDefault="003A417A" w:rsidP="0063053E">
      <w:pPr>
        <w:pStyle w:val="Poetry"/>
      </w:pPr>
      <w:r w:rsidRPr="0063053E">
        <w:t xml:space="preserve">“And shall th’ ungrateful traitor </w:t>
      </w:r>
      <w:proofErr w:type="gramStart"/>
      <w:r w:rsidRPr="0063053E">
        <w:t>go</w:t>
      </w:r>
      <w:proofErr w:type="gramEnd"/>
      <w:r w:rsidRPr="0063053E">
        <w:t>,” she said,</w:t>
      </w:r>
    </w:p>
    <w:p w14:paraId="732BA43A" w14:textId="77777777" w:rsidR="0063053E" w:rsidRDefault="003A417A" w:rsidP="0063053E">
      <w:pPr>
        <w:pStyle w:val="Poetry"/>
      </w:pPr>
      <w:r w:rsidRPr="0063053E">
        <w:t xml:space="preserve">“My land forsaken, and my love betray’d? </w:t>
      </w:r>
    </w:p>
    <w:p w14:paraId="2B2EE4D5" w14:textId="77777777" w:rsidR="0063053E" w:rsidRDefault="003A417A" w:rsidP="0063053E">
      <w:pPr>
        <w:pStyle w:val="Poetry"/>
      </w:pPr>
      <w:r w:rsidRPr="0063053E">
        <w:t xml:space="preserve">Shall we not arm? not rush from ev’ry street, </w:t>
      </w:r>
    </w:p>
    <w:p w14:paraId="41F5486E" w14:textId="77777777" w:rsidR="0063053E" w:rsidRDefault="003A417A" w:rsidP="0063053E">
      <w:pPr>
        <w:pStyle w:val="Poetry"/>
      </w:pPr>
      <w:r w:rsidRPr="0063053E">
        <w:t xml:space="preserve">To follow, sink, and burn his perjur’d fleet? </w:t>
      </w:r>
    </w:p>
    <w:p w14:paraId="73796735" w14:textId="410D9AB7" w:rsidR="003A417A" w:rsidRPr="0063053E" w:rsidRDefault="003A417A" w:rsidP="0063053E">
      <w:pPr>
        <w:pStyle w:val="Poetry"/>
      </w:pPr>
      <w:r w:rsidRPr="0063053E">
        <w:lastRenderedPageBreak/>
        <w:t>Haste, haul my galleys out! pursue the foe!</w:t>
      </w:r>
    </w:p>
    <w:p w14:paraId="76510F90" w14:textId="6A5B81CD" w:rsidR="003A417A" w:rsidRPr="0063053E" w:rsidRDefault="003A417A" w:rsidP="0063053E">
      <w:pPr>
        <w:pStyle w:val="Poetry"/>
      </w:pPr>
      <w:r w:rsidRPr="0063053E">
        <w:t>Bring flaming brands! set sail, and swiftly row!</w:t>
      </w:r>
    </w:p>
    <w:p w14:paraId="4499549A" w14:textId="77777777" w:rsidR="0063053E" w:rsidRDefault="003A417A" w:rsidP="0063053E">
      <w:pPr>
        <w:pStyle w:val="Poetry"/>
      </w:pPr>
      <w:r w:rsidRPr="0063053E">
        <w:t xml:space="preserve">What have I said? where am I? Fury turns </w:t>
      </w:r>
    </w:p>
    <w:p w14:paraId="04EA3EEF" w14:textId="77777777" w:rsidR="0063053E" w:rsidRDefault="003A417A" w:rsidP="0063053E">
      <w:pPr>
        <w:pStyle w:val="Poetry"/>
      </w:pPr>
      <w:r w:rsidRPr="0063053E">
        <w:t xml:space="preserve">My </w:t>
      </w:r>
      <w:proofErr w:type="gramStart"/>
      <w:r w:rsidRPr="0063053E">
        <w:t>brain;</w:t>
      </w:r>
      <w:proofErr w:type="gramEnd"/>
      <w:r w:rsidRPr="0063053E">
        <w:t xml:space="preserve"> and my distemper’d bosom burns. </w:t>
      </w:r>
    </w:p>
    <w:p w14:paraId="1ECF0438" w14:textId="494F5E87" w:rsidR="003A417A" w:rsidRPr="0063053E" w:rsidRDefault="003A417A" w:rsidP="0063053E">
      <w:pPr>
        <w:pStyle w:val="Poetry"/>
      </w:pPr>
      <w:r w:rsidRPr="0063053E">
        <w:t>Then, when I gave my person and my throne,</w:t>
      </w:r>
    </w:p>
    <w:p w14:paraId="06E1AA65" w14:textId="77777777" w:rsidR="003A417A" w:rsidRPr="0063053E" w:rsidRDefault="003A417A" w:rsidP="0063053E">
      <w:pPr>
        <w:pStyle w:val="Poetry"/>
      </w:pPr>
      <w:r w:rsidRPr="0063053E">
        <w:t xml:space="preserve">This hate, this rage, had been </w:t>
      </w:r>
      <w:proofErr w:type="gramStart"/>
      <w:r w:rsidRPr="0063053E">
        <w:t>more timely</w:t>
      </w:r>
      <w:proofErr w:type="gramEnd"/>
      <w:r w:rsidRPr="0063053E">
        <w:t xml:space="preserve"> shown.</w:t>
      </w:r>
    </w:p>
    <w:p w14:paraId="1A529433" w14:textId="1AA08D2E" w:rsidR="003A417A" w:rsidRPr="0063053E" w:rsidRDefault="003A417A" w:rsidP="0063053E">
      <w:pPr>
        <w:pStyle w:val="Poetry"/>
      </w:pPr>
      <w:r w:rsidRPr="0063053E">
        <w:t>See now the promis’d faith, the vaunted name,</w:t>
      </w:r>
    </w:p>
    <w:p w14:paraId="01A139CC" w14:textId="77777777" w:rsidR="0063053E" w:rsidRDefault="003A417A" w:rsidP="0063053E">
      <w:pPr>
        <w:pStyle w:val="Poetry"/>
      </w:pPr>
      <w:r w:rsidRPr="0063053E">
        <w:t xml:space="preserve">The pious man, who, rushing thro’ the flame, </w:t>
      </w:r>
    </w:p>
    <w:p w14:paraId="3B0666B4" w14:textId="77777777" w:rsidR="0063053E" w:rsidRDefault="003A417A" w:rsidP="0063053E">
      <w:pPr>
        <w:pStyle w:val="Poetry"/>
      </w:pPr>
      <w:r w:rsidRPr="0063053E">
        <w:t xml:space="preserve">Preserv’d his gods, and to the Phrygian shore </w:t>
      </w:r>
    </w:p>
    <w:p w14:paraId="6D0C2225" w14:textId="2132F5A4" w:rsidR="003A417A" w:rsidRPr="0063053E" w:rsidRDefault="003A417A" w:rsidP="0063053E">
      <w:pPr>
        <w:pStyle w:val="Poetry"/>
      </w:pPr>
      <w:r w:rsidRPr="0063053E">
        <w:t>The burthen of his feeble father bore!</w:t>
      </w:r>
    </w:p>
    <w:p w14:paraId="0586D96F" w14:textId="77777777" w:rsidR="003A417A" w:rsidRPr="0063053E" w:rsidRDefault="003A417A" w:rsidP="0063053E">
      <w:pPr>
        <w:pStyle w:val="Poetry"/>
      </w:pPr>
      <w:r w:rsidRPr="0063053E">
        <w:t>I should have torn him piecemeal; strow’d in floods</w:t>
      </w:r>
    </w:p>
    <w:p w14:paraId="215031B2" w14:textId="699FF5B9" w:rsidR="003A417A" w:rsidRPr="0063053E" w:rsidRDefault="003A417A" w:rsidP="0063053E">
      <w:pPr>
        <w:pStyle w:val="Poetry"/>
      </w:pPr>
      <w:r w:rsidRPr="0063053E">
        <w:t xml:space="preserve">His scatter’d limbs, or left expos’d in </w:t>
      </w:r>
      <w:proofErr w:type="gramStart"/>
      <w:r w:rsidRPr="0063053E">
        <w:t>woods;</w:t>
      </w:r>
      <w:proofErr w:type="gramEnd"/>
    </w:p>
    <w:p w14:paraId="5121B601" w14:textId="77777777" w:rsidR="0063053E" w:rsidRDefault="003A417A" w:rsidP="0063053E">
      <w:pPr>
        <w:pStyle w:val="Poetry"/>
      </w:pPr>
      <w:r w:rsidRPr="0063053E">
        <w:t xml:space="preserve">Destroy’d his friends and son; and, from the fire, </w:t>
      </w:r>
    </w:p>
    <w:p w14:paraId="1C8F4040" w14:textId="38A29B04" w:rsidR="003A417A" w:rsidRPr="0063053E" w:rsidRDefault="003A417A" w:rsidP="0063053E">
      <w:pPr>
        <w:pStyle w:val="Poetry"/>
      </w:pPr>
      <w:r w:rsidRPr="0063053E">
        <w:t>Have set the reeking boy before the sire.</w:t>
      </w:r>
    </w:p>
    <w:p w14:paraId="3EA08EC6" w14:textId="77777777" w:rsidR="003A417A" w:rsidRPr="0063053E" w:rsidRDefault="003A417A" w:rsidP="0063053E">
      <w:pPr>
        <w:pStyle w:val="Poetry"/>
      </w:pPr>
      <w:r w:rsidRPr="0063053E">
        <w:t>Events are doubtful, which on battles wait:</w:t>
      </w:r>
    </w:p>
    <w:p w14:paraId="30920C43" w14:textId="77777777" w:rsidR="003A417A" w:rsidRPr="0063053E" w:rsidRDefault="003A417A" w:rsidP="0063053E">
      <w:pPr>
        <w:pStyle w:val="Poetry"/>
      </w:pPr>
      <w:r w:rsidRPr="0063053E">
        <w:t>Yet where’s the doubt, to souls secure of fate?</w:t>
      </w:r>
    </w:p>
    <w:p w14:paraId="6DED2102" w14:textId="7CC30BC7" w:rsidR="003A417A" w:rsidRPr="0063053E" w:rsidRDefault="003A417A" w:rsidP="0063053E">
      <w:pPr>
        <w:pStyle w:val="Poetry"/>
      </w:pPr>
      <w:r w:rsidRPr="0063053E">
        <w:t>My Tyrians, at their injur’d queen’s command,</w:t>
      </w:r>
    </w:p>
    <w:p w14:paraId="7F1F7B3E" w14:textId="77777777" w:rsidR="0063053E" w:rsidRDefault="003A417A" w:rsidP="0063053E">
      <w:pPr>
        <w:pStyle w:val="Poetry"/>
      </w:pPr>
      <w:r w:rsidRPr="0063053E">
        <w:t xml:space="preserve">Had toss’d their fires amid the Trojan </w:t>
      </w:r>
      <w:proofErr w:type="gramStart"/>
      <w:r w:rsidRPr="0063053E">
        <w:t>band;</w:t>
      </w:r>
      <w:proofErr w:type="gramEnd"/>
      <w:r w:rsidRPr="0063053E">
        <w:t xml:space="preserve"> </w:t>
      </w:r>
    </w:p>
    <w:p w14:paraId="10E72739" w14:textId="77777777" w:rsidR="0063053E" w:rsidRDefault="003A417A" w:rsidP="0063053E">
      <w:pPr>
        <w:pStyle w:val="Poetry"/>
      </w:pPr>
      <w:r w:rsidRPr="0063053E">
        <w:t xml:space="preserve">At once extinguish’d all the faithless </w:t>
      </w:r>
      <w:proofErr w:type="gramStart"/>
      <w:r w:rsidRPr="0063053E">
        <w:t>name;</w:t>
      </w:r>
      <w:proofErr w:type="gramEnd"/>
      <w:r w:rsidRPr="0063053E">
        <w:t xml:space="preserve"> </w:t>
      </w:r>
    </w:p>
    <w:p w14:paraId="3D182C2F" w14:textId="75C7E69E" w:rsidR="003A417A" w:rsidRPr="0063053E" w:rsidRDefault="003A417A" w:rsidP="0063053E">
      <w:pPr>
        <w:pStyle w:val="Poetry"/>
      </w:pPr>
      <w:r w:rsidRPr="0063053E">
        <w:t>And I myself, in vengeance of my shame,</w:t>
      </w:r>
    </w:p>
    <w:p w14:paraId="6363D4A0" w14:textId="77777777" w:rsidR="003A417A" w:rsidRPr="0063053E" w:rsidRDefault="003A417A" w:rsidP="0063053E">
      <w:pPr>
        <w:pStyle w:val="Poetry"/>
      </w:pPr>
      <w:r w:rsidRPr="0063053E">
        <w:t>Had fall’n upon the pile, to mend the fun’ral flame.</w:t>
      </w:r>
    </w:p>
    <w:p w14:paraId="07E0D7E5" w14:textId="09D8FB65" w:rsidR="003A417A" w:rsidRPr="0063053E" w:rsidRDefault="003A417A" w:rsidP="0063053E">
      <w:pPr>
        <w:pStyle w:val="Poetry"/>
      </w:pPr>
      <w:r w:rsidRPr="0063053E">
        <w:t xml:space="preserve">Thou Sun, who view’st at once the world </w:t>
      </w:r>
      <w:proofErr w:type="gramStart"/>
      <w:r w:rsidRPr="0063053E">
        <w:t>below;</w:t>
      </w:r>
      <w:proofErr w:type="gramEnd"/>
    </w:p>
    <w:p w14:paraId="49B99C1C" w14:textId="77777777" w:rsidR="0063053E" w:rsidRDefault="003A417A" w:rsidP="0063053E">
      <w:pPr>
        <w:pStyle w:val="Poetry"/>
      </w:pPr>
      <w:r w:rsidRPr="0063053E">
        <w:t xml:space="preserve">Thou Juno, guardian of the nuptial </w:t>
      </w:r>
      <w:proofErr w:type="gramStart"/>
      <w:r w:rsidRPr="0063053E">
        <w:t>vow;</w:t>
      </w:r>
      <w:proofErr w:type="gramEnd"/>
      <w:r w:rsidRPr="0063053E">
        <w:t xml:space="preserve"> </w:t>
      </w:r>
    </w:p>
    <w:p w14:paraId="465B835B" w14:textId="77777777" w:rsidR="0063053E" w:rsidRDefault="003A417A" w:rsidP="0063053E">
      <w:pPr>
        <w:pStyle w:val="Poetry"/>
      </w:pPr>
      <w:r w:rsidRPr="0063053E">
        <w:t xml:space="preserve">Thou Hecate hearken from thy dark abodes! </w:t>
      </w:r>
    </w:p>
    <w:p w14:paraId="57C71088" w14:textId="70A6B430" w:rsidR="003A417A" w:rsidRPr="0063053E" w:rsidRDefault="003A417A" w:rsidP="0063053E">
      <w:pPr>
        <w:pStyle w:val="Poetry"/>
      </w:pPr>
      <w:r w:rsidRPr="0063053E">
        <w:t>Ye Furies, fiends, and violated gods,</w:t>
      </w:r>
    </w:p>
    <w:p w14:paraId="0AD20EEC" w14:textId="77777777" w:rsidR="003A417A" w:rsidRPr="0063053E" w:rsidRDefault="003A417A" w:rsidP="0063053E">
      <w:pPr>
        <w:pStyle w:val="Poetry"/>
      </w:pPr>
      <w:r w:rsidRPr="0063053E">
        <w:t>All pow’rs invok’d with Dido’s dying breath,</w:t>
      </w:r>
    </w:p>
    <w:p w14:paraId="37931B39" w14:textId="20ADDFE7" w:rsidR="003A417A" w:rsidRPr="0063053E" w:rsidRDefault="003A417A" w:rsidP="0063053E">
      <w:pPr>
        <w:pStyle w:val="Poetry"/>
      </w:pPr>
      <w:r w:rsidRPr="0063053E">
        <w:t>Attend her curses and avenge her death!</w:t>
      </w:r>
    </w:p>
    <w:p w14:paraId="218828FC" w14:textId="77777777" w:rsidR="003A417A" w:rsidRPr="0063053E" w:rsidRDefault="003A417A" w:rsidP="0063053E">
      <w:pPr>
        <w:pStyle w:val="Poetry"/>
      </w:pPr>
      <w:r w:rsidRPr="0063053E">
        <w:t xml:space="preserve">If </w:t>
      </w:r>
      <w:proofErr w:type="gramStart"/>
      <w:r w:rsidRPr="0063053E">
        <w:t>so</w:t>
      </w:r>
      <w:proofErr w:type="gramEnd"/>
      <w:r w:rsidRPr="0063053E">
        <w:t xml:space="preserve"> the Fates ordain, Jove commands,</w:t>
      </w:r>
    </w:p>
    <w:p w14:paraId="6C1165FB" w14:textId="77777777" w:rsidR="0063053E" w:rsidRDefault="003A417A" w:rsidP="0063053E">
      <w:pPr>
        <w:pStyle w:val="Poetry"/>
      </w:pPr>
      <w:r w:rsidRPr="0063053E">
        <w:t xml:space="preserve">Th’ ungrateful wretch should find the Latian lands, </w:t>
      </w:r>
    </w:p>
    <w:p w14:paraId="7F9905C3" w14:textId="49736C5F" w:rsidR="003A417A" w:rsidRPr="0063053E" w:rsidRDefault="003A417A" w:rsidP="0063053E">
      <w:pPr>
        <w:pStyle w:val="Poetry"/>
      </w:pPr>
      <w:r w:rsidRPr="0063053E">
        <w:t>Yet let a race untam’d, and haughty foes,</w:t>
      </w:r>
    </w:p>
    <w:p w14:paraId="2C7F0F37" w14:textId="77777777" w:rsidR="003A417A" w:rsidRPr="0063053E" w:rsidRDefault="003A417A" w:rsidP="0063053E">
      <w:pPr>
        <w:pStyle w:val="Poetry"/>
      </w:pPr>
      <w:r w:rsidRPr="0063053E">
        <w:t xml:space="preserve">His peaceful entrance with dire arms </w:t>
      </w:r>
      <w:proofErr w:type="gramStart"/>
      <w:r w:rsidRPr="0063053E">
        <w:t>oppose</w:t>
      </w:r>
      <w:proofErr w:type="gramEnd"/>
      <w:r w:rsidRPr="0063053E">
        <w:t>:</w:t>
      </w:r>
    </w:p>
    <w:p w14:paraId="217770BF" w14:textId="7BFA2DD9" w:rsidR="003A417A" w:rsidRPr="0063053E" w:rsidRDefault="003A417A" w:rsidP="0063053E">
      <w:pPr>
        <w:pStyle w:val="Poetry"/>
      </w:pPr>
      <w:r w:rsidRPr="0063053E">
        <w:t>Oppress’d with numbers in th’ unequal field,</w:t>
      </w:r>
    </w:p>
    <w:p w14:paraId="5BFE59F1" w14:textId="77777777" w:rsidR="0063053E" w:rsidRDefault="003A417A" w:rsidP="0063053E">
      <w:pPr>
        <w:pStyle w:val="Poetry"/>
      </w:pPr>
      <w:r w:rsidRPr="0063053E">
        <w:t xml:space="preserve">His men discourag’d, and himself expell’d, </w:t>
      </w:r>
    </w:p>
    <w:p w14:paraId="7E2D18F6" w14:textId="47BDEB72" w:rsidR="003A417A" w:rsidRPr="0063053E" w:rsidRDefault="003A417A" w:rsidP="0063053E">
      <w:pPr>
        <w:pStyle w:val="Poetry"/>
      </w:pPr>
      <w:r w:rsidRPr="0063053E">
        <w:t>Let him for succor sue from place to place,</w:t>
      </w:r>
    </w:p>
    <w:p w14:paraId="2AAD81DB" w14:textId="77777777" w:rsidR="0063053E" w:rsidRDefault="003A417A" w:rsidP="0063053E">
      <w:pPr>
        <w:pStyle w:val="Poetry"/>
      </w:pPr>
      <w:r w:rsidRPr="0063053E">
        <w:t xml:space="preserve">Torn from his subjects, and his son’s embrace. </w:t>
      </w:r>
    </w:p>
    <w:p w14:paraId="2323A3CF" w14:textId="47CD511C" w:rsidR="003A417A" w:rsidRPr="0063053E" w:rsidRDefault="003A417A" w:rsidP="0063053E">
      <w:pPr>
        <w:pStyle w:val="Poetry"/>
      </w:pPr>
      <w:r w:rsidRPr="0063053E">
        <w:lastRenderedPageBreak/>
        <w:t>First, let him see his friends in battle slain,</w:t>
      </w:r>
    </w:p>
    <w:p w14:paraId="294FFB37" w14:textId="270007BE" w:rsidR="003A417A" w:rsidRPr="0063053E" w:rsidRDefault="003A417A" w:rsidP="0063053E">
      <w:pPr>
        <w:pStyle w:val="Poetry"/>
      </w:pPr>
      <w:r w:rsidRPr="0063053E">
        <w:t xml:space="preserve">And their untimely fate lament in </w:t>
      </w:r>
      <w:proofErr w:type="gramStart"/>
      <w:r w:rsidRPr="0063053E">
        <w:t>vain;</w:t>
      </w:r>
      <w:proofErr w:type="gramEnd"/>
    </w:p>
    <w:p w14:paraId="783CBC93" w14:textId="77777777" w:rsidR="0063053E" w:rsidRDefault="003A417A" w:rsidP="0063053E">
      <w:pPr>
        <w:pStyle w:val="Poetry"/>
      </w:pPr>
      <w:r w:rsidRPr="0063053E">
        <w:t xml:space="preserve">And when, at length, the cruel war shall cease, </w:t>
      </w:r>
    </w:p>
    <w:p w14:paraId="7C653D9A" w14:textId="4735DBC4" w:rsidR="003A417A" w:rsidRPr="0063053E" w:rsidRDefault="003A417A" w:rsidP="0063053E">
      <w:pPr>
        <w:pStyle w:val="Poetry"/>
      </w:pPr>
      <w:r w:rsidRPr="0063053E">
        <w:t>On hard conditions may he buy his peace:</w:t>
      </w:r>
    </w:p>
    <w:p w14:paraId="2C5D7351" w14:textId="77777777" w:rsidR="0063053E" w:rsidRDefault="003A417A" w:rsidP="0063053E">
      <w:pPr>
        <w:pStyle w:val="Poetry"/>
      </w:pPr>
      <w:r w:rsidRPr="0063053E">
        <w:t xml:space="preserve">Nor let him then enjoy supreme </w:t>
      </w:r>
      <w:proofErr w:type="gramStart"/>
      <w:r w:rsidRPr="0063053E">
        <w:t>command;</w:t>
      </w:r>
      <w:proofErr w:type="gramEnd"/>
      <w:r w:rsidRPr="0063053E">
        <w:t xml:space="preserve"> </w:t>
      </w:r>
    </w:p>
    <w:p w14:paraId="52F927DE" w14:textId="4D1B5374" w:rsidR="003A417A" w:rsidRPr="0063053E" w:rsidRDefault="003A417A" w:rsidP="0063053E">
      <w:pPr>
        <w:pStyle w:val="Poetry"/>
      </w:pPr>
      <w:r w:rsidRPr="0063053E">
        <w:t>But fall, untimely, by some hostile hand,</w:t>
      </w:r>
    </w:p>
    <w:p w14:paraId="3B7B5148" w14:textId="2D2FE4FB" w:rsidR="003A417A" w:rsidRPr="0063053E" w:rsidRDefault="003A417A" w:rsidP="0063053E">
      <w:pPr>
        <w:pStyle w:val="Poetry"/>
      </w:pPr>
      <w:r w:rsidRPr="0063053E">
        <w:t>And lie unburied on the barren sand!</w:t>
      </w:r>
    </w:p>
    <w:p w14:paraId="6AFE023B" w14:textId="77777777" w:rsidR="0063053E" w:rsidRDefault="003A417A" w:rsidP="0063053E">
      <w:pPr>
        <w:pStyle w:val="Poetry"/>
      </w:pPr>
      <w:r w:rsidRPr="0063053E">
        <w:t xml:space="preserve">These are my pray’rs, and this my dying </w:t>
      </w:r>
      <w:proofErr w:type="gramStart"/>
      <w:r w:rsidRPr="0063053E">
        <w:t>will;</w:t>
      </w:r>
      <w:proofErr w:type="gramEnd"/>
      <w:r w:rsidRPr="0063053E">
        <w:t xml:space="preserve"> </w:t>
      </w:r>
    </w:p>
    <w:p w14:paraId="04EA04A3" w14:textId="2170446E" w:rsidR="003A417A" w:rsidRPr="0063053E" w:rsidRDefault="003A417A" w:rsidP="0063053E">
      <w:pPr>
        <w:pStyle w:val="Poetry"/>
      </w:pPr>
      <w:r w:rsidRPr="0063053E">
        <w:t>And you, my Tyrians, ev’ry curse fulfil.</w:t>
      </w:r>
    </w:p>
    <w:p w14:paraId="33B1D0F3" w14:textId="77777777" w:rsidR="0063053E" w:rsidRDefault="003A417A" w:rsidP="0063053E">
      <w:pPr>
        <w:pStyle w:val="Poetry"/>
      </w:pPr>
      <w:r w:rsidRPr="0063053E">
        <w:t xml:space="preserve">Perpetual hate and mortal wars proclaim, </w:t>
      </w:r>
    </w:p>
    <w:p w14:paraId="20C08DA6" w14:textId="2DA87C35" w:rsidR="003A417A" w:rsidRPr="0063053E" w:rsidRDefault="003A417A" w:rsidP="0063053E">
      <w:pPr>
        <w:pStyle w:val="Poetry"/>
      </w:pPr>
      <w:r w:rsidRPr="0063053E">
        <w:t>Against the prince, the people, and the name.</w:t>
      </w:r>
    </w:p>
    <w:p w14:paraId="1606E822" w14:textId="6C8447E5" w:rsidR="003A417A" w:rsidRPr="0063053E" w:rsidRDefault="003A417A" w:rsidP="0063053E">
      <w:pPr>
        <w:pStyle w:val="Poetry"/>
      </w:pPr>
      <w:r w:rsidRPr="0063053E">
        <w:t xml:space="preserve">These grateful off ’rings on my grave </w:t>
      </w:r>
      <w:proofErr w:type="gramStart"/>
      <w:r w:rsidRPr="0063053E">
        <w:t>bestow;</w:t>
      </w:r>
      <w:proofErr w:type="gramEnd"/>
    </w:p>
    <w:p w14:paraId="51E1D6C1" w14:textId="77777777" w:rsidR="0063053E" w:rsidRDefault="003A417A" w:rsidP="0063053E">
      <w:pPr>
        <w:pStyle w:val="Poetry"/>
      </w:pPr>
      <w:r w:rsidRPr="0063053E">
        <w:t xml:space="preserve">Nor league, nor love, the hostile nations know! </w:t>
      </w:r>
    </w:p>
    <w:p w14:paraId="22041720" w14:textId="29C6FCED" w:rsidR="003A417A" w:rsidRPr="0063053E" w:rsidRDefault="003A417A" w:rsidP="0063053E">
      <w:pPr>
        <w:pStyle w:val="Poetry"/>
      </w:pPr>
      <w:r w:rsidRPr="0063053E">
        <w:t>Now, and from hence, in ev’ry future age,</w:t>
      </w:r>
    </w:p>
    <w:p w14:paraId="5D91864D" w14:textId="77777777" w:rsidR="0063053E" w:rsidRDefault="003A417A" w:rsidP="0063053E">
      <w:pPr>
        <w:pStyle w:val="Poetry"/>
      </w:pPr>
      <w:r w:rsidRPr="0063053E">
        <w:t xml:space="preserve">When rage excites your arms, and strength supplies the rage </w:t>
      </w:r>
    </w:p>
    <w:p w14:paraId="11F7F800" w14:textId="5FF88EF7" w:rsidR="003A417A" w:rsidRPr="0063053E" w:rsidRDefault="003A417A" w:rsidP="0063053E">
      <w:pPr>
        <w:pStyle w:val="Poetry"/>
      </w:pPr>
      <w:r w:rsidRPr="0063053E">
        <w:t>Rise some avenger of our Libyan blood,</w:t>
      </w:r>
    </w:p>
    <w:p w14:paraId="70F1D583" w14:textId="21024186" w:rsidR="003A417A" w:rsidRPr="0063053E" w:rsidRDefault="003A417A" w:rsidP="0063053E">
      <w:pPr>
        <w:pStyle w:val="Poetry"/>
      </w:pPr>
      <w:r w:rsidRPr="0063053E">
        <w:t xml:space="preserve">With fire and sword pursue the perjur’d </w:t>
      </w:r>
      <w:proofErr w:type="gramStart"/>
      <w:r w:rsidRPr="0063053E">
        <w:t>brood;</w:t>
      </w:r>
      <w:proofErr w:type="gramEnd"/>
    </w:p>
    <w:p w14:paraId="6875F54E" w14:textId="77777777" w:rsidR="0063053E" w:rsidRDefault="003A417A" w:rsidP="0063053E">
      <w:pPr>
        <w:pStyle w:val="Poetry"/>
      </w:pPr>
      <w:r w:rsidRPr="0063053E">
        <w:t xml:space="preserve">Our arms, our seas, our shores, oppos’d to </w:t>
      </w:r>
      <w:proofErr w:type="gramStart"/>
      <w:r w:rsidRPr="0063053E">
        <w:t>theirs;</w:t>
      </w:r>
      <w:proofErr w:type="gramEnd"/>
      <w:r w:rsidRPr="0063053E">
        <w:t xml:space="preserve"> </w:t>
      </w:r>
    </w:p>
    <w:p w14:paraId="089907AB" w14:textId="6E986C0C" w:rsidR="003A417A" w:rsidRPr="0063053E" w:rsidRDefault="003A417A" w:rsidP="0063053E">
      <w:pPr>
        <w:pStyle w:val="Poetry"/>
      </w:pPr>
      <w:r w:rsidRPr="0063053E">
        <w:t xml:space="preserve">And the same hate </w:t>
      </w:r>
      <w:proofErr w:type="gramStart"/>
      <w:r w:rsidRPr="0063053E">
        <w:t>descend</w:t>
      </w:r>
      <w:proofErr w:type="gramEnd"/>
      <w:r w:rsidRPr="0063053E">
        <w:t xml:space="preserve"> on all our heirs!”</w:t>
      </w:r>
    </w:p>
    <w:p w14:paraId="20D66EE5" w14:textId="77777777" w:rsidR="0063053E" w:rsidRDefault="0063053E" w:rsidP="0063053E">
      <w:pPr>
        <w:pStyle w:val="Poetry"/>
      </w:pPr>
    </w:p>
    <w:p w14:paraId="7D9907C6" w14:textId="4C5981D4" w:rsidR="0063053E" w:rsidRDefault="003A417A" w:rsidP="0063053E">
      <w:pPr>
        <w:pStyle w:val="Poetry"/>
      </w:pPr>
      <w:r w:rsidRPr="0063053E">
        <w:t xml:space="preserve">This said, within her anxious mind she weighs </w:t>
      </w:r>
    </w:p>
    <w:p w14:paraId="71C7CF02" w14:textId="10508F60" w:rsidR="003A417A" w:rsidRPr="0063053E" w:rsidRDefault="003A417A" w:rsidP="0063053E">
      <w:pPr>
        <w:pStyle w:val="Poetry"/>
      </w:pPr>
      <w:r w:rsidRPr="0063053E">
        <w:t>The means of cutting short her odious days.</w:t>
      </w:r>
    </w:p>
    <w:p w14:paraId="195D8028" w14:textId="3D42F263" w:rsidR="003A417A" w:rsidRPr="0063053E" w:rsidRDefault="003A417A" w:rsidP="0063053E">
      <w:pPr>
        <w:pStyle w:val="Poetry"/>
      </w:pPr>
      <w:r w:rsidRPr="0063053E">
        <w:t>Then to Sichaeus’ nurse she briefly said</w:t>
      </w:r>
    </w:p>
    <w:p w14:paraId="535DA884" w14:textId="77777777" w:rsidR="003A417A" w:rsidRPr="0063053E" w:rsidRDefault="003A417A" w:rsidP="0063053E">
      <w:pPr>
        <w:pStyle w:val="Poetry"/>
      </w:pPr>
      <w:r w:rsidRPr="0063053E">
        <w:t>(For, when she left her country, hers was dead):</w:t>
      </w:r>
    </w:p>
    <w:p w14:paraId="217BEBBE" w14:textId="77777777" w:rsidR="0063053E" w:rsidRDefault="003A417A" w:rsidP="0063053E">
      <w:pPr>
        <w:pStyle w:val="Poetry"/>
      </w:pPr>
      <w:r w:rsidRPr="0063053E">
        <w:t xml:space="preserve">“Go, Barce, call my sister. Let her care </w:t>
      </w:r>
    </w:p>
    <w:p w14:paraId="4B16A3CC" w14:textId="5D69089A" w:rsidR="003A417A" w:rsidRPr="0063053E" w:rsidRDefault="003A417A" w:rsidP="0063053E">
      <w:pPr>
        <w:pStyle w:val="Poetry"/>
      </w:pPr>
      <w:r w:rsidRPr="0063053E">
        <w:t xml:space="preserve">The solemn rites of sacrifice </w:t>
      </w:r>
      <w:proofErr w:type="gramStart"/>
      <w:r w:rsidRPr="0063053E">
        <w:t>prepare;</w:t>
      </w:r>
      <w:proofErr w:type="gramEnd"/>
    </w:p>
    <w:p w14:paraId="3E96ACC4" w14:textId="77777777" w:rsidR="003A417A" w:rsidRPr="0063053E" w:rsidRDefault="003A417A" w:rsidP="0063053E">
      <w:pPr>
        <w:pStyle w:val="Poetry"/>
      </w:pPr>
      <w:r w:rsidRPr="0063053E">
        <w:t>The sheep, and all th’ atoning off ’rings bring,</w:t>
      </w:r>
    </w:p>
    <w:p w14:paraId="356EA502" w14:textId="02A90FAE" w:rsidR="003A417A" w:rsidRPr="0063053E" w:rsidRDefault="003A417A" w:rsidP="0063053E">
      <w:pPr>
        <w:pStyle w:val="Poetry"/>
      </w:pPr>
      <w:r w:rsidRPr="0063053E">
        <w:t>Sprinkling her body from the crystal spring</w:t>
      </w:r>
    </w:p>
    <w:p w14:paraId="4E82A85D" w14:textId="77777777" w:rsidR="0063053E" w:rsidRDefault="003A417A" w:rsidP="0063053E">
      <w:pPr>
        <w:pStyle w:val="Poetry"/>
      </w:pPr>
      <w:r w:rsidRPr="0063053E">
        <w:t xml:space="preserve">With living </w:t>
      </w:r>
      <w:proofErr w:type="gramStart"/>
      <w:r w:rsidRPr="0063053E">
        <w:t>drops;</w:t>
      </w:r>
      <w:proofErr w:type="gramEnd"/>
      <w:r w:rsidRPr="0063053E">
        <w:t xml:space="preserve"> then let her come, and thou </w:t>
      </w:r>
    </w:p>
    <w:p w14:paraId="70BD1457" w14:textId="2ACB2622" w:rsidR="003A417A" w:rsidRPr="0063053E" w:rsidRDefault="003A417A" w:rsidP="0063053E">
      <w:pPr>
        <w:pStyle w:val="Poetry"/>
      </w:pPr>
      <w:r w:rsidRPr="0063053E">
        <w:t>With sacred fillets bind thy hoary brow.</w:t>
      </w:r>
    </w:p>
    <w:p w14:paraId="63EB8F69" w14:textId="77777777" w:rsidR="0063053E" w:rsidRDefault="003A417A" w:rsidP="0063053E">
      <w:pPr>
        <w:pStyle w:val="Poetry"/>
      </w:pPr>
      <w:proofErr w:type="gramStart"/>
      <w:r w:rsidRPr="0063053E">
        <w:t>Thus</w:t>
      </w:r>
      <w:proofErr w:type="gramEnd"/>
      <w:r w:rsidRPr="0063053E">
        <w:t xml:space="preserve"> will I pay my vows to Stygian Jove, </w:t>
      </w:r>
    </w:p>
    <w:p w14:paraId="20C24CE9" w14:textId="0581E99B" w:rsidR="003A417A" w:rsidRPr="0063053E" w:rsidRDefault="003A417A" w:rsidP="0063053E">
      <w:pPr>
        <w:pStyle w:val="Poetry"/>
      </w:pPr>
      <w:r w:rsidRPr="0063053E">
        <w:t xml:space="preserve">And end the cares of my disastrous </w:t>
      </w:r>
      <w:proofErr w:type="gramStart"/>
      <w:r w:rsidRPr="0063053E">
        <w:t>love;</w:t>
      </w:r>
      <w:proofErr w:type="gramEnd"/>
    </w:p>
    <w:p w14:paraId="590D517F" w14:textId="71E2B24B" w:rsidR="003A417A" w:rsidRPr="0063053E" w:rsidRDefault="003A417A" w:rsidP="0063053E">
      <w:pPr>
        <w:pStyle w:val="Poetry"/>
      </w:pPr>
      <w:r w:rsidRPr="0063053E">
        <w:t>Then cast the Trojan image on the fire,</w:t>
      </w:r>
    </w:p>
    <w:p w14:paraId="6EFC6095" w14:textId="77777777" w:rsidR="003A417A" w:rsidRPr="0063053E" w:rsidRDefault="003A417A" w:rsidP="0063053E">
      <w:pPr>
        <w:pStyle w:val="Poetry"/>
      </w:pPr>
      <w:r w:rsidRPr="0063053E">
        <w:t>And, as that burns, my passions shall expire.”</w:t>
      </w:r>
    </w:p>
    <w:p w14:paraId="224DD95B" w14:textId="77777777" w:rsidR="0063053E" w:rsidRDefault="0063053E" w:rsidP="0063053E">
      <w:pPr>
        <w:pStyle w:val="Poetry"/>
      </w:pPr>
    </w:p>
    <w:p w14:paraId="300C676E" w14:textId="77777777" w:rsidR="0063053E" w:rsidRDefault="003A417A" w:rsidP="0063053E">
      <w:pPr>
        <w:pStyle w:val="Poetry"/>
      </w:pPr>
      <w:r w:rsidRPr="0063053E">
        <w:lastRenderedPageBreak/>
        <w:t xml:space="preserve">The nurse moves onward, with officious care, </w:t>
      </w:r>
    </w:p>
    <w:p w14:paraId="63122019" w14:textId="1F9847EF" w:rsidR="003A417A" w:rsidRPr="0063053E" w:rsidRDefault="003A417A" w:rsidP="0063053E">
      <w:pPr>
        <w:pStyle w:val="Poetry"/>
      </w:pPr>
      <w:r w:rsidRPr="0063053E">
        <w:t>And all the speed her aged limbs can bear.</w:t>
      </w:r>
    </w:p>
    <w:p w14:paraId="4966558B" w14:textId="77777777" w:rsidR="003A417A" w:rsidRPr="0063053E" w:rsidRDefault="003A417A" w:rsidP="0063053E">
      <w:pPr>
        <w:pStyle w:val="Poetry"/>
      </w:pPr>
      <w:r w:rsidRPr="0063053E">
        <w:t>But furious Dido, with dark thoughts involv’d,</w:t>
      </w:r>
    </w:p>
    <w:p w14:paraId="75EC9600" w14:textId="66F4132A" w:rsidR="003A417A" w:rsidRPr="0063053E" w:rsidRDefault="003A417A" w:rsidP="0063053E">
      <w:pPr>
        <w:pStyle w:val="Poetry"/>
      </w:pPr>
      <w:r w:rsidRPr="0063053E">
        <w:t>Shook at the mighty mischief she resolv’d.</w:t>
      </w:r>
    </w:p>
    <w:p w14:paraId="10437C68" w14:textId="77777777" w:rsidR="003A417A" w:rsidRPr="0063053E" w:rsidRDefault="003A417A" w:rsidP="0063053E">
      <w:pPr>
        <w:pStyle w:val="Poetry"/>
      </w:pPr>
      <w:r w:rsidRPr="0063053E">
        <w:t xml:space="preserve">With livid spots distinguish’d was her </w:t>
      </w:r>
      <w:proofErr w:type="gramStart"/>
      <w:r w:rsidRPr="0063053E">
        <w:t>face;</w:t>
      </w:r>
      <w:proofErr w:type="gramEnd"/>
    </w:p>
    <w:p w14:paraId="00184B22" w14:textId="77777777" w:rsidR="0063053E" w:rsidRDefault="003A417A" w:rsidP="0063053E">
      <w:pPr>
        <w:pStyle w:val="Poetry"/>
      </w:pPr>
      <w:r w:rsidRPr="0063053E">
        <w:t xml:space="preserve">Red were her rolling eyes, and discompos’d her </w:t>
      </w:r>
      <w:proofErr w:type="gramStart"/>
      <w:r w:rsidRPr="0063053E">
        <w:t>pace;</w:t>
      </w:r>
      <w:proofErr w:type="gramEnd"/>
      <w:r w:rsidRPr="0063053E">
        <w:t xml:space="preserve"> </w:t>
      </w:r>
    </w:p>
    <w:p w14:paraId="0C8D74D0" w14:textId="77777777" w:rsidR="0063053E" w:rsidRDefault="003A417A" w:rsidP="0063053E">
      <w:pPr>
        <w:pStyle w:val="Poetry"/>
      </w:pPr>
      <w:r w:rsidRPr="0063053E">
        <w:t xml:space="preserve">Ghastly she gaz’d, with pain she drew her breath, </w:t>
      </w:r>
    </w:p>
    <w:p w14:paraId="080865BF" w14:textId="3F070D13" w:rsidR="003A417A" w:rsidRPr="0063053E" w:rsidRDefault="003A417A" w:rsidP="0063053E">
      <w:pPr>
        <w:pStyle w:val="Poetry"/>
      </w:pPr>
      <w:r w:rsidRPr="0063053E">
        <w:t>And nature shiver’d at approaching death.</w:t>
      </w:r>
    </w:p>
    <w:p w14:paraId="537EA049" w14:textId="77777777" w:rsidR="0063053E" w:rsidRDefault="0063053E" w:rsidP="0063053E">
      <w:pPr>
        <w:pStyle w:val="Poetry"/>
      </w:pPr>
    </w:p>
    <w:p w14:paraId="4533FA32" w14:textId="4DF2FDCC" w:rsidR="003A417A" w:rsidRPr="0063053E" w:rsidRDefault="003A417A" w:rsidP="0063053E">
      <w:pPr>
        <w:pStyle w:val="Poetry"/>
      </w:pPr>
      <w:r w:rsidRPr="0063053E">
        <w:t>Then swiftly to the fatal place she pass’d,</w:t>
      </w:r>
    </w:p>
    <w:p w14:paraId="49BDC52E" w14:textId="77777777" w:rsidR="0063053E" w:rsidRDefault="003A417A" w:rsidP="0063053E">
      <w:pPr>
        <w:pStyle w:val="Poetry"/>
      </w:pPr>
      <w:r w:rsidRPr="0063053E">
        <w:t xml:space="preserve">And mounts the fun’ral pile with furious </w:t>
      </w:r>
      <w:proofErr w:type="gramStart"/>
      <w:r w:rsidRPr="0063053E">
        <w:t>haste;</w:t>
      </w:r>
      <w:proofErr w:type="gramEnd"/>
      <w:r w:rsidRPr="0063053E">
        <w:t xml:space="preserve"> </w:t>
      </w:r>
    </w:p>
    <w:p w14:paraId="59887630" w14:textId="77777777" w:rsidR="0063053E" w:rsidRDefault="003A417A" w:rsidP="0063053E">
      <w:pPr>
        <w:pStyle w:val="Poetry"/>
      </w:pPr>
      <w:r w:rsidRPr="0063053E">
        <w:t xml:space="preserve">Unsheathes the sword the Trojan left behind </w:t>
      </w:r>
    </w:p>
    <w:p w14:paraId="761237A3" w14:textId="1042461D" w:rsidR="003A417A" w:rsidRPr="0063053E" w:rsidRDefault="003A417A" w:rsidP="0063053E">
      <w:pPr>
        <w:pStyle w:val="Poetry"/>
      </w:pPr>
      <w:r w:rsidRPr="0063053E">
        <w:t>(Not for so dire an enterprise design’d).</w:t>
      </w:r>
    </w:p>
    <w:p w14:paraId="33ED6280" w14:textId="77777777" w:rsidR="003A417A" w:rsidRPr="0063053E" w:rsidRDefault="003A417A" w:rsidP="0063053E">
      <w:pPr>
        <w:pStyle w:val="Poetry"/>
      </w:pPr>
      <w:r w:rsidRPr="0063053E">
        <w:t>But when she view’d the garments loosely spread,</w:t>
      </w:r>
    </w:p>
    <w:p w14:paraId="34E88CC3" w14:textId="59AC3854" w:rsidR="003A417A" w:rsidRPr="0063053E" w:rsidRDefault="003A417A" w:rsidP="0063053E">
      <w:pPr>
        <w:pStyle w:val="Poetry"/>
      </w:pPr>
      <w:r w:rsidRPr="0063053E">
        <w:t>Which once he wore, and saw the conscious bed,</w:t>
      </w:r>
      <w:r w:rsidRPr="0063053E">
        <w:tab/>
      </w:r>
    </w:p>
    <w:p w14:paraId="132892F6" w14:textId="77777777" w:rsidR="0063053E" w:rsidRDefault="003A417A" w:rsidP="0063053E">
      <w:pPr>
        <w:pStyle w:val="Poetry"/>
      </w:pPr>
      <w:r w:rsidRPr="0063053E">
        <w:t xml:space="preserve">She paus’d, and with a sigh the robes </w:t>
      </w:r>
      <w:proofErr w:type="gramStart"/>
      <w:r w:rsidRPr="0063053E">
        <w:t>embrac’d;</w:t>
      </w:r>
      <w:proofErr w:type="gramEnd"/>
      <w:r w:rsidRPr="0063053E">
        <w:t xml:space="preserve"> </w:t>
      </w:r>
    </w:p>
    <w:p w14:paraId="45DF6EDF" w14:textId="77777777" w:rsidR="0063053E" w:rsidRDefault="003A417A" w:rsidP="0063053E">
      <w:pPr>
        <w:pStyle w:val="Poetry"/>
      </w:pPr>
      <w:r w:rsidRPr="0063053E">
        <w:t xml:space="preserve">Then on the couch her trembling body cast, </w:t>
      </w:r>
    </w:p>
    <w:p w14:paraId="586CDA86" w14:textId="169AA603" w:rsidR="003A417A" w:rsidRPr="0063053E" w:rsidRDefault="003A417A" w:rsidP="0063053E">
      <w:pPr>
        <w:pStyle w:val="Poetry"/>
      </w:pPr>
      <w:r w:rsidRPr="0063053E">
        <w:t>Repress’d the ready tears, and spoke her last:</w:t>
      </w:r>
    </w:p>
    <w:p w14:paraId="63081DAB" w14:textId="77777777" w:rsidR="003A417A" w:rsidRPr="0063053E" w:rsidRDefault="003A417A" w:rsidP="0063053E">
      <w:pPr>
        <w:pStyle w:val="Poetry"/>
      </w:pPr>
      <w:r w:rsidRPr="0063053E">
        <w:t>“Dear pledges of my love, while Heav’n so pleas’d,</w:t>
      </w:r>
    </w:p>
    <w:p w14:paraId="496724E7" w14:textId="34077E5B" w:rsidR="003A417A" w:rsidRPr="0063053E" w:rsidRDefault="003A417A" w:rsidP="0063053E">
      <w:pPr>
        <w:pStyle w:val="Poetry"/>
      </w:pPr>
      <w:r w:rsidRPr="0063053E">
        <w:t>Receive a soul, of mortal anguish eas’d:</w:t>
      </w:r>
    </w:p>
    <w:p w14:paraId="14FF8E75" w14:textId="77777777" w:rsidR="003A417A" w:rsidRPr="0063053E" w:rsidRDefault="003A417A" w:rsidP="0063053E">
      <w:pPr>
        <w:pStyle w:val="Poetry"/>
      </w:pPr>
      <w:r w:rsidRPr="0063053E">
        <w:t>My fatal course is finish’d; and I go,</w:t>
      </w:r>
    </w:p>
    <w:p w14:paraId="43162625" w14:textId="77777777" w:rsidR="0063053E" w:rsidRDefault="003A417A" w:rsidP="0063053E">
      <w:pPr>
        <w:pStyle w:val="Poetry"/>
      </w:pPr>
      <w:r w:rsidRPr="0063053E">
        <w:t xml:space="preserve">A glorious name, among the ghosts below. </w:t>
      </w:r>
    </w:p>
    <w:p w14:paraId="0C2AA359" w14:textId="77777777" w:rsidR="0063053E" w:rsidRDefault="003A417A" w:rsidP="0063053E">
      <w:pPr>
        <w:pStyle w:val="Poetry"/>
      </w:pPr>
      <w:r w:rsidRPr="0063053E">
        <w:t xml:space="preserve">A lofty city by my hands is rais’d, </w:t>
      </w:r>
    </w:p>
    <w:p w14:paraId="2B08DE7F" w14:textId="43C232FB" w:rsidR="003A417A" w:rsidRPr="0063053E" w:rsidRDefault="003A417A" w:rsidP="0063053E">
      <w:pPr>
        <w:pStyle w:val="Poetry"/>
      </w:pPr>
      <w:r w:rsidRPr="0063053E">
        <w:t>Pygmalion punish’d, and my lord appeas’d.</w:t>
      </w:r>
    </w:p>
    <w:p w14:paraId="0E4C6643" w14:textId="2B8C6988" w:rsidR="003A417A" w:rsidRPr="0063053E" w:rsidRDefault="003A417A" w:rsidP="0063053E">
      <w:pPr>
        <w:pStyle w:val="Poetry"/>
      </w:pPr>
      <w:r w:rsidRPr="0063053E">
        <w:t>What could my fortune have afforded more,</w:t>
      </w:r>
    </w:p>
    <w:p w14:paraId="14527DB8" w14:textId="77777777" w:rsidR="0063053E" w:rsidRDefault="003A417A" w:rsidP="0063053E">
      <w:pPr>
        <w:pStyle w:val="Poetry"/>
      </w:pPr>
      <w:r w:rsidRPr="0063053E">
        <w:t>Had the false Trojan never touch’d my shore!”</w:t>
      </w:r>
    </w:p>
    <w:p w14:paraId="14508A41" w14:textId="77777777" w:rsidR="0063053E" w:rsidRDefault="003A417A" w:rsidP="0063053E">
      <w:pPr>
        <w:pStyle w:val="Poetry"/>
      </w:pPr>
      <w:r w:rsidRPr="0063053E">
        <w:t xml:space="preserve"> Then kiss’d the couch; </w:t>
      </w:r>
      <w:proofErr w:type="gramStart"/>
      <w:r w:rsidRPr="0063053E">
        <w:t>and,</w:t>
      </w:r>
      <w:proofErr w:type="gramEnd"/>
      <w:r w:rsidRPr="0063053E">
        <w:t xml:space="preserve"> “Must I die,” she said, </w:t>
      </w:r>
    </w:p>
    <w:p w14:paraId="23FBCDB1" w14:textId="3BADC44D" w:rsidR="003A417A" w:rsidRPr="0063053E" w:rsidRDefault="003A417A" w:rsidP="0063053E">
      <w:pPr>
        <w:pStyle w:val="Poetry"/>
      </w:pPr>
      <w:r w:rsidRPr="0063053E">
        <w:t>“And unreveng’d? ‘T is doubly to be dead!</w:t>
      </w:r>
    </w:p>
    <w:p w14:paraId="0E0EBF5E" w14:textId="77777777" w:rsidR="003A417A" w:rsidRPr="0063053E" w:rsidRDefault="003A417A" w:rsidP="0063053E">
      <w:pPr>
        <w:pStyle w:val="Poetry"/>
      </w:pPr>
      <w:r w:rsidRPr="0063053E">
        <w:t>Yet ev’n this death with pleasure I receive:</w:t>
      </w:r>
    </w:p>
    <w:p w14:paraId="66D0383C" w14:textId="2A87F281" w:rsidR="003A417A" w:rsidRPr="0063053E" w:rsidRDefault="003A417A" w:rsidP="0063053E">
      <w:pPr>
        <w:pStyle w:val="Poetry"/>
      </w:pPr>
      <w:r w:rsidRPr="0063053E">
        <w:t>On any terms, ‘t is better than to live.</w:t>
      </w:r>
    </w:p>
    <w:p w14:paraId="09508E64" w14:textId="77777777" w:rsidR="0063053E" w:rsidRDefault="003A417A" w:rsidP="0063053E">
      <w:pPr>
        <w:pStyle w:val="Poetry"/>
      </w:pPr>
      <w:r w:rsidRPr="0063053E">
        <w:t xml:space="preserve">These flames, from far, may the false Trojan </w:t>
      </w:r>
      <w:proofErr w:type="gramStart"/>
      <w:r w:rsidRPr="0063053E">
        <w:t>view;</w:t>
      </w:r>
      <w:proofErr w:type="gramEnd"/>
      <w:r w:rsidRPr="0063053E">
        <w:t xml:space="preserve"> </w:t>
      </w:r>
    </w:p>
    <w:p w14:paraId="5D0A53C0" w14:textId="3C6EFF9A" w:rsidR="003A417A" w:rsidRPr="0063053E" w:rsidRDefault="003A417A" w:rsidP="0063053E">
      <w:pPr>
        <w:pStyle w:val="Poetry"/>
      </w:pPr>
      <w:r w:rsidRPr="0063053E">
        <w:t>These boding omens his base flight pursue!”</w:t>
      </w:r>
    </w:p>
    <w:p w14:paraId="4B246330" w14:textId="77777777" w:rsidR="0063053E" w:rsidRDefault="0063053E" w:rsidP="0063053E">
      <w:pPr>
        <w:pStyle w:val="Poetry"/>
      </w:pPr>
    </w:p>
    <w:p w14:paraId="26E355DC" w14:textId="77777777" w:rsidR="0063053E" w:rsidRDefault="003A417A" w:rsidP="0063053E">
      <w:pPr>
        <w:pStyle w:val="Poetry"/>
      </w:pPr>
      <w:r w:rsidRPr="0063053E">
        <w:t xml:space="preserve">She said, and struck; deep enter’d in her side </w:t>
      </w:r>
    </w:p>
    <w:p w14:paraId="703BD38D" w14:textId="4DFE111D" w:rsidR="003A417A" w:rsidRPr="0063053E" w:rsidRDefault="003A417A" w:rsidP="0063053E">
      <w:pPr>
        <w:pStyle w:val="Poetry"/>
      </w:pPr>
      <w:r w:rsidRPr="0063053E">
        <w:t>The piercing steel, with reeking purple dyed:</w:t>
      </w:r>
    </w:p>
    <w:p w14:paraId="422FAA27" w14:textId="7CF7638A" w:rsidR="003A417A" w:rsidRPr="0063053E" w:rsidRDefault="003A417A" w:rsidP="0063053E">
      <w:pPr>
        <w:pStyle w:val="Poetry"/>
      </w:pPr>
      <w:r w:rsidRPr="0063053E">
        <w:lastRenderedPageBreak/>
        <w:t xml:space="preserve">Clogg’d in the wound the cruel weapon </w:t>
      </w:r>
      <w:proofErr w:type="gramStart"/>
      <w:r w:rsidRPr="0063053E">
        <w:t>stands;</w:t>
      </w:r>
      <w:proofErr w:type="gramEnd"/>
    </w:p>
    <w:p w14:paraId="158085CA" w14:textId="77777777" w:rsidR="0063053E" w:rsidRDefault="003A417A" w:rsidP="0063053E">
      <w:pPr>
        <w:pStyle w:val="Poetry"/>
      </w:pPr>
      <w:r w:rsidRPr="0063053E">
        <w:t xml:space="preserve">The spouting blood came streaming on her hands. </w:t>
      </w:r>
    </w:p>
    <w:p w14:paraId="399F8398" w14:textId="39B2A569" w:rsidR="003A417A" w:rsidRPr="0063053E" w:rsidRDefault="003A417A" w:rsidP="0063053E">
      <w:pPr>
        <w:pStyle w:val="Poetry"/>
      </w:pPr>
      <w:r w:rsidRPr="0063053E">
        <w:t>Her sad attendants saw the deadly stroke,</w:t>
      </w:r>
    </w:p>
    <w:p w14:paraId="5903F67B" w14:textId="77777777" w:rsidR="0063053E" w:rsidRDefault="003A417A" w:rsidP="0063053E">
      <w:pPr>
        <w:pStyle w:val="Poetry"/>
      </w:pPr>
      <w:r w:rsidRPr="0063053E">
        <w:t xml:space="preserve">And with loud cries the sounding palace shook. </w:t>
      </w:r>
    </w:p>
    <w:p w14:paraId="37882780" w14:textId="7E994549" w:rsidR="003A417A" w:rsidRPr="0063053E" w:rsidRDefault="003A417A" w:rsidP="0063053E">
      <w:pPr>
        <w:pStyle w:val="Poetry"/>
      </w:pPr>
      <w:r w:rsidRPr="0063053E">
        <w:t>Distracted, from the fatal sight they fled,</w:t>
      </w:r>
    </w:p>
    <w:p w14:paraId="7D6025B3" w14:textId="76CBEC8B" w:rsidR="003A417A" w:rsidRPr="0063053E" w:rsidRDefault="003A417A" w:rsidP="0063053E">
      <w:pPr>
        <w:pStyle w:val="Poetry"/>
      </w:pPr>
      <w:r w:rsidRPr="0063053E">
        <w:t>And thro’ the town the dismal rumor spread.</w:t>
      </w:r>
    </w:p>
    <w:p w14:paraId="6483E64A" w14:textId="77777777" w:rsidR="0063053E" w:rsidRDefault="003A417A" w:rsidP="0063053E">
      <w:pPr>
        <w:pStyle w:val="Poetry"/>
      </w:pPr>
      <w:r w:rsidRPr="0063053E">
        <w:t xml:space="preserve">First from the frighted court the yell </w:t>
      </w:r>
      <w:proofErr w:type="gramStart"/>
      <w:r w:rsidRPr="0063053E">
        <w:t>began;</w:t>
      </w:r>
      <w:proofErr w:type="gramEnd"/>
      <w:r w:rsidRPr="0063053E">
        <w:t xml:space="preserve"> </w:t>
      </w:r>
    </w:p>
    <w:p w14:paraId="6C9339D0" w14:textId="083E9918" w:rsidR="003A417A" w:rsidRPr="0063053E" w:rsidRDefault="003A417A" w:rsidP="0063053E">
      <w:pPr>
        <w:pStyle w:val="Poetry"/>
      </w:pPr>
      <w:r w:rsidRPr="0063053E">
        <w:t>Redoubled, thence from house to house it ran:</w:t>
      </w:r>
    </w:p>
    <w:p w14:paraId="67A467B2" w14:textId="77777777" w:rsidR="0063053E" w:rsidRDefault="003A417A" w:rsidP="0063053E">
      <w:pPr>
        <w:pStyle w:val="Poetry"/>
      </w:pPr>
      <w:r w:rsidRPr="0063053E">
        <w:t xml:space="preserve">The groans of men, with shrieks, laments, and cries </w:t>
      </w:r>
    </w:p>
    <w:p w14:paraId="671DCF14" w14:textId="3326840B" w:rsidR="003A417A" w:rsidRPr="0063053E" w:rsidRDefault="003A417A" w:rsidP="0063053E">
      <w:pPr>
        <w:pStyle w:val="Poetry"/>
      </w:pPr>
      <w:r w:rsidRPr="0063053E">
        <w:t>Of mixing women, mount the vaulted skies.</w:t>
      </w:r>
    </w:p>
    <w:p w14:paraId="16B32F94" w14:textId="566FC305" w:rsidR="003A417A" w:rsidRPr="0063053E" w:rsidRDefault="003A417A" w:rsidP="0063053E">
      <w:pPr>
        <w:pStyle w:val="Poetry"/>
      </w:pPr>
      <w:r w:rsidRPr="0063053E">
        <w:t>Not less the clamor, than if—ancient Tyre,</w:t>
      </w:r>
    </w:p>
    <w:p w14:paraId="51D9EAD3" w14:textId="77777777" w:rsidR="0063053E" w:rsidRDefault="003A417A" w:rsidP="0063053E">
      <w:pPr>
        <w:pStyle w:val="Poetry"/>
      </w:pPr>
      <w:r w:rsidRPr="0063053E">
        <w:t xml:space="preserve">Or the new Carthage, set by foes on fire— </w:t>
      </w:r>
    </w:p>
    <w:p w14:paraId="4E9914F7" w14:textId="77777777" w:rsidR="0063053E" w:rsidRDefault="003A417A" w:rsidP="0063053E">
      <w:pPr>
        <w:pStyle w:val="Poetry"/>
      </w:pPr>
      <w:r w:rsidRPr="0063053E">
        <w:t xml:space="preserve">The rolling ruin, with their lov’d abodes, </w:t>
      </w:r>
    </w:p>
    <w:p w14:paraId="7334F7AF" w14:textId="30127180" w:rsidR="003A417A" w:rsidRPr="0063053E" w:rsidRDefault="003A417A" w:rsidP="0063053E">
      <w:pPr>
        <w:pStyle w:val="Poetry"/>
      </w:pPr>
      <w:r w:rsidRPr="0063053E">
        <w:t>Involv’d the blazing temples of their gods.</w:t>
      </w:r>
    </w:p>
    <w:p w14:paraId="085077BC" w14:textId="77777777" w:rsidR="0063053E" w:rsidRDefault="0063053E" w:rsidP="0063053E">
      <w:pPr>
        <w:pStyle w:val="Poetry"/>
      </w:pPr>
    </w:p>
    <w:p w14:paraId="520EFA3F" w14:textId="61C61CEC" w:rsidR="003A417A" w:rsidRPr="0063053E" w:rsidRDefault="003A417A" w:rsidP="0063053E">
      <w:pPr>
        <w:pStyle w:val="Poetry"/>
      </w:pPr>
      <w:r w:rsidRPr="0063053E">
        <w:t>Her sister hears; and, furious with despair,</w:t>
      </w:r>
    </w:p>
    <w:p w14:paraId="23A31E87" w14:textId="2D4665EE" w:rsidR="003A417A" w:rsidRPr="0063053E" w:rsidRDefault="003A417A" w:rsidP="0063053E">
      <w:pPr>
        <w:pStyle w:val="Poetry"/>
      </w:pPr>
      <w:r w:rsidRPr="0063053E">
        <w:t>She beats her breast, and rends her yellow hair,</w:t>
      </w:r>
    </w:p>
    <w:p w14:paraId="43D6DA23" w14:textId="77777777" w:rsidR="003A417A" w:rsidRPr="0063053E" w:rsidRDefault="003A417A" w:rsidP="0063053E">
      <w:pPr>
        <w:pStyle w:val="Poetry"/>
      </w:pPr>
      <w:r w:rsidRPr="0063053E">
        <w:t>And, calling on Eliza’s name aloud,</w:t>
      </w:r>
    </w:p>
    <w:p w14:paraId="0B3B69C8" w14:textId="77777777" w:rsidR="0063053E" w:rsidRDefault="003A417A" w:rsidP="0063053E">
      <w:pPr>
        <w:pStyle w:val="Poetry"/>
      </w:pPr>
      <w:r w:rsidRPr="0063053E">
        <w:t xml:space="preserve">Runs breathless to the </w:t>
      </w:r>
      <w:proofErr w:type="gramStart"/>
      <w:r w:rsidRPr="0063053E">
        <w:t>place, and</w:t>
      </w:r>
      <w:proofErr w:type="gramEnd"/>
      <w:r w:rsidRPr="0063053E">
        <w:t xml:space="preserve"> breaks the crowd. </w:t>
      </w:r>
    </w:p>
    <w:p w14:paraId="247B5A4A" w14:textId="00C11B27" w:rsidR="003A417A" w:rsidRPr="0063053E" w:rsidRDefault="003A417A" w:rsidP="0063053E">
      <w:pPr>
        <w:pStyle w:val="Poetry"/>
      </w:pPr>
      <w:r w:rsidRPr="0063053E">
        <w:t xml:space="preserve">“Was all that pomp of woe for this </w:t>
      </w:r>
      <w:proofErr w:type="gramStart"/>
      <w:r w:rsidRPr="0063053E">
        <w:t>prepar’d;</w:t>
      </w:r>
      <w:proofErr w:type="gramEnd"/>
    </w:p>
    <w:p w14:paraId="2B43A01A" w14:textId="77777777" w:rsidR="003A417A" w:rsidRPr="0063053E" w:rsidRDefault="003A417A" w:rsidP="0063053E">
      <w:pPr>
        <w:pStyle w:val="Poetry"/>
      </w:pPr>
      <w:r w:rsidRPr="0063053E">
        <w:t>These fires, this fun’ral pile, these altars rear’d?</w:t>
      </w:r>
    </w:p>
    <w:p w14:paraId="5C61C967" w14:textId="37B22A22" w:rsidR="003A417A" w:rsidRPr="0063053E" w:rsidRDefault="003A417A" w:rsidP="0063053E">
      <w:pPr>
        <w:pStyle w:val="Poetry"/>
      </w:pPr>
      <w:r w:rsidRPr="0063053E">
        <w:t>Was all this train of plots contriv’d,” said she,</w:t>
      </w:r>
    </w:p>
    <w:p w14:paraId="2E786AF5" w14:textId="77777777" w:rsidR="003A417A" w:rsidRPr="0063053E" w:rsidRDefault="003A417A" w:rsidP="0063053E">
      <w:pPr>
        <w:pStyle w:val="Poetry"/>
      </w:pPr>
      <w:r w:rsidRPr="0063053E">
        <w:t xml:space="preserve">“All only to deceive unhappy </w:t>
      </w:r>
      <w:proofErr w:type="gramStart"/>
      <w:r w:rsidRPr="0063053E">
        <w:t>me?</w:t>
      </w:r>
      <w:proofErr w:type="gramEnd"/>
    </w:p>
    <w:p w14:paraId="34392FAC" w14:textId="77777777" w:rsidR="0063053E" w:rsidRDefault="003A417A" w:rsidP="0063053E">
      <w:pPr>
        <w:pStyle w:val="Poetry"/>
      </w:pPr>
      <w:r w:rsidRPr="0063053E">
        <w:t>Which is the worst? Didst thou in death pretend</w:t>
      </w:r>
    </w:p>
    <w:p w14:paraId="5CABFA1D" w14:textId="10E6AC35" w:rsidR="003A417A" w:rsidRPr="0063053E" w:rsidRDefault="003A417A" w:rsidP="0063053E">
      <w:pPr>
        <w:pStyle w:val="Poetry"/>
      </w:pPr>
      <w:r w:rsidRPr="0063053E">
        <w:t>To scorn thy sister, or delude thy friend?</w:t>
      </w:r>
    </w:p>
    <w:p w14:paraId="4CA724D1" w14:textId="77777777" w:rsidR="003A417A" w:rsidRPr="0063053E" w:rsidRDefault="003A417A" w:rsidP="0063053E">
      <w:pPr>
        <w:pStyle w:val="Poetry"/>
      </w:pPr>
      <w:r w:rsidRPr="0063053E">
        <w:t xml:space="preserve">Thy summon’d sister, and thy friend, had </w:t>
      </w:r>
      <w:proofErr w:type="gramStart"/>
      <w:r w:rsidRPr="0063053E">
        <w:t>come;</w:t>
      </w:r>
      <w:proofErr w:type="gramEnd"/>
    </w:p>
    <w:p w14:paraId="433C508D" w14:textId="62A7CC62" w:rsidR="003A417A" w:rsidRPr="0063053E" w:rsidRDefault="003A417A" w:rsidP="0063053E">
      <w:pPr>
        <w:pStyle w:val="Poetry"/>
      </w:pPr>
      <w:r w:rsidRPr="0063053E">
        <w:t>One sword had serv’d us both, one common tomb:</w:t>
      </w:r>
    </w:p>
    <w:p w14:paraId="18705377" w14:textId="77777777" w:rsidR="0063053E" w:rsidRDefault="003A417A" w:rsidP="0063053E">
      <w:pPr>
        <w:pStyle w:val="Poetry"/>
      </w:pPr>
      <w:r w:rsidRPr="0063053E">
        <w:t xml:space="preserve">Was I to raise the pile, the pow’rs invoke, </w:t>
      </w:r>
    </w:p>
    <w:p w14:paraId="7BEAF6E7" w14:textId="5A58B6F9" w:rsidR="003A417A" w:rsidRPr="0063053E" w:rsidRDefault="003A417A" w:rsidP="0063053E">
      <w:pPr>
        <w:pStyle w:val="Poetry"/>
      </w:pPr>
      <w:r w:rsidRPr="0063053E">
        <w:t>Not to be present at the fatal stroke?</w:t>
      </w:r>
    </w:p>
    <w:p w14:paraId="070D0E42" w14:textId="77777777" w:rsidR="0063053E" w:rsidRDefault="003A417A" w:rsidP="0063053E">
      <w:pPr>
        <w:pStyle w:val="Poetry"/>
      </w:pPr>
      <w:r w:rsidRPr="0063053E">
        <w:t xml:space="preserve">At once thou hast destroy’d thyself and me, </w:t>
      </w:r>
    </w:p>
    <w:p w14:paraId="000EF947" w14:textId="283EAA03" w:rsidR="003A417A" w:rsidRPr="0063053E" w:rsidRDefault="003A417A" w:rsidP="0063053E">
      <w:pPr>
        <w:pStyle w:val="Poetry"/>
      </w:pPr>
      <w:r w:rsidRPr="0063053E">
        <w:t>Thy town, thy senate, and thy colony!</w:t>
      </w:r>
    </w:p>
    <w:p w14:paraId="597DC7EC" w14:textId="0398150F" w:rsidR="003A417A" w:rsidRPr="0063053E" w:rsidRDefault="003A417A" w:rsidP="0063053E">
      <w:pPr>
        <w:pStyle w:val="Poetry"/>
      </w:pPr>
      <w:r w:rsidRPr="0063053E">
        <w:t>Bring water; bathe the wound; while I in death</w:t>
      </w:r>
    </w:p>
    <w:p w14:paraId="6A5D14D2" w14:textId="77777777" w:rsidR="0063053E" w:rsidRDefault="003A417A" w:rsidP="0063053E">
      <w:pPr>
        <w:pStyle w:val="Poetry"/>
      </w:pPr>
      <w:r w:rsidRPr="0063053E">
        <w:t xml:space="preserve">Lay close my lips to </w:t>
      </w:r>
      <w:proofErr w:type="gramStart"/>
      <w:r w:rsidRPr="0063053E">
        <w:t>hers, and</w:t>
      </w:r>
      <w:proofErr w:type="gramEnd"/>
      <w:r w:rsidRPr="0063053E">
        <w:t xml:space="preserve"> catch the flying breath.”</w:t>
      </w:r>
    </w:p>
    <w:p w14:paraId="496B8C3E" w14:textId="0FF4BB4C" w:rsidR="003A417A" w:rsidRPr="0063053E" w:rsidRDefault="003A417A" w:rsidP="0063053E">
      <w:pPr>
        <w:pStyle w:val="Poetry"/>
      </w:pPr>
      <w:r w:rsidRPr="0063053E">
        <w:t>This said, she mounts the pile with eager haste,</w:t>
      </w:r>
    </w:p>
    <w:p w14:paraId="3FC0F38E" w14:textId="77777777" w:rsidR="0063053E" w:rsidRDefault="003A417A" w:rsidP="0063053E">
      <w:pPr>
        <w:pStyle w:val="Poetry"/>
      </w:pPr>
      <w:r w:rsidRPr="0063053E">
        <w:t xml:space="preserve">And in her arms the gasping queen </w:t>
      </w:r>
      <w:proofErr w:type="gramStart"/>
      <w:r w:rsidRPr="0063053E">
        <w:t>embrac’d;</w:t>
      </w:r>
      <w:proofErr w:type="gramEnd"/>
      <w:r w:rsidRPr="0063053E">
        <w:t xml:space="preserve"> </w:t>
      </w:r>
    </w:p>
    <w:p w14:paraId="3DEFF007" w14:textId="3AC20184" w:rsidR="003A417A" w:rsidRPr="0063053E" w:rsidRDefault="003A417A" w:rsidP="0063053E">
      <w:pPr>
        <w:pStyle w:val="Poetry"/>
      </w:pPr>
      <w:r w:rsidRPr="0063053E">
        <w:lastRenderedPageBreak/>
        <w:t>Her temples chaf ’d; and her own garments tore,</w:t>
      </w:r>
    </w:p>
    <w:p w14:paraId="38D81DA7" w14:textId="6B33B70B" w:rsidR="003A417A" w:rsidRPr="0063053E" w:rsidRDefault="003A417A" w:rsidP="0063053E">
      <w:pPr>
        <w:pStyle w:val="Poetry"/>
      </w:pPr>
      <w:r w:rsidRPr="0063053E">
        <w:t xml:space="preserve">To stanch the streaming </w:t>
      </w:r>
      <w:proofErr w:type="gramStart"/>
      <w:r w:rsidRPr="0063053E">
        <w:t>blood, and</w:t>
      </w:r>
      <w:proofErr w:type="gramEnd"/>
      <w:r w:rsidRPr="0063053E">
        <w:t xml:space="preserve"> cleanse the gore.</w:t>
      </w:r>
    </w:p>
    <w:p w14:paraId="7EFCD07B" w14:textId="77777777" w:rsidR="0063053E" w:rsidRDefault="003A417A" w:rsidP="0063053E">
      <w:pPr>
        <w:pStyle w:val="Poetry"/>
      </w:pPr>
      <w:r w:rsidRPr="0063053E">
        <w:t xml:space="preserve">Thrice Dido tried to raise her drooping head, </w:t>
      </w:r>
    </w:p>
    <w:p w14:paraId="28734E02" w14:textId="77777777" w:rsidR="0063053E" w:rsidRDefault="003A417A" w:rsidP="0063053E">
      <w:pPr>
        <w:pStyle w:val="Poetry"/>
      </w:pPr>
      <w:r w:rsidRPr="0063053E">
        <w:t xml:space="preserve">And, fainting thrice, fell grov’ling on the </w:t>
      </w:r>
      <w:proofErr w:type="gramStart"/>
      <w:r w:rsidRPr="0063053E">
        <w:t>bed;</w:t>
      </w:r>
      <w:proofErr w:type="gramEnd"/>
      <w:r w:rsidRPr="0063053E">
        <w:t xml:space="preserve"> </w:t>
      </w:r>
    </w:p>
    <w:p w14:paraId="72507609" w14:textId="77777777" w:rsidR="0063053E" w:rsidRDefault="003A417A" w:rsidP="0063053E">
      <w:pPr>
        <w:pStyle w:val="Poetry"/>
      </w:pPr>
      <w:r w:rsidRPr="0063053E">
        <w:t xml:space="preserve">Thrice op’d her heavy eyes, and sought the light, </w:t>
      </w:r>
    </w:p>
    <w:p w14:paraId="55F652BA" w14:textId="6A8458D3" w:rsidR="003A417A" w:rsidRPr="0063053E" w:rsidRDefault="003A417A" w:rsidP="0063053E">
      <w:pPr>
        <w:pStyle w:val="Poetry"/>
      </w:pPr>
      <w:r w:rsidRPr="0063053E">
        <w:t>But, having found it, sicken’d at the sight,</w:t>
      </w:r>
    </w:p>
    <w:p w14:paraId="65D09936" w14:textId="1E8CCFDA" w:rsidR="003A417A" w:rsidRDefault="003A417A" w:rsidP="0063053E">
      <w:pPr>
        <w:pStyle w:val="Poetry"/>
      </w:pPr>
      <w:r w:rsidRPr="0063053E">
        <w:t>And clos’d her lids at last in endless night.</w:t>
      </w:r>
    </w:p>
    <w:p w14:paraId="1B0EAFF2" w14:textId="77777777" w:rsidR="0063053E" w:rsidRPr="0063053E" w:rsidRDefault="0063053E" w:rsidP="0063053E">
      <w:pPr>
        <w:pStyle w:val="Poetry"/>
      </w:pPr>
    </w:p>
    <w:p w14:paraId="684404BF" w14:textId="77777777" w:rsidR="0063053E" w:rsidRDefault="003A417A" w:rsidP="0063053E">
      <w:pPr>
        <w:pStyle w:val="Poetry"/>
      </w:pPr>
      <w:r w:rsidRPr="0063053E">
        <w:t xml:space="preserve">Then Juno, grieving that she should sustain </w:t>
      </w:r>
    </w:p>
    <w:p w14:paraId="35295132" w14:textId="77777777" w:rsidR="0063053E" w:rsidRDefault="003A417A" w:rsidP="0063053E">
      <w:pPr>
        <w:pStyle w:val="Poetry"/>
      </w:pPr>
      <w:r w:rsidRPr="0063053E">
        <w:t xml:space="preserve">A death so ling’ring, and so full of pain, </w:t>
      </w:r>
    </w:p>
    <w:p w14:paraId="21B64072" w14:textId="77777777" w:rsidR="0063053E" w:rsidRDefault="003A417A" w:rsidP="0063053E">
      <w:pPr>
        <w:pStyle w:val="Poetry"/>
      </w:pPr>
      <w:r w:rsidRPr="0063053E">
        <w:t xml:space="preserve">Sent Iris down, to free her from the strife </w:t>
      </w:r>
    </w:p>
    <w:p w14:paraId="0E929F30" w14:textId="0D1CB772" w:rsidR="003A417A" w:rsidRPr="0063053E" w:rsidRDefault="003A417A" w:rsidP="0063053E">
      <w:pPr>
        <w:pStyle w:val="Poetry"/>
      </w:pPr>
      <w:r w:rsidRPr="0063053E">
        <w:t xml:space="preserve">Of lab’ring </w:t>
      </w:r>
      <w:proofErr w:type="gramStart"/>
      <w:r w:rsidRPr="0063053E">
        <w:t>nature, and</w:t>
      </w:r>
      <w:proofErr w:type="gramEnd"/>
      <w:r w:rsidRPr="0063053E">
        <w:t xml:space="preserve"> dissolve her life.</w:t>
      </w:r>
    </w:p>
    <w:p w14:paraId="29F19D80" w14:textId="738C3975" w:rsidR="003A417A" w:rsidRPr="0063053E" w:rsidRDefault="003A417A" w:rsidP="0063053E">
      <w:pPr>
        <w:pStyle w:val="Poetry"/>
      </w:pPr>
      <w:r w:rsidRPr="0063053E">
        <w:t>For since she died, not doom’d by Heav’n’s decree,</w:t>
      </w:r>
    </w:p>
    <w:p w14:paraId="3533FFA8" w14:textId="77777777" w:rsidR="003A417A" w:rsidRPr="0063053E" w:rsidRDefault="003A417A" w:rsidP="0063053E">
      <w:pPr>
        <w:pStyle w:val="Poetry"/>
      </w:pPr>
      <w:r w:rsidRPr="0063053E">
        <w:t>Or her own crime, but human casualty,</w:t>
      </w:r>
    </w:p>
    <w:p w14:paraId="444C7289" w14:textId="77777777" w:rsidR="0063053E" w:rsidRDefault="003A417A" w:rsidP="0063053E">
      <w:pPr>
        <w:pStyle w:val="Poetry"/>
      </w:pPr>
      <w:r w:rsidRPr="0063053E">
        <w:t xml:space="preserve">And rage of love, that plung’d her in despair, </w:t>
      </w:r>
    </w:p>
    <w:p w14:paraId="0B5AF482" w14:textId="77777777" w:rsidR="0063053E" w:rsidRDefault="003A417A" w:rsidP="0063053E">
      <w:pPr>
        <w:pStyle w:val="Poetry"/>
      </w:pPr>
      <w:r w:rsidRPr="0063053E">
        <w:t xml:space="preserve">The Sisters had not cut the topmost hair, </w:t>
      </w:r>
    </w:p>
    <w:p w14:paraId="26E3A6CD" w14:textId="43D2DC51" w:rsidR="003A417A" w:rsidRPr="0063053E" w:rsidRDefault="003A417A" w:rsidP="0063053E">
      <w:pPr>
        <w:pStyle w:val="Poetry"/>
      </w:pPr>
      <w:r w:rsidRPr="0063053E">
        <w:t xml:space="preserve">Which Proserpine and they can only </w:t>
      </w:r>
      <w:proofErr w:type="gramStart"/>
      <w:r w:rsidRPr="0063053E">
        <w:t>know;</w:t>
      </w:r>
      <w:proofErr w:type="gramEnd"/>
    </w:p>
    <w:p w14:paraId="0682C6FD" w14:textId="5FF70CFF" w:rsidR="003A417A" w:rsidRPr="0063053E" w:rsidRDefault="003A417A" w:rsidP="0063053E">
      <w:pPr>
        <w:pStyle w:val="Poetry"/>
      </w:pPr>
      <w:r w:rsidRPr="0063053E">
        <w:t>Nor made her sacred to the shades below.</w:t>
      </w:r>
    </w:p>
    <w:p w14:paraId="45D70857" w14:textId="77777777" w:rsidR="0063053E" w:rsidRDefault="003A417A" w:rsidP="0063053E">
      <w:pPr>
        <w:pStyle w:val="Poetry"/>
      </w:pPr>
      <w:r w:rsidRPr="0063053E">
        <w:t xml:space="preserve">Downward the various goddess took her flight, </w:t>
      </w:r>
    </w:p>
    <w:p w14:paraId="5A59418F" w14:textId="77777777" w:rsidR="0063053E" w:rsidRDefault="003A417A" w:rsidP="0063053E">
      <w:pPr>
        <w:pStyle w:val="Poetry"/>
      </w:pPr>
      <w:r w:rsidRPr="0063053E">
        <w:t xml:space="preserve">And drew a thousand colors from the </w:t>
      </w:r>
      <w:proofErr w:type="gramStart"/>
      <w:r w:rsidRPr="0063053E">
        <w:t>light;</w:t>
      </w:r>
      <w:proofErr w:type="gramEnd"/>
      <w:r w:rsidRPr="0063053E">
        <w:t xml:space="preserve"> </w:t>
      </w:r>
    </w:p>
    <w:p w14:paraId="62189A72" w14:textId="6567CE11" w:rsidR="003A417A" w:rsidRPr="0063053E" w:rsidRDefault="003A417A" w:rsidP="0063053E">
      <w:pPr>
        <w:pStyle w:val="Poetry"/>
      </w:pPr>
      <w:r w:rsidRPr="0063053E">
        <w:t>Then stood above the dying lover’s head,</w:t>
      </w:r>
    </w:p>
    <w:p w14:paraId="64E9ECA4" w14:textId="77777777" w:rsidR="003A417A" w:rsidRPr="0063053E" w:rsidRDefault="003A417A" w:rsidP="0063053E">
      <w:pPr>
        <w:pStyle w:val="Poetry"/>
      </w:pPr>
      <w:r w:rsidRPr="0063053E">
        <w:t>And said: “I thus devote thee to the dead.</w:t>
      </w:r>
    </w:p>
    <w:p w14:paraId="7D2838A0" w14:textId="4652CBDC" w:rsidR="003A417A" w:rsidRPr="0063053E" w:rsidRDefault="003A417A" w:rsidP="0063053E">
      <w:pPr>
        <w:pStyle w:val="Poetry"/>
      </w:pPr>
      <w:r w:rsidRPr="0063053E">
        <w:t>This off ’ring to th’ infernal gods I bear.”</w:t>
      </w:r>
    </w:p>
    <w:p w14:paraId="0B11454B" w14:textId="77777777" w:rsidR="003A417A" w:rsidRPr="0063053E" w:rsidRDefault="003A417A" w:rsidP="0063053E">
      <w:pPr>
        <w:pStyle w:val="Poetry"/>
      </w:pPr>
      <w:proofErr w:type="gramStart"/>
      <w:r w:rsidRPr="0063053E">
        <w:t>Thus</w:t>
      </w:r>
      <w:proofErr w:type="gramEnd"/>
      <w:r w:rsidRPr="0063053E">
        <w:t xml:space="preserve"> while she spoke, she cut the fatal hair:</w:t>
      </w:r>
    </w:p>
    <w:p w14:paraId="309C08C4" w14:textId="71638FEF" w:rsidR="003A417A" w:rsidRDefault="003A417A" w:rsidP="0063053E">
      <w:pPr>
        <w:pStyle w:val="Poetry"/>
      </w:pPr>
      <w:r w:rsidRPr="0063053E">
        <w:t>The struggling soul was loos’d, and life dissolv’d in air.</w:t>
      </w:r>
    </w:p>
    <w:p w14:paraId="1395BBF0" w14:textId="77777777" w:rsidR="0063053E" w:rsidRPr="0063053E" w:rsidRDefault="0063053E" w:rsidP="0063053E">
      <w:pPr>
        <w:pStyle w:val="Poetry"/>
      </w:pPr>
    </w:p>
    <w:p w14:paraId="6D091BB8" w14:textId="77777777" w:rsidR="003A417A" w:rsidRDefault="003A417A" w:rsidP="0063053E">
      <w:pPr>
        <w:pStyle w:val="Heading3"/>
      </w:pPr>
      <w:r>
        <w:rPr>
          <w:u w:color="231F20"/>
        </w:rPr>
        <w:t>Book</w:t>
      </w:r>
      <w:r>
        <w:rPr>
          <w:spacing w:val="-9"/>
          <w:u w:color="231F20"/>
        </w:rPr>
        <w:t xml:space="preserve"> </w:t>
      </w:r>
      <w:r>
        <w:rPr>
          <w:u w:color="231F20"/>
        </w:rPr>
        <w:t>V</w:t>
      </w:r>
    </w:p>
    <w:p w14:paraId="26ABD50D" w14:textId="77777777" w:rsidR="0063053E" w:rsidRDefault="003A417A" w:rsidP="0063053E">
      <w:pPr>
        <w:pStyle w:val="Poetry"/>
      </w:pPr>
      <w:r w:rsidRPr="0063053E">
        <w:t xml:space="preserve">Meantime the Trojan cuts his wat’ry way, </w:t>
      </w:r>
    </w:p>
    <w:p w14:paraId="11795DDA" w14:textId="7257A041" w:rsidR="003A417A" w:rsidRPr="0063053E" w:rsidRDefault="003A417A" w:rsidP="0063053E">
      <w:pPr>
        <w:pStyle w:val="Poetry"/>
      </w:pPr>
      <w:r w:rsidRPr="0063053E">
        <w:t xml:space="preserve">Fix’d on his voyage, thro’ the curling </w:t>
      </w:r>
      <w:proofErr w:type="gramStart"/>
      <w:r w:rsidRPr="0063053E">
        <w:t>sea;</w:t>
      </w:r>
      <w:proofErr w:type="gramEnd"/>
    </w:p>
    <w:p w14:paraId="78123F58" w14:textId="2CF0E62E" w:rsidR="003A417A" w:rsidRPr="0063053E" w:rsidRDefault="003A417A" w:rsidP="0063053E">
      <w:pPr>
        <w:pStyle w:val="Poetry"/>
      </w:pPr>
      <w:r w:rsidRPr="0063053E">
        <w:t>Then, casting back his eyes, with dire amaze,</w:t>
      </w:r>
    </w:p>
    <w:p w14:paraId="6F151A49" w14:textId="77777777" w:rsidR="003A417A" w:rsidRPr="0063053E" w:rsidRDefault="003A417A" w:rsidP="0063053E">
      <w:pPr>
        <w:pStyle w:val="Poetry"/>
      </w:pPr>
      <w:r w:rsidRPr="0063053E">
        <w:t>Sees on the Punic shore the mounting blaze.</w:t>
      </w:r>
    </w:p>
    <w:p w14:paraId="18FC56DC" w14:textId="77777777" w:rsidR="0063053E" w:rsidRDefault="003A417A" w:rsidP="0063053E">
      <w:pPr>
        <w:pStyle w:val="Poetry"/>
      </w:pPr>
      <w:r w:rsidRPr="0063053E">
        <w:t xml:space="preserve">The cause unknown; yet his presaging mind </w:t>
      </w:r>
    </w:p>
    <w:p w14:paraId="514E9FF8" w14:textId="30BB3566" w:rsidR="003A417A" w:rsidRPr="0063053E" w:rsidRDefault="003A417A" w:rsidP="0063053E">
      <w:pPr>
        <w:pStyle w:val="Poetry"/>
      </w:pPr>
      <w:r w:rsidRPr="0063053E">
        <w:t xml:space="preserve">The fate of Dido from the fire </w:t>
      </w:r>
      <w:proofErr w:type="gramStart"/>
      <w:r w:rsidRPr="0063053E">
        <w:t>divin’d;</w:t>
      </w:r>
      <w:proofErr w:type="gramEnd"/>
    </w:p>
    <w:p w14:paraId="505BD7DE" w14:textId="77777777" w:rsidR="003A417A" w:rsidRPr="0063053E" w:rsidRDefault="003A417A" w:rsidP="0063053E">
      <w:pPr>
        <w:pStyle w:val="Poetry"/>
      </w:pPr>
      <w:r w:rsidRPr="0063053E">
        <w:t>He knew the stormy souls of womankind,</w:t>
      </w:r>
    </w:p>
    <w:p w14:paraId="6E753344" w14:textId="2D85224A" w:rsidR="003A417A" w:rsidRPr="0063053E" w:rsidRDefault="003A417A" w:rsidP="0063053E">
      <w:pPr>
        <w:pStyle w:val="Poetry"/>
      </w:pPr>
      <w:r w:rsidRPr="0063053E">
        <w:lastRenderedPageBreak/>
        <w:t>What secret springs their eager passions move,</w:t>
      </w:r>
    </w:p>
    <w:p w14:paraId="213CACD1" w14:textId="77777777" w:rsidR="003A417A" w:rsidRPr="0063053E" w:rsidRDefault="003A417A" w:rsidP="0063053E">
      <w:pPr>
        <w:pStyle w:val="Poetry"/>
      </w:pPr>
      <w:r w:rsidRPr="0063053E">
        <w:t>How capable of death for injur’d love.</w:t>
      </w:r>
    </w:p>
    <w:p w14:paraId="64508192" w14:textId="77777777" w:rsidR="0063053E" w:rsidRDefault="003A417A" w:rsidP="0063053E">
      <w:pPr>
        <w:pStyle w:val="Poetry"/>
      </w:pPr>
      <w:r w:rsidRPr="0063053E">
        <w:t xml:space="preserve">Dire auguries from hence the Trojans </w:t>
      </w:r>
      <w:proofErr w:type="gramStart"/>
      <w:r w:rsidRPr="0063053E">
        <w:t>draw;</w:t>
      </w:r>
      <w:proofErr w:type="gramEnd"/>
      <w:r w:rsidRPr="0063053E">
        <w:t xml:space="preserve"> </w:t>
      </w:r>
    </w:p>
    <w:p w14:paraId="10DD18C6" w14:textId="77777777" w:rsidR="0063053E" w:rsidRDefault="003A417A" w:rsidP="0063053E">
      <w:pPr>
        <w:pStyle w:val="Poetry"/>
      </w:pPr>
      <w:r w:rsidRPr="0063053E">
        <w:t xml:space="preserve">Till neither fires nor shining shores they saw. </w:t>
      </w:r>
    </w:p>
    <w:p w14:paraId="2FBEA42B" w14:textId="7F879E9E" w:rsidR="003A417A" w:rsidRPr="0063053E" w:rsidRDefault="003A417A" w:rsidP="0063053E">
      <w:pPr>
        <w:pStyle w:val="Poetry"/>
      </w:pPr>
      <w:r w:rsidRPr="0063053E">
        <w:t xml:space="preserve">Now seas and skies their prospect only </w:t>
      </w:r>
      <w:proofErr w:type="gramStart"/>
      <w:r w:rsidRPr="0063053E">
        <w:t>bound;</w:t>
      </w:r>
      <w:proofErr w:type="gramEnd"/>
    </w:p>
    <w:p w14:paraId="3FACE215" w14:textId="44A83B1F" w:rsidR="003A417A" w:rsidRPr="0063053E" w:rsidRDefault="003A417A" w:rsidP="0063053E">
      <w:pPr>
        <w:pStyle w:val="Poetry"/>
      </w:pPr>
      <w:r w:rsidRPr="0063053E">
        <w:t>An empty space above, a floating field around.</w:t>
      </w:r>
    </w:p>
    <w:p w14:paraId="2758EABC" w14:textId="77777777" w:rsidR="0063053E" w:rsidRDefault="003A417A" w:rsidP="0063053E">
      <w:pPr>
        <w:pStyle w:val="Poetry"/>
      </w:pPr>
      <w:r w:rsidRPr="0063053E">
        <w:t xml:space="preserve">But soon the heav’ns with shadows were </w:t>
      </w:r>
      <w:proofErr w:type="gramStart"/>
      <w:r w:rsidRPr="0063053E">
        <w:t>o’erspread;</w:t>
      </w:r>
      <w:proofErr w:type="gramEnd"/>
      <w:r w:rsidRPr="0063053E">
        <w:t xml:space="preserve"> </w:t>
      </w:r>
    </w:p>
    <w:p w14:paraId="666A1F03" w14:textId="04F0DCF2" w:rsidR="003A417A" w:rsidRPr="0063053E" w:rsidRDefault="003A417A" w:rsidP="0063053E">
      <w:pPr>
        <w:pStyle w:val="Poetry"/>
      </w:pPr>
      <w:r w:rsidRPr="0063053E">
        <w:t>A swelling cloud hung hov’ring o’er their head:</w:t>
      </w:r>
    </w:p>
    <w:p w14:paraId="103498B3" w14:textId="77777777" w:rsidR="003A417A" w:rsidRPr="0063053E" w:rsidRDefault="003A417A" w:rsidP="0063053E">
      <w:pPr>
        <w:pStyle w:val="Poetry"/>
      </w:pPr>
      <w:r w:rsidRPr="0063053E">
        <w:t xml:space="preserve">Livid </w:t>
      </w:r>
      <w:proofErr w:type="gramStart"/>
      <w:r w:rsidRPr="0063053E">
        <w:t>it</w:t>
      </w:r>
      <w:proofErr w:type="gramEnd"/>
      <w:r w:rsidRPr="0063053E">
        <w:t xml:space="preserve"> look’d, the threat’ning of a storm:</w:t>
      </w:r>
    </w:p>
    <w:p w14:paraId="4CD2C000" w14:textId="77777777" w:rsidR="003A417A" w:rsidRPr="0063053E" w:rsidRDefault="003A417A" w:rsidP="0063053E">
      <w:pPr>
        <w:pStyle w:val="Poetry"/>
      </w:pPr>
      <w:r w:rsidRPr="0063053E">
        <w:t>Then night and horror ocean’s face deform.</w:t>
      </w:r>
    </w:p>
    <w:p w14:paraId="4C1CA9F3" w14:textId="3AC1857D" w:rsidR="003A417A" w:rsidRPr="0063053E" w:rsidRDefault="003A417A" w:rsidP="0063053E">
      <w:pPr>
        <w:pStyle w:val="Poetry"/>
      </w:pPr>
      <w:r w:rsidRPr="0063053E">
        <w:t>The pilot, Palinurus, cried aloud:</w:t>
      </w:r>
    </w:p>
    <w:p w14:paraId="62AD4CF6" w14:textId="77777777" w:rsidR="0063053E" w:rsidRDefault="003A417A" w:rsidP="0063053E">
      <w:pPr>
        <w:pStyle w:val="Poetry"/>
      </w:pPr>
      <w:r w:rsidRPr="0063053E">
        <w:t xml:space="preserve">“What gusts of weather from that gath’ring cloud </w:t>
      </w:r>
    </w:p>
    <w:p w14:paraId="0099DA78" w14:textId="77777777" w:rsidR="0063053E" w:rsidRDefault="003A417A" w:rsidP="0063053E">
      <w:pPr>
        <w:pStyle w:val="Poetry"/>
      </w:pPr>
      <w:r w:rsidRPr="0063053E">
        <w:t xml:space="preserve">My thoughts presage! Ere yet the tempest roars, </w:t>
      </w:r>
    </w:p>
    <w:p w14:paraId="356C3E0D" w14:textId="77777777" w:rsidR="0063053E" w:rsidRDefault="003A417A" w:rsidP="0063053E">
      <w:pPr>
        <w:pStyle w:val="Poetry"/>
      </w:pPr>
      <w:r w:rsidRPr="0063053E">
        <w:t xml:space="preserve">Stand to your tackle, mates, and stretch your </w:t>
      </w:r>
      <w:proofErr w:type="gramStart"/>
      <w:r w:rsidRPr="0063053E">
        <w:t>oars;</w:t>
      </w:r>
      <w:proofErr w:type="gramEnd"/>
      <w:r w:rsidRPr="0063053E">
        <w:t xml:space="preserve"> </w:t>
      </w:r>
    </w:p>
    <w:p w14:paraId="02B0A2FA" w14:textId="295ED05D" w:rsidR="003A417A" w:rsidRPr="0063053E" w:rsidRDefault="003A417A" w:rsidP="0063053E">
      <w:pPr>
        <w:pStyle w:val="Poetry"/>
      </w:pPr>
      <w:r w:rsidRPr="0063053E">
        <w:t>Contract your swelling sails, and luff to wind.”</w:t>
      </w:r>
    </w:p>
    <w:p w14:paraId="4D69002D" w14:textId="14073B9A" w:rsidR="003A417A" w:rsidRPr="0063053E" w:rsidRDefault="003A417A" w:rsidP="0063053E">
      <w:pPr>
        <w:pStyle w:val="Poetry"/>
      </w:pPr>
      <w:r w:rsidRPr="0063053E">
        <w:t>The frighted crew perform the task assign’d.</w:t>
      </w:r>
    </w:p>
    <w:p w14:paraId="5DB16A15" w14:textId="77777777" w:rsidR="0063053E" w:rsidRDefault="003A417A" w:rsidP="0063053E">
      <w:pPr>
        <w:pStyle w:val="Poetry"/>
      </w:pPr>
      <w:r w:rsidRPr="0063053E">
        <w:t xml:space="preserve">Then, to his fearless chief: “Not Heav’n,” said he, </w:t>
      </w:r>
    </w:p>
    <w:p w14:paraId="50389065" w14:textId="7486427B" w:rsidR="003A417A" w:rsidRPr="0063053E" w:rsidRDefault="003A417A" w:rsidP="0063053E">
      <w:pPr>
        <w:pStyle w:val="Poetry"/>
      </w:pPr>
      <w:r w:rsidRPr="0063053E">
        <w:t>“Tho’ Jove himself should promise Italy,</w:t>
      </w:r>
    </w:p>
    <w:p w14:paraId="25085F90" w14:textId="77777777" w:rsidR="003A417A" w:rsidRPr="0063053E" w:rsidRDefault="003A417A" w:rsidP="0063053E">
      <w:pPr>
        <w:pStyle w:val="Poetry"/>
      </w:pPr>
      <w:r w:rsidRPr="0063053E">
        <w:t>Can stem the torrent of this raging sea.</w:t>
      </w:r>
    </w:p>
    <w:p w14:paraId="4D46EE3B" w14:textId="77777777" w:rsidR="003A417A" w:rsidRPr="0063053E" w:rsidRDefault="003A417A" w:rsidP="0063053E">
      <w:pPr>
        <w:pStyle w:val="Poetry"/>
      </w:pPr>
      <w:r w:rsidRPr="0063053E">
        <w:t>Mark how the shifting winds from west arise,</w:t>
      </w:r>
    </w:p>
    <w:p w14:paraId="352E1BE2" w14:textId="3A7F7CC2" w:rsidR="003A417A" w:rsidRPr="0063053E" w:rsidRDefault="003A417A" w:rsidP="0063053E">
      <w:pPr>
        <w:pStyle w:val="Poetry"/>
      </w:pPr>
      <w:r w:rsidRPr="0063053E">
        <w:t>And what collected night involves the skies!</w:t>
      </w:r>
    </w:p>
    <w:p w14:paraId="44F08DC2" w14:textId="77777777" w:rsidR="003A417A" w:rsidRPr="0063053E" w:rsidRDefault="003A417A" w:rsidP="0063053E">
      <w:pPr>
        <w:pStyle w:val="Poetry"/>
      </w:pPr>
      <w:r w:rsidRPr="0063053E">
        <w:t>Nor can our shaken vessels live at sea,</w:t>
      </w:r>
    </w:p>
    <w:p w14:paraId="5B7B3174" w14:textId="77777777" w:rsidR="003A417A" w:rsidRPr="0063053E" w:rsidRDefault="003A417A" w:rsidP="0063053E">
      <w:pPr>
        <w:pStyle w:val="Poetry"/>
      </w:pPr>
      <w:r w:rsidRPr="0063053E">
        <w:t>Much less against the tempest force their way.</w:t>
      </w:r>
    </w:p>
    <w:p w14:paraId="403FCCC8" w14:textId="77777777" w:rsidR="0063053E" w:rsidRDefault="003A417A" w:rsidP="0063053E">
      <w:pPr>
        <w:pStyle w:val="Poetry"/>
      </w:pPr>
      <w:r w:rsidRPr="0063053E">
        <w:t xml:space="preserve">‘T is fate diverts our course, and fate we must obey. </w:t>
      </w:r>
    </w:p>
    <w:p w14:paraId="20251126" w14:textId="47E1E5F5" w:rsidR="003A417A" w:rsidRPr="0063053E" w:rsidRDefault="003A417A" w:rsidP="0063053E">
      <w:pPr>
        <w:pStyle w:val="Poetry"/>
      </w:pPr>
      <w:r w:rsidRPr="0063053E">
        <w:t>Not far from hence, if I observ’d aright</w:t>
      </w:r>
    </w:p>
    <w:p w14:paraId="490FA8C2" w14:textId="0DDF3251" w:rsidR="003A417A" w:rsidRPr="0063053E" w:rsidRDefault="003A417A" w:rsidP="0063053E">
      <w:pPr>
        <w:pStyle w:val="Poetry"/>
      </w:pPr>
      <w:r w:rsidRPr="0063053E">
        <w:t>The southing of the stars, and polar light,</w:t>
      </w:r>
    </w:p>
    <w:p w14:paraId="78C9FF07" w14:textId="77777777" w:rsidR="003A417A" w:rsidRPr="0063053E" w:rsidRDefault="003A417A" w:rsidP="0063053E">
      <w:pPr>
        <w:pStyle w:val="Poetry"/>
      </w:pPr>
      <w:r w:rsidRPr="0063053E">
        <w:t>Sicilia lies, whose hospitable shores</w:t>
      </w:r>
    </w:p>
    <w:p w14:paraId="1EED5AE6" w14:textId="77777777" w:rsidR="0063053E" w:rsidRDefault="003A417A" w:rsidP="0063053E">
      <w:pPr>
        <w:pStyle w:val="Poetry"/>
      </w:pPr>
      <w:r w:rsidRPr="0063053E">
        <w:t xml:space="preserve">In safety we may reach with struggling oars.” </w:t>
      </w:r>
    </w:p>
    <w:p w14:paraId="7849A69A" w14:textId="469A0CE4" w:rsidR="003A417A" w:rsidRPr="0063053E" w:rsidRDefault="003A417A" w:rsidP="0063053E">
      <w:pPr>
        <w:pStyle w:val="Poetry"/>
      </w:pPr>
      <w:r w:rsidRPr="0063053E">
        <w:t>Aeneas then replied: “Too sure I find</w:t>
      </w:r>
    </w:p>
    <w:p w14:paraId="3C8953E9" w14:textId="77777777" w:rsidR="003A417A" w:rsidRPr="0063053E" w:rsidRDefault="003A417A" w:rsidP="0063053E">
      <w:pPr>
        <w:pStyle w:val="Poetry"/>
      </w:pPr>
      <w:r w:rsidRPr="0063053E">
        <w:t>We strive in vain against the seas and wind:</w:t>
      </w:r>
    </w:p>
    <w:p w14:paraId="7B64F61F" w14:textId="2A93E785" w:rsidR="003A417A" w:rsidRPr="0063053E" w:rsidRDefault="003A417A" w:rsidP="0063053E">
      <w:pPr>
        <w:pStyle w:val="Poetry"/>
      </w:pPr>
      <w:r w:rsidRPr="0063053E">
        <w:t>Now shift your sails; what place can please me more</w:t>
      </w:r>
    </w:p>
    <w:p w14:paraId="4906DD5B" w14:textId="77777777" w:rsidR="0063053E" w:rsidRDefault="003A417A" w:rsidP="0063053E">
      <w:pPr>
        <w:pStyle w:val="Poetry"/>
      </w:pPr>
      <w:proofErr w:type="gramStart"/>
      <w:r w:rsidRPr="0063053E">
        <w:t>Than</w:t>
      </w:r>
      <w:proofErr w:type="gramEnd"/>
      <w:r w:rsidRPr="0063053E">
        <w:t xml:space="preserve"> what you promise, the Sicilian shore, </w:t>
      </w:r>
    </w:p>
    <w:p w14:paraId="2AE88F91" w14:textId="77777777" w:rsidR="0063053E" w:rsidRDefault="003A417A" w:rsidP="0063053E">
      <w:pPr>
        <w:pStyle w:val="Poetry"/>
      </w:pPr>
      <w:r w:rsidRPr="0063053E">
        <w:t xml:space="preserve">Whose hallow’d earth Anchises’ bones contains, </w:t>
      </w:r>
    </w:p>
    <w:p w14:paraId="2A2D17A3" w14:textId="77777777" w:rsidR="0063053E" w:rsidRDefault="003A417A" w:rsidP="0063053E">
      <w:pPr>
        <w:pStyle w:val="Poetry"/>
      </w:pPr>
      <w:r w:rsidRPr="0063053E">
        <w:t xml:space="preserve">And where a prince of Trojan lineage reigns?” </w:t>
      </w:r>
    </w:p>
    <w:p w14:paraId="6B42F35A" w14:textId="36D87C80" w:rsidR="003A417A" w:rsidRPr="0063053E" w:rsidRDefault="003A417A" w:rsidP="0063053E">
      <w:pPr>
        <w:pStyle w:val="Poetry"/>
      </w:pPr>
      <w:r w:rsidRPr="0063053E">
        <w:t>The course resolv’d, before the western wind</w:t>
      </w:r>
    </w:p>
    <w:p w14:paraId="027EB9B6" w14:textId="5FBD2D6E" w:rsidR="003A417A" w:rsidRPr="0063053E" w:rsidRDefault="003A417A" w:rsidP="0063053E">
      <w:pPr>
        <w:pStyle w:val="Poetry"/>
      </w:pPr>
      <w:r w:rsidRPr="0063053E">
        <w:lastRenderedPageBreak/>
        <w:t xml:space="preserve">They scud </w:t>
      </w:r>
      <w:proofErr w:type="gramStart"/>
      <w:r w:rsidRPr="0063053E">
        <w:t>amain, and</w:t>
      </w:r>
      <w:proofErr w:type="gramEnd"/>
      <w:r w:rsidRPr="0063053E">
        <w:t xml:space="preserve"> make the port assign’d.</w:t>
      </w:r>
    </w:p>
    <w:p w14:paraId="3A1B6A29" w14:textId="77777777" w:rsidR="0063053E" w:rsidRDefault="003A417A" w:rsidP="0063053E">
      <w:pPr>
        <w:pStyle w:val="Poetry"/>
      </w:pPr>
      <w:r w:rsidRPr="0063053E">
        <w:t xml:space="preserve">Meantime Acestes, from a lofty stand, </w:t>
      </w:r>
    </w:p>
    <w:p w14:paraId="33F91013" w14:textId="77777777" w:rsidR="0063053E" w:rsidRDefault="003A417A" w:rsidP="0063053E">
      <w:pPr>
        <w:pStyle w:val="Poetry"/>
      </w:pPr>
      <w:r w:rsidRPr="0063053E">
        <w:t xml:space="preserve">Beheld the fleet descending on the </w:t>
      </w:r>
      <w:proofErr w:type="gramStart"/>
      <w:r w:rsidRPr="0063053E">
        <w:t>land;</w:t>
      </w:r>
      <w:proofErr w:type="gramEnd"/>
      <w:r w:rsidRPr="0063053E">
        <w:t xml:space="preserve"> </w:t>
      </w:r>
    </w:p>
    <w:p w14:paraId="63CEC2E2" w14:textId="77777777" w:rsidR="0063053E" w:rsidRDefault="003A417A" w:rsidP="0063053E">
      <w:pPr>
        <w:pStyle w:val="Poetry"/>
      </w:pPr>
      <w:r w:rsidRPr="0063053E">
        <w:t xml:space="preserve">And, not unmindful of his ancient race, </w:t>
      </w:r>
    </w:p>
    <w:p w14:paraId="52A731E4" w14:textId="74EA83CA" w:rsidR="003A417A" w:rsidRPr="0063053E" w:rsidRDefault="003A417A" w:rsidP="0063053E">
      <w:pPr>
        <w:pStyle w:val="Poetry"/>
      </w:pPr>
      <w:r w:rsidRPr="0063053E">
        <w:t>Down from the cliff he ran with eager pace,</w:t>
      </w:r>
    </w:p>
    <w:p w14:paraId="7331C933" w14:textId="30CCAEF7" w:rsidR="003A417A" w:rsidRPr="0063053E" w:rsidRDefault="003A417A" w:rsidP="0063053E">
      <w:pPr>
        <w:pStyle w:val="Poetry"/>
      </w:pPr>
      <w:r w:rsidRPr="0063053E">
        <w:t>And held the hero in a strict embrace.</w:t>
      </w:r>
    </w:p>
    <w:p w14:paraId="1EF9DF17" w14:textId="77777777" w:rsidR="0063053E" w:rsidRDefault="003A417A" w:rsidP="0063053E">
      <w:pPr>
        <w:pStyle w:val="Poetry"/>
      </w:pPr>
      <w:r w:rsidRPr="0063053E">
        <w:t xml:space="preserve">Of a rough Libyan bear the spoils he wore, </w:t>
      </w:r>
    </w:p>
    <w:p w14:paraId="5800A469" w14:textId="3760FDEB" w:rsidR="003A417A" w:rsidRPr="0063053E" w:rsidRDefault="003A417A" w:rsidP="0063053E">
      <w:pPr>
        <w:pStyle w:val="Poetry"/>
      </w:pPr>
      <w:r w:rsidRPr="0063053E">
        <w:t xml:space="preserve">And </w:t>
      </w:r>
      <w:proofErr w:type="gramStart"/>
      <w:r w:rsidRPr="0063053E">
        <w:t>either hand</w:t>
      </w:r>
      <w:proofErr w:type="gramEnd"/>
      <w:r w:rsidRPr="0063053E">
        <w:t xml:space="preserve"> a pointed jav’lin bore.</w:t>
      </w:r>
    </w:p>
    <w:p w14:paraId="028C22DB" w14:textId="77777777" w:rsidR="0063053E" w:rsidRDefault="003A417A" w:rsidP="0063053E">
      <w:pPr>
        <w:pStyle w:val="Poetry"/>
      </w:pPr>
      <w:r w:rsidRPr="0063053E">
        <w:t xml:space="preserve">His mother was a dame of Dardan </w:t>
      </w:r>
      <w:proofErr w:type="gramStart"/>
      <w:r w:rsidRPr="0063053E">
        <w:t>blood;</w:t>
      </w:r>
      <w:proofErr w:type="gramEnd"/>
      <w:r w:rsidRPr="0063053E">
        <w:t xml:space="preserve"> </w:t>
      </w:r>
    </w:p>
    <w:p w14:paraId="2BB025CA" w14:textId="72F02A1A" w:rsidR="003A417A" w:rsidRPr="0063053E" w:rsidRDefault="003A417A" w:rsidP="0063053E">
      <w:pPr>
        <w:pStyle w:val="Poetry"/>
      </w:pPr>
      <w:r w:rsidRPr="0063053E">
        <w:t>His sire Crinisus, a Sicilian flood.</w:t>
      </w:r>
    </w:p>
    <w:p w14:paraId="1FA68177" w14:textId="6A8FAB8C" w:rsidR="003A417A" w:rsidRPr="0063053E" w:rsidRDefault="003A417A" w:rsidP="0063053E">
      <w:pPr>
        <w:pStyle w:val="Poetry"/>
      </w:pPr>
      <w:r w:rsidRPr="0063053E">
        <w:t>He welcomes his returning friends ashore</w:t>
      </w:r>
    </w:p>
    <w:p w14:paraId="51C165DB" w14:textId="77777777" w:rsidR="003A417A" w:rsidRPr="0063053E" w:rsidRDefault="003A417A" w:rsidP="0063053E">
      <w:pPr>
        <w:pStyle w:val="Poetry"/>
      </w:pPr>
      <w:r w:rsidRPr="0063053E">
        <w:t>With plenteous country cates and homely store.</w:t>
      </w:r>
    </w:p>
    <w:p w14:paraId="2198BC2E" w14:textId="77777777" w:rsidR="0063053E" w:rsidRDefault="0063053E" w:rsidP="0063053E">
      <w:pPr>
        <w:pStyle w:val="Poetry"/>
      </w:pPr>
    </w:p>
    <w:p w14:paraId="50FDDD45" w14:textId="59EAD921" w:rsidR="0063053E" w:rsidRDefault="003A417A" w:rsidP="0063053E">
      <w:pPr>
        <w:pStyle w:val="Poetry"/>
      </w:pPr>
      <w:r w:rsidRPr="0063053E">
        <w:t xml:space="preserve">Now, when the following morn had chas’d away </w:t>
      </w:r>
    </w:p>
    <w:p w14:paraId="4CA74EE4" w14:textId="77777777" w:rsidR="0063053E" w:rsidRDefault="003A417A" w:rsidP="0063053E">
      <w:pPr>
        <w:pStyle w:val="Poetry"/>
      </w:pPr>
      <w:r w:rsidRPr="0063053E">
        <w:t>The flying stars, and light restor’d the day,</w:t>
      </w:r>
    </w:p>
    <w:p w14:paraId="036D622C" w14:textId="498A4E4E" w:rsidR="003A417A" w:rsidRPr="0063053E" w:rsidRDefault="003A417A" w:rsidP="0063053E">
      <w:pPr>
        <w:pStyle w:val="Poetry"/>
      </w:pPr>
      <w:r w:rsidRPr="0063053E">
        <w:t>Aeneas call’d the Trojan troops around,</w:t>
      </w:r>
    </w:p>
    <w:p w14:paraId="165BDCC5" w14:textId="4836C20D" w:rsidR="003A417A" w:rsidRPr="0063053E" w:rsidRDefault="003A417A" w:rsidP="0063053E">
      <w:pPr>
        <w:pStyle w:val="Poetry"/>
      </w:pPr>
      <w:r w:rsidRPr="0063053E">
        <w:t xml:space="preserve">And </w:t>
      </w:r>
      <w:proofErr w:type="gramStart"/>
      <w:r w:rsidRPr="0063053E">
        <w:t>thus</w:t>
      </w:r>
      <w:proofErr w:type="gramEnd"/>
      <w:r w:rsidRPr="0063053E">
        <w:t xml:space="preserve"> bespoke them from a rising ground:</w:t>
      </w:r>
    </w:p>
    <w:p w14:paraId="023EDA41" w14:textId="77777777" w:rsidR="0063053E" w:rsidRDefault="003A417A" w:rsidP="0063053E">
      <w:pPr>
        <w:pStyle w:val="Poetry"/>
      </w:pPr>
      <w:r w:rsidRPr="0063053E">
        <w:t xml:space="preserve">“Offspring of heav’n, divine Dardanian race! </w:t>
      </w:r>
    </w:p>
    <w:p w14:paraId="5D31408A" w14:textId="77BF5578" w:rsidR="003A417A" w:rsidRPr="0063053E" w:rsidRDefault="003A417A" w:rsidP="0063053E">
      <w:pPr>
        <w:pStyle w:val="Poetry"/>
      </w:pPr>
      <w:r w:rsidRPr="0063053E">
        <w:t>The sun, revolving thro’ th’ ethereal space,</w:t>
      </w:r>
    </w:p>
    <w:p w14:paraId="150F54A4" w14:textId="77777777" w:rsidR="0063053E" w:rsidRDefault="003A417A" w:rsidP="0063053E">
      <w:pPr>
        <w:pStyle w:val="Poetry"/>
      </w:pPr>
      <w:r w:rsidRPr="0063053E">
        <w:t xml:space="preserve">The shining circle of the year has fill’d, </w:t>
      </w:r>
    </w:p>
    <w:p w14:paraId="2ACFBA1A" w14:textId="40479441" w:rsidR="003A417A" w:rsidRPr="0063053E" w:rsidRDefault="003A417A" w:rsidP="0063053E">
      <w:pPr>
        <w:pStyle w:val="Poetry"/>
      </w:pPr>
      <w:r w:rsidRPr="0063053E">
        <w:t xml:space="preserve">Since first this </w:t>
      </w:r>
      <w:proofErr w:type="gramStart"/>
      <w:r w:rsidRPr="0063053E">
        <w:t>isle</w:t>
      </w:r>
      <w:proofErr w:type="gramEnd"/>
      <w:r w:rsidRPr="0063053E">
        <w:t xml:space="preserve"> my father’s ashes held:</w:t>
      </w:r>
    </w:p>
    <w:p w14:paraId="7E233ED9" w14:textId="771D4D30" w:rsidR="003A417A" w:rsidRPr="0063053E" w:rsidRDefault="003A417A" w:rsidP="0063053E">
      <w:pPr>
        <w:pStyle w:val="Poetry"/>
      </w:pPr>
      <w:r w:rsidRPr="0063053E">
        <w:t xml:space="preserve">And now the rising day renews the </w:t>
      </w:r>
      <w:proofErr w:type="gramStart"/>
      <w:r w:rsidRPr="0063053E">
        <w:t>year;</w:t>
      </w:r>
      <w:proofErr w:type="gramEnd"/>
    </w:p>
    <w:p w14:paraId="292F0F02" w14:textId="77777777" w:rsidR="003A417A" w:rsidRPr="0063053E" w:rsidRDefault="003A417A" w:rsidP="0063053E">
      <w:pPr>
        <w:pStyle w:val="Poetry"/>
      </w:pPr>
      <w:r w:rsidRPr="0063053E">
        <w:t>A day for ever sad, for ever dear.</w:t>
      </w:r>
    </w:p>
    <w:p w14:paraId="0ABB716A" w14:textId="77777777" w:rsidR="0063053E" w:rsidRDefault="003A417A" w:rsidP="0063053E">
      <w:pPr>
        <w:pStyle w:val="Poetry"/>
      </w:pPr>
      <w:r w:rsidRPr="0063053E">
        <w:t xml:space="preserve">This would I celebrate with annual games, </w:t>
      </w:r>
    </w:p>
    <w:p w14:paraId="54732AE1" w14:textId="77777777" w:rsidR="0063053E" w:rsidRDefault="003A417A" w:rsidP="0063053E">
      <w:pPr>
        <w:pStyle w:val="Poetry"/>
      </w:pPr>
      <w:r w:rsidRPr="0063053E">
        <w:t xml:space="preserve">With gifts on altars pil’d, and holy flames, </w:t>
      </w:r>
    </w:p>
    <w:p w14:paraId="0D5F8317" w14:textId="53FAB80A" w:rsidR="003A417A" w:rsidRPr="0063053E" w:rsidRDefault="003A417A" w:rsidP="0063053E">
      <w:pPr>
        <w:pStyle w:val="Poetry"/>
      </w:pPr>
      <w:r w:rsidRPr="0063053E">
        <w:t>Tho’ banish’d to Gaetulia’s barren sands,</w:t>
      </w:r>
    </w:p>
    <w:p w14:paraId="2434C826" w14:textId="1A6C9E43" w:rsidR="003A417A" w:rsidRPr="0063053E" w:rsidRDefault="003A417A" w:rsidP="0063053E">
      <w:pPr>
        <w:pStyle w:val="Poetry"/>
      </w:pPr>
      <w:r w:rsidRPr="0063053E">
        <w:t>Caught on the Grecian seas, or hostile lands:</w:t>
      </w:r>
    </w:p>
    <w:p w14:paraId="23C4221A" w14:textId="77777777" w:rsidR="0063053E" w:rsidRDefault="003A417A" w:rsidP="0063053E">
      <w:pPr>
        <w:pStyle w:val="Poetry"/>
      </w:pPr>
      <w:r w:rsidRPr="0063053E">
        <w:t xml:space="preserve">But since this happy storm our fleet has driv’n </w:t>
      </w:r>
    </w:p>
    <w:p w14:paraId="28220AEC" w14:textId="77777777" w:rsidR="0063053E" w:rsidRDefault="003A417A" w:rsidP="0063053E">
      <w:pPr>
        <w:pStyle w:val="Poetry"/>
      </w:pPr>
      <w:r w:rsidRPr="0063053E">
        <w:t xml:space="preserve">(Not, as I deem, without the will of Heav’n) </w:t>
      </w:r>
    </w:p>
    <w:p w14:paraId="3DAD70EB" w14:textId="77777777" w:rsidR="0063053E" w:rsidRDefault="003A417A" w:rsidP="0063053E">
      <w:pPr>
        <w:pStyle w:val="Poetry"/>
      </w:pPr>
      <w:r w:rsidRPr="0063053E">
        <w:t xml:space="preserve">Upon these friendly shores and flow’ry plains, </w:t>
      </w:r>
    </w:p>
    <w:p w14:paraId="17EF1586" w14:textId="3D09D7ED" w:rsidR="003A417A" w:rsidRPr="0063053E" w:rsidRDefault="003A417A" w:rsidP="0063053E">
      <w:pPr>
        <w:pStyle w:val="Poetry"/>
      </w:pPr>
      <w:r w:rsidRPr="0063053E">
        <w:t>Which hide Anchises and his blest remains,</w:t>
      </w:r>
    </w:p>
    <w:p w14:paraId="4A19869A" w14:textId="3C273434" w:rsidR="003A417A" w:rsidRPr="0063053E" w:rsidRDefault="003A417A" w:rsidP="0063053E">
      <w:pPr>
        <w:pStyle w:val="Poetry"/>
      </w:pPr>
      <w:r w:rsidRPr="0063053E">
        <w:t>Let us with joy perform his honors due,</w:t>
      </w:r>
    </w:p>
    <w:p w14:paraId="79EFE251" w14:textId="77777777" w:rsidR="0063053E" w:rsidRDefault="003A417A" w:rsidP="0063053E">
      <w:pPr>
        <w:pStyle w:val="Poetry"/>
      </w:pPr>
      <w:r w:rsidRPr="0063053E">
        <w:t xml:space="preserve">And pray for prosp’rous winds, our voyage to </w:t>
      </w:r>
      <w:proofErr w:type="gramStart"/>
      <w:r w:rsidRPr="0063053E">
        <w:t>renew;</w:t>
      </w:r>
      <w:proofErr w:type="gramEnd"/>
      <w:r w:rsidRPr="0063053E">
        <w:t xml:space="preserve"> </w:t>
      </w:r>
    </w:p>
    <w:p w14:paraId="504DA261" w14:textId="470A8728" w:rsidR="003A417A" w:rsidRPr="0063053E" w:rsidRDefault="003A417A" w:rsidP="0063053E">
      <w:pPr>
        <w:pStyle w:val="Poetry"/>
      </w:pPr>
      <w:r w:rsidRPr="0063053E">
        <w:t>Pray, that in towns and temples of our own,</w:t>
      </w:r>
    </w:p>
    <w:p w14:paraId="25126AFF" w14:textId="77777777" w:rsidR="0063053E" w:rsidRDefault="003A417A" w:rsidP="0063053E">
      <w:pPr>
        <w:pStyle w:val="Poetry"/>
      </w:pPr>
      <w:r w:rsidRPr="0063053E">
        <w:t xml:space="preserve">The name of great Anchises may be known, </w:t>
      </w:r>
    </w:p>
    <w:p w14:paraId="4D5B344F" w14:textId="02CA4700" w:rsidR="003A417A" w:rsidRPr="0063053E" w:rsidRDefault="003A417A" w:rsidP="0063053E">
      <w:pPr>
        <w:pStyle w:val="Poetry"/>
      </w:pPr>
      <w:r w:rsidRPr="0063053E">
        <w:lastRenderedPageBreak/>
        <w:t>And yearly games may spread the gods’ renown.</w:t>
      </w:r>
    </w:p>
    <w:p w14:paraId="3EF2A912" w14:textId="21F0DE87" w:rsidR="003A417A" w:rsidRPr="0063053E" w:rsidRDefault="003A417A" w:rsidP="0063053E">
      <w:pPr>
        <w:pStyle w:val="Poetry"/>
      </w:pPr>
      <w:r w:rsidRPr="0063053E">
        <w:t>Our sports Acestes, of the Trojan race,</w:t>
      </w:r>
    </w:p>
    <w:p w14:paraId="7E4CE05E" w14:textId="77777777" w:rsidR="003A417A" w:rsidRPr="0063053E" w:rsidRDefault="003A417A" w:rsidP="0063053E">
      <w:pPr>
        <w:pStyle w:val="Poetry"/>
      </w:pPr>
      <w:r w:rsidRPr="0063053E">
        <w:t>With royal gifts ordain’d, is pleas’d to grace:</w:t>
      </w:r>
    </w:p>
    <w:p w14:paraId="66486544" w14:textId="77777777" w:rsidR="003A417A" w:rsidRPr="0063053E" w:rsidRDefault="003A417A" w:rsidP="0063053E">
      <w:pPr>
        <w:pStyle w:val="Poetry"/>
      </w:pPr>
      <w:r w:rsidRPr="0063053E">
        <w:t xml:space="preserve">Two steers on ev’ry ship the king </w:t>
      </w:r>
      <w:proofErr w:type="gramStart"/>
      <w:r w:rsidRPr="0063053E">
        <w:t>bestows;</w:t>
      </w:r>
      <w:proofErr w:type="gramEnd"/>
    </w:p>
    <w:p w14:paraId="7732CFAE" w14:textId="77777777" w:rsidR="0063053E" w:rsidRDefault="003A417A" w:rsidP="0063053E">
      <w:pPr>
        <w:pStyle w:val="Poetry"/>
      </w:pPr>
      <w:r w:rsidRPr="0063053E">
        <w:t xml:space="preserve">His gods and ours shall share your equal vows. </w:t>
      </w:r>
    </w:p>
    <w:p w14:paraId="0261C9EF" w14:textId="3095A049" w:rsidR="003A417A" w:rsidRPr="0063053E" w:rsidRDefault="003A417A" w:rsidP="0063053E">
      <w:pPr>
        <w:pStyle w:val="Poetry"/>
      </w:pPr>
      <w:r w:rsidRPr="0063053E">
        <w:t>Besides, if, nine days hence, the rosy morn</w:t>
      </w:r>
    </w:p>
    <w:p w14:paraId="7C8C7C56" w14:textId="08CC7BC9" w:rsidR="003A417A" w:rsidRPr="0063053E" w:rsidRDefault="003A417A" w:rsidP="0063053E">
      <w:pPr>
        <w:pStyle w:val="Poetry"/>
      </w:pPr>
      <w:r w:rsidRPr="0063053E">
        <w:t>Shall with unclouded light the skies adorn,</w:t>
      </w:r>
    </w:p>
    <w:p w14:paraId="348AD705" w14:textId="77777777" w:rsidR="003A417A" w:rsidRPr="0063053E" w:rsidRDefault="003A417A" w:rsidP="0063053E">
      <w:pPr>
        <w:pStyle w:val="Poetry"/>
      </w:pPr>
      <w:r w:rsidRPr="0063053E">
        <w:t>That day with solemn sports I mean to grace:</w:t>
      </w:r>
    </w:p>
    <w:p w14:paraId="7710AF82" w14:textId="77777777" w:rsidR="0063053E" w:rsidRDefault="003A417A" w:rsidP="0063053E">
      <w:pPr>
        <w:pStyle w:val="Poetry"/>
      </w:pPr>
      <w:r w:rsidRPr="0063053E">
        <w:t xml:space="preserve">Light galleys on the seas shall run a wat’ry </w:t>
      </w:r>
      <w:proofErr w:type="gramStart"/>
      <w:r w:rsidRPr="0063053E">
        <w:t>race;</w:t>
      </w:r>
      <w:proofErr w:type="gramEnd"/>
      <w:r w:rsidRPr="0063053E">
        <w:t xml:space="preserve"> </w:t>
      </w:r>
    </w:p>
    <w:p w14:paraId="23A12481" w14:textId="77777777" w:rsidR="0063053E" w:rsidRDefault="003A417A" w:rsidP="0063053E">
      <w:pPr>
        <w:pStyle w:val="Poetry"/>
      </w:pPr>
      <w:r w:rsidRPr="0063053E">
        <w:t xml:space="preserve">Some shall in swiftness for the goal contend, </w:t>
      </w:r>
    </w:p>
    <w:p w14:paraId="4D67BB40" w14:textId="5629FB79" w:rsidR="003A417A" w:rsidRPr="0063053E" w:rsidRDefault="003A417A" w:rsidP="0063053E">
      <w:pPr>
        <w:pStyle w:val="Poetry"/>
      </w:pPr>
      <w:r w:rsidRPr="0063053E">
        <w:t xml:space="preserve">And others try the twanging bow to </w:t>
      </w:r>
      <w:proofErr w:type="gramStart"/>
      <w:r w:rsidRPr="0063053E">
        <w:t>bend;</w:t>
      </w:r>
      <w:proofErr w:type="gramEnd"/>
    </w:p>
    <w:p w14:paraId="1F875753" w14:textId="445ED99D" w:rsidR="003A417A" w:rsidRPr="0063053E" w:rsidRDefault="003A417A" w:rsidP="0063053E">
      <w:pPr>
        <w:pStyle w:val="Poetry"/>
      </w:pPr>
      <w:r w:rsidRPr="0063053E">
        <w:t>The strong, with iron gauntlets arm’d, shall stand</w:t>
      </w:r>
    </w:p>
    <w:p w14:paraId="79D9BDF7" w14:textId="77777777" w:rsidR="0063053E" w:rsidRDefault="003A417A" w:rsidP="0063053E">
      <w:pPr>
        <w:pStyle w:val="Poetry"/>
      </w:pPr>
      <w:r w:rsidRPr="0063053E">
        <w:t xml:space="preserve">Oppos’d in combat on the yellow sand. </w:t>
      </w:r>
    </w:p>
    <w:p w14:paraId="57F30281" w14:textId="77777777" w:rsidR="0063053E" w:rsidRDefault="003A417A" w:rsidP="0063053E">
      <w:pPr>
        <w:pStyle w:val="Poetry"/>
      </w:pPr>
      <w:r w:rsidRPr="0063053E">
        <w:t xml:space="preserve">Let all be present at the games prepar’d, </w:t>
      </w:r>
    </w:p>
    <w:p w14:paraId="262DD329" w14:textId="3159AA9C" w:rsidR="003A417A" w:rsidRPr="0063053E" w:rsidRDefault="003A417A" w:rsidP="0063053E">
      <w:pPr>
        <w:pStyle w:val="Poetry"/>
      </w:pPr>
      <w:r w:rsidRPr="0063053E">
        <w:t>And joyful victors wait the just reward.</w:t>
      </w:r>
    </w:p>
    <w:p w14:paraId="470A94BA" w14:textId="77777777" w:rsidR="003A417A" w:rsidRPr="0063053E" w:rsidRDefault="003A417A" w:rsidP="0063053E">
      <w:pPr>
        <w:pStyle w:val="Poetry"/>
      </w:pPr>
      <w:r w:rsidRPr="0063053E">
        <w:t>But now assist the rites, with garlands crown’d.”</w:t>
      </w:r>
    </w:p>
    <w:p w14:paraId="7BF86C53" w14:textId="3EBED6CC" w:rsidR="003A417A" w:rsidRPr="0063053E" w:rsidRDefault="003A417A" w:rsidP="0063053E">
      <w:pPr>
        <w:pStyle w:val="Poetry"/>
      </w:pPr>
      <w:r w:rsidRPr="0063053E">
        <w:t>He said, and first his brows with myrtle bound.</w:t>
      </w:r>
    </w:p>
    <w:p w14:paraId="3E315B00" w14:textId="77777777" w:rsidR="0063053E" w:rsidRDefault="003A417A" w:rsidP="0063053E">
      <w:pPr>
        <w:pStyle w:val="Poetry"/>
      </w:pPr>
      <w:r w:rsidRPr="0063053E">
        <w:t xml:space="preserve">Then Helymus, by his example led, </w:t>
      </w:r>
    </w:p>
    <w:p w14:paraId="0460944F" w14:textId="3A432D65" w:rsidR="003A417A" w:rsidRPr="0063053E" w:rsidRDefault="003A417A" w:rsidP="0063053E">
      <w:pPr>
        <w:pStyle w:val="Poetry"/>
      </w:pPr>
      <w:r w:rsidRPr="0063053E">
        <w:t xml:space="preserve">And old Acestes, each adorn’d his </w:t>
      </w:r>
      <w:proofErr w:type="gramStart"/>
      <w:r w:rsidRPr="0063053E">
        <w:t>head;</w:t>
      </w:r>
      <w:proofErr w:type="gramEnd"/>
    </w:p>
    <w:p w14:paraId="01424EAD" w14:textId="77777777" w:rsidR="0063053E" w:rsidRDefault="003A417A" w:rsidP="0063053E">
      <w:pPr>
        <w:pStyle w:val="Poetry"/>
      </w:pPr>
      <w:proofErr w:type="gramStart"/>
      <w:r w:rsidRPr="0063053E">
        <w:t>Thus</w:t>
      </w:r>
      <w:proofErr w:type="gramEnd"/>
      <w:r w:rsidRPr="0063053E">
        <w:t xml:space="preserve"> young Ascanius, with a sprightly grace, </w:t>
      </w:r>
    </w:p>
    <w:p w14:paraId="08263A66" w14:textId="067CEAA4" w:rsidR="003A417A" w:rsidRPr="0063053E" w:rsidRDefault="003A417A" w:rsidP="0063053E">
      <w:pPr>
        <w:pStyle w:val="Poetry"/>
      </w:pPr>
      <w:r w:rsidRPr="0063053E">
        <w:t xml:space="preserve">His temples tied, and all the Trojan </w:t>
      </w:r>
      <w:proofErr w:type="gramStart"/>
      <w:r w:rsidRPr="0063053E">
        <w:t>race</w:t>
      </w:r>
      <w:proofErr w:type="gramEnd"/>
      <w:r w:rsidRPr="0063053E">
        <w:t>.</w:t>
      </w:r>
    </w:p>
    <w:p w14:paraId="3D9B0829" w14:textId="08EEC24C" w:rsidR="003A417A" w:rsidRPr="0063053E" w:rsidRDefault="003A417A" w:rsidP="0063053E">
      <w:pPr>
        <w:pStyle w:val="Poetry"/>
      </w:pPr>
      <w:r w:rsidRPr="0063053E">
        <w:t>Aeneas then advanc’d amidst the train,</w:t>
      </w:r>
    </w:p>
    <w:p w14:paraId="0FEA4823" w14:textId="77777777" w:rsidR="0063053E" w:rsidRDefault="003A417A" w:rsidP="0063053E">
      <w:pPr>
        <w:pStyle w:val="Poetry"/>
      </w:pPr>
      <w:r w:rsidRPr="0063053E">
        <w:t xml:space="preserve">By thousands follow’d thro’ the flow’ry plain, </w:t>
      </w:r>
    </w:p>
    <w:p w14:paraId="4A62E72B" w14:textId="77777777" w:rsidR="0063053E" w:rsidRDefault="003A417A" w:rsidP="0063053E">
      <w:pPr>
        <w:pStyle w:val="Poetry"/>
      </w:pPr>
      <w:r w:rsidRPr="0063053E">
        <w:t xml:space="preserve">To great Anchises’ </w:t>
      </w:r>
      <w:proofErr w:type="gramStart"/>
      <w:r w:rsidRPr="0063053E">
        <w:t>tomb;</w:t>
      </w:r>
      <w:proofErr w:type="gramEnd"/>
      <w:r w:rsidRPr="0063053E">
        <w:t xml:space="preserve"> which when he found, </w:t>
      </w:r>
    </w:p>
    <w:p w14:paraId="7F94F411" w14:textId="29DE25F5" w:rsidR="003A417A" w:rsidRPr="0063053E" w:rsidRDefault="003A417A" w:rsidP="0063053E">
      <w:pPr>
        <w:pStyle w:val="Poetry"/>
      </w:pPr>
      <w:r w:rsidRPr="0063053E">
        <w:t>He pour’d to Bacchus, on the hallow’d ground,</w:t>
      </w:r>
    </w:p>
    <w:p w14:paraId="106434F4" w14:textId="77777777" w:rsidR="003A417A" w:rsidRPr="0063053E" w:rsidRDefault="003A417A" w:rsidP="0063053E">
      <w:pPr>
        <w:pStyle w:val="Poetry"/>
      </w:pPr>
      <w:r w:rsidRPr="0063053E">
        <w:t>Two bowls of sparkling wine, of milk two more,</w:t>
      </w:r>
    </w:p>
    <w:p w14:paraId="6F502305" w14:textId="5AFA3F47" w:rsidR="003A417A" w:rsidRPr="0063053E" w:rsidRDefault="003A417A" w:rsidP="0063053E">
      <w:pPr>
        <w:pStyle w:val="Poetry"/>
      </w:pPr>
      <w:r w:rsidRPr="0063053E">
        <w:t>And two (from offer’d bulls) of purple gore,</w:t>
      </w:r>
    </w:p>
    <w:p w14:paraId="23D48380" w14:textId="77777777" w:rsidR="0063053E" w:rsidRDefault="003A417A" w:rsidP="0063053E">
      <w:pPr>
        <w:pStyle w:val="Poetry"/>
      </w:pPr>
      <w:r w:rsidRPr="0063053E">
        <w:t xml:space="preserve">With roses then the sepulcher he strow’d </w:t>
      </w:r>
    </w:p>
    <w:p w14:paraId="705C615D" w14:textId="4D5A7F5A" w:rsidR="003A417A" w:rsidRPr="0063053E" w:rsidRDefault="003A417A" w:rsidP="0063053E">
      <w:pPr>
        <w:pStyle w:val="Poetry"/>
      </w:pPr>
      <w:r w:rsidRPr="0063053E">
        <w:t xml:space="preserve">And </w:t>
      </w:r>
      <w:proofErr w:type="gramStart"/>
      <w:r w:rsidRPr="0063053E">
        <w:t>thus</w:t>
      </w:r>
      <w:proofErr w:type="gramEnd"/>
      <w:r w:rsidRPr="0063053E">
        <w:t xml:space="preserve"> his father’s ghost bespoke aloud:</w:t>
      </w:r>
    </w:p>
    <w:p w14:paraId="7A2E21E5" w14:textId="77777777" w:rsidR="0063053E" w:rsidRDefault="003A417A" w:rsidP="0063053E">
      <w:pPr>
        <w:pStyle w:val="Poetry"/>
      </w:pPr>
      <w:r w:rsidRPr="0063053E">
        <w:t xml:space="preserve">“Hail, O ye holy manes! hail again, </w:t>
      </w:r>
    </w:p>
    <w:p w14:paraId="23101204" w14:textId="2AC59D3E" w:rsidR="003A417A" w:rsidRPr="0063053E" w:rsidRDefault="003A417A" w:rsidP="0063053E">
      <w:pPr>
        <w:pStyle w:val="Poetry"/>
      </w:pPr>
      <w:r w:rsidRPr="0063053E">
        <w:t>Paternal ashes, now review’d in vain!</w:t>
      </w:r>
    </w:p>
    <w:p w14:paraId="3A8FE637" w14:textId="13D0939F" w:rsidR="003A417A" w:rsidRPr="0063053E" w:rsidRDefault="003A417A" w:rsidP="0063053E">
      <w:pPr>
        <w:pStyle w:val="Poetry"/>
      </w:pPr>
      <w:r w:rsidRPr="0063053E">
        <w:t>The gods permitted not, that you, with me,</w:t>
      </w:r>
    </w:p>
    <w:p w14:paraId="1F474273" w14:textId="77777777" w:rsidR="0063053E" w:rsidRDefault="003A417A" w:rsidP="0063053E">
      <w:pPr>
        <w:pStyle w:val="Poetry"/>
      </w:pPr>
      <w:r w:rsidRPr="0063053E">
        <w:t xml:space="preserve">Should reach the promis’d shores of Italy, </w:t>
      </w:r>
    </w:p>
    <w:p w14:paraId="3D7F9FC0" w14:textId="43BC0637" w:rsidR="003A417A" w:rsidRPr="0063053E" w:rsidRDefault="003A417A" w:rsidP="0063053E">
      <w:pPr>
        <w:pStyle w:val="Poetry"/>
      </w:pPr>
      <w:r w:rsidRPr="0063053E">
        <w:t>Or Tiber’s flood, what flood soe’er it be.”</w:t>
      </w:r>
    </w:p>
    <w:p w14:paraId="52A3CBAD" w14:textId="77777777" w:rsidR="0063053E" w:rsidRDefault="003A417A" w:rsidP="0063053E">
      <w:pPr>
        <w:pStyle w:val="Poetry"/>
      </w:pPr>
      <w:r w:rsidRPr="0063053E">
        <w:t xml:space="preserve">Scarce had he finish’d, when, with speckled pride, </w:t>
      </w:r>
    </w:p>
    <w:p w14:paraId="6420656F" w14:textId="0BCD00C9" w:rsidR="003A417A" w:rsidRPr="0063053E" w:rsidRDefault="003A417A" w:rsidP="0063053E">
      <w:pPr>
        <w:pStyle w:val="Poetry"/>
      </w:pPr>
      <w:r w:rsidRPr="0063053E">
        <w:lastRenderedPageBreak/>
        <w:t xml:space="preserve">A serpent from the tomb began to </w:t>
      </w:r>
      <w:proofErr w:type="gramStart"/>
      <w:r w:rsidRPr="0063053E">
        <w:t>glide;</w:t>
      </w:r>
      <w:proofErr w:type="gramEnd"/>
    </w:p>
    <w:p w14:paraId="49E0479D" w14:textId="1F2303BF" w:rsidR="003A417A" w:rsidRPr="0063053E" w:rsidRDefault="003A417A" w:rsidP="0063053E">
      <w:pPr>
        <w:pStyle w:val="Poetry"/>
      </w:pPr>
      <w:r w:rsidRPr="0063053E">
        <w:t xml:space="preserve">His hugy bulk on sev’n high volumes </w:t>
      </w:r>
      <w:proofErr w:type="gramStart"/>
      <w:r w:rsidRPr="0063053E">
        <w:t>roll’d;</w:t>
      </w:r>
      <w:proofErr w:type="gramEnd"/>
    </w:p>
    <w:p w14:paraId="27D129C4" w14:textId="77777777" w:rsidR="0063053E" w:rsidRDefault="003A417A" w:rsidP="0063053E">
      <w:pPr>
        <w:pStyle w:val="Poetry"/>
      </w:pPr>
      <w:r w:rsidRPr="0063053E">
        <w:t xml:space="preserve">Blue was his breadth of back, but streak’d with scaly gold: </w:t>
      </w:r>
    </w:p>
    <w:p w14:paraId="3C282847" w14:textId="1D5382E4" w:rsidR="003A417A" w:rsidRPr="0063053E" w:rsidRDefault="003A417A" w:rsidP="0063053E">
      <w:pPr>
        <w:pStyle w:val="Poetry"/>
      </w:pPr>
      <w:proofErr w:type="gramStart"/>
      <w:r w:rsidRPr="0063053E">
        <w:t>Thus</w:t>
      </w:r>
      <w:proofErr w:type="gramEnd"/>
      <w:r w:rsidRPr="0063053E">
        <w:t xml:space="preserve"> riding on his curls, he seem’d to pass</w:t>
      </w:r>
    </w:p>
    <w:p w14:paraId="7E3A98A3" w14:textId="77777777" w:rsidR="0063053E" w:rsidRDefault="003A417A" w:rsidP="0063053E">
      <w:pPr>
        <w:pStyle w:val="Poetry"/>
      </w:pPr>
      <w:r w:rsidRPr="0063053E">
        <w:t xml:space="preserve">A rolling fire </w:t>
      </w:r>
      <w:proofErr w:type="gramStart"/>
      <w:r w:rsidRPr="0063053E">
        <w:t>along, and</w:t>
      </w:r>
      <w:proofErr w:type="gramEnd"/>
      <w:r w:rsidRPr="0063053E">
        <w:t xml:space="preserve"> singe the grass. </w:t>
      </w:r>
    </w:p>
    <w:p w14:paraId="6B9E0841" w14:textId="1E3BFBE1" w:rsidR="003A417A" w:rsidRPr="0063053E" w:rsidRDefault="003A417A" w:rsidP="0063053E">
      <w:pPr>
        <w:pStyle w:val="Poetry"/>
      </w:pPr>
      <w:r w:rsidRPr="0063053E">
        <w:t>More various colors thro’ his body run,</w:t>
      </w:r>
    </w:p>
    <w:p w14:paraId="14A1BEBC" w14:textId="2FAD15BE" w:rsidR="003A417A" w:rsidRPr="0063053E" w:rsidRDefault="003A417A" w:rsidP="0063053E">
      <w:pPr>
        <w:pStyle w:val="Poetry"/>
      </w:pPr>
      <w:proofErr w:type="gramStart"/>
      <w:r w:rsidRPr="0063053E">
        <w:t>Than</w:t>
      </w:r>
      <w:proofErr w:type="gramEnd"/>
      <w:r w:rsidRPr="0063053E">
        <w:t xml:space="preserve"> Iris when her bow imbibes the sun.</w:t>
      </w:r>
      <w:r w:rsidRPr="0063053E">
        <w:tab/>
      </w:r>
    </w:p>
    <w:p w14:paraId="1C1EF1C3" w14:textId="77777777" w:rsidR="003A417A" w:rsidRPr="0063053E" w:rsidRDefault="003A417A" w:rsidP="0063053E">
      <w:pPr>
        <w:pStyle w:val="Poetry"/>
      </w:pPr>
      <w:r w:rsidRPr="0063053E">
        <w:t>Betwixt the rising altars, and around,</w:t>
      </w:r>
    </w:p>
    <w:p w14:paraId="7D5BBB9C" w14:textId="77777777" w:rsidR="0063053E" w:rsidRDefault="003A417A" w:rsidP="0063053E">
      <w:pPr>
        <w:pStyle w:val="Poetry"/>
      </w:pPr>
      <w:r w:rsidRPr="0063053E">
        <w:t xml:space="preserve">The sacred monster shot along the </w:t>
      </w:r>
      <w:proofErr w:type="gramStart"/>
      <w:r w:rsidRPr="0063053E">
        <w:t>ground;</w:t>
      </w:r>
      <w:proofErr w:type="gramEnd"/>
      <w:r w:rsidRPr="0063053E">
        <w:t xml:space="preserve"> </w:t>
      </w:r>
    </w:p>
    <w:p w14:paraId="07E55FB2" w14:textId="77777777" w:rsidR="0063053E" w:rsidRDefault="003A417A" w:rsidP="0063053E">
      <w:pPr>
        <w:pStyle w:val="Poetry"/>
      </w:pPr>
      <w:r w:rsidRPr="0063053E">
        <w:t xml:space="preserve">With harmless play amidst the </w:t>
      </w:r>
      <w:proofErr w:type="gramStart"/>
      <w:r w:rsidRPr="0063053E">
        <w:t>bowls</w:t>
      </w:r>
      <w:proofErr w:type="gramEnd"/>
      <w:r w:rsidRPr="0063053E">
        <w:t xml:space="preserve"> he pass’d, </w:t>
      </w:r>
    </w:p>
    <w:p w14:paraId="6A2D99E8" w14:textId="43394A54" w:rsidR="003A417A" w:rsidRPr="0063053E" w:rsidRDefault="003A417A" w:rsidP="0063053E">
      <w:pPr>
        <w:pStyle w:val="Poetry"/>
      </w:pPr>
      <w:r w:rsidRPr="0063053E">
        <w:t>And with his lolling tongue assay’d the taste:</w:t>
      </w:r>
    </w:p>
    <w:p w14:paraId="727651D7" w14:textId="01188C9A" w:rsidR="003A417A" w:rsidRPr="0063053E" w:rsidRDefault="003A417A" w:rsidP="0063053E">
      <w:pPr>
        <w:pStyle w:val="Poetry"/>
      </w:pPr>
      <w:proofErr w:type="gramStart"/>
      <w:r w:rsidRPr="0063053E">
        <w:t>Thus</w:t>
      </w:r>
      <w:proofErr w:type="gramEnd"/>
      <w:r w:rsidRPr="0063053E">
        <w:t xml:space="preserve"> fed with holy food, the wondrous guest</w:t>
      </w:r>
    </w:p>
    <w:p w14:paraId="402E88E9" w14:textId="77777777" w:rsidR="003A417A" w:rsidRPr="0063053E" w:rsidRDefault="003A417A" w:rsidP="0063053E">
      <w:pPr>
        <w:pStyle w:val="Poetry"/>
      </w:pPr>
      <w:r w:rsidRPr="0063053E">
        <w:t>Within the hollow tomb retir’d to rest.</w:t>
      </w:r>
    </w:p>
    <w:p w14:paraId="3590402F" w14:textId="77777777" w:rsidR="0063053E" w:rsidRDefault="003A417A" w:rsidP="0063053E">
      <w:pPr>
        <w:pStyle w:val="Poetry"/>
      </w:pPr>
      <w:r w:rsidRPr="0063053E">
        <w:t xml:space="preserve">The pious prince, surpris’d at what he view’d, </w:t>
      </w:r>
    </w:p>
    <w:p w14:paraId="33B3FBEB" w14:textId="77777777" w:rsidR="0063053E" w:rsidRDefault="003A417A" w:rsidP="0063053E">
      <w:pPr>
        <w:pStyle w:val="Poetry"/>
      </w:pPr>
      <w:r w:rsidRPr="0063053E">
        <w:t xml:space="preserve">The fun’ral honors with more zeal renew’d, </w:t>
      </w:r>
    </w:p>
    <w:p w14:paraId="54472A62" w14:textId="79FB2B2B" w:rsidR="003A417A" w:rsidRPr="0063053E" w:rsidRDefault="003A417A" w:rsidP="0063053E">
      <w:pPr>
        <w:pStyle w:val="Poetry"/>
      </w:pPr>
      <w:r w:rsidRPr="0063053E">
        <w:t>Doubtful if this place’s genius were,</w:t>
      </w:r>
    </w:p>
    <w:p w14:paraId="4931E657" w14:textId="12619173" w:rsidR="003A417A" w:rsidRPr="0063053E" w:rsidRDefault="003A417A" w:rsidP="0063053E">
      <w:pPr>
        <w:pStyle w:val="Poetry"/>
      </w:pPr>
      <w:r w:rsidRPr="0063053E">
        <w:t>Or guardian of his father’s sepulcher.</w:t>
      </w:r>
    </w:p>
    <w:p w14:paraId="0F51362C" w14:textId="77777777" w:rsidR="0063053E" w:rsidRDefault="003A417A" w:rsidP="0063053E">
      <w:pPr>
        <w:pStyle w:val="Poetry"/>
      </w:pPr>
      <w:r w:rsidRPr="0063053E">
        <w:t xml:space="preserve">Five sheep, according to the rites, he </w:t>
      </w:r>
      <w:proofErr w:type="gramStart"/>
      <w:r w:rsidRPr="0063053E">
        <w:t>slew;</w:t>
      </w:r>
      <w:proofErr w:type="gramEnd"/>
      <w:r w:rsidRPr="0063053E">
        <w:t xml:space="preserve"> </w:t>
      </w:r>
    </w:p>
    <w:p w14:paraId="1A5E714C" w14:textId="3997EF88" w:rsidR="003A417A" w:rsidRPr="0063053E" w:rsidRDefault="003A417A" w:rsidP="0063053E">
      <w:pPr>
        <w:pStyle w:val="Poetry"/>
      </w:pPr>
      <w:r w:rsidRPr="0063053E">
        <w:t xml:space="preserve">As many swine, and steers of sable </w:t>
      </w:r>
      <w:proofErr w:type="gramStart"/>
      <w:r w:rsidRPr="0063053E">
        <w:t>hue;</w:t>
      </w:r>
      <w:proofErr w:type="gramEnd"/>
    </w:p>
    <w:p w14:paraId="556774DB" w14:textId="77777777" w:rsidR="0063053E" w:rsidRDefault="003A417A" w:rsidP="0063053E">
      <w:pPr>
        <w:pStyle w:val="Poetry"/>
      </w:pPr>
      <w:r w:rsidRPr="0063053E">
        <w:t xml:space="preserve">New gen’rous wine he from the </w:t>
      </w:r>
      <w:proofErr w:type="gramStart"/>
      <w:r w:rsidRPr="0063053E">
        <w:t>goblets</w:t>
      </w:r>
      <w:proofErr w:type="gramEnd"/>
      <w:r w:rsidRPr="0063053E">
        <w:t xml:space="preserve"> pour’d. </w:t>
      </w:r>
    </w:p>
    <w:p w14:paraId="342D3458" w14:textId="7D378147" w:rsidR="003A417A" w:rsidRPr="0063053E" w:rsidRDefault="003A417A" w:rsidP="0063053E">
      <w:pPr>
        <w:pStyle w:val="Poetry"/>
      </w:pPr>
      <w:r w:rsidRPr="0063053E">
        <w:t>And call’d his father’s ghost, from hell restor’d.</w:t>
      </w:r>
    </w:p>
    <w:p w14:paraId="453DF59A" w14:textId="132625C2" w:rsidR="003A417A" w:rsidRPr="0063053E" w:rsidRDefault="003A417A" w:rsidP="0063053E">
      <w:pPr>
        <w:pStyle w:val="Poetry"/>
      </w:pPr>
      <w:r w:rsidRPr="0063053E">
        <w:t>The glad attendants in long order come,</w:t>
      </w:r>
    </w:p>
    <w:p w14:paraId="7503E26B" w14:textId="77777777" w:rsidR="003A417A" w:rsidRPr="0063053E" w:rsidRDefault="003A417A" w:rsidP="0063053E">
      <w:pPr>
        <w:pStyle w:val="Poetry"/>
      </w:pPr>
      <w:r w:rsidRPr="0063053E">
        <w:t>Off ’ring their gifts at great Anchises’ tomb:</w:t>
      </w:r>
    </w:p>
    <w:p w14:paraId="7A7299B7" w14:textId="77777777" w:rsidR="0063053E" w:rsidRDefault="003A417A" w:rsidP="0063053E">
      <w:pPr>
        <w:pStyle w:val="Poetry"/>
      </w:pPr>
      <w:r w:rsidRPr="0063053E">
        <w:t xml:space="preserve">Some add more oxen: some divide the </w:t>
      </w:r>
      <w:proofErr w:type="gramStart"/>
      <w:r w:rsidRPr="0063053E">
        <w:t>spoil;</w:t>
      </w:r>
      <w:proofErr w:type="gramEnd"/>
      <w:r w:rsidRPr="0063053E">
        <w:t xml:space="preserve"> </w:t>
      </w:r>
    </w:p>
    <w:p w14:paraId="5BFBE8B5" w14:textId="77777777" w:rsidR="0063053E" w:rsidRDefault="003A417A" w:rsidP="0063053E">
      <w:pPr>
        <w:pStyle w:val="Poetry"/>
      </w:pPr>
      <w:r w:rsidRPr="0063053E">
        <w:t xml:space="preserve">Some place the chargers on the grassy </w:t>
      </w:r>
      <w:proofErr w:type="gramStart"/>
      <w:r w:rsidRPr="0063053E">
        <w:t>soil;</w:t>
      </w:r>
      <w:proofErr w:type="gramEnd"/>
      <w:r w:rsidRPr="0063053E">
        <w:t xml:space="preserve"> </w:t>
      </w:r>
    </w:p>
    <w:p w14:paraId="31121C08" w14:textId="197FEEE1" w:rsidR="003A417A" w:rsidRPr="0063053E" w:rsidRDefault="003A417A" w:rsidP="0063053E">
      <w:pPr>
        <w:pStyle w:val="Poetry"/>
      </w:pPr>
      <w:r w:rsidRPr="0063053E">
        <w:t xml:space="preserve">Some blow the </w:t>
      </w:r>
      <w:proofErr w:type="gramStart"/>
      <w:r w:rsidRPr="0063053E">
        <w:t>fires, and</w:t>
      </w:r>
      <w:proofErr w:type="gramEnd"/>
      <w:r w:rsidRPr="0063053E">
        <w:t xml:space="preserve"> offered entrails broil.</w:t>
      </w:r>
    </w:p>
    <w:p w14:paraId="413FC542" w14:textId="77777777" w:rsidR="0063053E" w:rsidRDefault="0063053E" w:rsidP="0063053E">
      <w:pPr>
        <w:pStyle w:val="Poetry"/>
      </w:pPr>
    </w:p>
    <w:p w14:paraId="1ECA2DCF" w14:textId="0750C91B" w:rsidR="003A417A" w:rsidRPr="0063053E" w:rsidRDefault="003A417A" w:rsidP="0063053E">
      <w:pPr>
        <w:pStyle w:val="Poetry"/>
      </w:pPr>
      <w:r w:rsidRPr="0063053E">
        <w:t>Now came the day desir’d. The skies were bright</w:t>
      </w:r>
      <w:r w:rsidRPr="0063053E">
        <w:tab/>
      </w:r>
    </w:p>
    <w:p w14:paraId="4D4C1BF1" w14:textId="77777777" w:rsidR="003A417A" w:rsidRPr="0063053E" w:rsidRDefault="003A417A" w:rsidP="0063053E">
      <w:pPr>
        <w:pStyle w:val="Poetry"/>
      </w:pPr>
      <w:r w:rsidRPr="0063053E">
        <w:t>With rosy luster of the rising light:</w:t>
      </w:r>
    </w:p>
    <w:p w14:paraId="0770A403" w14:textId="77777777" w:rsidR="0063053E" w:rsidRDefault="003A417A" w:rsidP="0063053E">
      <w:pPr>
        <w:pStyle w:val="Poetry"/>
      </w:pPr>
      <w:r w:rsidRPr="0063053E">
        <w:t xml:space="preserve">The bord’ring people, rous’d by sounding fame </w:t>
      </w:r>
    </w:p>
    <w:p w14:paraId="7BD8B9CC" w14:textId="7D4CD412" w:rsidR="003A417A" w:rsidRPr="0063053E" w:rsidRDefault="003A417A" w:rsidP="0063053E">
      <w:pPr>
        <w:pStyle w:val="Poetry"/>
      </w:pPr>
      <w:r w:rsidRPr="0063053E">
        <w:t>Of Trojan feasts and great Acestes’ name,</w:t>
      </w:r>
    </w:p>
    <w:p w14:paraId="445CD1BA" w14:textId="77777777" w:rsidR="003A417A" w:rsidRPr="0063053E" w:rsidRDefault="003A417A" w:rsidP="0063053E">
      <w:pPr>
        <w:pStyle w:val="Poetry"/>
      </w:pPr>
      <w:r w:rsidRPr="0063053E">
        <w:t>The crowded shore with acclamations fill,</w:t>
      </w:r>
    </w:p>
    <w:p w14:paraId="37E6A7E9" w14:textId="3959AE5F" w:rsidR="003A417A" w:rsidRPr="0063053E" w:rsidRDefault="003A417A" w:rsidP="0063053E">
      <w:pPr>
        <w:pStyle w:val="Poetry"/>
      </w:pPr>
      <w:r w:rsidRPr="0063053E">
        <w:t>Part to behold, and part to prove their skill.</w:t>
      </w:r>
    </w:p>
    <w:p w14:paraId="07099666" w14:textId="77777777" w:rsidR="0063053E" w:rsidRDefault="003A417A" w:rsidP="0063053E">
      <w:pPr>
        <w:pStyle w:val="Poetry"/>
      </w:pPr>
      <w:r w:rsidRPr="0063053E">
        <w:t xml:space="preserve">And first the gifts in public view they place, </w:t>
      </w:r>
    </w:p>
    <w:p w14:paraId="26C4593B" w14:textId="40834562" w:rsidR="003A417A" w:rsidRPr="0063053E" w:rsidRDefault="003A417A" w:rsidP="0063053E">
      <w:pPr>
        <w:pStyle w:val="Poetry"/>
      </w:pPr>
      <w:r w:rsidRPr="0063053E">
        <w:t>Green laurel wreaths, and palm, the victors’ grace:</w:t>
      </w:r>
    </w:p>
    <w:p w14:paraId="1FD8E681" w14:textId="77777777" w:rsidR="0063053E" w:rsidRDefault="003A417A" w:rsidP="0063053E">
      <w:pPr>
        <w:pStyle w:val="Poetry"/>
      </w:pPr>
      <w:r w:rsidRPr="0063053E">
        <w:lastRenderedPageBreak/>
        <w:t xml:space="preserve">Within the circle, arms and tripods lie, </w:t>
      </w:r>
    </w:p>
    <w:p w14:paraId="55A00021" w14:textId="15DB79B6" w:rsidR="003A417A" w:rsidRPr="0063053E" w:rsidRDefault="003A417A" w:rsidP="0063053E">
      <w:pPr>
        <w:pStyle w:val="Poetry"/>
      </w:pPr>
      <w:r w:rsidRPr="0063053E">
        <w:t>Ingots of gold and silver, heap’d on high,</w:t>
      </w:r>
    </w:p>
    <w:p w14:paraId="7631C7B4" w14:textId="60943DD3" w:rsidR="003A417A" w:rsidRPr="0063053E" w:rsidRDefault="003A417A" w:rsidP="0063053E">
      <w:pPr>
        <w:pStyle w:val="Poetry"/>
      </w:pPr>
      <w:r w:rsidRPr="0063053E">
        <w:t>And vests embroider’d, of the Tyrian dye.</w:t>
      </w:r>
    </w:p>
    <w:p w14:paraId="61C573EB" w14:textId="77777777" w:rsidR="0063053E" w:rsidRDefault="003A417A" w:rsidP="0063053E">
      <w:pPr>
        <w:pStyle w:val="Poetry"/>
      </w:pPr>
      <w:r w:rsidRPr="0063053E">
        <w:t xml:space="preserve">The trumpet’s clangor then the feast proclaims, </w:t>
      </w:r>
    </w:p>
    <w:p w14:paraId="6EC73CCC" w14:textId="3214C48F" w:rsidR="003A417A" w:rsidRPr="0063053E" w:rsidRDefault="003A417A" w:rsidP="0063053E">
      <w:pPr>
        <w:pStyle w:val="Poetry"/>
      </w:pPr>
      <w:r w:rsidRPr="0063053E">
        <w:t>And all prepare for their appointed games.</w:t>
      </w:r>
    </w:p>
    <w:p w14:paraId="791B71F4" w14:textId="77777777" w:rsidR="0063053E" w:rsidRDefault="003A417A" w:rsidP="0063053E">
      <w:pPr>
        <w:pStyle w:val="Poetry"/>
      </w:pPr>
      <w:r w:rsidRPr="0063053E">
        <w:t xml:space="preserve">Four galleys first, which equal rowers bear, </w:t>
      </w:r>
    </w:p>
    <w:p w14:paraId="6C745A6A" w14:textId="6EFCF3A2" w:rsidR="003A417A" w:rsidRPr="0063053E" w:rsidRDefault="003A417A" w:rsidP="0063053E">
      <w:pPr>
        <w:pStyle w:val="Poetry"/>
      </w:pPr>
      <w:r w:rsidRPr="0063053E">
        <w:t>Advancing, in the wat’ry lists appear.</w:t>
      </w:r>
    </w:p>
    <w:p w14:paraId="46BD7B89" w14:textId="493ACDFF" w:rsidR="003A417A" w:rsidRPr="0063053E" w:rsidRDefault="003A417A" w:rsidP="0063053E">
      <w:pPr>
        <w:pStyle w:val="Poetry"/>
      </w:pPr>
      <w:r w:rsidRPr="0063053E">
        <w:t>The speedy Dolphin, that outstrips the wind,</w:t>
      </w:r>
    </w:p>
    <w:p w14:paraId="6E390751" w14:textId="77777777" w:rsidR="003A417A" w:rsidRPr="0063053E" w:rsidRDefault="003A417A" w:rsidP="0063053E">
      <w:pPr>
        <w:pStyle w:val="Poetry"/>
      </w:pPr>
      <w:r w:rsidRPr="0063053E">
        <w:t>Bore Mnestheus, author of the Memmian kind:</w:t>
      </w:r>
    </w:p>
    <w:p w14:paraId="6A11BBB3" w14:textId="77777777" w:rsidR="0063053E" w:rsidRDefault="003A417A" w:rsidP="0063053E">
      <w:pPr>
        <w:pStyle w:val="Poetry"/>
      </w:pPr>
      <w:r w:rsidRPr="0063053E">
        <w:t xml:space="preserve">Gyas the vast Chimaera’s bulk commands, </w:t>
      </w:r>
    </w:p>
    <w:p w14:paraId="44E8ADF8" w14:textId="77777777" w:rsidR="0063053E" w:rsidRDefault="003A417A" w:rsidP="0063053E">
      <w:pPr>
        <w:pStyle w:val="Poetry"/>
      </w:pPr>
      <w:r w:rsidRPr="0063053E">
        <w:t xml:space="preserve">Which rising, like a tow’ring city </w:t>
      </w:r>
      <w:proofErr w:type="gramStart"/>
      <w:r w:rsidRPr="0063053E">
        <w:t>stands;</w:t>
      </w:r>
      <w:proofErr w:type="gramEnd"/>
      <w:r w:rsidRPr="0063053E">
        <w:t xml:space="preserve"> </w:t>
      </w:r>
    </w:p>
    <w:p w14:paraId="1CDA9262" w14:textId="455ABBF0" w:rsidR="003A417A" w:rsidRPr="0063053E" w:rsidRDefault="003A417A" w:rsidP="0063053E">
      <w:pPr>
        <w:pStyle w:val="Poetry"/>
      </w:pPr>
      <w:r w:rsidRPr="0063053E">
        <w:t xml:space="preserve">Three Trojans tug at ev’ry lab’ring </w:t>
      </w:r>
      <w:proofErr w:type="gramStart"/>
      <w:r w:rsidRPr="0063053E">
        <w:t>oar;</w:t>
      </w:r>
      <w:proofErr w:type="gramEnd"/>
    </w:p>
    <w:p w14:paraId="082E7912" w14:textId="3957E309" w:rsidR="003A417A" w:rsidRPr="0063053E" w:rsidRDefault="003A417A" w:rsidP="0063053E">
      <w:pPr>
        <w:pStyle w:val="Poetry"/>
      </w:pPr>
      <w:r w:rsidRPr="0063053E">
        <w:t xml:space="preserve">Three banks in three degrees the sailors </w:t>
      </w:r>
      <w:proofErr w:type="gramStart"/>
      <w:r w:rsidRPr="0063053E">
        <w:t>bore;</w:t>
      </w:r>
      <w:proofErr w:type="gramEnd"/>
    </w:p>
    <w:p w14:paraId="4D0B2C62" w14:textId="77777777" w:rsidR="0063053E" w:rsidRDefault="003A417A" w:rsidP="0063053E">
      <w:pPr>
        <w:pStyle w:val="Poetry"/>
      </w:pPr>
      <w:r w:rsidRPr="0063053E">
        <w:t xml:space="preserve">Beneath their sturdy strokes the billows roar. </w:t>
      </w:r>
    </w:p>
    <w:p w14:paraId="79E7553E" w14:textId="7BAD93C7" w:rsidR="003A417A" w:rsidRPr="0063053E" w:rsidRDefault="003A417A" w:rsidP="0063053E">
      <w:pPr>
        <w:pStyle w:val="Poetry"/>
      </w:pPr>
      <w:r w:rsidRPr="0063053E">
        <w:t>Sergesthus, who began the Sergian race,</w:t>
      </w:r>
    </w:p>
    <w:p w14:paraId="1BB611BA" w14:textId="77777777" w:rsidR="0063053E" w:rsidRDefault="003A417A" w:rsidP="0063053E">
      <w:pPr>
        <w:pStyle w:val="Poetry"/>
      </w:pPr>
      <w:r w:rsidRPr="0063053E">
        <w:t xml:space="preserve">In the great Centaur took the leading </w:t>
      </w:r>
      <w:proofErr w:type="gramStart"/>
      <w:r w:rsidRPr="0063053E">
        <w:t>place;</w:t>
      </w:r>
      <w:proofErr w:type="gramEnd"/>
      <w:r w:rsidRPr="0063053E">
        <w:t xml:space="preserve"> </w:t>
      </w:r>
    </w:p>
    <w:p w14:paraId="3ABE2415" w14:textId="40B28571" w:rsidR="003A417A" w:rsidRPr="0063053E" w:rsidRDefault="003A417A" w:rsidP="0063053E">
      <w:pPr>
        <w:pStyle w:val="Poetry"/>
      </w:pPr>
      <w:r w:rsidRPr="0063053E">
        <w:t>Cloanthus on the sea-green Scylla stood,</w:t>
      </w:r>
    </w:p>
    <w:p w14:paraId="2B7B1D83" w14:textId="6962E047" w:rsidR="003A417A" w:rsidRPr="0063053E" w:rsidRDefault="003A417A" w:rsidP="0063053E">
      <w:pPr>
        <w:pStyle w:val="Poetry"/>
      </w:pPr>
      <w:r w:rsidRPr="0063053E">
        <w:t>From whom Cluentius draws his Trojan blood.</w:t>
      </w:r>
    </w:p>
    <w:p w14:paraId="714B5DB8" w14:textId="77777777" w:rsidR="0063053E" w:rsidRDefault="0063053E" w:rsidP="0063053E">
      <w:pPr>
        <w:pStyle w:val="Poetry"/>
      </w:pPr>
    </w:p>
    <w:p w14:paraId="5231087D" w14:textId="3F6A6FAF" w:rsidR="0063053E" w:rsidRDefault="003A417A" w:rsidP="0063053E">
      <w:pPr>
        <w:pStyle w:val="Poetry"/>
      </w:pPr>
      <w:r w:rsidRPr="0063053E">
        <w:t xml:space="preserve">Far in the sea, against the foaming shore, </w:t>
      </w:r>
    </w:p>
    <w:p w14:paraId="5C9E492F" w14:textId="77777777" w:rsidR="0063053E" w:rsidRDefault="003A417A" w:rsidP="0063053E">
      <w:pPr>
        <w:pStyle w:val="Poetry"/>
      </w:pPr>
      <w:r w:rsidRPr="0063053E">
        <w:t xml:space="preserve">There stands a rock: the raging billows roar </w:t>
      </w:r>
    </w:p>
    <w:p w14:paraId="2D27E2F0" w14:textId="3E1F94DA" w:rsidR="003A417A" w:rsidRPr="0063053E" w:rsidRDefault="003A417A" w:rsidP="0063053E">
      <w:pPr>
        <w:pStyle w:val="Poetry"/>
      </w:pPr>
      <w:r w:rsidRPr="0063053E">
        <w:t xml:space="preserve">Above his head in </w:t>
      </w:r>
      <w:proofErr w:type="gramStart"/>
      <w:r w:rsidRPr="0063053E">
        <w:t>storms;</w:t>
      </w:r>
      <w:proofErr w:type="gramEnd"/>
      <w:r w:rsidRPr="0063053E">
        <w:t xml:space="preserve"> but, when ‘t is clear,</w:t>
      </w:r>
    </w:p>
    <w:p w14:paraId="6E39DB70" w14:textId="77777777" w:rsidR="003A417A" w:rsidRPr="0063053E" w:rsidRDefault="003A417A" w:rsidP="0063053E">
      <w:pPr>
        <w:pStyle w:val="Poetry"/>
      </w:pPr>
      <w:r w:rsidRPr="0063053E">
        <w:t>Uncurl their ridgy backs, and at his foot appear.</w:t>
      </w:r>
    </w:p>
    <w:p w14:paraId="3CA4581D" w14:textId="4BF73628" w:rsidR="003A417A" w:rsidRPr="0063053E" w:rsidRDefault="003A417A" w:rsidP="0063053E">
      <w:pPr>
        <w:pStyle w:val="Poetry"/>
      </w:pPr>
      <w:r w:rsidRPr="0063053E">
        <w:t xml:space="preserve">In peace below the gentle waters </w:t>
      </w:r>
      <w:proofErr w:type="gramStart"/>
      <w:r w:rsidRPr="0063053E">
        <w:t>run;</w:t>
      </w:r>
      <w:proofErr w:type="gramEnd"/>
    </w:p>
    <w:p w14:paraId="30599C68" w14:textId="77777777" w:rsidR="0063053E" w:rsidRDefault="003A417A" w:rsidP="0063053E">
      <w:pPr>
        <w:pStyle w:val="Poetry"/>
      </w:pPr>
      <w:r w:rsidRPr="0063053E">
        <w:t xml:space="preserve">The cormorants above lie basking in the sun. </w:t>
      </w:r>
    </w:p>
    <w:p w14:paraId="07D53744" w14:textId="65E57F82" w:rsidR="003A417A" w:rsidRPr="0063053E" w:rsidRDefault="003A417A" w:rsidP="0063053E">
      <w:pPr>
        <w:pStyle w:val="Poetry"/>
      </w:pPr>
      <w:r w:rsidRPr="0063053E">
        <w:t>On this the hero fix’d an oak in sight,</w:t>
      </w:r>
    </w:p>
    <w:p w14:paraId="19B5E04E" w14:textId="77777777" w:rsidR="003A417A" w:rsidRPr="0063053E" w:rsidRDefault="003A417A" w:rsidP="0063053E">
      <w:pPr>
        <w:pStyle w:val="Poetry"/>
      </w:pPr>
      <w:r w:rsidRPr="0063053E">
        <w:t>The mark to guide the mariners aright.</w:t>
      </w:r>
    </w:p>
    <w:p w14:paraId="716AD771" w14:textId="77777777" w:rsidR="003A417A" w:rsidRPr="0063053E" w:rsidRDefault="003A417A" w:rsidP="0063053E">
      <w:pPr>
        <w:pStyle w:val="Poetry"/>
      </w:pPr>
      <w:r w:rsidRPr="0063053E">
        <w:t xml:space="preserve">To bear with this, the seamen stretch their </w:t>
      </w:r>
      <w:proofErr w:type="gramStart"/>
      <w:r w:rsidRPr="0063053E">
        <w:t>oars;</w:t>
      </w:r>
      <w:proofErr w:type="gramEnd"/>
    </w:p>
    <w:p w14:paraId="7AC7A3C9" w14:textId="47342E26" w:rsidR="003A417A" w:rsidRPr="0063053E" w:rsidRDefault="003A417A" w:rsidP="0063053E">
      <w:pPr>
        <w:pStyle w:val="Poetry"/>
      </w:pPr>
      <w:r w:rsidRPr="0063053E">
        <w:t xml:space="preserve">Then round the rock they </w:t>
      </w:r>
      <w:proofErr w:type="gramStart"/>
      <w:r w:rsidRPr="0063053E">
        <w:t>steer, and</w:t>
      </w:r>
      <w:proofErr w:type="gramEnd"/>
      <w:r w:rsidRPr="0063053E">
        <w:t xml:space="preserve"> seek the former shores.</w:t>
      </w:r>
    </w:p>
    <w:p w14:paraId="70C8903E" w14:textId="77777777" w:rsidR="0063053E" w:rsidRDefault="003A417A" w:rsidP="0063053E">
      <w:pPr>
        <w:pStyle w:val="Poetry"/>
      </w:pPr>
      <w:r w:rsidRPr="0063053E">
        <w:t xml:space="preserve">The lots decide their place. Above the rest, </w:t>
      </w:r>
    </w:p>
    <w:p w14:paraId="57E34630" w14:textId="37DB3D39" w:rsidR="003A417A" w:rsidRPr="0063053E" w:rsidRDefault="003A417A" w:rsidP="0063053E">
      <w:pPr>
        <w:pStyle w:val="Poetry"/>
      </w:pPr>
      <w:r w:rsidRPr="0063053E">
        <w:t xml:space="preserve">Each leader shining in his Tyrian </w:t>
      </w:r>
      <w:proofErr w:type="gramStart"/>
      <w:r w:rsidRPr="0063053E">
        <w:t>vest;</w:t>
      </w:r>
      <w:proofErr w:type="gramEnd"/>
    </w:p>
    <w:p w14:paraId="4D26F002" w14:textId="77777777" w:rsidR="0063053E" w:rsidRDefault="003A417A" w:rsidP="0063053E">
      <w:pPr>
        <w:pStyle w:val="Poetry"/>
      </w:pPr>
      <w:r w:rsidRPr="0063053E">
        <w:t xml:space="preserve">The common crew with wreaths of poplar boughs </w:t>
      </w:r>
    </w:p>
    <w:p w14:paraId="45087621" w14:textId="595280E0" w:rsidR="003A417A" w:rsidRPr="0063053E" w:rsidRDefault="003A417A" w:rsidP="0063053E">
      <w:pPr>
        <w:pStyle w:val="Poetry"/>
      </w:pPr>
      <w:r w:rsidRPr="0063053E">
        <w:t>Their temples crown, and shade their sweaty brows:</w:t>
      </w:r>
    </w:p>
    <w:p w14:paraId="70A8AFE5" w14:textId="4F12D4EF" w:rsidR="003A417A" w:rsidRPr="0063053E" w:rsidRDefault="003A417A" w:rsidP="0063053E">
      <w:pPr>
        <w:pStyle w:val="Poetry"/>
      </w:pPr>
      <w:r w:rsidRPr="0063053E">
        <w:t>Besmear’d with oil, their naked shoulders shine.</w:t>
      </w:r>
    </w:p>
    <w:p w14:paraId="1270D137" w14:textId="77777777" w:rsidR="003A417A" w:rsidRPr="0063053E" w:rsidRDefault="003A417A" w:rsidP="0063053E">
      <w:pPr>
        <w:pStyle w:val="Poetry"/>
      </w:pPr>
      <w:r w:rsidRPr="0063053E">
        <w:t>All take their seats, and wait the sounding sign:</w:t>
      </w:r>
    </w:p>
    <w:p w14:paraId="0D16E98D" w14:textId="77777777" w:rsidR="003A417A" w:rsidRPr="0063053E" w:rsidRDefault="003A417A" w:rsidP="0063053E">
      <w:pPr>
        <w:pStyle w:val="Poetry"/>
      </w:pPr>
      <w:r w:rsidRPr="0063053E">
        <w:lastRenderedPageBreak/>
        <w:t>They gripe their oars; and ev’ry panting breast</w:t>
      </w:r>
    </w:p>
    <w:p w14:paraId="5F22ACFF" w14:textId="77777777" w:rsidR="0063053E" w:rsidRDefault="003A417A" w:rsidP="0063053E">
      <w:pPr>
        <w:pStyle w:val="Poetry"/>
      </w:pPr>
      <w:r w:rsidRPr="0063053E">
        <w:t xml:space="preserve">Is rais’d by turns with hope, by turns with fear depress’d. </w:t>
      </w:r>
    </w:p>
    <w:p w14:paraId="430A6D09" w14:textId="207FBA81" w:rsidR="003A417A" w:rsidRPr="0063053E" w:rsidRDefault="003A417A" w:rsidP="0063053E">
      <w:pPr>
        <w:pStyle w:val="Poetry"/>
      </w:pPr>
      <w:r w:rsidRPr="0063053E">
        <w:t xml:space="preserve">The clangor of the trumpet gives the </w:t>
      </w:r>
      <w:proofErr w:type="gramStart"/>
      <w:r w:rsidRPr="0063053E">
        <w:t>sign;</w:t>
      </w:r>
      <w:proofErr w:type="gramEnd"/>
    </w:p>
    <w:p w14:paraId="0205CF8F" w14:textId="4355CF40" w:rsidR="003A417A" w:rsidRPr="0063053E" w:rsidRDefault="003A417A" w:rsidP="0063053E">
      <w:pPr>
        <w:pStyle w:val="Poetry"/>
      </w:pPr>
      <w:r w:rsidRPr="0063053E">
        <w:t>At once they start, advancing in a line:</w:t>
      </w:r>
    </w:p>
    <w:p w14:paraId="7226E164" w14:textId="77777777" w:rsidR="0063053E" w:rsidRDefault="003A417A" w:rsidP="0063053E">
      <w:pPr>
        <w:pStyle w:val="Poetry"/>
      </w:pPr>
      <w:r w:rsidRPr="0063053E">
        <w:t xml:space="preserve">With shouts the sailors rend the starry </w:t>
      </w:r>
      <w:proofErr w:type="gramStart"/>
      <w:r w:rsidRPr="0063053E">
        <w:t>skies;</w:t>
      </w:r>
      <w:proofErr w:type="gramEnd"/>
      <w:r w:rsidRPr="0063053E">
        <w:t xml:space="preserve"> </w:t>
      </w:r>
    </w:p>
    <w:p w14:paraId="506E3B88" w14:textId="77777777" w:rsidR="0063053E" w:rsidRDefault="003A417A" w:rsidP="0063053E">
      <w:pPr>
        <w:pStyle w:val="Poetry"/>
      </w:pPr>
      <w:r w:rsidRPr="0063053E">
        <w:t xml:space="preserve">Lash’d with their oars, the smoky billows </w:t>
      </w:r>
      <w:proofErr w:type="gramStart"/>
      <w:r w:rsidRPr="0063053E">
        <w:t>rise;</w:t>
      </w:r>
      <w:proofErr w:type="gramEnd"/>
      <w:r w:rsidRPr="0063053E">
        <w:t xml:space="preserve"> </w:t>
      </w:r>
    </w:p>
    <w:p w14:paraId="754A7EEC" w14:textId="77777777" w:rsidR="0063053E" w:rsidRDefault="003A417A" w:rsidP="0063053E">
      <w:pPr>
        <w:pStyle w:val="Poetry"/>
      </w:pPr>
      <w:r w:rsidRPr="0063053E">
        <w:t xml:space="preserve">Sparkles the briny main, and the vex’d ocean fries. </w:t>
      </w:r>
    </w:p>
    <w:p w14:paraId="33F859E5" w14:textId="2FEEC00D" w:rsidR="003A417A" w:rsidRPr="0063053E" w:rsidRDefault="003A417A" w:rsidP="0063053E">
      <w:pPr>
        <w:pStyle w:val="Poetry"/>
      </w:pPr>
      <w:r w:rsidRPr="0063053E">
        <w:t>Exact in time, with equal strokes they row:</w:t>
      </w:r>
    </w:p>
    <w:p w14:paraId="599D81D4" w14:textId="53C64558" w:rsidR="003A417A" w:rsidRPr="0063053E" w:rsidRDefault="003A417A" w:rsidP="0063053E">
      <w:pPr>
        <w:pStyle w:val="Poetry"/>
      </w:pPr>
      <w:r w:rsidRPr="0063053E">
        <w:t>At once the brushing oars and brazen prow</w:t>
      </w:r>
    </w:p>
    <w:p w14:paraId="75493536" w14:textId="77777777" w:rsidR="0063053E" w:rsidRDefault="003A417A" w:rsidP="0063053E">
      <w:pPr>
        <w:pStyle w:val="Poetry"/>
      </w:pPr>
      <w:r w:rsidRPr="0063053E">
        <w:t xml:space="preserve">Dash up the sandy </w:t>
      </w:r>
      <w:proofErr w:type="gramStart"/>
      <w:r w:rsidRPr="0063053E">
        <w:t>waves, and</w:t>
      </w:r>
      <w:proofErr w:type="gramEnd"/>
      <w:r w:rsidRPr="0063053E">
        <w:t xml:space="preserve"> ope the depths below. </w:t>
      </w:r>
    </w:p>
    <w:p w14:paraId="0A8A987B" w14:textId="785F2632" w:rsidR="003A417A" w:rsidRPr="0063053E" w:rsidRDefault="003A417A" w:rsidP="0063053E">
      <w:pPr>
        <w:pStyle w:val="Poetry"/>
      </w:pPr>
      <w:r w:rsidRPr="0063053E">
        <w:t>Not fiery coursers, in a chariot race,</w:t>
      </w:r>
    </w:p>
    <w:p w14:paraId="3EECD848" w14:textId="77777777" w:rsidR="0063053E" w:rsidRDefault="003A417A" w:rsidP="0063053E">
      <w:pPr>
        <w:pStyle w:val="Poetry"/>
      </w:pPr>
      <w:r w:rsidRPr="0063053E">
        <w:t xml:space="preserve">Invade the field with half so swift a </w:t>
      </w:r>
      <w:proofErr w:type="gramStart"/>
      <w:r w:rsidRPr="0063053E">
        <w:t>pace;</w:t>
      </w:r>
      <w:proofErr w:type="gramEnd"/>
      <w:r w:rsidRPr="0063053E">
        <w:t xml:space="preserve"> </w:t>
      </w:r>
    </w:p>
    <w:p w14:paraId="020860D5" w14:textId="148B4BEF" w:rsidR="003A417A" w:rsidRPr="0063053E" w:rsidRDefault="003A417A" w:rsidP="0063053E">
      <w:pPr>
        <w:pStyle w:val="Poetry"/>
      </w:pPr>
      <w:r w:rsidRPr="0063053E">
        <w:t>Not the fierce driver with more fury lends</w:t>
      </w:r>
    </w:p>
    <w:p w14:paraId="16777D0F" w14:textId="79287D17" w:rsidR="003A417A" w:rsidRPr="0063053E" w:rsidRDefault="003A417A" w:rsidP="0063053E">
      <w:pPr>
        <w:pStyle w:val="Poetry"/>
      </w:pPr>
      <w:r w:rsidRPr="0063053E">
        <w:t>The sounding lash, and, ere the stroke descends,</w:t>
      </w:r>
    </w:p>
    <w:p w14:paraId="01056C57" w14:textId="77777777" w:rsidR="003A417A" w:rsidRPr="0063053E" w:rsidRDefault="003A417A" w:rsidP="0063053E">
      <w:pPr>
        <w:pStyle w:val="Poetry"/>
      </w:pPr>
      <w:r w:rsidRPr="0063053E">
        <w:t>Low to the wheels his pliant body bends.</w:t>
      </w:r>
    </w:p>
    <w:p w14:paraId="28461845" w14:textId="77777777" w:rsidR="0063053E" w:rsidRDefault="003A417A" w:rsidP="0063053E">
      <w:pPr>
        <w:pStyle w:val="Poetry"/>
      </w:pPr>
      <w:r w:rsidRPr="0063053E">
        <w:t xml:space="preserve">The partial crowd their hopes and fears divide, </w:t>
      </w:r>
    </w:p>
    <w:p w14:paraId="4819FF73" w14:textId="2153D604" w:rsidR="003A417A" w:rsidRPr="0063053E" w:rsidRDefault="003A417A" w:rsidP="0063053E">
      <w:pPr>
        <w:pStyle w:val="Poetry"/>
      </w:pPr>
      <w:r w:rsidRPr="0063053E">
        <w:t>And aid with eager shouts the favor’d side.</w:t>
      </w:r>
    </w:p>
    <w:p w14:paraId="2869C150" w14:textId="77777777" w:rsidR="003A417A" w:rsidRPr="0063053E" w:rsidRDefault="003A417A" w:rsidP="0063053E">
      <w:pPr>
        <w:pStyle w:val="Poetry"/>
      </w:pPr>
      <w:r w:rsidRPr="0063053E">
        <w:t>Cries, murmurs, clamors, with a mixing sound,</w:t>
      </w:r>
    </w:p>
    <w:p w14:paraId="7C29D387" w14:textId="6D9F14FB" w:rsidR="003A417A" w:rsidRDefault="003A417A" w:rsidP="0063053E">
      <w:pPr>
        <w:pStyle w:val="Poetry"/>
      </w:pPr>
      <w:r w:rsidRPr="0063053E">
        <w:t>From woods to woods, from hills to hills rebound.</w:t>
      </w:r>
    </w:p>
    <w:p w14:paraId="0AF4C13F" w14:textId="77777777" w:rsidR="0063053E" w:rsidRPr="0063053E" w:rsidRDefault="0063053E" w:rsidP="0063053E">
      <w:pPr>
        <w:pStyle w:val="Poetry"/>
      </w:pPr>
    </w:p>
    <w:p w14:paraId="0662E741" w14:textId="77777777" w:rsidR="0063053E" w:rsidRDefault="003A417A" w:rsidP="0063053E">
      <w:pPr>
        <w:pStyle w:val="Poetry"/>
      </w:pPr>
      <w:r w:rsidRPr="0063053E">
        <w:t xml:space="preserve">Amidst the loud applauses of the shore, </w:t>
      </w:r>
    </w:p>
    <w:p w14:paraId="6BA4EE75" w14:textId="6AA63C44" w:rsidR="003A417A" w:rsidRPr="0063053E" w:rsidRDefault="003A417A" w:rsidP="0063053E">
      <w:pPr>
        <w:pStyle w:val="Poetry"/>
      </w:pPr>
      <w:r w:rsidRPr="0063053E">
        <w:t>Gyas outstripp’d the rest, and sprung before:</w:t>
      </w:r>
    </w:p>
    <w:p w14:paraId="29DEDCA1" w14:textId="77777777" w:rsidR="0063053E" w:rsidRDefault="003A417A" w:rsidP="0063053E">
      <w:pPr>
        <w:pStyle w:val="Poetry"/>
      </w:pPr>
      <w:r w:rsidRPr="0063053E">
        <w:t xml:space="preserve">Cloanthus, better mann’d, pursued him fast, </w:t>
      </w:r>
    </w:p>
    <w:p w14:paraId="315CE7A1" w14:textId="1B4E6755" w:rsidR="003A417A" w:rsidRPr="0063053E" w:rsidRDefault="003A417A" w:rsidP="0063053E">
      <w:pPr>
        <w:pStyle w:val="Poetry"/>
      </w:pPr>
      <w:r w:rsidRPr="0063053E">
        <w:t>But his o’er-masted galley check’d his haste.</w:t>
      </w:r>
    </w:p>
    <w:p w14:paraId="542EDF55" w14:textId="4B685C09" w:rsidR="003A417A" w:rsidRPr="0063053E" w:rsidRDefault="003A417A" w:rsidP="0063053E">
      <w:pPr>
        <w:pStyle w:val="Poetry"/>
      </w:pPr>
      <w:r w:rsidRPr="0063053E">
        <w:t>The Centaur and the Dolphin brush the brine</w:t>
      </w:r>
    </w:p>
    <w:p w14:paraId="253AA389" w14:textId="77777777" w:rsidR="003A417A" w:rsidRPr="0063053E" w:rsidRDefault="003A417A" w:rsidP="0063053E">
      <w:pPr>
        <w:pStyle w:val="Poetry"/>
      </w:pPr>
      <w:r w:rsidRPr="0063053E">
        <w:t xml:space="preserve">With equal oars, advancing in a </w:t>
      </w:r>
      <w:proofErr w:type="gramStart"/>
      <w:r w:rsidRPr="0063053E">
        <w:t>line;</w:t>
      </w:r>
      <w:proofErr w:type="gramEnd"/>
    </w:p>
    <w:p w14:paraId="727A5A57" w14:textId="77777777" w:rsidR="0063053E" w:rsidRDefault="003A417A" w:rsidP="0063053E">
      <w:pPr>
        <w:pStyle w:val="Poetry"/>
      </w:pPr>
      <w:r w:rsidRPr="0063053E">
        <w:t xml:space="preserve">And now the mighty Centaur seems to lead, </w:t>
      </w:r>
    </w:p>
    <w:p w14:paraId="2D85456E" w14:textId="77777777" w:rsidR="0063053E" w:rsidRDefault="003A417A" w:rsidP="0063053E">
      <w:pPr>
        <w:pStyle w:val="Poetry"/>
      </w:pPr>
      <w:r w:rsidRPr="0063053E">
        <w:t xml:space="preserve">And now the speedy Dolphin gets </w:t>
      </w:r>
      <w:proofErr w:type="gramStart"/>
      <w:r w:rsidRPr="0063053E">
        <w:t>ahead;</w:t>
      </w:r>
      <w:proofErr w:type="gramEnd"/>
      <w:r w:rsidRPr="0063053E">
        <w:t xml:space="preserve"> </w:t>
      </w:r>
    </w:p>
    <w:p w14:paraId="55A08893" w14:textId="5AE8BC1B" w:rsidR="003A417A" w:rsidRPr="0063053E" w:rsidRDefault="003A417A" w:rsidP="0063053E">
      <w:pPr>
        <w:pStyle w:val="Poetry"/>
      </w:pPr>
      <w:r w:rsidRPr="0063053E">
        <w:t>Now board to board the rival vessels row,</w:t>
      </w:r>
    </w:p>
    <w:p w14:paraId="0AA44606" w14:textId="4EB03CE0" w:rsidR="003A417A" w:rsidRPr="0063053E" w:rsidRDefault="003A417A" w:rsidP="0063053E">
      <w:pPr>
        <w:pStyle w:val="Poetry"/>
      </w:pPr>
      <w:r w:rsidRPr="0063053E">
        <w:t>The billows lave the skies, and ocean groans below.</w:t>
      </w:r>
    </w:p>
    <w:p w14:paraId="07FAA518" w14:textId="77777777" w:rsidR="0063053E" w:rsidRDefault="003A417A" w:rsidP="0063053E">
      <w:pPr>
        <w:pStyle w:val="Poetry"/>
      </w:pPr>
      <w:r w:rsidRPr="0063053E">
        <w:t xml:space="preserve">They reach’d the mark. Proud Gyas and his train </w:t>
      </w:r>
    </w:p>
    <w:p w14:paraId="5B1F06C1" w14:textId="5A1C3A6F" w:rsidR="003A417A" w:rsidRPr="0063053E" w:rsidRDefault="003A417A" w:rsidP="0063053E">
      <w:pPr>
        <w:pStyle w:val="Poetry"/>
      </w:pPr>
      <w:r w:rsidRPr="0063053E">
        <w:t xml:space="preserve">In triumph rode, the victors of the </w:t>
      </w:r>
      <w:proofErr w:type="gramStart"/>
      <w:r w:rsidRPr="0063053E">
        <w:t>main;</w:t>
      </w:r>
      <w:proofErr w:type="gramEnd"/>
    </w:p>
    <w:p w14:paraId="4803C065" w14:textId="77777777" w:rsidR="0063053E" w:rsidRDefault="003A417A" w:rsidP="0063053E">
      <w:pPr>
        <w:pStyle w:val="Poetry"/>
      </w:pPr>
      <w:r w:rsidRPr="0063053E">
        <w:t xml:space="preserve">But, steering round, he charg’d his pilot stand </w:t>
      </w:r>
    </w:p>
    <w:p w14:paraId="50530B41" w14:textId="359C4B5B" w:rsidR="003A417A" w:rsidRPr="0063053E" w:rsidRDefault="003A417A" w:rsidP="0063053E">
      <w:pPr>
        <w:pStyle w:val="Poetry"/>
      </w:pPr>
      <w:proofErr w:type="gramStart"/>
      <w:r w:rsidRPr="0063053E">
        <w:t>More close</w:t>
      </w:r>
      <w:proofErr w:type="gramEnd"/>
      <w:r w:rsidRPr="0063053E">
        <w:t xml:space="preserve"> to shore, and skim along the sand—</w:t>
      </w:r>
    </w:p>
    <w:p w14:paraId="1CE3A118" w14:textId="5B197F52" w:rsidR="003A417A" w:rsidRPr="0063053E" w:rsidRDefault="003A417A" w:rsidP="0063053E">
      <w:pPr>
        <w:pStyle w:val="Poetry"/>
      </w:pPr>
      <w:r w:rsidRPr="0063053E">
        <w:t xml:space="preserve">“Let others bear to sea!” Menoetes </w:t>
      </w:r>
      <w:proofErr w:type="gramStart"/>
      <w:r w:rsidRPr="0063053E">
        <w:t>heard;</w:t>
      </w:r>
      <w:proofErr w:type="gramEnd"/>
    </w:p>
    <w:p w14:paraId="63A7DF72" w14:textId="77777777" w:rsidR="003A417A" w:rsidRPr="0063053E" w:rsidRDefault="003A417A" w:rsidP="0063053E">
      <w:pPr>
        <w:pStyle w:val="Poetry"/>
      </w:pPr>
      <w:r w:rsidRPr="0063053E">
        <w:lastRenderedPageBreak/>
        <w:t>But secret shelves too cautiously he fear’d,</w:t>
      </w:r>
    </w:p>
    <w:p w14:paraId="49ECD866" w14:textId="77777777" w:rsidR="0063053E" w:rsidRDefault="003A417A" w:rsidP="0063053E">
      <w:pPr>
        <w:pStyle w:val="Poetry"/>
      </w:pPr>
      <w:r w:rsidRPr="0063053E">
        <w:t xml:space="preserve">And, fearing, sought the deep; and still aloof he steer’d. </w:t>
      </w:r>
    </w:p>
    <w:p w14:paraId="3A340E6D" w14:textId="7C364B1F" w:rsidR="003A417A" w:rsidRPr="0063053E" w:rsidRDefault="003A417A" w:rsidP="0063053E">
      <w:pPr>
        <w:pStyle w:val="Poetry"/>
      </w:pPr>
      <w:r w:rsidRPr="0063053E">
        <w:t>With louder cries the captain call’d again:</w:t>
      </w:r>
    </w:p>
    <w:p w14:paraId="7A1A48A8" w14:textId="77777777" w:rsidR="003A417A" w:rsidRPr="0063053E" w:rsidRDefault="003A417A" w:rsidP="0063053E">
      <w:pPr>
        <w:pStyle w:val="Poetry"/>
      </w:pPr>
      <w:r w:rsidRPr="0063053E">
        <w:t xml:space="preserve">“Bear to the rocky </w:t>
      </w:r>
      <w:proofErr w:type="gramStart"/>
      <w:r w:rsidRPr="0063053E">
        <w:t>shore, and</w:t>
      </w:r>
      <w:proofErr w:type="gramEnd"/>
      <w:r w:rsidRPr="0063053E">
        <w:t xml:space="preserve"> shun the main.”</w:t>
      </w:r>
    </w:p>
    <w:p w14:paraId="5D6245CC" w14:textId="4A4675F9" w:rsidR="003A417A" w:rsidRPr="0063053E" w:rsidRDefault="003A417A" w:rsidP="0063053E">
      <w:pPr>
        <w:pStyle w:val="Poetry"/>
      </w:pPr>
      <w:r w:rsidRPr="0063053E">
        <w:t>He spoke, and, speaking, at his stern he saw</w:t>
      </w:r>
    </w:p>
    <w:p w14:paraId="10AD63DC" w14:textId="77777777" w:rsidR="0063053E" w:rsidRDefault="003A417A" w:rsidP="0063053E">
      <w:pPr>
        <w:pStyle w:val="Poetry"/>
      </w:pPr>
      <w:r w:rsidRPr="0063053E">
        <w:t xml:space="preserve">The bold Cloanthus near the shelvings draw. </w:t>
      </w:r>
    </w:p>
    <w:p w14:paraId="3B4BBDD6" w14:textId="77777777" w:rsidR="0063053E" w:rsidRDefault="003A417A" w:rsidP="0063053E">
      <w:pPr>
        <w:pStyle w:val="Poetry"/>
      </w:pPr>
      <w:r w:rsidRPr="0063053E">
        <w:t xml:space="preserve">Betwixt the mark and him the Scylla stood, </w:t>
      </w:r>
    </w:p>
    <w:p w14:paraId="1E1C8B30" w14:textId="66DCAFA8" w:rsidR="003A417A" w:rsidRPr="0063053E" w:rsidRDefault="003A417A" w:rsidP="0063053E">
      <w:pPr>
        <w:pStyle w:val="Poetry"/>
      </w:pPr>
      <w:r w:rsidRPr="0063053E">
        <w:t>And in a closer compass plow’d the flood.</w:t>
      </w:r>
    </w:p>
    <w:p w14:paraId="48146F61" w14:textId="77777777" w:rsidR="003A417A" w:rsidRPr="0063053E" w:rsidRDefault="003A417A" w:rsidP="0063053E">
      <w:pPr>
        <w:pStyle w:val="Poetry"/>
      </w:pPr>
      <w:r w:rsidRPr="0063053E">
        <w:t>He pass’d the mark; and, wheeling, got before:</w:t>
      </w:r>
    </w:p>
    <w:p w14:paraId="5301A5E4" w14:textId="3BA89F8C" w:rsidR="003A417A" w:rsidRPr="0063053E" w:rsidRDefault="003A417A" w:rsidP="0063053E">
      <w:pPr>
        <w:pStyle w:val="Poetry"/>
      </w:pPr>
      <w:r w:rsidRPr="0063053E">
        <w:t>Gyas blasphem’d the gods, devoutly swore,</w:t>
      </w:r>
    </w:p>
    <w:p w14:paraId="6F899887" w14:textId="77777777" w:rsidR="0063053E" w:rsidRDefault="003A417A" w:rsidP="0063053E">
      <w:pPr>
        <w:pStyle w:val="Poetry"/>
      </w:pPr>
      <w:r w:rsidRPr="0063053E">
        <w:t xml:space="preserve">Cried out for anger, and his hair he tore. </w:t>
      </w:r>
    </w:p>
    <w:p w14:paraId="72F1E33D" w14:textId="77777777" w:rsidR="0063053E" w:rsidRDefault="003A417A" w:rsidP="0063053E">
      <w:pPr>
        <w:pStyle w:val="Poetry"/>
      </w:pPr>
      <w:r w:rsidRPr="0063053E">
        <w:t xml:space="preserve">Mindless of others’ lives (so high was grown </w:t>
      </w:r>
    </w:p>
    <w:p w14:paraId="01460AE0" w14:textId="0CAD646A" w:rsidR="003A417A" w:rsidRPr="0063053E" w:rsidRDefault="003A417A" w:rsidP="0063053E">
      <w:pPr>
        <w:pStyle w:val="Poetry"/>
      </w:pPr>
      <w:r w:rsidRPr="0063053E">
        <w:t>His rising rage) and careless of his own,</w:t>
      </w:r>
    </w:p>
    <w:p w14:paraId="771BEE31" w14:textId="77777777" w:rsidR="003A417A" w:rsidRPr="0063053E" w:rsidRDefault="003A417A" w:rsidP="0063053E">
      <w:pPr>
        <w:pStyle w:val="Poetry"/>
      </w:pPr>
      <w:r w:rsidRPr="0063053E">
        <w:t xml:space="preserve">The trembling dotard to the deck he </w:t>
      </w:r>
      <w:proofErr w:type="gramStart"/>
      <w:r w:rsidRPr="0063053E">
        <w:t>drew;</w:t>
      </w:r>
      <w:proofErr w:type="gramEnd"/>
    </w:p>
    <w:p w14:paraId="058DBE33" w14:textId="007B1DBA" w:rsidR="003A417A" w:rsidRPr="0063053E" w:rsidRDefault="003A417A" w:rsidP="0063053E">
      <w:pPr>
        <w:pStyle w:val="Poetry"/>
      </w:pPr>
      <w:r w:rsidRPr="0063053E">
        <w:t>Then hoisted up, and overboard he threw:</w:t>
      </w:r>
    </w:p>
    <w:p w14:paraId="657A57FF" w14:textId="77777777" w:rsidR="0063053E" w:rsidRDefault="003A417A" w:rsidP="0063053E">
      <w:pPr>
        <w:pStyle w:val="Poetry"/>
      </w:pPr>
      <w:r w:rsidRPr="0063053E">
        <w:t xml:space="preserve">This done, he seiz’d the helm; his fellows cheer’d, </w:t>
      </w:r>
    </w:p>
    <w:p w14:paraId="14F2A0E3" w14:textId="218ECD9C" w:rsidR="003A417A" w:rsidRDefault="003A417A" w:rsidP="0063053E">
      <w:pPr>
        <w:pStyle w:val="Poetry"/>
      </w:pPr>
      <w:r w:rsidRPr="0063053E">
        <w:t>Turn’d short upon the shelfs, and madly steer’d.</w:t>
      </w:r>
    </w:p>
    <w:p w14:paraId="7E728E1E" w14:textId="77777777" w:rsidR="0063053E" w:rsidRPr="0063053E" w:rsidRDefault="0063053E" w:rsidP="0063053E">
      <w:pPr>
        <w:pStyle w:val="Poetry"/>
      </w:pPr>
    </w:p>
    <w:p w14:paraId="3B12D17F" w14:textId="77777777" w:rsidR="003A417A" w:rsidRPr="0063053E" w:rsidRDefault="003A417A" w:rsidP="0063053E">
      <w:pPr>
        <w:pStyle w:val="Poetry"/>
      </w:pPr>
      <w:r w:rsidRPr="0063053E">
        <w:t>Hardly his head the plunging pilot rears,</w:t>
      </w:r>
    </w:p>
    <w:p w14:paraId="5BFBD558" w14:textId="77777777" w:rsidR="003A417A" w:rsidRPr="0063053E" w:rsidRDefault="003A417A" w:rsidP="0063053E">
      <w:pPr>
        <w:pStyle w:val="Poetry"/>
      </w:pPr>
      <w:r w:rsidRPr="0063053E">
        <w:t>Clogg’d with his clothes, and cumber’d with his years:</w:t>
      </w:r>
    </w:p>
    <w:p w14:paraId="6734737F" w14:textId="53623F2C" w:rsidR="003A417A" w:rsidRPr="0063053E" w:rsidRDefault="003A417A" w:rsidP="0063053E">
      <w:pPr>
        <w:pStyle w:val="Poetry"/>
      </w:pPr>
      <w:r w:rsidRPr="0063053E">
        <w:t>Now dropping wet, he climbs the cliff with pain.</w:t>
      </w:r>
    </w:p>
    <w:p w14:paraId="5416866E" w14:textId="77777777" w:rsidR="0063053E" w:rsidRDefault="003A417A" w:rsidP="0063053E">
      <w:pPr>
        <w:pStyle w:val="Poetry"/>
      </w:pPr>
      <w:r w:rsidRPr="0063053E">
        <w:t>The crowd, that saw him fall and float again, S</w:t>
      </w:r>
    </w:p>
    <w:p w14:paraId="623FC9DE" w14:textId="7B1E4A55" w:rsidR="003A417A" w:rsidRPr="0063053E" w:rsidRDefault="003A417A" w:rsidP="0063053E">
      <w:pPr>
        <w:pStyle w:val="Poetry"/>
      </w:pPr>
      <w:r w:rsidRPr="0063053E">
        <w:t>hout from the distant shore; and loudly laugh’d,</w:t>
      </w:r>
    </w:p>
    <w:p w14:paraId="703C9F13" w14:textId="77777777" w:rsidR="0063053E" w:rsidRDefault="003A417A" w:rsidP="0063053E">
      <w:pPr>
        <w:pStyle w:val="Poetry"/>
      </w:pPr>
      <w:r w:rsidRPr="0063053E">
        <w:t xml:space="preserve">To see his heaving </w:t>
      </w:r>
      <w:proofErr w:type="gramStart"/>
      <w:r w:rsidRPr="0063053E">
        <w:t>breast</w:t>
      </w:r>
      <w:proofErr w:type="gramEnd"/>
      <w:r w:rsidRPr="0063053E">
        <w:t xml:space="preserve"> disgorge the briny draught. </w:t>
      </w:r>
    </w:p>
    <w:p w14:paraId="443037B8" w14:textId="7F3004FF" w:rsidR="003A417A" w:rsidRPr="0063053E" w:rsidRDefault="003A417A" w:rsidP="0063053E">
      <w:pPr>
        <w:pStyle w:val="Poetry"/>
      </w:pPr>
      <w:r w:rsidRPr="0063053E">
        <w:t>The following Centaur, and the Dolphin’s crew,</w:t>
      </w:r>
    </w:p>
    <w:p w14:paraId="08D6612B" w14:textId="31F4F8AE" w:rsidR="003A417A" w:rsidRPr="0063053E" w:rsidRDefault="003A417A" w:rsidP="0063053E">
      <w:pPr>
        <w:pStyle w:val="Poetry"/>
      </w:pPr>
      <w:r w:rsidRPr="0063053E">
        <w:t xml:space="preserve">Their vanish’d hopes of victory </w:t>
      </w:r>
      <w:proofErr w:type="gramStart"/>
      <w:r w:rsidRPr="0063053E">
        <w:t>renew;</w:t>
      </w:r>
      <w:proofErr w:type="gramEnd"/>
    </w:p>
    <w:p w14:paraId="235A6180" w14:textId="77777777" w:rsidR="003A417A" w:rsidRPr="0063053E" w:rsidRDefault="003A417A" w:rsidP="0063053E">
      <w:pPr>
        <w:pStyle w:val="Poetry"/>
      </w:pPr>
      <w:r w:rsidRPr="0063053E">
        <w:t>While Gyas lags, they kindle in the race,</w:t>
      </w:r>
    </w:p>
    <w:p w14:paraId="58154054" w14:textId="77777777" w:rsidR="0063053E" w:rsidRDefault="003A417A" w:rsidP="0063053E">
      <w:pPr>
        <w:pStyle w:val="Poetry"/>
      </w:pPr>
      <w:r w:rsidRPr="0063053E">
        <w:t xml:space="preserve">To reach the mark. Sergesthus takes the </w:t>
      </w:r>
      <w:proofErr w:type="gramStart"/>
      <w:r w:rsidRPr="0063053E">
        <w:t>place;</w:t>
      </w:r>
      <w:proofErr w:type="gramEnd"/>
      <w:r w:rsidRPr="0063053E">
        <w:t xml:space="preserve"> </w:t>
      </w:r>
    </w:p>
    <w:p w14:paraId="56A77989" w14:textId="77777777" w:rsidR="0063053E" w:rsidRDefault="003A417A" w:rsidP="0063053E">
      <w:pPr>
        <w:pStyle w:val="Poetry"/>
      </w:pPr>
      <w:r w:rsidRPr="0063053E">
        <w:t xml:space="preserve">Mnestheus pursues; and while around they wind, </w:t>
      </w:r>
    </w:p>
    <w:p w14:paraId="5D5B2BC9" w14:textId="4251C962" w:rsidR="003A417A" w:rsidRPr="0063053E" w:rsidRDefault="003A417A" w:rsidP="0063053E">
      <w:pPr>
        <w:pStyle w:val="Poetry"/>
      </w:pPr>
      <w:r w:rsidRPr="0063053E">
        <w:t xml:space="preserve">Comes up, not half his galley’s length </w:t>
      </w:r>
      <w:proofErr w:type="gramStart"/>
      <w:r w:rsidRPr="0063053E">
        <w:t>behind;</w:t>
      </w:r>
      <w:proofErr w:type="gramEnd"/>
    </w:p>
    <w:p w14:paraId="0DABB861" w14:textId="19FDB881" w:rsidR="003A417A" w:rsidRPr="0063053E" w:rsidRDefault="003A417A" w:rsidP="0063053E">
      <w:pPr>
        <w:pStyle w:val="Poetry"/>
      </w:pPr>
      <w:r w:rsidRPr="0063053E">
        <w:t>Then, on the deck, amidst his mates appear’d,</w:t>
      </w:r>
    </w:p>
    <w:p w14:paraId="0FCD2C78" w14:textId="77777777" w:rsidR="003A417A" w:rsidRPr="0063053E" w:rsidRDefault="003A417A" w:rsidP="0063053E">
      <w:pPr>
        <w:pStyle w:val="Poetry"/>
      </w:pPr>
      <w:r w:rsidRPr="0063053E">
        <w:t xml:space="preserve">And </w:t>
      </w:r>
      <w:proofErr w:type="gramStart"/>
      <w:r w:rsidRPr="0063053E">
        <w:t>thus</w:t>
      </w:r>
      <w:proofErr w:type="gramEnd"/>
      <w:r w:rsidRPr="0063053E">
        <w:t xml:space="preserve"> their drooping courage he cheer’d:</w:t>
      </w:r>
    </w:p>
    <w:p w14:paraId="3B4FF4DE" w14:textId="77777777" w:rsidR="0063053E" w:rsidRDefault="003A417A" w:rsidP="0063053E">
      <w:pPr>
        <w:pStyle w:val="Poetry"/>
      </w:pPr>
      <w:r w:rsidRPr="0063053E">
        <w:t xml:space="preserve">“My friends, and Hector’s followers heretofore, </w:t>
      </w:r>
    </w:p>
    <w:p w14:paraId="4D2FB928" w14:textId="359BF698" w:rsidR="003A417A" w:rsidRPr="0063053E" w:rsidRDefault="003A417A" w:rsidP="0063053E">
      <w:pPr>
        <w:pStyle w:val="Poetry"/>
      </w:pPr>
      <w:r w:rsidRPr="0063053E">
        <w:t xml:space="preserve">Exert your vigor; tug the lab’ring </w:t>
      </w:r>
      <w:proofErr w:type="gramStart"/>
      <w:r w:rsidRPr="0063053E">
        <w:t>oar;</w:t>
      </w:r>
      <w:proofErr w:type="gramEnd"/>
    </w:p>
    <w:p w14:paraId="3ADF0AE6" w14:textId="77777777" w:rsidR="003A417A" w:rsidRPr="0063053E" w:rsidRDefault="003A417A" w:rsidP="0063053E">
      <w:pPr>
        <w:pStyle w:val="Poetry"/>
      </w:pPr>
      <w:r w:rsidRPr="0063053E">
        <w:t>Stretch to your strokes, my still unconquer’d crew,</w:t>
      </w:r>
    </w:p>
    <w:p w14:paraId="19B1EB74" w14:textId="3A988E9E" w:rsidR="003A417A" w:rsidRPr="0063053E" w:rsidRDefault="003A417A" w:rsidP="0063053E">
      <w:pPr>
        <w:pStyle w:val="Poetry"/>
      </w:pPr>
      <w:r w:rsidRPr="0063053E">
        <w:lastRenderedPageBreak/>
        <w:t>Whom from the flaming walls of Troy I drew.</w:t>
      </w:r>
    </w:p>
    <w:p w14:paraId="59A28912" w14:textId="77777777" w:rsidR="003A417A" w:rsidRPr="0063053E" w:rsidRDefault="003A417A" w:rsidP="0063053E">
      <w:pPr>
        <w:pStyle w:val="Poetry"/>
      </w:pPr>
      <w:r w:rsidRPr="0063053E">
        <w:t>In this, our common int’rest, let me find</w:t>
      </w:r>
    </w:p>
    <w:p w14:paraId="7561DD17" w14:textId="77777777" w:rsidR="0063053E" w:rsidRDefault="003A417A" w:rsidP="0063053E">
      <w:pPr>
        <w:pStyle w:val="Poetry"/>
      </w:pPr>
      <w:r w:rsidRPr="0063053E">
        <w:t xml:space="preserve">That strength of hand, that courage of the mind, </w:t>
      </w:r>
    </w:p>
    <w:p w14:paraId="2EBF266C" w14:textId="77777777" w:rsidR="0063053E" w:rsidRDefault="003A417A" w:rsidP="0063053E">
      <w:pPr>
        <w:pStyle w:val="Poetry"/>
      </w:pPr>
      <w:r w:rsidRPr="0063053E">
        <w:t xml:space="preserve">As when you stemm’d the strong Malean flood, </w:t>
      </w:r>
    </w:p>
    <w:p w14:paraId="4B715FC4" w14:textId="466BC05A" w:rsidR="003A417A" w:rsidRPr="0063053E" w:rsidRDefault="003A417A" w:rsidP="0063053E">
      <w:pPr>
        <w:pStyle w:val="Poetry"/>
      </w:pPr>
      <w:r w:rsidRPr="0063053E">
        <w:t>And o’er the Syrtes’ broken billows row’d.</w:t>
      </w:r>
    </w:p>
    <w:p w14:paraId="5773AF14" w14:textId="75E71FC3" w:rsidR="003A417A" w:rsidRPr="0063053E" w:rsidRDefault="003A417A" w:rsidP="0063053E">
      <w:pPr>
        <w:pStyle w:val="Poetry"/>
      </w:pPr>
      <w:r w:rsidRPr="0063053E">
        <w:t xml:space="preserve">I seek not now the foremost palm to </w:t>
      </w:r>
      <w:proofErr w:type="gramStart"/>
      <w:r w:rsidRPr="0063053E">
        <w:t>gain;</w:t>
      </w:r>
      <w:proofErr w:type="gramEnd"/>
    </w:p>
    <w:p w14:paraId="0FF9A8FE" w14:textId="77777777" w:rsidR="0063053E" w:rsidRDefault="003A417A" w:rsidP="0063053E">
      <w:pPr>
        <w:pStyle w:val="Poetry"/>
      </w:pPr>
      <w:r w:rsidRPr="0063053E">
        <w:t xml:space="preserve">Tho’ yet—but, ah! that haughty wish is vain! </w:t>
      </w:r>
    </w:p>
    <w:p w14:paraId="0C107A0B" w14:textId="3EBA6677" w:rsidR="003A417A" w:rsidRPr="0063053E" w:rsidRDefault="003A417A" w:rsidP="0063053E">
      <w:pPr>
        <w:pStyle w:val="Poetry"/>
      </w:pPr>
      <w:r w:rsidRPr="0063053E">
        <w:t>Let those enjoy it whom the gods ordain.</w:t>
      </w:r>
    </w:p>
    <w:p w14:paraId="3A376F4F" w14:textId="77777777" w:rsidR="0063053E" w:rsidRDefault="003A417A" w:rsidP="0063053E">
      <w:pPr>
        <w:pStyle w:val="Poetry"/>
      </w:pPr>
      <w:r w:rsidRPr="0063053E">
        <w:t xml:space="preserve">But to be last, the lags of all the </w:t>
      </w:r>
      <w:proofErr w:type="gramStart"/>
      <w:r w:rsidRPr="0063053E">
        <w:t>race!—</w:t>
      </w:r>
      <w:proofErr w:type="gramEnd"/>
      <w:r w:rsidRPr="0063053E">
        <w:t xml:space="preserve"> </w:t>
      </w:r>
    </w:p>
    <w:p w14:paraId="6F26C16C" w14:textId="77D4CFDE" w:rsidR="003A417A" w:rsidRPr="0063053E" w:rsidRDefault="003A417A" w:rsidP="0063053E">
      <w:pPr>
        <w:pStyle w:val="Poetry"/>
      </w:pPr>
      <w:r w:rsidRPr="0063053E">
        <w:t>Redeem yourselves and me from that disgrace.”</w:t>
      </w:r>
    </w:p>
    <w:p w14:paraId="3CD74CBD" w14:textId="17FD0DDD" w:rsidR="003A417A" w:rsidRPr="0063053E" w:rsidRDefault="003A417A" w:rsidP="0063053E">
      <w:pPr>
        <w:pStyle w:val="Poetry"/>
      </w:pPr>
      <w:r w:rsidRPr="0063053E">
        <w:t>Now, one and all, they tug amain; they row</w:t>
      </w:r>
    </w:p>
    <w:p w14:paraId="23930736" w14:textId="77777777" w:rsidR="0063053E" w:rsidRDefault="003A417A" w:rsidP="0063053E">
      <w:pPr>
        <w:pStyle w:val="Poetry"/>
      </w:pPr>
      <w:r w:rsidRPr="0063053E">
        <w:t xml:space="preserve">At the full </w:t>
      </w:r>
      <w:proofErr w:type="gramStart"/>
      <w:r w:rsidRPr="0063053E">
        <w:t>stretch, and</w:t>
      </w:r>
      <w:proofErr w:type="gramEnd"/>
      <w:r w:rsidRPr="0063053E">
        <w:t xml:space="preserve"> shake the brazen prow. </w:t>
      </w:r>
    </w:p>
    <w:p w14:paraId="2AA7B5EB" w14:textId="62098DD5" w:rsidR="003A417A" w:rsidRPr="0063053E" w:rsidRDefault="003A417A" w:rsidP="0063053E">
      <w:pPr>
        <w:pStyle w:val="Poetry"/>
      </w:pPr>
      <w:r w:rsidRPr="0063053E">
        <w:t>The sea beneath ‘em sinks; their lab’ring sides</w:t>
      </w:r>
    </w:p>
    <w:p w14:paraId="3EB721B9" w14:textId="77777777" w:rsidR="0063053E" w:rsidRDefault="003A417A" w:rsidP="0063053E">
      <w:pPr>
        <w:pStyle w:val="Poetry"/>
      </w:pPr>
      <w:r w:rsidRPr="0063053E">
        <w:t xml:space="preserve">Are </w:t>
      </w:r>
      <w:proofErr w:type="gramStart"/>
      <w:r w:rsidRPr="0063053E">
        <w:t>swell’d, and</w:t>
      </w:r>
      <w:proofErr w:type="gramEnd"/>
      <w:r w:rsidRPr="0063053E">
        <w:t xml:space="preserve"> sweat runs gutt’ring down in tides. </w:t>
      </w:r>
    </w:p>
    <w:p w14:paraId="7EFAC83E" w14:textId="5A886C7F" w:rsidR="003A417A" w:rsidRPr="0063053E" w:rsidRDefault="003A417A" w:rsidP="0063053E">
      <w:pPr>
        <w:pStyle w:val="Poetry"/>
      </w:pPr>
      <w:r w:rsidRPr="0063053E">
        <w:t xml:space="preserve">Chance aids their daring with unhop’d </w:t>
      </w:r>
      <w:proofErr w:type="gramStart"/>
      <w:r w:rsidRPr="0063053E">
        <w:t>success;</w:t>
      </w:r>
      <w:proofErr w:type="gramEnd"/>
    </w:p>
    <w:p w14:paraId="75E0E47D" w14:textId="64CB5EC5" w:rsidR="003A417A" w:rsidRPr="0063053E" w:rsidRDefault="003A417A" w:rsidP="0063053E">
      <w:pPr>
        <w:pStyle w:val="Poetry"/>
      </w:pPr>
      <w:r w:rsidRPr="0063053E">
        <w:t>Sergesthus, eager with his beak to press</w:t>
      </w:r>
    </w:p>
    <w:p w14:paraId="31458F12" w14:textId="77777777" w:rsidR="0063053E" w:rsidRDefault="003A417A" w:rsidP="0063053E">
      <w:pPr>
        <w:pStyle w:val="Poetry"/>
      </w:pPr>
      <w:r w:rsidRPr="0063053E">
        <w:t xml:space="preserve">Betwixt the rival galley and the rock, </w:t>
      </w:r>
    </w:p>
    <w:p w14:paraId="4FAA73E3" w14:textId="68FF9D61" w:rsidR="003A417A" w:rsidRPr="0063053E" w:rsidRDefault="003A417A" w:rsidP="0063053E">
      <w:pPr>
        <w:pStyle w:val="Poetry"/>
      </w:pPr>
      <w:r w:rsidRPr="0063053E">
        <w:t>Shuts up th’ unwieldly Centaur in the lock.</w:t>
      </w:r>
    </w:p>
    <w:p w14:paraId="77805783" w14:textId="77777777" w:rsidR="0063053E" w:rsidRDefault="003A417A" w:rsidP="0063053E">
      <w:pPr>
        <w:pStyle w:val="Poetry"/>
      </w:pPr>
      <w:r w:rsidRPr="0063053E">
        <w:t xml:space="preserve">The vessel struck; and, with the dreadful shock, </w:t>
      </w:r>
    </w:p>
    <w:p w14:paraId="592CBBA2" w14:textId="548E708B" w:rsidR="003A417A" w:rsidRPr="0063053E" w:rsidRDefault="003A417A" w:rsidP="0063053E">
      <w:pPr>
        <w:pStyle w:val="Poetry"/>
      </w:pPr>
      <w:r w:rsidRPr="0063053E">
        <w:t>Her oars she shiver’d, and her head she broke.</w:t>
      </w:r>
    </w:p>
    <w:p w14:paraId="24270C78" w14:textId="7FE0FA56" w:rsidR="003A417A" w:rsidRPr="0063053E" w:rsidRDefault="003A417A" w:rsidP="0063053E">
      <w:pPr>
        <w:pStyle w:val="Poetry"/>
      </w:pPr>
      <w:r w:rsidRPr="0063053E">
        <w:t>The trembling rowers from their banks arise,</w:t>
      </w:r>
    </w:p>
    <w:p w14:paraId="4F683F70" w14:textId="77777777" w:rsidR="0063053E" w:rsidRDefault="003A417A" w:rsidP="0063053E">
      <w:pPr>
        <w:pStyle w:val="Poetry"/>
      </w:pPr>
      <w:r w:rsidRPr="0063053E">
        <w:t xml:space="preserve">And, anxious for themselves, renounce the prize. </w:t>
      </w:r>
    </w:p>
    <w:p w14:paraId="2E38BC17" w14:textId="77777777" w:rsidR="0063053E" w:rsidRDefault="003A417A" w:rsidP="0063053E">
      <w:pPr>
        <w:pStyle w:val="Poetry"/>
      </w:pPr>
      <w:r w:rsidRPr="0063053E">
        <w:t xml:space="preserve">With iron poles they heave her off the shores, </w:t>
      </w:r>
    </w:p>
    <w:p w14:paraId="0916308A" w14:textId="6D569901" w:rsidR="003A417A" w:rsidRPr="0063053E" w:rsidRDefault="003A417A" w:rsidP="0063053E">
      <w:pPr>
        <w:pStyle w:val="Poetry"/>
      </w:pPr>
      <w:r w:rsidRPr="0063053E">
        <w:t>And gather from the sea their floating oars.</w:t>
      </w:r>
    </w:p>
    <w:p w14:paraId="3350C28D" w14:textId="77777777" w:rsidR="003A417A" w:rsidRPr="0063053E" w:rsidRDefault="003A417A" w:rsidP="0063053E">
      <w:pPr>
        <w:pStyle w:val="Poetry"/>
      </w:pPr>
      <w:r w:rsidRPr="0063053E">
        <w:t>The crew of Mnestheus, with elated minds,</w:t>
      </w:r>
    </w:p>
    <w:p w14:paraId="3C445957" w14:textId="273B9954" w:rsidR="003A417A" w:rsidRPr="0063053E" w:rsidRDefault="003A417A" w:rsidP="0063053E">
      <w:pPr>
        <w:pStyle w:val="Poetry"/>
      </w:pPr>
      <w:r w:rsidRPr="0063053E">
        <w:t xml:space="preserve">Urge their success, and call the willing </w:t>
      </w:r>
      <w:proofErr w:type="gramStart"/>
      <w:r w:rsidRPr="0063053E">
        <w:t>winds;</w:t>
      </w:r>
      <w:proofErr w:type="gramEnd"/>
    </w:p>
    <w:p w14:paraId="2B908A13" w14:textId="77777777" w:rsidR="0063053E" w:rsidRDefault="003A417A" w:rsidP="0063053E">
      <w:pPr>
        <w:pStyle w:val="Poetry"/>
      </w:pPr>
      <w:r w:rsidRPr="0063053E">
        <w:t xml:space="preserve">Then ply their oars, and cut their liquid way </w:t>
      </w:r>
    </w:p>
    <w:p w14:paraId="25242856" w14:textId="3475F04D" w:rsidR="003A417A" w:rsidRPr="0063053E" w:rsidRDefault="003A417A" w:rsidP="0063053E">
      <w:pPr>
        <w:pStyle w:val="Poetry"/>
      </w:pPr>
      <w:r w:rsidRPr="0063053E">
        <w:t>In larger compass on the roomy sea.</w:t>
      </w:r>
    </w:p>
    <w:p w14:paraId="1FE76567" w14:textId="77777777" w:rsidR="0063053E" w:rsidRDefault="003A417A" w:rsidP="0063053E">
      <w:pPr>
        <w:pStyle w:val="Poetry"/>
      </w:pPr>
      <w:r w:rsidRPr="0063053E">
        <w:t xml:space="preserve">As, when the dove her rocky hold forsakes, </w:t>
      </w:r>
    </w:p>
    <w:p w14:paraId="772C3AE3" w14:textId="630DB50B" w:rsidR="003A417A" w:rsidRPr="0063053E" w:rsidRDefault="003A417A" w:rsidP="0063053E">
      <w:pPr>
        <w:pStyle w:val="Poetry"/>
      </w:pPr>
      <w:r w:rsidRPr="0063053E">
        <w:t xml:space="preserve">Rous’d in a fright, her sounding wings she </w:t>
      </w:r>
      <w:proofErr w:type="gramStart"/>
      <w:r w:rsidRPr="0063053E">
        <w:t>shakes;</w:t>
      </w:r>
      <w:proofErr w:type="gramEnd"/>
    </w:p>
    <w:p w14:paraId="76DC19E3" w14:textId="2473AD78" w:rsidR="003A417A" w:rsidRPr="0063053E" w:rsidRDefault="003A417A" w:rsidP="0063053E">
      <w:pPr>
        <w:pStyle w:val="Poetry"/>
      </w:pPr>
      <w:r w:rsidRPr="0063053E">
        <w:t>The cavern rings with clatt’ring; out she flies,</w:t>
      </w:r>
    </w:p>
    <w:p w14:paraId="74DA0A61" w14:textId="77777777" w:rsidR="003A417A" w:rsidRPr="0063053E" w:rsidRDefault="003A417A" w:rsidP="0063053E">
      <w:pPr>
        <w:pStyle w:val="Poetry"/>
      </w:pPr>
      <w:r w:rsidRPr="0063053E">
        <w:t>And leaves her callow care, and cleaves the skies:</w:t>
      </w:r>
    </w:p>
    <w:p w14:paraId="6BCD213F" w14:textId="77777777" w:rsidR="003A417A" w:rsidRPr="0063053E" w:rsidRDefault="003A417A" w:rsidP="0063053E">
      <w:pPr>
        <w:pStyle w:val="Poetry"/>
      </w:pPr>
      <w:r w:rsidRPr="0063053E">
        <w:t xml:space="preserve">At </w:t>
      </w:r>
      <w:proofErr w:type="gramStart"/>
      <w:r w:rsidRPr="0063053E">
        <w:t>first</w:t>
      </w:r>
      <w:proofErr w:type="gramEnd"/>
      <w:r w:rsidRPr="0063053E">
        <w:t xml:space="preserve"> she flutters; but at length she springs</w:t>
      </w:r>
    </w:p>
    <w:p w14:paraId="37817163" w14:textId="77777777" w:rsidR="003A417A" w:rsidRPr="0063053E" w:rsidRDefault="003A417A" w:rsidP="0063053E">
      <w:pPr>
        <w:pStyle w:val="Poetry"/>
      </w:pPr>
      <w:r w:rsidRPr="0063053E">
        <w:t>To smoother flight, and shoots upon her wings:</w:t>
      </w:r>
    </w:p>
    <w:p w14:paraId="7BE7B469" w14:textId="77777777" w:rsidR="003A417A" w:rsidRPr="0063053E" w:rsidRDefault="003A417A" w:rsidP="0063053E">
      <w:pPr>
        <w:pStyle w:val="Poetry"/>
      </w:pPr>
      <w:r w:rsidRPr="0063053E">
        <w:t xml:space="preserve">So Mnestheus in the Dolphin cuts the </w:t>
      </w:r>
      <w:proofErr w:type="gramStart"/>
      <w:r w:rsidRPr="0063053E">
        <w:t>sea;</w:t>
      </w:r>
      <w:proofErr w:type="gramEnd"/>
    </w:p>
    <w:p w14:paraId="03010AFF" w14:textId="353B5E59" w:rsidR="003A417A" w:rsidRPr="0063053E" w:rsidRDefault="003A417A" w:rsidP="0063053E">
      <w:pPr>
        <w:pStyle w:val="Poetry"/>
      </w:pPr>
      <w:r w:rsidRPr="0063053E">
        <w:lastRenderedPageBreak/>
        <w:t>And, flying with a force, that force assists his way.</w:t>
      </w:r>
    </w:p>
    <w:p w14:paraId="5A0F8D03" w14:textId="77777777" w:rsidR="003A417A" w:rsidRPr="0063053E" w:rsidRDefault="003A417A" w:rsidP="0063053E">
      <w:pPr>
        <w:pStyle w:val="Poetry"/>
      </w:pPr>
      <w:r w:rsidRPr="0063053E">
        <w:t>Sergesthus in the Centaur soon he pass’d,</w:t>
      </w:r>
    </w:p>
    <w:p w14:paraId="14F10A3F" w14:textId="77777777" w:rsidR="0063053E" w:rsidRDefault="003A417A" w:rsidP="0063053E">
      <w:pPr>
        <w:pStyle w:val="Poetry"/>
      </w:pPr>
      <w:r w:rsidRPr="0063053E">
        <w:t xml:space="preserve">Wedg’d in the rocky </w:t>
      </w:r>
      <w:proofErr w:type="gramStart"/>
      <w:r w:rsidRPr="0063053E">
        <w:t>shoals, and</w:t>
      </w:r>
      <w:proofErr w:type="gramEnd"/>
      <w:r w:rsidRPr="0063053E">
        <w:t xml:space="preserve"> sticking fast. </w:t>
      </w:r>
    </w:p>
    <w:p w14:paraId="16DBB290" w14:textId="77777777" w:rsidR="0063053E" w:rsidRDefault="003A417A" w:rsidP="0063053E">
      <w:pPr>
        <w:pStyle w:val="Poetry"/>
      </w:pPr>
      <w:r w:rsidRPr="0063053E">
        <w:t xml:space="preserve">In vain the victor he with cries implores, </w:t>
      </w:r>
    </w:p>
    <w:p w14:paraId="4080723C" w14:textId="7E22C490" w:rsidR="003A417A" w:rsidRPr="0063053E" w:rsidRDefault="003A417A" w:rsidP="0063053E">
      <w:pPr>
        <w:pStyle w:val="Poetry"/>
      </w:pPr>
      <w:r w:rsidRPr="0063053E">
        <w:t>And practices to row with shatter’d oars.</w:t>
      </w:r>
    </w:p>
    <w:p w14:paraId="1AAB48FB" w14:textId="6C04A25B" w:rsidR="003A417A" w:rsidRPr="0063053E" w:rsidRDefault="003A417A" w:rsidP="0063053E">
      <w:pPr>
        <w:pStyle w:val="Poetry"/>
      </w:pPr>
      <w:r w:rsidRPr="0063053E">
        <w:t>Then Mnestheus bears with Gyas, and outflies:</w:t>
      </w:r>
    </w:p>
    <w:p w14:paraId="0010F23A" w14:textId="77777777" w:rsidR="0063053E" w:rsidRDefault="003A417A" w:rsidP="0063053E">
      <w:pPr>
        <w:pStyle w:val="Poetry"/>
      </w:pPr>
      <w:r w:rsidRPr="0063053E">
        <w:t xml:space="preserve">The ship, without a pilot, yields the prize. </w:t>
      </w:r>
    </w:p>
    <w:p w14:paraId="3DDF3536" w14:textId="77777777" w:rsidR="0063053E" w:rsidRDefault="003A417A" w:rsidP="0063053E">
      <w:pPr>
        <w:pStyle w:val="Poetry"/>
      </w:pPr>
      <w:r w:rsidRPr="0063053E">
        <w:t xml:space="preserve">Unvanquish’d Scylla now alone </w:t>
      </w:r>
      <w:proofErr w:type="gramStart"/>
      <w:r w:rsidRPr="0063053E">
        <w:t>remains;</w:t>
      </w:r>
      <w:proofErr w:type="gramEnd"/>
      <w:r w:rsidRPr="0063053E">
        <w:t xml:space="preserve"> </w:t>
      </w:r>
    </w:p>
    <w:p w14:paraId="787C91AE" w14:textId="77777777" w:rsidR="0063053E" w:rsidRDefault="003A417A" w:rsidP="0063053E">
      <w:pPr>
        <w:pStyle w:val="Poetry"/>
      </w:pPr>
      <w:r w:rsidRPr="0063053E">
        <w:t xml:space="preserve">Her he pursues, and all his vigor strains. </w:t>
      </w:r>
    </w:p>
    <w:p w14:paraId="381B8F37" w14:textId="37093D2C" w:rsidR="003A417A" w:rsidRPr="0063053E" w:rsidRDefault="003A417A" w:rsidP="0063053E">
      <w:pPr>
        <w:pStyle w:val="Poetry"/>
      </w:pPr>
      <w:r w:rsidRPr="0063053E">
        <w:t xml:space="preserve">Shouts from the fav’ring multitude </w:t>
      </w:r>
      <w:proofErr w:type="gramStart"/>
      <w:r w:rsidRPr="0063053E">
        <w:t>arise;</w:t>
      </w:r>
      <w:proofErr w:type="gramEnd"/>
    </w:p>
    <w:p w14:paraId="1451F624" w14:textId="381872C3" w:rsidR="003A417A" w:rsidRPr="0063053E" w:rsidRDefault="003A417A" w:rsidP="0063053E">
      <w:pPr>
        <w:pStyle w:val="Poetry"/>
      </w:pPr>
      <w:r w:rsidRPr="0063053E">
        <w:t xml:space="preserve">Applauding Echo to the shouts </w:t>
      </w:r>
      <w:proofErr w:type="gramStart"/>
      <w:r w:rsidRPr="0063053E">
        <w:t>replies;</w:t>
      </w:r>
      <w:proofErr w:type="gramEnd"/>
    </w:p>
    <w:p w14:paraId="5D689187" w14:textId="77777777" w:rsidR="0063053E" w:rsidRDefault="003A417A" w:rsidP="0063053E">
      <w:pPr>
        <w:pStyle w:val="Poetry"/>
      </w:pPr>
      <w:r w:rsidRPr="0063053E">
        <w:t xml:space="preserve">Shouts, wishes, and applause run rattling thro’ the skies. </w:t>
      </w:r>
    </w:p>
    <w:p w14:paraId="275C8FA8" w14:textId="1CF77C4F" w:rsidR="003A417A" w:rsidRPr="0063053E" w:rsidRDefault="003A417A" w:rsidP="0063053E">
      <w:pPr>
        <w:pStyle w:val="Poetry"/>
      </w:pPr>
      <w:r w:rsidRPr="0063053E">
        <w:t>These clamors with disdain the Scylla heard,</w:t>
      </w:r>
    </w:p>
    <w:p w14:paraId="24FFEBF0" w14:textId="77777777" w:rsidR="003A417A" w:rsidRPr="0063053E" w:rsidRDefault="003A417A" w:rsidP="0063053E">
      <w:pPr>
        <w:pStyle w:val="Poetry"/>
      </w:pPr>
      <w:r w:rsidRPr="0063053E">
        <w:t>Much grudg’d the praise, but more the robb’d reward:</w:t>
      </w:r>
    </w:p>
    <w:p w14:paraId="090B09BE" w14:textId="77777777" w:rsidR="003A417A" w:rsidRPr="0063053E" w:rsidRDefault="003A417A" w:rsidP="0063053E">
      <w:pPr>
        <w:pStyle w:val="Poetry"/>
      </w:pPr>
      <w:r w:rsidRPr="0063053E">
        <w:t>Resolv’d to hold their own, they mend their pace,</w:t>
      </w:r>
    </w:p>
    <w:p w14:paraId="0781704E" w14:textId="1C49D48B" w:rsidR="003A417A" w:rsidRPr="0063053E" w:rsidRDefault="003A417A" w:rsidP="0063053E">
      <w:pPr>
        <w:pStyle w:val="Poetry"/>
      </w:pPr>
      <w:r w:rsidRPr="0063053E">
        <w:t xml:space="preserve">All obstinate to </w:t>
      </w:r>
      <w:proofErr w:type="gramStart"/>
      <w:r w:rsidRPr="0063053E">
        <w:t>die, or</w:t>
      </w:r>
      <w:proofErr w:type="gramEnd"/>
      <w:r w:rsidRPr="0063053E">
        <w:t xml:space="preserve"> gain the race.</w:t>
      </w:r>
    </w:p>
    <w:p w14:paraId="55D9CAA0" w14:textId="77777777" w:rsidR="0063053E" w:rsidRDefault="003A417A" w:rsidP="0063053E">
      <w:pPr>
        <w:pStyle w:val="Poetry"/>
      </w:pPr>
      <w:r w:rsidRPr="0063053E">
        <w:t xml:space="preserve">Rais’d with success, the Dolphin swiftly </w:t>
      </w:r>
      <w:proofErr w:type="gramStart"/>
      <w:r w:rsidRPr="0063053E">
        <w:t>ran;</w:t>
      </w:r>
      <w:proofErr w:type="gramEnd"/>
      <w:r w:rsidRPr="0063053E">
        <w:t xml:space="preserve"> </w:t>
      </w:r>
    </w:p>
    <w:p w14:paraId="58BB02BE" w14:textId="77777777" w:rsidR="0063053E" w:rsidRDefault="003A417A" w:rsidP="0063053E">
      <w:pPr>
        <w:pStyle w:val="Poetry"/>
      </w:pPr>
      <w:r w:rsidRPr="0063053E">
        <w:t xml:space="preserve">For they can conquer, who believe they can. </w:t>
      </w:r>
    </w:p>
    <w:p w14:paraId="5876E03E" w14:textId="77777777" w:rsidR="0063053E" w:rsidRDefault="003A417A" w:rsidP="0063053E">
      <w:pPr>
        <w:pStyle w:val="Poetry"/>
      </w:pPr>
      <w:r w:rsidRPr="0063053E">
        <w:t xml:space="preserve">Both urge their oars, and fortune both supplies, </w:t>
      </w:r>
    </w:p>
    <w:p w14:paraId="0BBE0F3F" w14:textId="19652631" w:rsidR="003A417A" w:rsidRPr="0063053E" w:rsidRDefault="003A417A" w:rsidP="0063053E">
      <w:pPr>
        <w:pStyle w:val="Poetry"/>
      </w:pPr>
      <w:r w:rsidRPr="0063053E">
        <w:t xml:space="preserve">And both perhaps had shar’d an equal </w:t>
      </w:r>
      <w:proofErr w:type="gramStart"/>
      <w:r w:rsidRPr="0063053E">
        <w:t>prize;</w:t>
      </w:r>
      <w:proofErr w:type="gramEnd"/>
    </w:p>
    <w:p w14:paraId="155B8C20" w14:textId="0D5B8E0A" w:rsidR="003A417A" w:rsidRPr="0063053E" w:rsidRDefault="003A417A" w:rsidP="0063053E">
      <w:pPr>
        <w:pStyle w:val="Poetry"/>
      </w:pPr>
      <w:r w:rsidRPr="0063053E">
        <w:t>When to the seas Cloanthus holds his hands,</w:t>
      </w:r>
    </w:p>
    <w:p w14:paraId="741B6FDA" w14:textId="77777777" w:rsidR="003A417A" w:rsidRPr="0063053E" w:rsidRDefault="003A417A" w:rsidP="0063053E">
      <w:pPr>
        <w:pStyle w:val="Poetry"/>
      </w:pPr>
      <w:r w:rsidRPr="0063053E">
        <w:t>And succor from the wat’ry pow’rs demands:</w:t>
      </w:r>
    </w:p>
    <w:p w14:paraId="0FEEBB15" w14:textId="77777777" w:rsidR="0063053E" w:rsidRDefault="003A417A" w:rsidP="0063053E">
      <w:pPr>
        <w:pStyle w:val="Poetry"/>
      </w:pPr>
      <w:r w:rsidRPr="0063053E">
        <w:t xml:space="preserve">“Gods of the liquid realms, on which I row! </w:t>
      </w:r>
    </w:p>
    <w:p w14:paraId="124EDC8F" w14:textId="77777777" w:rsidR="0063053E" w:rsidRDefault="003A417A" w:rsidP="0063053E">
      <w:pPr>
        <w:pStyle w:val="Poetry"/>
      </w:pPr>
      <w:r w:rsidRPr="0063053E">
        <w:t xml:space="preserve">If, giv’n by you, the laurel </w:t>
      </w:r>
      <w:proofErr w:type="gramStart"/>
      <w:r w:rsidRPr="0063053E">
        <w:t>bind</w:t>
      </w:r>
      <w:proofErr w:type="gramEnd"/>
      <w:r w:rsidRPr="0063053E">
        <w:t xml:space="preserve"> my brow, </w:t>
      </w:r>
    </w:p>
    <w:p w14:paraId="5B9F024B" w14:textId="548BCD46" w:rsidR="003A417A" w:rsidRPr="0063053E" w:rsidRDefault="003A417A" w:rsidP="0063053E">
      <w:pPr>
        <w:pStyle w:val="Poetry"/>
      </w:pPr>
      <w:r w:rsidRPr="0063053E">
        <w:t>Assist to make me guilty of my vow!</w:t>
      </w:r>
    </w:p>
    <w:p w14:paraId="7E27DA13" w14:textId="14F4B76F" w:rsidR="003A417A" w:rsidRPr="0063053E" w:rsidRDefault="003A417A" w:rsidP="0063053E">
      <w:pPr>
        <w:pStyle w:val="Poetry"/>
      </w:pPr>
      <w:r w:rsidRPr="0063053E">
        <w:t xml:space="preserve">A snow-white bull shall on your shore be </w:t>
      </w:r>
      <w:proofErr w:type="gramStart"/>
      <w:r w:rsidRPr="0063053E">
        <w:t>slain;</w:t>
      </w:r>
      <w:proofErr w:type="gramEnd"/>
    </w:p>
    <w:p w14:paraId="59E5FB25" w14:textId="77777777" w:rsidR="003A417A" w:rsidRPr="0063053E" w:rsidRDefault="003A417A" w:rsidP="0063053E">
      <w:pPr>
        <w:pStyle w:val="Poetry"/>
      </w:pPr>
      <w:r w:rsidRPr="0063053E">
        <w:t>His offer’d entrails cast into the main,</w:t>
      </w:r>
    </w:p>
    <w:p w14:paraId="78D82CD2" w14:textId="77777777" w:rsidR="0063053E" w:rsidRDefault="003A417A" w:rsidP="0063053E">
      <w:pPr>
        <w:pStyle w:val="Poetry"/>
      </w:pPr>
      <w:r w:rsidRPr="0063053E">
        <w:t xml:space="preserve">And ruddy wine, from golden goblets thrown, </w:t>
      </w:r>
    </w:p>
    <w:p w14:paraId="61DDBC7D" w14:textId="77777777" w:rsidR="0063053E" w:rsidRDefault="003A417A" w:rsidP="0063053E">
      <w:pPr>
        <w:pStyle w:val="Poetry"/>
      </w:pPr>
      <w:r w:rsidRPr="0063053E">
        <w:t xml:space="preserve">Your grateful gift and my return shall own.” </w:t>
      </w:r>
    </w:p>
    <w:p w14:paraId="66E0982D" w14:textId="183C7192" w:rsidR="003A417A" w:rsidRPr="0063053E" w:rsidRDefault="003A417A" w:rsidP="0063053E">
      <w:pPr>
        <w:pStyle w:val="Poetry"/>
      </w:pPr>
      <w:r w:rsidRPr="0063053E">
        <w:t>The choir of nymphs, and Phorcus, from below,</w:t>
      </w:r>
    </w:p>
    <w:p w14:paraId="513AD91A" w14:textId="55AD8287" w:rsidR="003A417A" w:rsidRPr="0063053E" w:rsidRDefault="003A417A" w:rsidP="0063053E">
      <w:pPr>
        <w:pStyle w:val="Poetry"/>
      </w:pPr>
      <w:r w:rsidRPr="0063053E">
        <w:t xml:space="preserve">With virgin Panopea, heard his </w:t>
      </w:r>
      <w:proofErr w:type="gramStart"/>
      <w:r w:rsidRPr="0063053E">
        <w:t>vow;</w:t>
      </w:r>
      <w:proofErr w:type="gramEnd"/>
    </w:p>
    <w:p w14:paraId="3A01558D" w14:textId="77777777" w:rsidR="0063053E" w:rsidRDefault="003A417A" w:rsidP="0063053E">
      <w:pPr>
        <w:pStyle w:val="Poetry"/>
      </w:pPr>
      <w:r w:rsidRPr="0063053E">
        <w:t xml:space="preserve">And old Portunus, with his breadth of hand, </w:t>
      </w:r>
    </w:p>
    <w:p w14:paraId="59A7A3B8" w14:textId="7C7545BD" w:rsidR="003A417A" w:rsidRPr="0063053E" w:rsidRDefault="003A417A" w:rsidP="0063053E">
      <w:pPr>
        <w:pStyle w:val="Poetry"/>
      </w:pPr>
      <w:r w:rsidRPr="0063053E">
        <w:t xml:space="preserve">Push’d </w:t>
      </w:r>
      <w:proofErr w:type="gramStart"/>
      <w:r w:rsidRPr="0063053E">
        <w:t>on, and</w:t>
      </w:r>
      <w:proofErr w:type="gramEnd"/>
      <w:r w:rsidRPr="0063053E">
        <w:t xml:space="preserve"> sped the galley to the land.</w:t>
      </w:r>
    </w:p>
    <w:p w14:paraId="74001D46" w14:textId="77777777" w:rsidR="0063053E" w:rsidRDefault="003A417A" w:rsidP="0063053E">
      <w:pPr>
        <w:pStyle w:val="Poetry"/>
      </w:pPr>
      <w:r w:rsidRPr="0063053E">
        <w:t xml:space="preserve">Swift as a shaft, or winged wind, she flies, </w:t>
      </w:r>
    </w:p>
    <w:p w14:paraId="0F40AB8E" w14:textId="43700030" w:rsidR="003A417A" w:rsidRDefault="003A417A" w:rsidP="0063053E">
      <w:pPr>
        <w:pStyle w:val="Poetry"/>
      </w:pPr>
      <w:r w:rsidRPr="0063053E">
        <w:t>And, darting to the port, obtains the prize.</w:t>
      </w:r>
    </w:p>
    <w:p w14:paraId="3AC411B9" w14:textId="77777777" w:rsidR="0063053E" w:rsidRPr="0063053E" w:rsidRDefault="0063053E" w:rsidP="0063053E">
      <w:pPr>
        <w:pStyle w:val="Poetry"/>
      </w:pPr>
    </w:p>
    <w:p w14:paraId="3F0214AB" w14:textId="40BF03B0" w:rsidR="003A417A" w:rsidRPr="0063053E" w:rsidRDefault="003A417A" w:rsidP="0063053E">
      <w:pPr>
        <w:pStyle w:val="Poetry"/>
      </w:pPr>
      <w:r w:rsidRPr="0063053E">
        <w:t>The herald summons all, and then proclaims</w:t>
      </w:r>
    </w:p>
    <w:p w14:paraId="4DDFB2CC" w14:textId="77777777" w:rsidR="003A417A" w:rsidRPr="0063053E" w:rsidRDefault="003A417A" w:rsidP="0063053E">
      <w:pPr>
        <w:pStyle w:val="Poetry"/>
      </w:pPr>
      <w:r w:rsidRPr="0063053E">
        <w:t>Cloanthus conqu’ror of the naval games.</w:t>
      </w:r>
    </w:p>
    <w:p w14:paraId="65441A9D" w14:textId="77777777" w:rsidR="0063053E" w:rsidRDefault="003A417A" w:rsidP="0063053E">
      <w:pPr>
        <w:pStyle w:val="Poetry"/>
      </w:pPr>
      <w:r w:rsidRPr="0063053E">
        <w:t xml:space="preserve">The prince with laurel crowns the victor’s head, </w:t>
      </w:r>
    </w:p>
    <w:p w14:paraId="19DB0B50" w14:textId="7AFD5F76" w:rsidR="003A417A" w:rsidRPr="0063053E" w:rsidRDefault="003A417A" w:rsidP="0063053E">
      <w:pPr>
        <w:pStyle w:val="Poetry"/>
      </w:pPr>
      <w:r w:rsidRPr="0063053E">
        <w:t>And three fat steers are to his vessel led,</w:t>
      </w:r>
    </w:p>
    <w:p w14:paraId="034DAF51" w14:textId="77777777" w:rsidR="003A417A" w:rsidRPr="0063053E" w:rsidRDefault="003A417A" w:rsidP="0063053E">
      <w:pPr>
        <w:pStyle w:val="Poetry"/>
      </w:pPr>
      <w:r w:rsidRPr="0063053E">
        <w:t xml:space="preserve">The ship’s reward; with gen’rous wine </w:t>
      </w:r>
      <w:proofErr w:type="gramStart"/>
      <w:r w:rsidRPr="0063053E">
        <w:t>beside,</w:t>
      </w:r>
      <w:proofErr w:type="gramEnd"/>
    </w:p>
    <w:p w14:paraId="564B7331" w14:textId="5672A4D7" w:rsidR="003A417A" w:rsidRPr="0063053E" w:rsidRDefault="003A417A" w:rsidP="0063053E">
      <w:pPr>
        <w:pStyle w:val="Poetry"/>
      </w:pPr>
      <w:r w:rsidRPr="0063053E">
        <w:t>And sums of silver, which the crew divide.</w:t>
      </w:r>
    </w:p>
    <w:p w14:paraId="093D015A" w14:textId="77777777" w:rsidR="0063053E" w:rsidRDefault="003A417A" w:rsidP="0063053E">
      <w:pPr>
        <w:pStyle w:val="Poetry"/>
      </w:pPr>
      <w:r w:rsidRPr="0063053E">
        <w:t xml:space="preserve">The leaders are distinguish’d from the </w:t>
      </w:r>
      <w:proofErr w:type="gramStart"/>
      <w:r w:rsidRPr="0063053E">
        <w:t>rest;</w:t>
      </w:r>
      <w:proofErr w:type="gramEnd"/>
      <w:r w:rsidRPr="0063053E">
        <w:t xml:space="preserve"> </w:t>
      </w:r>
    </w:p>
    <w:p w14:paraId="5F962B73" w14:textId="77777777" w:rsidR="0063053E" w:rsidRDefault="003A417A" w:rsidP="0063053E">
      <w:pPr>
        <w:pStyle w:val="Poetry"/>
      </w:pPr>
      <w:r w:rsidRPr="0063053E">
        <w:t xml:space="preserve">The victor honor’d with a nobler vest, </w:t>
      </w:r>
    </w:p>
    <w:p w14:paraId="6D860FAB" w14:textId="77777777" w:rsidR="0063053E" w:rsidRDefault="003A417A" w:rsidP="0063053E">
      <w:pPr>
        <w:pStyle w:val="Poetry"/>
      </w:pPr>
      <w:r w:rsidRPr="0063053E">
        <w:t xml:space="preserve">Where gold and purple strive in equal rows, </w:t>
      </w:r>
    </w:p>
    <w:p w14:paraId="278F048F" w14:textId="1F0DBFDC" w:rsidR="003A417A" w:rsidRPr="0063053E" w:rsidRDefault="003A417A" w:rsidP="0063053E">
      <w:pPr>
        <w:pStyle w:val="Poetry"/>
      </w:pPr>
      <w:r w:rsidRPr="0063053E">
        <w:t>And needlework its happy cost bestows.</w:t>
      </w:r>
    </w:p>
    <w:p w14:paraId="34AE9FB1" w14:textId="3674F30C" w:rsidR="003A417A" w:rsidRPr="0063053E" w:rsidRDefault="003A417A" w:rsidP="0063053E">
      <w:pPr>
        <w:pStyle w:val="Poetry"/>
      </w:pPr>
      <w:r w:rsidRPr="0063053E">
        <w:t>There Ganymede is wrought with living art,</w:t>
      </w:r>
    </w:p>
    <w:p w14:paraId="2A31168E" w14:textId="77777777" w:rsidR="003A417A" w:rsidRPr="0063053E" w:rsidRDefault="003A417A" w:rsidP="0063053E">
      <w:pPr>
        <w:pStyle w:val="Poetry"/>
      </w:pPr>
      <w:r w:rsidRPr="0063053E">
        <w:t>Chasing thro’ Ida’s groves the trembling hart:</w:t>
      </w:r>
    </w:p>
    <w:p w14:paraId="01D19460" w14:textId="77777777" w:rsidR="0063053E" w:rsidRDefault="003A417A" w:rsidP="0063053E">
      <w:pPr>
        <w:pStyle w:val="Poetry"/>
      </w:pPr>
      <w:r w:rsidRPr="0063053E">
        <w:t xml:space="preserve">Breathless he seems, yet eager to </w:t>
      </w:r>
      <w:proofErr w:type="gramStart"/>
      <w:r w:rsidRPr="0063053E">
        <w:t>pursue;</w:t>
      </w:r>
      <w:proofErr w:type="gramEnd"/>
      <w:r w:rsidRPr="0063053E">
        <w:t xml:space="preserve"> </w:t>
      </w:r>
    </w:p>
    <w:p w14:paraId="0EAA2D7E" w14:textId="77777777" w:rsidR="0063053E" w:rsidRDefault="003A417A" w:rsidP="0063053E">
      <w:pPr>
        <w:pStyle w:val="Poetry"/>
      </w:pPr>
      <w:r w:rsidRPr="0063053E">
        <w:t xml:space="preserve">When from aloft descends, in open view, </w:t>
      </w:r>
    </w:p>
    <w:p w14:paraId="383B037A" w14:textId="6035E54A" w:rsidR="003A417A" w:rsidRPr="0063053E" w:rsidRDefault="003A417A" w:rsidP="0063053E">
      <w:pPr>
        <w:pStyle w:val="Poetry"/>
      </w:pPr>
      <w:r w:rsidRPr="0063053E">
        <w:t>The bird of Jove, and, sousing on his prey,</w:t>
      </w:r>
    </w:p>
    <w:p w14:paraId="4B013A82" w14:textId="7D9388E9" w:rsidR="003A417A" w:rsidRPr="0063053E" w:rsidRDefault="003A417A" w:rsidP="0063053E">
      <w:pPr>
        <w:pStyle w:val="Poetry"/>
      </w:pPr>
      <w:r w:rsidRPr="0063053E">
        <w:t>With crooked talons bears the boy away.</w:t>
      </w:r>
      <w:r w:rsidRPr="0063053E">
        <w:tab/>
      </w:r>
    </w:p>
    <w:p w14:paraId="092E693E" w14:textId="77777777" w:rsidR="003A417A" w:rsidRPr="0063053E" w:rsidRDefault="003A417A" w:rsidP="0063053E">
      <w:pPr>
        <w:pStyle w:val="Poetry"/>
      </w:pPr>
      <w:r w:rsidRPr="0063053E">
        <w:t>In vain, with lifted hands and gazing eyes,</w:t>
      </w:r>
    </w:p>
    <w:p w14:paraId="154FB7FE" w14:textId="77777777" w:rsidR="0063053E" w:rsidRDefault="003A417A" w:rsidP="0063053E">
      <w:pPr>
        <w:pStyle w:val="Poetry"/>
      </w:pPr>
      <w:r w:rsidRPr="0063053E">
        <w:t xml:space="preserve">His guards behold him soaring thro’ the skies, </w:t>
      </w:r>
    </w:p>
    <w:p w14:paraId="54882519" w14:textId="1FF857DF" w:rsidR="003A417A" w:rsidRPr="0063053E" w:rsidRDefault="003A417A" w:rsidP="0063053E">
      <w:pPr>
        <w:pStyle w:val="Poetry"/>
      </w:pPr>
      <w:r w:rsidRPr="0063053E">
        <w:t>And dogs pursue his flight with imitated cries.</w:t>
      </w:r>
    </w:p>
    <w:p w14:paraId="25213335" w14:textId="77777777" w:rsidR="0063053E" w:rsidRDefault="0063053E" w:rsidP="0063053E">
      <w:pPr>
        <w:pStyle w:val="Poetry"/>
      </w:pPr>
    </w:p>
    <w:p w14:paraId="0604050E" w14:textId="2E5244AB" w:rsidR="003A417A" w:rsidRPr="0063053E" w:rsidRDefault="003A417A" w:rsidP="0063053E">
      <w:pPr>
        <w:pStyle w:val="Poetry"/>
      </w:pPr>
      <w:r w:rsidRPr="0063053E">
        <w:t xml:space="preserve">Mnestheus the second victor was </w:t>
      </w:r>
      <w:proofErr w:type="gramStart"/>
      <w:r w:rsidRPr="0063053E">
        <w:t>declar’d;</w:t>
      </w:r>
      <w:proofErr w:type="gramEnd"/>
    </w:p>
    <w:p w14:paraId="63429CD0" w14:textId="63A3B25D" w:rsidR="003A417A" w:rsidRPr="0063053E" w:rsidRDefault="003A417A" w:rsidP="0063053E">
      <w:pPr>
        <w:pStyle w:val="Poetry"/>
      </w:pPr>
      <w:proofErr w:type="gramStart"/>
      <w:r w:rsidRPr="0063053E">
        <w:t>And,</w:t>
      </w:r>
      <w:proofErr w:type="gramEnd"/>
      <w:r w:rsidRPr="0063053E">
        <w:t xml:space="preserve"> summon’d there, the second prize he shard.</w:t>
      </w:r>
      <w:r w:rsidRPr="0063053E">
        <w:tab/>
      </w:r>
    </w:p>
    <w:p w14:paraId="0D86B048" w14:textId="77777777" w:rsidR="003A417A" w:rsidRPr="0063053E" w:rsidRDefault="003A417A" w:rsidP="0063053E">
      <w:pPr>
        <w:pStyle w:val="Poetry"/>
      </w:pPr>
      <w:r w:rsidRPr="0063053E">
        <w:t>A coat of mail, brave Demoleus bore,</w:t>
      </w:r>
    </w:p>
    <w:p w14:paraId="51E2F015" w14:textId="77777777" w:rsidR="0063053E" w:rsidRDefault="003A417A" w:rsidP="0063053E">
      <w:pPr>
        <w:pStyle w:val="Poetry"/>
      </w:pPr>
      <w:proofErr w:type="gramStart"/>
      <w:r w:rsidRPr="0063053E">
        <w:t>More brave</w:t>
      </w:r>
      <w:proofErr w:type="gramEnd"/>
      <w:r w:rsidRPr="0063053E">
        <w:t xml:space="preserve"> Aeneas from his shoulders tore, </w:t>
      </w:r>
    </w:p>
    <w:p w14:paraId="019F0D43" w14:textId="19FE7533" w:rsidR="003A417A" w:rsidRPr="0063053E" w:rsidRDefault="003A417A" w:rsidP="0063053E">
      <w:pPr>
        <w:pStyle w:val="Poetry"/>
      </w:pPr>
      <w:r w:rsidRPr="0063053E">
        <w:t>In single combat on the Trojan shore:</w:t>
      </w:r>
    </w:p>
    <w:p w14:paraId="4DCC620F" w14:textId="77777777" w:rsidR="003A417A" w:rsidRPr="0063053E" w:rsidRDefault="003A417A" w:rsidP="0063053E">
      <w:pPr>
        <w:pStyle w:val="Poetry"/>
      </w:pPr>
      <w:r w:rsidRPr="0063053E">
        <w:t xml:space="preserve">This was ordain’d for Mnestheus to </w:t>
      </w:r>
      <w:proofErr w:type="gramStart"/>
      <w:r w:rsidRPr="0063053E">
        <w:t>possess;</w:t>
      </w:r>
      <w:proofErr w:type="gramEnd"/>
    </w:p>
    <w:p w14:paraId="34DAC56C" w14:textId="1E72161E" w:rsidR="003A417A" w:rsidRPr="0063053E" w:rsidRDefault="003A417A" w:rsidP="0063053E">
      <w:pPr>
        <w:pStyle w:val="Poetry"/>
      </w:pPr>
      <w:r w:rsidRPr="0063053E">
        <w:t>In war for his defense, for ornament in peace.</w:t>
      </w:r>
    </w:p>
    <w:p w14:paraId="0AE5158C" w14:textId="77777777" w:rsidR="0063053E" w:rsidRDefault="003A417A" w:rsidP="0063053E">
      <w:pPr>
        <w:pStyle w:val="Poetry"/>
      </w:pPr>
      <w:r w:rsidRPr="0063053E">
        <w:t xml:space="preserve">Rich was the gift, and glorious to behold, </w:t>
      </w:r>
    </w:p>
    <w:p w14:paraId="47D49BB9" w14:textId="19C73912" w:rsidR="003A417A" w:rsidRPr="0063053E" w:rsidRDefault="003A417A" w:rsidP="0063053E">
      <w:pPr>
        <w:pStyle w:val="Poetry"/>
      </w:pPr>
      <w:r w:rsidRPr="0063053E">
        <w:t>But yet so pond’rous with its plates of gold,</w:t>
      </w:r>
    </w:p>
    <w:p w14:paraId="529084FF" w14:textId="77777777" w:rsidR="0063053E" w:rsidRDefault="003A417A" w:rsidP="0063053E">
      <w:pPr>
        <w:pStyle w:val="Poetry"/>
      </w:pPr>
      <w:r w:rsidRPr="0063053E">
        <w:t xml:space="preserve">That scarce two servants could the weight </w:t>
      </w:r>
      <w:proofErr w:type="gramStart"/>
      <w:r w:rsidRPr="0063053E">
        <w:t>sustain;</w:t>
      </w:r>
      <w:proofErr w:type="gramEnd"/>
      <w:r w:rsidRPr="0063053E">
        <w:t xml:space="preserve"> </w:t>
      </w:r>
    </w:p>
    <w:p w14:paraId="4266D9BB" w14:textId="11786392" w:rsidR="003A417A" w:rsidRPr="0063053E" w:rsidRDefault="003A417A" w:rsidP="0063053E">
      <w:pPr>
        <w:pStyle w:val="Poetry"/>
      </w:pPr>
      <w:r w:rsidRPr="0063053E">
        <w:t>Yet, loaded thus, Demoleus o’er the plain</w:t>
      </w:r>
    </w:p>
    <w:p w14:paraId="7EBBA662" w14:textId="30995159" w:rsidR="003A417A" w:rsidRPr="0063053E" w:rsidRDefault="003A417A" w:rsidP="0063053E">
      <w:pPr>
        <w:pStyle w:val="Poetry"/>
      </w:pPr>
      <w:r w:rsidRPr="0063053E">
        <w:t>Pursued and lightly seiz’d the Trojan train.</w:t>
      </w:r>
    </w:p>
    <w:p w14:paraId="1E85ADEE" w14:textId="77777777" w:rsidR="0063053E" w:rsidRDefault="003A417A" w:rsidP="0063053E">
      <w:pPr>
        <w:pStyle w:val="Poetry"/>
      </w:pPr>
      <w:r w:rsidRPr="0063053E">
        <w:t xml:space="preserve">The third, succeeding to the last reward, </w:t>
      </w:r>
    </w:p>
    <w:p w14:paraId="65F35333" w14:textId="77777777" w:rsidR="0063053E" w:rsidRDefault="003A417A" w:rsidP="0063053E">
      <w:pPr>
        <w:pStyle w:val="Poetry"/>
      </w:pPr>
      <w:r w:rsidRPr="0063053E">
        <w:t xml:space="preserve">Two goodly bowls of massy silver shar’d, </w:t>
      </w:r>
    </w:p>
    <w:p w14:paraId="7FEAFA6E" w14:textId="096E4254" w:rsidR="003A417A" w:rsidRPr="0063053E" w:rsidRDefault="003A417A" w:rsidP="0063053E">
      <w:pPr>
        <w:pStyle w:val="Poetry"/>
      </w:pPr>
      <w:r w:rsidRPr="0063053E">
        <w:lastRenderedPageBreak/>
        <w:t>With figures prominent, and richly wrought,</w:t>
      </w:r>
    </w:p>
    <w:p w14:paraId="74963F79" w14:textId="77777777" w:rsidR="003A417A" w:rsidRPr="0063053E" w:rsidRDefault="003A417A" w:rsidP="0063053E">
      <w:pPr>
        <w:pStyle w:val="Poetry"/>
      </w:pPr>
      <w:r w:rsidRPr="0063053E">
        <w:t>And two brass caldrons from Dodona brought.</w:t>
      </w:r>
    </w:p>
    <w:p w14:paraId="1D5F6D1C" w14:textId="77777777" w:rsidR="0063053E" w:rsidRDefault="0063053E" w:rsidP="0063053E">
      <w:pPr>
        <w:pStyle w:val="Poetry"/>
      </w:pPr>
    </w:p>
    <w:p w14:paraId="430E0C5A" w14:textId="57DB166A" w:rsidR="003A417A" w:rsidRPr="0063053E" w:rsidRDefault="003A417A" w:rsidP="0063053E">
      <w:pPr>
        <w:pStyle w:val="Poetry"/>
      </w:pPr>
      <w:r w:rsidRPr="0063053E">
        <w:t>Thus all, rewarded by the hero’s hands,</w:t>
      </w:r>
    </w:p>
    <w:p w14:paraId="5EAEA33E" w14:textId="77777777" w:rsidR="0063053E" w:rsidRDefault="003A417A" w:rsidP="0063053E">
      <w:pPr>
        <w:pStyle w:val="Poetry"/>
      </w:pPr>
      <w:r w:rsidRPr="0063053E">
        <w:t xml:space="preserve">Their conqu’ring temples bound with purple </w:t>
      </w:r>
      <w:proofErr w:type="gramStart"/>
      <w:r w:rsidRPr="0063053E">
        <w:t>bands;</w:t>
      </w:r>
      <w:proofErr w:type="gramEnd"/>
      <w:r w:rsidRPr="0063053E">
        <w:t xml:space="preserve"> </w:t>
      </w:r>
    </w:p>
    <w:p w14:paraId="1E6B8B07" w14:textId="77777777" w:rsidR="0063053E" w:rsidRDefault="003A417A" w:rsidP="0063053E">
      <w:pPr>
        <w:pStyle w:val="Poetry"/>
      </w:pPr>
      <w:r w:rsidRPr="0063053E">
        <w:t xml:space="preserve">And now Sergesthus, clearing from the rock, </w:t>
      </w:r>
    </w:p>
    <w:p w14:paraId="0CFCBB3B" w14:textId="6CB95E82" w:rsidR="003A417A" w:rsidRPr="0063053E" w:rsidRDefault="003A417A" w:rsidP="0063053E">
      <w:pPr>
        <w:pStyle w:val="Poetry"/>
      </w:pPr>
      <w:r w:rsidRPr="0063053E">
        <w:t>Brought back his galley shatter’d with the shock.</w:t>
      </w:r>
    </w:p>
    <w:p w14:paraId="56A77470" w14:textId="77777777" w:rsidR="003A417A" w:rsidRPr="0063053E" w:rsidRDefault="003A417A" w:rsidP="0063053E">
      <w:pPr>
        <w:pStyle w:val="Poetry"/>
      </w:pPr>
      <w:r w:rsidRPr="0063053E">
        <w:t>Forlorn she look’d, without an aiding oar,</w:t>
      </w:r>
    </w:p>
    <w:p w14:paraId="712ADAC1" w14:textId="28E3EAB0" w:rsidR="003A417A" w:rsidRPr="0063053E" w:rsidRDefault="003A417A" w:rsidP="0063053E">
      <w:pPr>
        <w:pStyle w:val="Poetry"/>
      </w:pPr>
      <w:proofErr w:type="gramStart"/>
      <w:r w:rsidRPr="0063053E">
        <w:t>And,</w:t>
      </w:r>
      <w:proofErr w:type="gramEnd"/>
      <w:r w:rsidRPr="0063053E">
        <w:t xml:space="preserve"> houted by the vulgar, made to shore.</w:t>
      </w:r>
    </w:p>
    <w:p w14:paraId="3C92B5A0" w14:textId="77777777" w:rsidR="0063053E" w:rsidRDefault="003A417A" w:rsidP="0063053E">
      <w:pPr>
        <w:pStyle w:val="Poetry"/>
      </w:pPr>
      <w:r w:rsidRPr="0063053E">
        <w:t xml:space="preserve">As when a snake, surpris’d upon the road, </w:t>
      </w:r>
    </w:p>
    <w:p w14:paraId="576DE825" w14:textId="77777777" w:rsidR="0063053E" w:rsidRDefault="003A417A" w:rsidP="0063053E">
      <w:pPr>
        <w:pStyle w:val="Poetry"/>
      </w:pPr>
      <w:r w:rsidRPr="0063053E">
        <w:t xml:space="preserve">Is crush’d athwart her body by the load </w:t>
      </w:r>
    </w:p>
    <w:p w14:paraId="141717CD" w14:textId="634E8C6C" w:rsidR="003A417A" w:rsidRPr="0063053E" w:rsidRDefault="003A417A" w:rsidP="0063053E">
      <w:pPr>
        <w:pStyle w:val="Poetry"/>
      </w:pPr>
      <w:r w:rsidRPr="0063053E">
        <w:t>Of heavy wheels; or with a mortal wound</w:t>
      </w:r>
    </w:p>
    <w:p w14:paraId="54F8C659" w14:textId="77777777" w:rsidR="003A417A" w:rsidRPr="0063053E" w:rsidRDefault="003A417A" w:rsidP="0063053E">
      <w:pPr>
        <w:pStyle w:val="Poetry"/>
      </w:pPr>
      <w:r w:rsidRPr="0063053E">
        <w:t>Her belly bruis’d, and trodden to the ground:</w:t>
      </w:r>
    </w:p>
    <w:p w14:paraId="66DE2AFB" w14:textId="209DB2C3" w:rsidR="003A417A" w:rsidRPr="0063053E" w:rsidRDefault="003A417A" w:rsidP="0063053E">
      <w:pPr>
        <w:pStyle w:val="Poetry"/>
      </w:pPr>
      <w:r w:rsidRPr="0063053E">
        <w:t xml:space="preserve">In vain, with loosen’d curls, she crawls </w:t>
      </w:r>
      <w:proofErr w:type="gramStart"/>
      <w:r w:rsidRPr="0063053E">
        <w:t>along;</w:t>
      </w:r>
      <w:proofErr w:type="gramEnd"/>
    </w:p>
    <w:p w14:paraId="09A786D1" w14:textId="77777777" w:rsidR="0063053E" w:rsidRDefault="003A417A" w:rsidP="0063053E">
      <w:pPr>
        <w:pStyle w:val="Poetry"/>
      </w:pPr>
      <w:r w:rsidRPr="0063053E">
        <w:t xml:space="preserve">Yet, fierce above, she brandishes her </w:t>
      </w:r>
      <w:proofErr w:type="gramStart"/>
      <w:r w:rsidRPr="0063053E">
        <w:t>tongue;</w:t>
      </w:r>
      <w:proofErr w:type="gramEnd"/>
      <w:r w:rsidRPr="0063053E">
        <w:t xml:space="preserve"> </w:t>
      </w:r>
    </w:p>
    <w:p w14:paraId="7423D98A" w14:textId="5CDF9D6F" w:rsidR="003A417A" w:rsidRPr="0063053E" w:rsidRDefault="003A417A" w:rsidP="0063053E">
      <w:pPr>
        <w:pStyle w:val="Poetry"/>
      </w:pPr>
      <w:r w:rsidRPr="0063053E">
        <w:t xml:space="preserve">Glares with her eyes, and bristles with her </w:t>
      </w:r>
      <w:proofErr w:type="gramStart"/>
      <w:r w:rsidRPr="0063053E">
        <w:t>scales;</w:t>
      </w:r>
      <w:proofErr w:type="gramEnd"/>
    </w:p>
    <w:p w14:paraId="1E5D74BA" w14:textId="77777777" w:rsidR="003A417A" w:rsidRPr="0063053E" w:rsidRDefault="003A417A" w:rsidP="0063053E">
      <w:pPr>
        <w:pStyle w:val="Poetry"/>
      </w:pPr>
      <w:r w:rsidRPr="0063053E">
        <w:t>But, groveling in the dust, her parts unsound she trails:</w:t>
      </w:r>
    </w:p>
    <w:p w14:paraId="0253C523" w14:textId="77777777" w:rsidR="003A417A" w:rsidRPr="0063053E" w:rsidRDefault="003A417A" w:rsidP="0063053E">
      <w:pPr>
        <w:pStyle w:val="Poetry"/>
      </w:pPr>
      <w:r w:rsidRPr="0063053E">
        <w:t>So slowly to the port the Centaur tends,</w:t>
      </w:r>
    </w:p>
    <w:p w14:paraId="62BE80B7" w14:textId="26D93EB9" w:rsidR="003A417A" w:rsidRPr="0063053E" w:rsidRDefault="003A417A" w:rsidP="0063053E">
      <w:pPr>
        <w:pStyle w:val="Poetry"/>
      </w:pPr>
      <w:proofErr w:type="gramStart"/>
      <w:r w:rsidRPr="0063053E">
        <w:t>But,</w:t>
      </w:r>
      <w:proofErr w:type="gramEnd"/>
      <w:r w:rsidRPr="0063053E">
        <w:t xml:space="preserve"> what she wants in oars, with sails amends.</w:t>
      </w:r>
    </w:p>
    <w:p w14:paraId="1FBFC388" w14:textId="77777777" w:rsidR="0063053E" w:rsidRDefault="003A417A" w:rsidP="0063053E">
      <w:pPr>
        <w:pStyle w:val="Poetry"/>
      </w:pPr>
      <w:r w:rsidRPr="0063053E">
        <w:t xml:space="preserve">Yet, for his galley sav’d, the grateful prince </w:t>
      </w:r>
    </w:p>
    <w:p w14:paraId="5E447CAB" w14:textId="77777777" w:rsidR="0063053E" w:rsidRDefault="003A417A" w:rsidP="0063053E">
      <w:pPr>
        <w:pStyle w:val="Poetry"/>
      </w:pPr>
      <w:r w:rsidRPr="0063053E">
        <w:t xml:space="preserve">Is pleas’d th’ unhappy chief to recompense. </w:t>
      </w:r>
    </w:p>
    <w:p w14:paraId="45284367" w14:textId="77777777" w:rsidR="0063053E" w:rsidRDefault="003A417A" w:rsidP="0063053E">
      <w:pPr>
        <w:pStyle w:val="Poetry"/>
      </w:pPr>
      <w:r w:rsidRPr="0063053E">
        <w:t xml:space="preserve">Pholoe, the Cretan slave, rewards his care, </w:t>
      </w:r>
    </w:p>
    <w:p w14:paraId="415CE4BE" w14:textId="34AE97DE" w:rsidR="003A417A" w:rsidRDefault="003A417A" w:rsidP="0063053E">
      <w:pPr>
        <w:pStyle w:val="Poetry"/>
      </w:pPr>
      <w:r w:rsidRPr="0063053E">
        <w:t>Beauteous herself, with lovely twins as fair.</w:t>
      </w:r>
    </w:p>
    <w:p w14:paraId="2904E422" w14:textId="77777777" w:rsidR="0063053E" w:rsidRPr="0063053E" w:rsidRDefault="0063053E" w:rsidP="0063053E">
      <w:pPr>
        <w:pStyle w:val="Poetry"/>
      </w:pPr>
    </w:p>
    <w:p w14:paraId="23C02BF6" w14:textId="344C3D65" w:rsidR="003A417A" w:rsidRPr="0063053E" w:rsidRDefault="003A417A" w:rsidP="0063053E">
      <w:pPr>
        <w:pStyle w:val="Poetry"/>
      </w:pPr>
      <w:r w:rsidRPr="0063053E">
        <w:t>From thence his way the Trojan hero bent</w:t>
      </w:r>
    </w:p>
    <w:p w14:paraId="09A505AD" w14:textId="77777777" w:rsidR="0063053E" w:rsidRDefault="003A417A" w:rsidP="0063053E">
      <w:pPr>
        <w:pStyle w:val="Poetry"/>
      </w:pPr>
      <w:r w:rsidRPr="0063053E">
        <w:t xml:space="preserve">Into the neighb’ring plain, with mountains pent, </w:t>
      </w:r>
    </w:p>
    <w:p w14:paraId="58E94EE1" w14:textId="77777777" w:rsidR="0063053E" w:rsidRDefault="003A417A" w:rsidP="0063053E">
      <w:pPr>
        <w:pStyle w:val="Poetry"/>
      </w:pPr>
      <w:r w:rsidRPr="0063053E">
        <w:t xml:space="preserve">Whose sides were shaded with surrounding wood. </w:t>
      </w:r>
    </w:p>
    <w:p w14:paraId="1E63352A" w14:textId="1AD783D5" w:rsidR="003A417A" w:rsidRPr="0063053E" w:rsidRDefault="003A417A" w:rsidP="0063053E">
      <w:pPr>
        <w:pStyle w:val="Poetry"/>
      </w:pPr>
      <w:r w:rsidRPr="0063053E">
        <w:t>Full in the midst of this fair valley stood</w:t>
      </w:r>
    </w:p>
    <w:p w14:paraId="5EFB59F5" w14:textId="77777777" w:rsidR="003A417A" w:rsidRPr="0063053E" w:rsidRDefault="003A417A" w:rsidP="0063053E">
      <w:pPr>
        <w:pStyle w:val="Poetry"/>
      </w:pPr>
      <w:r w:rsidRPr="0063053E">
        <w:t>A native theater, which, rising slow</w:t>
      </w:r>
    </w:p>
    <w:p w14:paraId="6BB6F3B4" w14:textId="1C14EF81" w:rsidR="003A417A" w:rsidRPr="0063053E" w:rsidRDefault="003A417A" w:rsidP="0063053E">
      <w:pPr>
        <w:pStyle w:val="Poetry"/>
      </w:pPr>
      <w:r w:rsidRPr="0063053E">
        <w:t>By just degrees, o’erlook’d the ground below.</w:t>
      </w:r>
    </w:p>
    <w:p w14:paraId="0BA3C9B1" w14:textId="77777777" w:rsidR="0063053E" w:rsidRDefault="003A417A" w:rsidP="0063053E">
      <w:pPr>
        <w:pStyle w:val="Poetry"/>
      </w:pPr>
      <w:r w:rsidRPr="0063053E">
        <w:t xml:space="preserve">High on a sylvan throne the leader </w:t>
      </w:r>
      <w:proofErr w:type="gramStart"/>
      <w:r w:rsidRPr="0063053E">
        <w:t>sate;</w:t>
      </w:r>
      <w:proofErr w:type="gramEnd"/>
      <w:r w:rsidRPr="0063053E">
        <w:t xml:space="preserve"> </w:t>
      </w:r>
    </w:p>
    <w:p w14:paraId="64B02937" w14:textId="6A34EE38" w:rsidR="003A417A" w:rsidRPr="0063053E" w:rsidRDefault="003A417A" w:rsidP="0063053E">
      <w:pPr>
        <w:pStyle w:val="Poetry"/>
      </w:pPr>
      <w:r w:rsidRPr="0063053E">
        <w:t>A num’rous train attend in solemn state.</w:t>
      </w:r>
    </w:p>
    <w:p w14:paraId="50656F65" w14:textId="77777777" w:rsidR="0063053E" w:rsidRDefault="003A417A" w:rsidP="0063053E">
      <w:pPr>
        <w:pStyle w:val="Poetry"/>
      </w:pPr>
      <w:r w:rsidRPr="0063053E">
        <w:t xml:space="preserve">Here those that in the rapid course delight, </w:t>
      </w:r>
    </w:p>
    <w:p w14:paraId="552A0150" w14:textId="257D3BA2" w:rsidR="003A417A" w:rsidRPr="0063053E" w:rsidRDefault="003A417A" w:rsidP="0063053E">
      <w:pPr>
        <w:pStyle w:val="Poetry"/>
      </w:pPr>
      <w:r w:rsidRPr="0063053E">
        <w:t>Desire of honor and the prize invite.</w:t>
      </w:r>
    </w:p>
    <w:p w14:paraId="47814E34" w14:textId="180E3324" w:rsidR="003A417A" w:rsidRPr="0063053E" w:rsidRDefault="003A417A" w:rsidP="0063053E">
      <w:pPr>
        <w:pStyle w:val="Poetry"/>
      </w:pPr>
      <w:r w:rsidRPr="0063053E">
        <w:t xml:space="preserve">The rival runners without order </w:t>
      </w:r>
      <w:proofErr w:type="gramStart"/>
      <w:r w:rsidRPr="0063053E">
        <w:t>stand;</w:t>
      </w:r>
      <w:proofErr w:type="gramEnd"/>
    </w:p>
    <w:p w14:paraId="0D4B2E2A" w14:textId="77777777" w:rsidR="0063053E" w:rsidRDefault="003A417A" w:rsidP="0063053E">
      <w:pPr>
        <w:pStyle w:val="Poetry"/>
      </w:pPr>
      <w:r w:rsidRPr="0063053E">
        <w:lastRenderedPageBreak/>
        <w:t xml:space="preserve">The Trojans mix’d with the Sicilian band. </w:t>
      </w:r>
    </w:p>
    <w:p w14:paraId="075E4F59" w14:textId="77777777" w:rsidR="0063053E" w:rsidRDefault="003A417A" w:rsidP="0063053E">
      <w:pPr>
        <w:pStyle w:val="Poetry"/>
      </w:pPr>
      <w:r w:rsidRPr="0063053E">
        <w:t xml:space="preserve">First Nisus, with Euryalus, </w:t>
      </w:r>
      <w:proofErr w:type="gramStart"/>
      <w:r w:rsidRPr="0063053E">
        <w:t>appears;</w:t>
      </w:r>
      <w:proofErr w:type="gramEnd"/>
      <w:r w:rsidRPr="0063053E">
        <w:t xml:space="preserve"> </w:t>
      </w:r>
    </w:p>
    <w:p w14:paraId="46A1E932" w14:textId="1836BF87" w:rsidR="003A417A" w:rsidRPr="0063053E" w:rsidRDefault="003A417A" w:rsidP="0063053E">
      <w:pPr>
        <w:pStyle w:val="Poetry"/>
      </w:pPr>
      <w:r w:rsidRPr="0063053E">
        <w:t>Euryalus a boy of blooming years,</w:t>
      </w:r>
    </w:p>
    <w:p w14:paraId="4C7C07DE" w14:textId="77777777" w:rsidR="003A417A" w:rsidRPr="0063053E" w:rsidRDefault="003A417A" w:rsidP="0063053E">
      <w:pPr>
        <w:pStyle w:val="Poetry"/>
      </w:pPr>
      <w:r w:rsidRPr="0063053E">
        <w:t xml:space="preserve">With sprightly grace and equal beauty </w:t>
      </w:r>
      <w:proofErr w:type="gramStart"/>
      <w:r w:rsidRPr="0063053E">
        <w:t>crown’d;</w:t>
      </w:r>
      <w:proofErr w:type="gramEnd"/>
    </w:p>
    <w:p w14:paraId="4D46AE48" w14:textId="6D5B84D8" w:rsidR="003A417A" w:rsidRPr="0063053E" w:rsidRDefault="003A417A" w:rsidP="0063053E">
      <w:pPr>
        <w:pStyle w:val="Poetry"/>
      </w:pPr>
      <w:r w:rsidRPr="0063053E">
        <w:t>Nisus, for friendship to the youth renown’d.</w:t>
      </w:r>
    </w:p>
    <w:p w14:paraId="2B98E9CF" w14:textId="77777777" w:rsidR="003A417A" w:rsidRPr="0063053E" w:rsidRDefault="003A417A" w:rsidP="0063053E">
      <w:pPr>
        <w:pStyle w:val="Poetry"/>
      </w:pPr>
      <w:r w:rsidRPr="0063053E">
        <w:t>Diores next, of Priam’s royal race,</w:t>
      </w:r>
    </w:p>
    <w:p w14:paraId="1E8E518C" w14:textId="77777777" w:rsidR="0063053E" w:rsidRDefault="003A417A" w:rsidP="0063053E">
      <w:pPr>
        <w:pStyle w:val="Poetry"/>
      </w:pPr>
      <w:r w:rsidRPr="0063053E">
        <w:t xml:space="preserve">Then Salius joined with Patron, took their </w:t>
      </w:r>
      <w:proofErr w:type="gramStart"/>
      <w:r w:rsidRPr="0063053E">
        <w:t>place;</w:t>
      </w:r>
      <w:proofErr w:type="gramEnd"/>
      <w:r w:rsidRPr="0063053E">
        <w:t xml:space="preserve"> </w:t>
      </w:r>
    </w:p>
    <w:p w14:paraId="244E6206" w14:textId="6B0449C1" w:rsidR="003A417A" w:rsidRPr="0063053E" w:rsidRDefault="003A417A" w:rsidP="0063053E">
      <w:pPr>
        <w:pStyle w:val="Poetry"/>
      </w:pPr>
      <w:r w:rsidRPr="0063053E">
        <w:t>(But Patron in Arcadia had his birth,</w:t>
      </w:r>
    </w:p>
    <w:p w14:paraId="6E134004" w14:textId="77777777" w:rsidR="003A417A" w:rsidRPr="0063053E" w:rsidRDefault="003A417A" w:rsidP="0063053E">
      <w:pPr>
        <w:pStyle w:val="Poetry"/>
      </w:pPr>
      <w:r w:rsidRPr="0063053E">
        <w:t>And Salius his from Arcananian earth;)</w:t>
      </w:r>
    </w:p>
    <w:p w14:paraId="738BD05D" w14:textId="75C53FE6" w:rsidR="003A417A" w:rsidRPr="0063053E" w:rsidRDefault="003A417A" w:rsidP="0063053E">
      <w:pPr>
        <w:pStyle w:val="Poetry"/>
      </w:pPr>
      <w:r w:rsidRPr="0063053E">
        <w:t>Then two Sicilian youths—the names of these,</w:t>
      </w:r>
    </w:p>
    <w:p w14:paraId="55C563D0" w14:textId="77777777" w:rsidR="003A417A" w:rsidRPr="0063053E" w:rsidRDefault="003A417A" w:rsidP="0063053E">
      <w:pPr>
        <w:pStyle w:val="Poetry"/>
      </w:pPr>
      <w:r w:rsidRPr="0063053E">
        <w:t>Swift Helymus, and lovely Panopes:</w:t>
      </w:r>
    </w:p>
    <w:p w14:paraId="7C2DAA3E" w14:textId="77777777" w:rsidR="0063053E" w:rsidRDefault="003A417A" w:rsidP="0063053E">
      <w:pPr>
        <w:pStyle w:val="Poetry"/>
      </w:pPr>
      <w:r w:rsidRPr="0063053E">
        <w:t xml:space="preserve">Both jolly huntsmen, both in forest bred, </w:t>
      </w:r>
    </w:p>
    <w:p w14:paraId="434D12F7" w14:textId="77777777" w:rsidR="0063053E" w:rsidRDefault="003A417A" w:rsidP="0063053E">
      <w:pPr>
        <w:pStyle w:val="Poetry"/>
      </w:pPr>
      <w:r w:rsidRPr="0063053E">
        <w:t xml:space="preserve">And owning old Acestes for their </w:t>
      </w:r>
      <w:proofErr w:type="gramStart"/>
      <w:r w:rsidRPr="0063053E">
        <w:t>head;</w:t>
      </w:r>
      <w:proofErr w:type="gramEnd"/>
      <w:r w:rsidRPr="0063053E">
        <w:t xml:space="preserve"> </w:t>
      </w:r>
    </w:p>
    <w:p w14:paraId="1A4094C9" w14:textId="237E6749" w:rsidR="003A417A" w:rsidRPr="0063053E" w:rsidRDefault="003A417A" w:rsidP="0063053E">
      <w:pPr>
        <w:pStyle w:val="Poetry"/>
      </w:pPr>
      <w:r w:rsidRPr="0063053E">
        <w:t>With sev’ral others of ignobler name,</w:t>
      </w:r>
    </w:p>
    <w:p w14:paraId="3A98B0A5" w14:textId="5AE817BD" w:rsidR="003A417A" w:rsidRDefault="003A417A" w:rsidP="0063053E">
      <w:pPr>
        <w:pStyle w:val="Poetry"/>
      </w:pPr>
      <w:r w:rsidRPr="0063053E">
        <w:t>Whom time has not deliver’d o’er to fame.</w:t>
      </w:r>
    </w:p>
    <w:p w14:paraId="14E394FD" w14:textId="77777777" w:rsidR="0063053E" w:rsidRPr="0063053E" w:rsidRDefault="0063053E" w:rsidP="0063053E">
      <w:pPr>
        <w:pStyle w:val="Poetry"/>
      </w:pPr>
    </w:p>
    <w:p w14:paraId="5985E4B1" w14:textId="77777777" w:rsidR="0063053E" w:rsidRDefault="003A417A" w:rsidP="0063053E">
      <w:pPr>
        <w:pStyle w:val="Poetry"/>
      </w:pPr>
      <w:r w:rsidRPr="0063053E">
        <w:t xml:space="preserve">To these the hero thus his thoughts explain’d, </w:t>
      </w:r>
    </w:p>
    <w:p w14:paraId="0EBD8AAD" w14:textId="00A345AD" w:rsidR="003A417A" w:rsidRPr="0063053E" w:rsidRDefault="003A417A" w:rsidP="0063053E">
      <w:pPr>
        <w:pStyle w:val="Poetry"/>
      </w:pPr>
      <w:r w:rsidRPr="0063053E">
        <w:t>In words which gen’ral approbation gain’d:</w:t>
      </w:r>
    </w:p>
    <w:p w14:paraId="187DD56F" w14:textId="77777777" w:rsidR="003A417A" w:rsidRPr="0063053E" w:rsidRDefault="003A417A" w:rsidP="0063053E">
      <w:pPr>
        <w:pStyle w:val="Poetry"/>
      </w:pPr>
      <w:r w:rsidRPr="0063053E">
        <w:t>“One common largess is for all design’d,</w:t>
      </w:r>
    </w:p>
    <w:p w14:paraId="2E71BAD9" w14:textId="77777777" w:rsidR="003A417A" w:rsidRPr="0063053E" w:rsidRDefault="003A417A" w:rsidP="0063053E">
      <w:pPr>
        <w:pStyle w:val="Poetry"/>
      </w:pPr>
      <w:r w:rsidRPr="0063053E">
        <w:t>(The vanquish’d and the victor shall be join’d,)</w:t>
      </w:r>
    </w:p>
    <w:p w14:paraId="5C19E129" w14:textId="20EAE616" w:rsidR="003A417A" w:rsidRPr="0063053E" w:rsidRDefault="003A417A" w:rsidP="0063053E">
      <w:pPr>
        <w:pStyle w:val="Poetry"/>
      </w:pPr>
      <w:r w:rsidRPr="0063053E">
        <w:t>Two darts of polish’d steel and Gnosian wood,</w:t>
      </w:r>
    </w:p>
    <w:p w14:paraId="67DFC2ED" w14:textId="77777777" w:rsidR="003A417A" w:rsidRPr="0063053E" w:rsidRDefault="003A417A" w:rsidP="0063053E">
      <w:pPr>
        <w:pStyle w:val="Poetry"/>
      </w:pPr>
      <w:r w:rsidRPr="0063053E">
        <w:t>A silver-studded ax, alike bestow’d.</w:t>
      </w:r>
    </w:p>
    <w:p w14:paraId="0E45E08F" w14:textId="77777777" w:rsidR="003A417A" w:rsidRPr="0063053E" w:rsidRDefault="003A417A" w:rsidP="0063053E">
      <w:pPr>
        <w:pStyle w:val="Poetry"/>
      </w:pPr>
      <w:r w:rsidRPr="0063053E">
        <w:t>The foremost three have olive wreaths decreed:</w:t>
      </w:r>
    </w:p>
    <w:p w14:paraId="301BAE36" w14:textId="77777777" w:rsidR="0063053E" w:rsidRDefault="003A417A" w:rsidP="0063053E">
      <w:pPr>
        <w:pStyle w:val="Poetry"/>
      </w:pPr>
      <w:r w:rsidRPr="0063053E">
        <w:t xml:space="preserve">The first of these obtains a stately steed, </w:t>
      </w:r>
    </w:p>
    <w:p w14:paraId="29C474FD" w14:textId="6E899B67" w:rsidR="003A417A" w:rsidRPr="0063053E" w:rsidRDefault="003A417A" w:rsidP="0063053E">
      <w:pPr>
        <w:pStyle w:val="Poetry"/>
      </w:pPr>
      <w:r w:rsidRPr="0063053E">
        <w:t>Adorn’d with trappings; and the next in fame,</w:t>
      </w:r>
    </w:p>
    <w:p w14:paraId="70C8D9BC" w14:textId="469EF5B1" w:rsidR="003A417A" w:rsidRPr="0063053E" w:rsidRDefault="003A417A" w:rsidP="0063053E">
      <w:pPr>
        <w:pStyle w:val="Poetry"/>
      </w:pPr>
      <w:r w:rsidRPr="0063053E">
        <w:t>The quiver of an Amazonian dame,</w:t>
      </w:r>
    </w:p>
    <w:p w14:paraId="6455FA9B" w14:textId="77777777" w:rsidR="003A417A" w:rsidRPr="0063053E" w:rsidRDefault="003A417A" w:rsidP="0063053E">
      <w:pPr>
        <w:pStyle w:val="Poetry"/>
      </w:pPr>
      <w:r w:rsidRPr="0063053E">
        <w:t>With feather’d Thracian arrows well supplied:</w:t>
      </w:r>
    </w:p>
    <w:p w14:paraId="517BE925" w14:textId="77777777" w:rsidR="003A417A" w:rsidRPr="0063053E" w:rsidRDefault="003A417A" w:rsidP="0063053E">
      <w:pPr>
        <w:pStyle w:val="Poetry"/>
      </w:pPr>
      <w:r w:rsidRPr="0063053E">
        <w:t>A golden belt shall gird his manly side,</w:t>
      </w:r>
    </w:p>
    <w:p w14:paraId="6C23D328" w14:textId="77777777" w:rsidR="0063053E" w:rsidRDefault="003A417A" w:rsidP="0063053E">
      <w:pPr>
        <w:pStyle w:val="Poetry"/>
      </w:pPr>
      <w:r w:rsidRPr="0063053E">
        <w:t xml:space="preserve">Which with a sparkling diamond shall be </w:t>
      </w:r>
      <w:proofErr w:type="gramStart"/>
      <w:r w:rsidRPr="0063053E">
        <w:t>tied.</w:t>
      </w:r>
      <w:proofErr w:type="gramEnd"/>
      <w:r w:rsidRPr="0063053E">
        <w:t xml:space="preserve"> </w:t>
      </w:r>
    </w:p>
    <w:p w14:paraId="19AC0C4E" w14:textId="5B447405" w:rsidR="003A417A" w:rsidRPr="0063053E" w:rsidRDefault="003A417A" w:rsidP="0063053E">
      <w:pPr>
        <w:pStyle w:val="Poetry"/>
      </w:pPr>
      <w:r w:rsidRPr="0063053E">
        <w:t>The third this Grecian helmet shall content.”</w:t>
      </w:r>
    </w:p>
    <w:p w14:paraId="7860DA55" w14:textId="77DB3BE2" w:rsidR="003A417A" w:rsidRPr="0063053E" w:rsidRDefault="003A417A" w:rsidP="0063053E">
      <w:pPr>
        <w:pStyle w:val="Poetry"/>
      </w:pPr>
      <w:r w:rsidRPr="0063053E">
        <w:t xml:space="preserve">He </w:t>
      </w:r>
      <w:proofErr w:type="gramStart"/>
      <w:r w:rsidRPr="0063053E">
        <w:t>said</w:t>
      </w:r>
      <w:proofErr w:type="gramEnd"/>
      <w:r w:rsidRPr="0063053E">
        <w:t xml:space="preserve">. To their appointed base they </w:t>
      </w:r>
      <w:proofErr w:type="gramStart"/>
      <w:r w:rsidRPr="0063053E">
        <w:t>went;</w:t>
      </w:r>
      <w:proofErr w:type="gramEnd"/>
    </w:p>
    <w:p w14:paraId="6B6473D7" w14:textId="77777777" w:rsidR="0063053E" w:rsidRDefault="003A417A" w:rsidP="0063053E">
      <w:pPr>
        <w:pStyle w:val="Poetry"/>
      </w:pPr>
      <w:r w:rsidRPr="0063053E">
        <w:t xml:space="preserve">With beating hearts th’ expected sign receive, </w:t>
      </w:r>
    </w:p>
    <w:p w14:paraId="36A4F274" w14:textId="30955180" w:rsidR="003A417A" w:rsidRPr="0063053E" w:rsidRDefault="003A417A" w:rsidP="0063053E">
      <w:pPr>
        <w:pStyle w:val="Poetry"/>
      </w:pPr>
      <w:r w:rsidRPr="0063053E">
        <w:t>And, starting all at once, the barrier leave.</w:t>
      </w:r>
    </w:p>
    <w:p w14:paraId="73BEA384" w14:textId="77777777" w:rsidR="0063053E" w:rsidRDefault="003A417A" w:rsidP="0063053E">
      <w:pPr>
        <w:pStyle w:val="Poetry"/>
      </w:pPr>
      <w:r w:rsidRPr="0063053E">
        <w:t xml:space="preserve">Spread out, as on the winged winds, they flew, </w:t>
      </w:r>
    </w:p>
    <w:p w14:paraId="70F6247A" w14:textId="07BCDEDE" w:rsidR="003A417A" w:rsidRPr="0063053E" w:rsidRDefault="003A417A" w:rsidP="0063053E">
      <w:pPr>
        <w:pStyle w:val="Poetry"/>
      </w:pPr>
      <w:r w:rsidRPr="0063053E">
        <w:t>And seiz’d the distant goal with greedy view.</w:t>
      </w:r>
    </w:p>
    <w:p w14:paraId="2DE26272" w14:textId="6C55B430" w:rsidR="003A417A" w:rsidRPr="0063053E" w:rsidRDefault="003A417A" w:rsidP="0063053E">
      <w:pPr>
        <w:pStyle w:val="Poetry"/>
      </w:pPr>
      <w:r w:rsidRPr="0063053E">
        <w:lastRenderedPageBreak/>
        <w:t xml:space="preserve">Shot from the crowd, swift Nisus all </w:t>
      </w:r>
      <w:proofErr w:type="gramStart"/>
      <w:r w:rsidRPr="0063053E">
        <w:t>o’erpass’d;</w:t>
      </w:r>
      <w:proofErr w:type="gramEnd"/>
    </w:p>
    <w:p w14:paraId="0F3505AE" w14:textId="77777777" w:rsidR="0063053E" w:rsidRDefault="003A417A" w:rsidP="0063053E">
      <w:pPr>
        <w:pStyle w:val="Poetry"/>
      </w:pPr>
      <w:r w:rsidRPr="0063053E">
        <w:t xml:space="preserve">Nor storms, nor thunder, equal half his haste. </w:t>
      </w:r>
    </w:p>
    <w:p w14:paraId="0A7A2689" w14:textId="77777777" w:rsidR="0063053E" w:rsidRDefault="003A417A" w:rsidP="0063053E">
      <w:pPr>
        <w:pStyle w:val="Poetry"/>
      </w:pPr>
      <w:r w:rsidRPr="0063053E">
        <w:t xml:space="preserve">The next, but tho’ the next, yet far disjoin’d, </w:t>
      </w:r>
    </w:p>
    <w:p w14:paraId="60E76848" w14:textId="00279B36" w:rsidR="003A417A" w:rsidRPr="0063053E" w:rsidRDefault="003A417A" w:rsidP="0063053E">
      <w:pPr>
        <w:pStyle w:val="Poetry"/>
      </w:pPr>
      <w:r w:rsidRPr="0063053E">
        <w:t xml:space="preserve">Came Salius, and Euryalus </w:t>
      </w:r>
      <w:proofErr w:type="gramStart"/>
      <w:r w:rsidRPr="0063053E">
        <w:t>behind;</w:t>
      </w:r>
      <w:proofErr w:type="gramEnd"/>
    </w:p>
    <w:p w14:paraId="28988D31" w14:textId="77777777" w:rsidR="003A417A" w:rsidRPr="0063053E" w:rsidRDefault="003A417A" w:rsidP="0063053E">
      <w:pPr>
        <w:pStyle w:val="Poetry"/>
      </w:pPr>
      <w:r w:rsidRPr="0063053E">
        <w:t>Then Helymus, whom young Diores plied,</w:t>
      </w:r>
    </w:p>
    <w:p w14:paraId="7F6D4E03" w14:textId="2B021895" w:rsidR="003A417A" w:rsidRPr="0063053E" w:rsidRDefault="003A417A" w:rsidP="0063053E">
      <w:pPr>
        <w:pStyle w:val="Poetry"/>
      </w:pPr>
      <w:r w:rsidRPr="0063053E">
        <w:t>Step after step, and almost side by side,</w:t>
      </w:r>
    </w:p>
    <w:p w14:paraId="683ACA4E" w14:textId="77777777" w:rsidR="0063053E" w:rsidRDefault="003A417A" w:rsidP="0063053E">
      <w:pPr>
        <w:pStyle w:val="Poetry"/>
      </w:pPr>
      <w:r w:rsidRPr="0063053E">
        <w:t xml:space="preserve">His shoulders pressing; and, in longer space, </w:t>
      </w:r>
    </w:p>
    <w:p w14:paraId="1F56D8A8" w14:textId="0A75E765" w:rsidR="003A417A" w:rsidRPr="0063053E" w:rsidRDefault="003A417A" w:rsidP="0063053E">
      <w:pPr>
        <w:pStyle w:val="Poetry"/>
      </w:pPr>
      <w:r w:rsidRPr="0063053E">
        <w:t xml:space="preserve">Had </w:t>
      </w:r>
      <w:proofErr w:type="gramStart"/>
      <w:r w:rsidRPr="0063053E">
        <w:t>won, or</w:t>
      </w:r>
      <w:proofErr w:type="gramEnd"/>
      <w:r w:rsidRPr="0063053E">
        <w:t xml:space="preserve"> left at least a dubious race.</w:t>
      </w:r>
    </w:p>
    <w:p w14:paraId="511D5591" w14:textId="77777777" w:rsidR="0063053E" w:rsidRDefault="0063053E" w:rsidP="0063053E">
      <w:pPr>
        <w:pStyle w:val="Poetry"/>
      </w:pPr>
    </w:p>
    <w:p w14:paraId="10366D4D" w14:textId="12E40841" w:rsidR="0063053E" w:rsidRDefault="003A417A" w:rsidP="0063053E">
      <w:pPr>
        <w:pStyle w:val="Poetry"/>
      </w:pPr>
      <w:r w:rsidRPr="0063053E">
        <w:t xml:space="preserve">Now, spent, the goal they almost reach at last, </w:t>
      </w:r>
    </w:p>
    <w:p w14:paraId="61C25968" w14:textId="32701084" w:rsidR="003A417A" w:rsidRPr="0063053E" w:rsidRDefault="003A417A" w:rsidP="0063053E">
      <w:pPr>
        <w:pStyle w:val="Poetry"/>
      </w:pPr>
      <w:r w:rsidRPr="0063053E">
        <w:t>When eager Nisus, hapless in his haste,</w:t>
      </w:r>
    </w:p>
    <w:p w14:paraId="77ECC358" w14:textId="4656B38D" w:rsidR="003A417A" w:rsidRPr="0063053E" w:rsidRDefault="003A417A" w:rsidP="0063053E">
      <w:pPr>
        <w:pStyle w:val="Poetry"/>
      </w:pPr>
      <w:r w:rsidRPr="0063053E">
        <w:t>Slipp’d first, and, slipping, fell upon the plain,</w:t>
      </w:r>
    </w:p>
    <w:p w14:paraId="4C58A0AC" w14:textId="77777777" w:rsidR="0063053E" w:rsidRDefault="003A417A" w:rsidP="0063053E">
      <w:pPr>
        <w:pStyle w:val="Poetry"/>
      </w:pPr>
      <w:r w:rsidRPr="0063053E">
        <w:t xml:space="preserve">Soak’d with the blood of oxen newly slain. </w:t>
      </w:r>
    </w:p>
    <w:p w14:paraId="510EFBA2" w14:textId="07330BCE" w:rsidR="003A417A" w:rsidRPr="0063053E" w:rsidRDefault="003A417A" w:rsidP="0063053E">
      <w:pPr>
        <w:pStyle w:val="Poetry"/>
      </w:pPr>
      <w:r w:rsidRPr="0063053E">
        <w:t xml:space="preserve">The careless victor had not mark’d his </w:t>
      </w:r>
      <w:proofErr w:type="gramStart"/>
      <w:r w:rsidRPr="0063053E">
        <w:t>way;</w:t>
      </w:r>
      <w:proofErr w:type="gramEnd"/>
    </w:p>
    <w:p w14:paraId="73B98045" w14:textId="77777777" w:rsidR="0063053E" w:rsidRDefault="003A417A" w:rsidP="0063053E">
      <w:pPr>
        <w:pStyle w:val="Poetry"/>
      </w:pPr>
      <w:r w:rsidRPr="0063053E">
        <w:t xml:space="preserve">But, treading where the treach’rous puddle lay, </w:t>
      </w:r>
    </w:p>
    <w:p w14:paraId="46D848A6" w14:textId="7F18C138" w:rsidR="003A417A" w:rsidRPr="0063053E" w:rsidRDefault="003A417A" w:rsidP="0063053E">
      <w:pPr>
        <w:pStyle w:val="Poetry"/>
      </w:pPr>
      <w:r w:rsidRPr="0063053E">
        <w:t xml:space="preserve">His heels flew </w:t>
      </w:r>
      <w:proofErr w:type="gramStart"/>
      <w:r w:rsidRPr="0063053E">
        <w:t>up;</w:t>
      </w:r>
      <w:proofErr w:type="gramEnd"/>
      <w:r w:rsidRPr="0063053E">
        <w:t xml:space="preserve"> and on the grassy floor</w:t>
      </w:r>
    </w:p>
    <w:p w14:paraId="7267D720" w14:textId="16274126" w:rsidR="003A417A" w:rsidRPr="0063053E" w:rsidRDefault="003A417A" w:rsidP="0063053E">
      <w:pPr>
        <w:pStyle w:val="Poetry"/>
      </w:pPr>
      <w:r w:rsidRPr="0063053E">
        <w:t>He fell, besmear’d with filth and holy gore.</w:t>
      </w:r>
    </w:p>
    <w:p w14:paraId="0D5F15A1" w14:textId="77777777" w:rsidR="0063053E" w:rsidRDefault="003A417A" w:rsidP="0063053E">
      <w:pPr>
        <w:pStyle w:val="Poetry"/>
      </w:pPr>
      <w:r w:rsidRPr="0063053E">
        <w:t xml:space="preserve">Not mindless then, Euryalus, of thee, </w:t>
      </w:r>
    </w:p>
    <w:p w14:paraId="14B4EA21" w14:textId="13CD7E42" w:rsidR="003A417A" w:rsidRPr="0063053E" w:rsidRDefault="003A417A" w:rsidP="0063053E">
      <w:pPr>
        <w:pStyle w:val="Poetry"/>
      </w:pPr>
      <w:r w:rsidRPr="0063053E">
        <w:t>Nor of the sacred bonds of amity,</w:t>
      </w:r>
    </w:p>
    <w:p w14:paraId="5CE10A12" w14:textId="77777777" w:rsidR="0063053E" w:rsidRDefault="003A417A" w:rsidP="0063053E">
      <w:pPr>
        <w:pStyle w:val="Poetry"/>
      </w:pPr>
      <w:r w:rsidRPr="0063053E">
        <w:t xml:space="preserve">He strove th’ immediate rival’s hope to cross, </w:t>
      </w:r>
    </w:p>
    <w:p w14:paraId="7B869F12" w14:textId="6D687F1A" w:rsidR="003A417A" w:rsidRPr="0063053E" w:rsidRDefault="003A417A" w:rsidP="0063053E">
      <w:pPr>
        <w:pStyle w:val="Poetry"/>
      </w:pPr>
      <w:r w:rsidRPr="0063053E">
        <w:t>And caught the foot of Salius as he rose.</w:t>
      </w:r>
    </w:p>
    <w:p w14:paraId="76916062" w14:textId="0FB784A6" w:rsidR="003A417A" w:rsidRPr="0063053E" w:rsidRDefault="003A417A" w:rsidP="0063053E">
      <w:pPr>
        <w:pStyle w:val="Poetry"/>
      </w:pPr>
      <w:r w:rsidRPr="0063053E">
        <w:t xml:space="preserve">So Salius lay extended on the </w:t>
      </w:r>
      <w:proofErr w:type="gramStart"/>
      <w:r w:rsidRPr="0063053E">
        <w:t>plain;</w:t>
      </w:r>
      <w:proofErr w:type="gramEnd"/>
    </w:p>
    <w:p w14:paraId="422B90B4" w14:textId="77777777" w:rsidR="003A417A" w:rsidRPr="0063053E" w:rsidRDefault="003A417A" w:rsidP="0063053E">
      <w:pPr>
        <w:pStyle w:val="Poetry"/>
      </w:pPr>
      <w:r w:rsidRPr="0063053E">
        <w:t>Euryalus springs out, the prize to gain,</w:t>
      </w:r>
    </w:p>
    <w:p w14:paraId="1C5B2209" w14:textId="77777777" w:rsidR="003A417A" w:rsidRPr="0063053E" w:rsidRDefault="003A417A" w:rsidP="0063053E">
      <w:pPr>
        <w:pStyle w:val="Poetry"/>
      </w:pPr>
      <w:r w:rsidRPr="0063053E">
        <w:t>And leaves the crowd: applauding peals attend</w:t>
      </w:r>
    </w:p>
    <w:p w14:paraId="5B6752BD" w14:textId="77777777" w:rsidR="0063053E" w:rsidRDefault="003A417A" w:rsidP="0063053E">
      <w:pPr>
        <w:pStyle w:val="Poetry"/>
      </w:pPr>
      <w:r w:rsidRPr="0063053E">
        <w:t xml:space="preserve">The victor to the goal, who vanquish’d by his friend. </w:t>
      </w:r>
    </w:p>
    <w:p w14:paraId="6F35622C" w14:textId="0E688948" w:rsidR="003A417A" w:rsidRPr="0063053E" w:rsidRDefault="003A417A" w:rsidP="0063053E">
      <w:pPr>
        <w:pStyle w:val="Poetry"/>
      </w:pPr>
      <w:r w:rsidRPr="0063053E">
        <w:t>Next Helymus; and then Diores came,</w:t>
      </w:r>
    </w:p>
    <w:p w14:paraId="6E0426F2" w14:textId="0AE1CDDF" w:rsidR="003A417A" w:rsidRPr="0063053E" w:rsidRDefault="003A417A" w:rsidP="0063053E">
      <w:pPr>
        <w:pStyle w:val="Poetry"/>
      </w:pPr>
      <w:r w:rsidRPr="0063053E">
        <w:t>By two misfortunes made the third in fame.</w:t>
      </w:r>
    </w:p>
    <w:p w14:paraId="0422DD2B" w14:textId="77777777" w:rsidR="0063053E" w:rsidRDefault="0063053E" w:rsidP="0063053E">
      <w:pPr>
        <w:pStyle w:val="Poetry"/>
      </w:pPr>
    </w:p>
    <w:p w14:paraId="30570096" w14:textId="13A38B47" w:rsidR="003A417A" w:rsidRPr="0063053E" w:rsidRDefault="003A417A" w:rsidP="0063053E">
      <w:pPr>
        <w:pStyle w:val="Poetry"/>
      </w:pPr>
      <w:r w:rsidRPr="0063053E">
        <w:t>But Salius enters, and, exclaiming loud</w:t>
      </w:r>
    </w:p>
    <w:p w14:paraId="2528C7FE" w14:textId="77777777" w:rsidR="0063053E" w:rsidRDefault="003A417A" w:rsidP="0063053E">
      <w:pPr>
        <w:pStyle w:val="Poetry"/>
      </w:pPr>
      <w:r w:rsidRPr="0063053E">
        <w:t xml:space="preserve">For justice, deafens and disturbs the </w:t>
      </w:r>
      <w:proofErr w:type="gramStart"/>
      <w:r w:rsidRPr="0063053E">
        <w:t>crowd;</w:t>
      </w:r>
      <w:proofErr w:type="gramEnd"/>
      <w:r w:rsidRPr="0063053E">
        <w:t xml:space="preserve"> </w:t>
      </w:r>
    </w:p>
    <w:p w14:paraId="49E865FA" w14:textId="77777777" w:rsidR="0063053E" w:rsidRDefault="003A417A" w:rsidP="0063053E">
      <w:pPr>
        <w:pStyle w:val="Poetry"/>
      </w:pPr>
      <w:r w:rsidRPr="0063053E">
        <w:t xml:space="preserve">Urges his cause may in the court be </w:t>
      </w:r>
      <w:proofErr w:type="gramStart"/>
      <w:r w:rsidRPr="0063053E">
        <w:t>heard;</w:t>
      </w:r>
      <w:proofErr w:type="gramEnd"/>
      <w:r w:rsidRPr="0063053E">
        <w:t xml:space="preserve"> </w:t>
      </w:r>
    </w:p>
    <w:p w14:paraId="14BE38E9" w14:textId="288D259B" w:rsidR="003A417A" w:rsidRPr="0063053E" w:rsidRDefault="003A417A" w:rsidP="0063053E">
      <w:pPr>
        <w:pStyle w:val="Poetry"/>
      </w:pPr>
      <w:r w:rsidRPr="0063053E">
        <w:t>And pleads the prize is wrongfully conferr’d.</w:t>
      </w:r>
    </w:p>
    <w:p w14:paraId="609A01E2" w14:textId="7954D1FE" w:rsidR="003A417A" w:rsidRPr="0063053E" w:rsidRDefault="003A417A" w:rsidP="0063053E">
      <w:pPr>
        <w:pStyle w:val="Poetry"/>
      </w:pPr>
      <w:r w:rsidRPr="0063053E">
        <w:t xml:space="preserve">But favor for Euryalus </w:t>
      </w:r>
      <w:proofErr w:type="gramStart"/>
      <w:r w:rsidRPr="0063053E">
        <w:t>appears;</w:t>
      </w:r>
      <w:proofErr w:type="gramEnd"/>
    </w:p>
    <w:p w14:paraId="6141AB07" w14:textId="77777777" w:rsidR="0063053E" w:rsidRDefault="003A417A" w:rsidP="0063053E">
      <w:pPr>
        <w:pStyle w:val="Poetry"/>
      </w:pPr>
      <w:r w:rsidRPr="0063053E">
        <w:t xml:space="preserve">His blooming beauty, with his tender tears, </w:t>
      </w:r>
    </w:p>
    <w:p w14:paraId="714D3665" w14:textId="77777777" w:rsidR="0063053E" w:rsidRDefault="003A417A" w:rsidP="0063053E">
      <w:pPr>
        <w:pStyle w:val="Poetry"/>
      </w:pPr>
      <w:r w:rsidRPr="0063053E">
        <w:t xml:space="preserve">Had brib’d the judges for the promis’d prize. </w:t>
      </w:r>
    </w:p>
    <w:p w14:paraId="5DA3F465" w14:textId="77777777" w:rsidR="0063053E" w:rsidRDefault="003A417A" w:rsidP="0063053E">
      <w:pPr>
        <w:pStyle w:val="Poetry"/>
      </w:pPr>
      <w:r w:rsidRPr="0063053E">
        <w:lastRenderedPageBreak/>
        <w:t xml:space="preserve">Besides, Diores fills the court with cries, </w:t>
      </w:r>
    </w:p>
    <w:p w14:paraId="3C10CBF0" w14:textId="3A2CA432" w:rsidR="003A417A" w:rsidRPr="0063053E" w:rsidRDefault="003A417A" w:rsidP="0063053E">
      <w:pPr>
        <w:pStyle w:val="Poetry"/>
      </w:pPr>
      <w:r w:rsidRPr="0063053E">
        <w:t>Who vainly reaches at the last reward,</w:t>
      </w:r>
    </w:p>
    <w:p w14:paraId="6B6C9C03" w14:textId="341FDD58" w:rsidR="003A417A" w:rsidRPr="0063053E" w:rsidRDefault="003A417A" w:rsidP="0063053E">
      <w:pPr>
        <w:pStyle w:val="Poetry"/>
      </w:pPr>
      <w:r w:rsidRPr="0063053E">
        <w:t>If the first palm on Salius be conferr’d.</w:t>
      </w:r>
    </w:p>
    <w:p w14:paraId="40AA1986" w14:textId="77777777" w:rsidR="003A417A" w:rsidRPr="0063053E" w:rsidRDefault="003A417A" w:rsidP="0063053E">
      <w:pPr>
        <w:pStyle w:val="Poetry"/>
      </w:pPr>
      <w:r w:rsidRPr="0063053E">
        <w:t>Then thus the prince: “Let no disputes arise:</w:t>
      </w:r>
    </w:p>
    <w:p w14:paraId="2533573F" w14:textId="77777777" w:rsidR="0063053E" w:rsidRDefault="003A417A" w:rsidP="0063053E">
      <w:pPr>
        <w:pStyle w:val="Poetry"/>
      </w:pPr>
      <w:r w:rsidRPr="0063053E">
        <w:t xml:space="preserve">Where fortune plac’d it, I award the prize. </w:t>
      </w:r>
    </w:p>
    <w:p w14:paraId="44525E91" w14:textId="77777777" w:rsidR="0063053E" w:rsidRDefault="003A417A" w:rsidP="0063053E">
      <w:pPr>
        <w:pStyle w:val="Poetry"/>
      </w:pPr>
      <w:r w:rsidRPr="0063053E">
        <w:t xml:space="preserve">But fortune’s errors give me leave to mend, </w:t>
      </w:r>
    </w:p>
    <w:p w14:paraId="58A1FC06" w14:textId="3DA6D551" w:rsidR="003A417A" w:rsidRPr="0063053E" w:rsidRDefault="003A417A" w:rsidP="0063053E">
      <w:pPr>
        <w:pStyle w:val="Poetry"/>
      </w:pPr>
      <w:r w:rsidRPr="0063053E">
        <w:t>At least to pity my deserving friend.”</w:t>
      </w:r>
    </w:p>
    <w:p w14:paraId="594E63EB" w14:textId="12A835A9" w:rsidR="003A417A" w:rsidRPr="0063053E" w:rsidRDefault="003A417A" w:rsidP="0063053E">
      <w:pPr>
        <w:pStyle w:val="Poetry"/>
      </w:pPr>
      <w:r w:rsidRPr="0063053E">
        <w:t>He said, and, from among the spoils, he draws</w:t>
      </w:r>
    </w:p>
    <w:p w14:paraId="0050E271" w14:textId="77777777" w:rsidR="0063053E" w:rsidRDefault="003A417A" w:rsidP="0063053E">
      <w:pPr>
        <w:pStyle w:val="Poetry"/>
      </w:pPr>
      <w:r w:rsidRPr="0063053E">
        <w:t xml:space="preserve">(Pond’rous with shaggy mane and golden paws) </w:t>
      </w:r>
    </w:p>
    <w:p w14:paraId="2F5C243C" w14:textId="5A1F5D73" w:rsidR="003A417A" w:rsidRPr="0063053E" w:rsidRDefault="003A417A" w:rsidP="0063053E">
      <w:pPr>
        <w:pStyle w:val="Poetry"/>
      </w:pPr>
      <w:r w:rsidRPr="0063053E">
        <w:t>A lion’s hide: to Salius this he gives.</w:t>
      </w:r>
    </w:p>
    <w:p w14:paraId="6F97155A" w14:textId="77777777" w:rsidR="0063053E" w:rsidRDefault="003A417A" w:rsidP="0063053E">
      <w:pPr>
        <w:pStyle w:val="Poetry"/>
      </w:pPr>
      <w:r w:rsidRPr="0063053E">
        <w:t xml:space="preserve">Nisus with envy sees the </w:t>
      </w:r>
      <w:proofErr w:type="gramStart"/>
      <w:r w:rsidRPr="0063053E">
        <w:t>gift, and</w:t>
      </w:r>
      <w:proofErr w:type="gramEnd"/>
      <w:r w:rsidRPr="0063053E">
        <w:t xml:space="preserve"> grieves. </w:t>
      </w:r>
    </w:p>
    <w:p w14:paraId="7CE6E0EB" w14:textId="3A0BBE7A" w:rsidR="003A417A" w:rsidRPr="0063053E" w:rsidRDefault="003A417A" w:rsidP="0063053E">
      <w:pPr>
        <w:pStyle w:val="Poetry"/>
      </w:pPr>
      <w:r w:rsidRPr="0063053E">
        <w:t>“If such rewards to vanquish’d men are due.”</w:t>
      </w:r>
    </w:p>
    <w:p w14:paraId="404F9061" w14:textId="62527C7E" w:rsidR="003A417A" w:rsidRPr="0063053E" w:rsidRDefault="003A417A" w:rsidP="0063053E">
      <w:pPr>
        <w:pStyle w:val="Poetry"/>
      </w:pPr>
      <w:r w:rsidRPr="0063053E">
        <w:t>He said, “and falling is to rise by you,</w:t>
      </w:r>
    </w:p>
    <w:p w14:paraId="4BD2F4A2" w14:textId="77777777" w:rsidR="0063053E" w:rsidRDefault="003A417A" w:rsidP="0063053E">
      <w:pPr>
        <w:pStyle w:val="Poetry"/>
      </w:pPr>
      <w:r w:rsidRPr="0063053E">
        <w:t xml:space="preserve">What prize may Nisus from your bounty claim, </w:t>
      </w:r>
    </w:p>
    <w:p w14:paraId="4762C090" w14:textId="117EE2E4" w:rsidR="003A417A" w:rsidRPr="0063053E" w:rsidRDefault="003A417A" w:rsidP="0063053E">
      <w:pPr>
        <w:pStyle w:val="Poetry"/>
      </w:pPr>
      <w:r w:rsidRPr="0063053E">
        <w:t>Who merited the first rewards and fame?</w:t>
      </w:r>
    </w:p>
    <w:p w14:paraId="4C82D379" w14:textId="77777777" w:rsidR="0063053E" w:rsidRDefault="003A417A" w:rsidP="0063053E">
      <w:pPr>
        <w:pStyle w:val="Poetry"/>
      </w:pPr>
      <w:r w:rsidRPr="0063053E">
        <w:t xml:space="preserve">In falling, both an equal fortune </w:t>
      </w:r>
      <w:proofErr w:type="gramStart"/>
      <w:r w:rsidRPr="0063053E">
        <w:t>tried;</w:t>
      </w:r>
      <w:proofErr w:type="gramEnd"/>
      <w:r w:rsidRPr="0063053E">
        <w:t xml:space="preserve"> </w:t>
      </w:r>
    </w:p>
    <w:p w14:paraId="328240A9" w14:textId="76FFC057" w:rsidR="003A417A" w:rsidRPr="0063053E" w:rsidRDefault="003A417A" w:rsidP="0063053E">
      <w:pPr>
        <w:pStyle w:val="Poetry"/>
      </w:pPr>
      <w:r w:rsidRPr="0063053E">
        <w:t>Would fortune for my fall so well provide!”</w:t>
      </w:r>
    </w:p>
    <w:p w14:paraId="49F75FE5" w14:textId="73DE8492" w:rsidR="003A417A" w:rsidRPr="0063053E" w:rsidRDefault="003A417A" w:rsidP="0063053E">
      <w:pPr>
        <w:pStyle w:val="Poetry"/>
      </w:pPr>
      <w:r w:rsidRPr="0063053E">
        <w:t>With this he pointed to his face, and show’d</w:t>
      </w:r>
    </w:p>
    <w:p w14:paraId="5E57BF9D" w14:textId="77777777" w:rsidR="0063053E" w:rsidRDefault="003A417A" w:rsidP="0063053E">
      <w:pPr>
        <w:pStyle w:val="Poetry"/>
      </w:pPr>
      <w:r w:rsidRPr="0063053E">
        <w:t xml:space="preserve">His hand and all his habit smear’d with blood. </w:t>
      </w:r>
    </w:p>
    <w:p w14:paraId="3226BF7D" w14:textId="3A90C163" w:rsidR="003A417A" w:rsidRPr="0063053E" w:rsidRDefault="003A417A" w:rsidP="0063053E">
      <w:pPr>
        <w:pStyle w:val="Poetry"/>
      </w:pPr>
      <w:r w:rsidRPr="0063053E">
        <w:t>Th’ indulgent father of the people smil’d,</w:t>
      </w:r>
    </w:p>
    <w:p w14:paraId="3E41A3DC" w14:textId="77777777" w:rsidR="0063053E" w:rsidRDefault="003A417A" w:rsidP="0063053E">
      <w:pPr>
        <w:pStyle w:val="Poetry"/>
      </w:pPr>
      <w:r w:rsidRPr="0063053E">
        <w:t xml:space="preserve">And caus’d to be produc’d an ample shield, </w:t>
      </w:r>
    </w:p>
    <w:p w14:paraId="138CFC73" w14:textId="675EE344" w:rsidR="003A417A" w:rsidRPr="0063053E" w:rsidRDefault="003A417A" w:rsidP="0063053E">
      <w:pPr>
        <w:pStyle w:val="Poetry"/>
      </w:pPr>
      <w:r w:rsidRPr="0063053E">
        <w:t>Of wondrous art, by Didymaon wrought,</w:t>
      </w:r>
    </w:p>
    <w:p w14:paraId="22BD79AF" w14:textId="67D713BA" w:rsidR="003A417A" w:rsidRPr="0063053E" w:rsidRDefault="003A417A" w:rsidP="0063053E">
      <w:pPr>
        <w:pStyle w:val="Poetry"/>
      </w:pPr>
      <w:r w:rsidRPr="0063053E">
        <w:t>Long since from Neptune’s bars in triumph brought.</w:t>
      </w:r>
    </w:p>
    <w:p w14:paraId="0575E8F6" w14:textId="77777777" w:rsidR="0063053E" w:rsidRDefault="003A417A" w:rsidP="0063053E">
      <w:pPr>
        <w:pStyle w:val="Poetry"/>
      </w:pPr>
      <w:r w:rsidRPr="0063053E">
        <w:t xml:space="preserve">This giv’n to Nisus, he divides the rest, </w:t>
      </w:r>
    </w:p>
    <w:p w14:paraId="59F1E100" w14:textId="411CB5C4" w:rsidR="003A417A" w:rsidRPr="0063053E" w:rsidRDefault="003A417A" w:rsidP="0063053E">
      <w:pPr>
        <w:pStyle w:val="Poetry"/>
      </w:pPr>
      <w:r w:rsidRPr="0063053E">
        <w:t xml:space="preserve">And equal justice in his </w:t>
      </w:r>
      <w:proofErr w:type="gramStart"/>
      <w:r w:rsidRPr="0063053E">
        <w:t>gifts</w:t>
      </w:r>
      <w:proofErr w:type="gramEnd"/>
      <w:r w:rsidRPr="0063053E">
        <w:t xml:space="preserve"> express’d.</w:t>
      </w:r>
    </w:p>
    <w:p w14:paraId="478EAF70" w14:textId="77777777" w:rsidR="0063053E" w:rsidRDefault="0063053E" w:rsidP="0063053E">
      <w:pPr>
        <w:pStyle w:val="Poetry"/>
      </w:pPr>
    </w:p>
    <w:p w14:paraId="2F51A035" w14:textId="1776E728" w:rsidR="003A417A" w:rsidRPr="0063053E" w:rsidRDefault="003A417A" w:rsidP="0063053E">
      <w:pPr>
        <w:pStyle w:val="Poetry"/>
      </w:pPr>
      <w:r w:rsidRPr="0063053E">
        <w:t>The race thus ended, and rewards bestow’d,</w:t>
      </w:r>
    </w:p>
    <w:p w14:paraId="697BD79C" w14:textId="77777777" w:rsidR="003A417A" w:rsidRPr="0063053E" w:rsidRDefault="003A417A" w:rsidP="0063053E">
      <w:pPr>
        <w:pStyle w:val="Poetry"/>
      </w:pPr>
      <w:r w:rsidRPr="0063053E">
        <w:t>Once more the prince bespeaks th’ attentive crowd:</w:t>
      </w:r>
    </w:p>
    <w:p w14:paraId="4F0B6B04" w14:textId="2356D296" w:rsidR="003A417A" w:rsidRPr="0063053E" w:rsidRDefault="003A417A" w:rsidP="0063053E">
      <w:pPr>
        <w:pStyle w:val="Poetry"/>
      </w:pPr>
      <w:r w:rsidRPr="0063053E">
        <w:t>“If there he here whose dauntless courage dare</w:t>
      </w:r>
    </w:p>
    <w:p w14:paraId="35BF780F" w14:textId="77777777" w:rsidR="0063053E" w:rsidRDefault="003A417A" w:rsidP="0063053E">
      <w:pPr>
        <w:pStyle w:val="Poetry"/>
      </w:pPr>
      <w:r w:rsidRPr="0063053E">
        <w:t xml:space="preserve">In gauntlet-fight, with limbs and body bare, </w:t>
      </w:r>
    </w:p>
    <w:p w14:paraId="04154F26" w14:textId="54D97738" w:rsidR="003A417A" w:rsidRPr="0063053E" w:rsidRDefault="003A417A" w:rsidP="0063053E">
      <w:pPr>
        <w:pStyle w:val="Poetry"/>
      </w:pPr>
      <w:r w:rsidRPr="0063053E">
        <w:t xml:space="preserve">His opposite </w:t>
      </w:r>
      <w:proofErr w:type="gramStart"/>
      <w:r w:rsidRPr="0063053E">
        <w:t>sustain</w:t>
      </w:r>
      <w:proofErr w:type="gramEnd"/>
      <w:r w:rsidRPr="0063053E">
        <w:t xml:space="preserve"> in open view,</w:t>
      </w:r>
    </w:p>
    <w:p w14:paraId="4493316B" w14:textId="77777777" w:rsidR="0063053E" w:rsidRDefault="003A417A" w:rsidP="0063053E">
      <w:pPr>
        <w:pStyle w:val="Poetry"/>
      </w:pPr>
      <w:r w:rsidRPr="0063053E">
        <w:t xml:space="preserve">Stand forth the champion, and the games renew. </w:t>
      </w:r>
    </w:p>
    <w:p w14:paraId="408A1E5A" w14:textId="0D6DB3B0" w:rsidR="003A417A" w:rsidRPr="0063053E" w:rsidRDefault="003A417A" w:rsidP="0063053E">
      <w:pPr>
        <w:pStyle w:val="Poetry"/>
      </w:pPr>
      <w:r w:rsidRPr="0063053E">
        <w:t>Two prizes I propose, and thus divide:</w:t>
      </w:r>
    </w:p>
    <w:p w14:paraId="0DBB295B" w14:textId="119F7D6B" w:rsidR="003A417A" w:rsidRPr="0063053E" w:rsidRDefault="003A417A" w:rsidP="0063053E">
      <w:pPr>
        <w:pStyle w:val="Poetry"/>
      </w:pPr>
      <w:r w:rsidRPr="0063053E">
        <w:t>A bull with gilded horns, and fillets tied,</w:t>
      </w:r>
    </w:p>
    <w:p w14:paraId="602E468C" w14:textId="77777777" w:rsidR="003A417A" w:rsidRPr="0063053E" w:rsidRDefault="003A417A" w:rsidP="0063053E">
      <w:pPr>
        <w:pStyle w:val="Poetry"/>
      </w:pPr>
      <w:r w:rsidRPr="0063053E">
        <w:t xml:space="preserve">Shall be the portion of the conqu’ring </w:t>
      </w:r>
      <w:proofErr w:type="gramStart"/>
      <w:r w:rsidRPr="0063053E">
        <w:t>chief;</w:t>
      </w:r>
      <w:proofErr w:type="gramEnd"/>
    </w:p>
    <w:p w14:paraId="6A55556E" w14:textId="77777777" w:rsidR="003A417A" w:rsidRPr="0063053E" w:rsidRDefault="003A417A" w:rsidP="0063053E">
      <w:pPr>
        <w:pStyle w:val="Poetry"/>
      </w:pPr>
      <w:r w:rsidRPr="0063053E">
        <w:lastRenderedPageBreak/>
        <w:t>A sword and helm shall cheer the loser’s grief.”</w:t>
      </w:r>
    </w:p>
    <w:p w14:paraId="11F46D7F" w14:textId="77777777" w:rsidR="0063053E" w:rsidRDefault="0063053E" w:rsidP="0063053E">
      <w:pPr>
        <w:pStyle w:val="Poetry"/>
      </w:pPr>
    </w:p>
    <w:p w14:paraId="0E456063" w14:textId="77777777" w:rsidR="0063053E" w:rsidRDefault="003A417A" w:rsidP="0063053E">
      <w:pPr>
        <w:pStyle w:val="Poetry"/>
      </w:pPr>
      <w:r w:rsidRPr="0063053E">
        <w:t xml:space="preserve">Then haughty Dares in the lists </w:t>
      </w:r>
      <w:proofErr w:type="gramStart"/>
      <w:r w:rsidRPr="0063053E">
        <w:t>appears;</w:t>
      </w:r>
      <w:proofErr w:type="gramEnd"/>
      <w:r w:rsidRPr="0063053E">
        <w:t xml:space="preserve"> </w:t>
      </w:r>
    </w:p>
    <w:p w14:paraId="66BB3E5E" w14:textId="69196505" w:rsidR="003A417A" w:rsidRPr="0063053E" w:rsidRDefault="003A417A" w:rsidP="0063053E">
      <w:pPr>
        <w:pStyle w:val="Poetry"/>
      </w:pPr>
      <w:r w:rsidRPr="0063053E">
        <w:t>Stalking he strides, his head erected bears:</w:t>
      </w:r>
    </w:p>
    <w:p w14:paraId="38547B15" w14:textId="605D3D67" w:rsidR="003A417A" w:rsidRPr="0063053E" w:rsidRDefault="003A417A" w:rsidP="0063053E">
      <w:pPr>
        <w:pStyle w:val="Poetry"/>
      </w:pPr>
      <w:r w:rsidRPr="0063053E">
        <w:t>His nervous arms the weighty gauntlet wield,</w:t>
      </w:r>
    </w:p>
    <w:p w14:paraId="2B6B08E3" w14:textId="77777777" w:rsidR="0063053E" w:rsidRDefault="003A417A" w:rsidP="0063053E">
      <w:pPr>
        <w:pStyle w:val="Poetry"/>
      </w:pPr>
      <w:r w:rsidRPr="0063053E">
        <w:t xml:space="preserve">And loud applauses echo thro’ the field. </w:t>
      </w:r>
    </w:p>
    <w:p w14:paraId="1C02B3CA" w14:textId="74097F71" w:rsidR="003A417A" w:rsidRPr="0063053E" w:rsidRDefault="003A417A" w:rsidP="0063053E">
      <w:pPr>
        <w:pStyle w:val="Poetry"/>
      </w:pPr>
      <w:r w:rsidRPr="0063053E">
        <w:t>Dares alone in combat us’d to stand</w:t>
      </w:r>
    </w:p>
    <w:p w14:paraId="0482EA52" w14:textId="77777777" w:rsidR="0063053E" w:rsidRDefault="003A417A" w:rsidP="0063053E">
      <w:pPr>
        <w:pStyle w:val="Poetry"/>
      </w:pPr>
      <w:r w:rsidRPr="0063053E">
        <w:t xml:space="preserve">The match of mighty Paris, hand to </w:t>
      </w:r>
      <w:proofErr w:type="gramStart"/>
      <w:r w:rsidRPr="0063053E">
        <w:t>hand;</w:t>
      </w:r>
      <w:proofErr w:type="gramEnd"/>
      <w:r w:rsidRPr="0063053E">
        <w:t xml:space="preserve"> </w:t>
      </w:r>
    </w:p>
    <w:p w14:paraId="2EB81A16" w14:textId="4440C99A" w:rsidR="003A417A" w:rsidRPr="0063053E" w:rsidRDefault="003A417A" w:rsidP="0063053E">
      <w:pPr>
        <w:pStyle w:val="Poetry"/>
      </w:pPr>
      <w:r w:rsidRPr="0063053E">
        <w:t>The same, at Hector’s fun’rals, undertook</w:t>
      </w:r>
    </w:p>
    <w:p w14:paraId="67CD7F54" w14:textId="4D5FAC87" w:rsidR="003A417A" w:rsidRPr="0063053E" w:rsidRDefault="003A417A" w:rsidP="0063053E">
      <w:pPr>
        <w:pStyle w:val="Poetry"/>
      </w:pPr>
      <w:r w:rsidRPr="0063053E">
        <w:t>Gigantic Butes, of th’ Amycian stock,</w:t>
      </w:r>
    </w:p>
    <w:p w14:paraId="187B1ACA" w14:textId="77777777" w:rsidR="0063053E" w:rsidRDefault="003A417A" w:rsidP="0063053E">
      <w:pPr>
        <w:pStyle w:val="Poetry"/>
      </w:pPr>
      <w:r w:rsidRPr="0063053E">
        <w:t xml:space="preserve">And, by the stroke of his resistless hand, </w:t>
      </w:r>
    </w:p>
    <w:p w14:paraId="5CFA3A01" w14:textId="77777777" w:rsidR="0063053E" w:rsidRDefault="003A417A" w:rsidP="0063053E">
      <w:pPr>
        <w:pStyle w:val="Poetry"/>
      </w:pPr>
      <w:r w:rsidRPr="0063053E">
        <w:t xml:space="preserve">Stretch’d the vast bulk upon the yellow sand. </w:t>
      </w:r>
    </w:p>
    <w:p w14:paraId="6244CD79" w14:textId="77777777" w:rsidR="0063053E" w:rsidRDefault="003A417A" w:rsidP="0063053E">
      <w:pPr>
        <w:pStyle w:val="Poetry"/>
      </w:pPr>
      <w:r w:rsidRPr="0063053E">
        <w:t xml:space="preserve">Such Dares </w:t>
      </w:r>
      <w:proofErr w:type="gramStart"/>
      <w:r w:rsidRPr="0063053E">
        <w:t>was;</w:t>
      </w:r>
      <w:proofErr w:type="gramEnd"/>
      <w:r w:rsidRPr="0063053E">
        <w:t xml:space="preserve"> and such he strode along, </w:t>
      </w:r>
    </w:p>
    <w:p w14:paraId="519AA257" w14:textId="069020BE" w:rsidR="003A417A" w:rsidRPr="0063053E" w:rsidRDefault="003A417A" w:rsidP="0063053E">
      <w:pPr>
        <w:pStyle w:val="Poetry"/>
      </w:pPr>
      <w:r w:rsidRPr="0063053E">
        <w:t>And drew the wonder of the gazing throng.</w:t>
      </w:r>
    </w:p>
    <w:p w14:paraId="3452C1DE" w14:textId="096F8D2A" w:rsidR="003A417A" w:rsidRPr="0063053E" w:rsidRDefault="003A417A" w:rsidP="0063053E">
      <w:pPr>
        <w:pStyle w:val="Poetry"/>
      </w:pPr>
      <w:r w:rsidRPr="0063053E">
        <w:t>His brawny back and ample breast he shows,</w:t>
      </w:r>
    </w:p>
    <w:p w14:paraId="37C88C1C" w14:textId="77777777" w:rsidR="0063053E" w:rsidRDefault="003A417A" w:rsidP="0063053E">
      <w:pPr>
        <w:pStyle w:val="Poetry"/>
      </w:pPr>
      <w:r w:rsidRPr="0063053E">
        <w:t xml:space="preserve">His lifted arms around his head he throws, </w:t>
      </w:r>
    </w:p>
    <w:p w14:paraId="65E42874" w14:textId="17872CA6" w:rsidR="003A417A" w:rsidRPr="0063053E" w:rsidRDefault="003A417A" w:rsidP="0063053E">
      <w:pPr>
        <w:pStyle w:val="Poetry"/>
      </w:pPr>
      <w:r w:rsidRPr="0063053E">
        <w:t>And deals in whistling air his empty blows.</w:t>
      </w:r>
    </w:p>
    <w:p w14:paraId="4731D443" w14:textId="77777777" w:rsidR="0063053E" w:rsidRDefault="003A417A" w:rsidP="0063053E">
      <w:pPr>
        <w:pStyle w:val="Poetry"/>
      </w:pPr>
      <w:r w:rsidRPr="0063053E">
        <w:t xml:space="preserve">His match is sought; but, thro’ the trembling band, </w:t>
      </w:r>
    </w:p>
    <w:p w14:paraId="7CF0DCED" w14:textId="23B3E3AB" w:rsidR="003A417A" w:rsidRPr="0063053E" w:rsidRDefault="003A417A" w:rsidP="0063053E">
      <w:pPr>
        <w:pStyle w:val="Poetry"/>
      </w:pPr>
      <w:r w:rsidRPr="0063053E">
        <w:t>Not one dares answer to the proud demand.</w:t>
      </w:r>
    </w:p>
    <w:p w14:paraId="3F587ACA" w14:textId="5FC29794" w:rsidR="003A417A" w:rsidRPr="0063053E" w:rsidRDefault="003A417A" w:rsidP="0063053E">
      <w:pPr>
        <w:pStyle w:val="Poetry"/>
      </w:pPr>
      <w:r w:rsidRPr="0063053E">
        <w:t>Presuming of his force, with sparkling eyes</w:t>
      </w:r>
    </w:p>
    <w:p w14:paraId="2EF1260A" w14:textId="77777777" w:rsidR="0063053E" w:rsidRDefault="003A417A" w:rsidP="0063053E">
      <w:pPr>
        <w:pStyle w:val="Poetry"/>
      </w:pPr>
      <w:r w:rsidRPr="0063053E">
        <w:t xml:space="preserve">Already he devours the promis’d prize. </w:t>
      </w:r>
    </w:p>
    <w:p w14:paraId="7819107F" w14:textId="473DF51D" w:rsidR="003A417A" w:rsidRPr="0063053E" w:rsidRDefault="003A417A" w:rsidP="0063053E">
      <w:pPr>
        <w:pStyle w:val="Poetry"/>
      </w:pPr>
      <w:r w:rsidRPr="0063053E">
        <w:t>He claims the bull with awless insolence,</w:t>
      </w:r>
    </w:p>
    <w:p w14:paraId="749AC66E" w14:textId="77777777" w:rsidR="003A417A" w:rsidRPr="0063053E" w:rsidRDefault="003A417A" w:rsidP="0063053E">
      <w:pPr>
        <w:pStyle w:val="Poetry"/>
      </w:pPr>
      <w:r w:rsidRPr="0063053E">
        <w:t>And having seiz’d his horns, accosts the prince:</w:t>
      </w:r>
    </w:p>
    <w:p w14:paraId="70BB522F" w14:textId="77777777" w:rsidR="003A417A" w:rsidRPr="0063053E" w:rsidRDefault="003A417A" w:rsidP="0063053E">
      <w:pPr>
        <w:pStyle w:val="Poetry"/>
      </w:pPr>
      <w:r w:rsidRPr="0063053E">
        <w:t>“If none my matchless valor dares oppose,</w:t>
      </w:r>
    </w:p>
    <w:p w14:paraId="5D4CC863" w14:textId="56CEE96C" w:rsidR="003A417A" w:rsidRPr="0063053E" w:rsidRDefault="003A417A" w:rsidP="0063053E">
      <w:pPr>
        <w:pStyle w:val="Poetry"/>
      </w:pPr>
      <w:r w:rsidRPr="0063053E">
        <w:t>How long shall Dares wait his dastard foes?</w:t>
      </w:r>
    </w:p>
    <w:p w14:paraId="08517F36" w14:textId="77777777" w:rsidR="0063053E" w:rsidRDefault="003A417A" w:rsidP="0063053E">
      <w:pPr>
        <w:pStyle w:val="Poetry"/>
      </w:pPr>
      <w:r w:rsidRPr="0063053E">
        <w:t xml:space="preserve">Permit me, chief, permit without delay, </w:t>
      </w:r>
    </w:p>
    <w:p w14:paraId="65B06CC8" w14:textId="5ADDC167" w:rsidR="003A417A" w:rsidRPr="0063053E" w:rsidRDefault="003A417A" w:rsidP="0063053E">
      <w:pPr>
        <w:pStyle w:val="Poetry"/>
      </w:pPr>
      <w:r w:rsidRPr="0063053E">
        <w:t>To lead this uncontended gift away.”</w:t>
      </w:r>
    </w:p>
    <w:p w14:paraId="7D124E48" w14:textId="77777777" w:rsidR="0063053E" w:rsidRDefault="003A417A" w:rsidP="0063053E">
      <w:pPr>
        <w:pStyle w:val="Poetry"/>
      </w:pPr>
      <w:r w:rsidRPr="0063053E">
        <w:t xml:space="preserve">The crowd assents, and with redoubled cries </w:t>
      </w:r>
    </w:p>
    <w:p w14:paraId="3C4A274C" w14:textId="3989F895" w:rsidR="003A417A" w:rsidRPr="0063053E" w:rsidRDefault="003A417A" w:rsidP="0063053E">
      <w:pPr>
        <w:pStyle w:val="Poetry"/>
      </w:pPr>
      <w:r w:rsidRPr="0063053E">
        <w:t>For the proud challenger demands the prize.</w:t>
      </w:r>
    </w:p>
    <w:p w14:paraId="63657E87" w14:textId="77777777" w:rsidR="0063053E" w:rsidRDefault="0063053E" w:rsidP="0063053E">
      <w:pPr>
        <w:pStyle w:val="Poetry"/>
      </w:pPr>
    </w:p>
    <w:p w14:paraId="03D26501" w14:textId="4839B01F" w:rsidR="003A417A" w:rsidRPr="0063053E" w:rsidRDefault="003A417A" w:rsidP="0063053E">
      <w:pPr>
        <w:pStyle w:val="Poetry"/>
      </w:pPr>
      <w:r w:rsidRPr="0063053E">
        <w:t>Acestes, fir’d with just disdain, to see</w:t>
      </w:r>
    </w:p>
    <w:p w14:paraId="265450A7" w14:textId="77777777" w:rsidR="0063053E" w:rsidRDefault="003A417A" w:rsidP="0063053E">
      <w:pPr>
        <w:pStyle w:val="Poetry"/>
      </w:pPr>
      <w:r w:rsidRPr="0063053E">
        <w:t xml:space="preserve">The palm usurp’d without a victory, </w:t>
      </w:r>
    </w:p>
    <w:p w14:paraId="39799B66" w14:textId="6826749B" w:rsidR="003A417A" w:rsidRPr="0063053E" w:rsidRDefault="003A417A" w:rsidP="0063053E">
      <w:pPr>
        <w:pStyle w:val="Poetry"/>
      </w:pPr>
      <w:r w:rsidRPr="0063053E">
        <w:t xml:space="preserve">Reproach’d Entellus thus, who sate </w:t>
      </w:r>
      <w:proofErr w:type="gramStart"/>
      <w:r w:rsidRPr="0063053E">
        <w:t>beside,</w:t>
      </w:r>
      <w:proofErr w:type="gramEnd"/>
    </w:p>
    <w:p w14:paraId="094B6F33" w14:textId="77777777" w:rsidR="003A417A" w:rsidRPr="0063053E" w:rsidRDefault="003A417A" w:rsidP="0063053E">
      <w:pPr>
        <w:pStyle w:val="Poetry"/>
      </w:pPr>
      <w:r w:rsidRPr="0063053E">
        <w:t>And heard and saw, unmov’d, the Trojan’s pride:</w:t>
      </w:r>
    </w:p>
    <w:p w14:paraId="2DF5B485" w14:textId="77777777" w:rsidR="003A417A" w:rsidRPr="0063053E" w:rsidRDefault="003A417A" w:rsidP="0063053E">
      <w:pPr>
        <w:pStyle w:val="Poetry"/>
      </w:pPr>
      <w:r w:rsidRPr="0063053E">
        <w:t>“Once, but in vain, a champion of renown,</w:t>
      </w:r>
    </w:p>
    <w:p w14:paraId="461B269C" w14:textId="7D034E96" w:rsidR="003A417A" w:rsidRPr="0063053E" w:rsidRDefault="003A417A" w:rsidP="0063053E">
      <w:pPr>
        <w:pStyle w:val="Poetry"/>
      </w:pPr>
      <w:r w:rsidRPr="0063053E">
        <w:lastRenderedPageBreak/>
        <w:t>So tamely can you bear the ravish’d crown,</w:t>
      </w:r>
    </w:p>
    <w:p w14:paraId="06354454" w14:textId="77777777" w:rsidR="0063053E" w:rsidRDefault="003A417A" w:rsidP="0063053E">
      <w:pPr>
        <w:pStyle w:val="Poetry"/>
      </w:pPr>
      <w:r w:rsidRPr="0063053E">
        <w:t xml:space="preserve">A prize in triumph borne before your sight, </w:t>
      </w:r>
    </w:p>
    <w:p w14:paraId="220B4FC7" w14:textId="77777777" w:rsidR="0063053E" w:rsidRDefault="003A417A" w:rsidP="0063053E">
      <w:pPr>
        <w:pStyle w:val="Poetry"/>
      </w:pPr>
      <w:r w:rsidRPr="0063053E">
        <w:t xml:space="preserve">And shun, for fear, the danger of the fight? </w:t>
      </w:r>
    </w:p>
    <w:p w14:paraId="1AA515C7" w14:textId="448AF5FA" w:rsidR="003A417A" w:rsidRPr="0063053E" w:rsidRDefault="003A417A" w:rsidP="0063053E">
      <w:pPr>
        <w:pStyle w:val="Poetry"/>
      </w:pPr>
      <w:r w:rsidRPr="0063053E">
        <w:t>Where is our Eryx now, the boasted name,</w:t>
      </w:r>
    </w:p>
    <w:p w14:paraId="4A41245F" w14:textId="77777777" w:rsidR="003A417A" w:rsidRPr="0063053E" w:rsidRDefault="003A417A" w:rsidP="0063053E">
      <w:pPr>
        <w:pStyle w:val="Poetry"/>
      </w:pPr>
      <w:r w:rsidRPr="0063053E">
        <w:t>The god who taught your thund’ring arm the game?</w:t>
      </w:r>
    </w:p>
    <w:p w14:paraId="401D2961" w14:textId="3E2708AD" w:rsidR="003A417A" w:rsidRPr="0063053E" w:rsidRDefault="003A417A" w:rsidP="0063053E">
      <w:pPr>
        <w:pStyle w:val="Poetry"/>
      </w:pPr>
      <w:r w:rsidRPr="0063053E">
        <w:t>Where now your baffled honor? Where the spoil</w:t>
      </w:r>
    </w:p>
    <w:p w14:paraId="4C7F6685" w14:textId="77777777" w:rsidR="0063053E" w:rsidRDefault="003A417A" w:rsidP="0063053E">
      <w:pPr>
        <w:pStyle w:val="Poetry"/>
      </w:pPr>
      <w:r w:rsidRPr="0063053E">
        <w:t xml:space="preserve">That fill’d your house, and fame that fill’d our isle?” </w:t>
      </w:r>
    </w:p>
    <w:p w14:paraId="39C9320D" w14:textId="7A849CC7" w:rsidR="003A417A" w:rsidRPr="0063053E" w:rsidRDefault="003A417A" w:rsidP="0063053E">
      <w:pPr>
        <w:pStyle w:val="Poetry"/>
      </w:pPr>
      <w:r w:rsidRPr="0063053E">
        <w:t>Entellus, thus: “My soul is still the same,</w:t>
      </w:r>
    </w:p>
    <w:p w14:paraId="0A122473" w14:textId="77777777" w:rsidR="0063053E" w:rsidRDefault="003A417A" w:rsidP="0063053E">
      <w:pPr>
        <w:pStyle w:val="Poetry"/>
      </w:pPr>
      <w:r w:rsidRPr="0063053E">
        <w:t xml:space="preserve">Unmov’d with fear, and mov’d with martial </w:t>
      </w:r>
      <w:proofErr w:type="gramStart"/>
      <w:r w:rsidRPr="0063053E">
        <w:t>fame;</w:t>
      </w:r>
      <w:proofErr w:type="gramEnd"/>
      <w:r w:rsidRPr="0063053E">
        <w:t xml:space="preserve"> </w:t>
      </w:r>
    </w:p>
    <w:p w14:paraId="7691DEF5" w14:textId="4E8CC944" w:rsidR="003A417A" w:rsidRPr="0063053E" w:rsidRDefault="003A417A" w:rsidP="0063053E">
      <w:pPr>
        <w:pStyle w:val="Poetry"/>
      </w:pPr>
      <w:r w:rsidRPr="0063053E">
        <w:t>But my chill blood is curdled in my veins,</w:t>
      </w:r>
    </w:p>
    <w:p w14:paraId="55234CB9" w14:textId="366B5796" w:rsidR="003A417A" w:rsidRPr="0063053E" w:rsidRDefault="003A417A" w:rsidP="0063053E">
      <w:pPr>
        <w:pStyle w:val="Poetry"/>
      </w:pPr>
      <w:r w:rsidRPr="0063053E">
        <w:t>And scarce the shadow of a man remains.</w:t>
      </w:r>
    </w:p>
    <w:p w14:paraId="16CCCE5B" w14:textId="77777777" w:rsidR="0063053E" w:rsidRDefault="003A417A" w:rsidP="0063053E">
      <w:pPr>
        <w:pStyle w:val="Poetry"/>
      </w:pPr>
      <w:r w:rsidRPr="0063053E">
        <w:t xml:space="preserve">O could I turn to that fair prime again, </w:t>
      </w:r>
    </w:p>
    <w:p w14:paraId="2CEF4C30" w14:textId="77777777" w:rsidR="0063053E" w:rsidRDefault="003A417A" w:rsidP="0063053E">
      <w:pPr>
        <w:pStyle w:val="Poetry"/>
      </w:pPr>
      <w:r w:rsidRPr="0063053E">
        <w:t xml:space="preserve">That prime of which this boaster is so vain, </w:t>
      </w:r>
    </w:p>
    <w:p w14:paraId="46432874" w14:textId="4A154470" w:rsidR="003A417A" w:rsidRPr="0063053E" w:rsidRDefault="003A417A" w:rsidP="0063053E">
      <w:pPr>
        <w:pStyle w:val="Poetry"/>
      </w:pPr>
      <w:r w:rsidRPr="0063053E">
        <w:t>The brave, who this decrepid age defies,</w:t>
      </w:r>
    </w:p>
    <w:p w14:paraId="1973BC6A" w14:textId="77777777" w:rsidR="003A417A" w:rsidRPr="0063053E" w:rsidRDefault="003A417A" w:rsidP="0063053E">
      <w:pPr>
        <w:pStyle w:val="Poetry"/>
      </w:pPr>
      <w:r w:rsidRPr="0063053E">
        <w:t>Should feel my force, without the promis’d prize.”</w:t>
      </w:r>
    </w:p>
    <w:p w14:paraId="57F38F76" w14:textId="77777777" w:rsidR="0063053E" w:rsidRDefault="0063053E" w:rsidP="0063053E">
      <w:pPr>
        <w:pStyle w:val="Poetry"/>
      </w:pPr>
    </w:p>
    <w:p w14:paraId="080FF2EC" w14:textId="37BFE651" w:rsidR="003A417A" w:rsidRPr="0063053E" w:rsidRDefault="003A417A" w:rsidP="0063053E">
      <w:pPr>
        <w:pStyle w:val="Poetry"/>
      </w:pPr>
      <w:r w:rsidRPr="0063053E">
        <w:t xml:space="preserve">He </w:t>
      </w:r>
      <w:proofErr w:type="gramStart"/>
      <w:r w:rsidRPr="0063053E">
        <w:t>said;</w:t>
      </w:r>
      <w:proofErr w:type="gramEnd"/>
      <w:r w:rsidRPr="0063053E">
        <w:t xml:space="preserve"> and, rising at the word, he threw</w:t>
      </w:r>
    </w:p>
    <w:p w14:paraId="0D014325" w14:textId="77777777" w:rsidR="0063053E" w:rsidRDefault="003A417A" w:rsidP="0063053E">
      <w:pPr>
        <w:pStyle w:val="Poetry"/>
      </w:pPr>
      <w:r w:rsidRPr="0063053E">
        <w:t xml:space="preserve">Two pond’rous gauntlets down in open </w:t>
      </w:r>
      <w:proofErr w:type="gramStart"/>
      <w:r w:rsidRPr="0063053E">
        <w:t>view;</w:t>
      </w:r>
      <w:proofErr w:type="gramEnd"/>
      <w:r w:rsidRPr="0063053E">
        <w:t xml:space="preserve"> </w:t>
      </w:r>
    </w:p>
    <w:p w14:paraId="48E079E1" w14:textId="77777777" w:rsidR="0063053E" w:rsidRDefault="003A417A" w:rsidP="0063053E">
      <w:pPr>
        <w:pStyle w:val="Poetry"/>
      </w:pPr>
      <w:r w:rsidRPr="0063053E">
        <w:t xml:space="preserve">Gauntlets which Eryx wont in fight to wield, </w:t>
      </w:r>
    </w:p>
    <w:p w14:paraId="1AA0EA8A" w14:textId="77777777" w:rsidR="0063053E" w:rsidRDefault="003A417A" w:rsidP="0063053E">
      <w:pPr>
        <w:pStyle w:val="Poetry"/>
      </w:pPr>
      <w:r w:rsidRPr="0063053E">
        <w:t xml:space="preserve">And sheathe his hands </w:t>
      </w:r>
      <w:proofErr w:type="gramStart"/>
      <w:r w:rsidRPr="0063053E">
        <w:t>with in</w:t>
      </w:r>
      <w:proofErr w:type="gramEnd"/>
      <w:r w:rsidRPr="0063053E">
        <w:t xml:space="preserve"> the listed field. </w:t>
      </w:r>
    </w:p>
    <w:p w14:paraId="66E6F4FD" w14:textId="66B075B7" w:rsidR="003A417A" w:rsidRPr="0063053E" w:rsidRDefault="003A417A" w:rsidP="0063053E">
      <w:pPr>
        <w:pStyle w:val="Poetry"/>
      </w:pPr>
      <w:r w:rsidRPr="0063053E">
        <w:t>With fear and wonder seiz’d, the crowd beholds</w:t>
      </w:r>
    </w:p>
    <w:p w14:paraId="45518306" w14:textId="4E0F89F2" w:rsidR="003A417A" w:rsidRPr="0063053E" w:rsidRDefault="003A417A" w:rsidP="0063053E">
      <w:pPr>
        <w:pStyle w:val="Poetry"/>
      </w:pPr>
      <w:r w:rsidRPr="0063053E">
        <w:t>The gloves of death, with sev’n distinguish’d folds</w:t>
      </w:r>
    </w:p>
    <w:p w14:paraId="406A4EFE" w14:textId="77777777" w:rsidR="0063053E" w:rsidRDefault="003A417A" w:rsidP="0063053E">
      <w:pPr>
        <w:pStyle w:val="Poetry"/>
      </w:pPr>
      <w:r w:rsidRPr="0063053E">
        <w:t xml:space="preserve">Of tough bull </w:t>
      </w:r>
      <w:proofErr w:type="gramStart"/>
      <w:r w:rsidRPr="0063053E">
        <w:t>hides;</w:t>
      </w:r>
      <w:proofErr w:type="gramEnd"/>
      <w:r w:rsidRPr="0063053E">
        <w:t xml:space="preserve"> the space within is spread </w:t>
      </w:r>
    </w:p>
    <w:p w14:paraId="631C5358" w14:textId="452BE7D9" w:rsidR="003A417A" w:rsidRPr="0063053E" w:rsidRDefault="003A417A" w:rsidP="0063053E">
      <w:pPr>
        <w:pStyle w:val="Poetry"/>
      </w:pPr>
      <w:r w:rsidRPr="0063053E">
        <w:t>With iron, or with loads of heavy lead:</w:t>
      </w:r>
    </w:p>
    <w:p w14:paraId="4A87BF28" w14:textId="77777777" w:rsidR="0063053E" w:rsidRDefault="003A417A" w:rsidP="0063053E">
      <w:pPr>
        <w:pStyle w:val="Poetry"/>
      </w:pPr>
      <w:r w:rsidRPr="0063053E">
        <w:t xml:space="preserve">Dares himself was daunted at the sight, </w:t>
      </w:r>
    </w:p>
    <w:p w14:paraId="50B652D3" w14:textId="496533F9" w:rsidR="003A417A" w:rsidRPr="0063053E" w:rsidRDefault="003A417A" w:rsidP="0063053E">
      <w:pPr>
        <w:pStyle w:val="Poetry"/>
      </w:pPr>
      <w:r w:rsidRPr="0063053E">
        <w:t>Renounc’d his challenge, and refus’d to fight.</w:t>
      </w:r>
    </w:p>
    <w:p w14:paraId="7D944C27" w14:textId="22C021EE" w:rsidR="003A417A" w:rsidRPr="0063053E" w:rsidRDefault="003A417A" w:rsidP="0063053E">
      <w:pPr>
        <w:pStyle w:val="Poetry"/>
      </w:pPr>
      <w:r w:rsidRPr="0063053E">
        <w:t>Astonish’d at their weight, the hero stands,</w:t>
      </w:r>
    </w:p>
    <w:p w14:paraId="6A68739D" w14:textId="77777777" w:rsidR="0063053E" w:rsidRDefault="003A417A" w:rsidP="0063053E">
      <w:pPr>
        <w:pStyle w:val="Poetry"/>
      </w:pPr>
      <w:r w:rsidRPr="0063053E">
        <w:t xml:space="preserve">And pois’d the pond’rous engines in his hands. </w:t>
      </w:r>
    </w:p>
    <w:p w14:paraId="59260DA4" w14:textId="77777777" w:rsidR="0063053E" w:rsidRDefault="003A417A" w:rsidP="0063053E">
      <w:pPr>
        <w:pStyle w:val="Poetry"/>
      </w:pPr>
      <w:r w:rsidRPr="0063053E">
        <w:t xml:space="preserve">“What had your wonder,” said Entellus, “been, </w:t>
      </w:r>
    </w:p>
    <w:p w14:paraId="3D3A7CC3" w14:textId="44284D30" w:rsidR="003A417A" w:rsidRPr="0063053E" w:rsidRDefault="003A417A" w:rsidP="0063053E">
      <w:pPr>
        <w:pStyle w:val="Poetry"/>
      </w:pPr>
      <w:r w:rsidRPr="0063053E">
        <w:t>Had you the gauntlets of Alcides seen,</w:t>
      </w:r>
    </w:p>
    <w:p w14:paraId="07D123C7" w14:textId="77777777" w:rsidR="003A417A" w:rsidRPr="0063053E" w:rsidRDefault="003A417A" w:rsidP="0063053E">
      <w:pPr>
        <w:pStyle w:val="Poetry"/>
      </w:pPr>
      <w:r w:rsidRPr="0063053E">
        <w:t>Or view’d the stern debate on this unhappy green!</w:t>
      </w:r>
    </w:p>
    <w:p w14:paraId="7D564216" w14:textId="19E2BA0B" w:rsidR="003A417A" w:rsidRPr="0063053E" w:rsidRDefault="003A417A" w:rsidP="0063053E">
      <w:pPr>
        <w:pStyle w:val="Poetry"/>
      </w:pPr>
      <w:r w:rsidRPr="0063053E">
        <w:t>These which I bear your brother Eryx bore,</w:t>
      </w:r>
    </w:p>
    <w:p w14:paraId="0E87DF9F" w14:textId="77777777" w:rsidR="0063053E" w:rsidRDefault="003A417A" w:rsidP="0063053E">
      <w:pPr>
        <w:pStyle w:val="Poetry"/>
      </w:pPr>
      <w:r w:rsidRPr="0063053E">
        <w:t xml:space="preserve">Still mark’d with batter’d brains and mingled gore. </w:t>
      </w:r>
    </w:p>
    <w:p w14:paraId="7DD86AC4" w14:textId="77777777" w:rsidR="0063053E" w:rsidRDefault="003A417A" w:rsidP="0063053E">
      <w:pPr>
        <w:pStyle w:val="Poetry"/>
      </w:pPr>
      <w:r w:rsidRPr="0063053E">
        <w:t xml:space="preserve">With these he long sustain’d th’ Herculean </w:t>
      </w:r>
      <w:proofErr w:type="gramStart"/>
      <w:r w:rsidRPr="0063053E">
        <w:t>arm;</w:t>
      </w:r>
      <w:proofErr w:type="gramEnd"/>
      <w:r w:rsidRPr="0063053E">
        <w:t xml:space="preserve"> </w:t>
      </w:r>
    </w:p>
    <w:p w14:paraId="6F943B6B" w14:textId="77777777" w:rsidR="0063053E" w:rsidRDefault="003A417A" w:rsidP="0063053E">
      <w:pPr>
        <w:pStyle w:val="Poetry"/>
      </w:pPr>
      <w:r w:rsidRPr="0063053E">
        <w:t xml:space="preserve">And these I wielded while my blood was warm, </w:t>
      </w:r>
    </w:p>
    <w:p w14:paraId="71323A0E" w14:textId="7284E6B9" w:rsidR="003A417A" w:rsidRPr="0063053E" w:rsidRDefault="003A417A" w:rsidP="0063053E">
      <w:pPr>
        <w:pStyle w:val="Poetry"/>
      </w:pPr>
      <w:r w:rsidRPr="0063053E">
        <w:lastRenderedPageBreak/>
        <w:t>This languish’d frame while better spirits fed,</w:t>
      </w:r>
    </w:p>
    <w:p w14:paraId="2EEA12DD" w14:textId="0A7483C2" w:rsidR="003A417A" w:rsidRPr="0063053E" w:rsidRDefault="003A417A" w:rsidP="0063053E">
      <w:pPr>
        <w:pStyle w:val="Poetry"/>
      </w:pPr>
      <w:r w:rsidRPr="0063053E">
        <w:t>Ere age unstrung my nerves, or time o’ersnow’d my head.</w:t>
      </w:r>
    </w:p>
    <w:p w14:paraId="64E271CA" w14:textId="77777777" w:rsidR="003A417A" w:rsidRPr="0063053E" w:rsidRDefault="003A417A" w:rsidP="0063053E">
      <w:pPr>
        <w:pStyle w:val="Poetry"/>
      </w:pPr>
      <w:r w:rsidRPr="0063053E">
        <w:t>But if the challenger these arms refuse,</w:t>
      </w:r>
    </w:p>
    <w:p w14:paraId="25C4D7AF" w14:textId="77777777" w:rsidR="0063053E" w:rsidRDefault="003A417A" w:rsidP="0063053E">
      <w:pPr>
        <w:pStyle w:val="Poetry"/>
      </w:pPr>
      <w:r w:rsidRPr="0063053E">
        <w:t xml:space="preserve">And cannot wield their weight, or dare not </w:t>
      </w:r>
      <w:proofErr w:type="gramStart"/>
      <w:r w:rsidRPr="0063053E">
        <w:t>use;</w:t>
      </w:r>
      <w:proofErr w:type="gramEnd"/>
      <w:r w:rsidRPr="0063053E">
        <w:t xml:space="preserve"> </w:t>
      </w:r>
    </w:p>
    <w:p w14:paraId="5E34337D" w14:textId="32EF6A11" w:rsidR="003A417A" w:rsidRPr="0063053E" w:rsidRDefault="003A417A" w:rsidP="0063053E">
      <w:pPr>
        <w:pStyle w:val="Poetry"/>
      </w:pPr>
      <w:r w:rsidRPr="0063053E">
        <w:t>If great Aeneas and Acestes join</w:t>
      </w:r>
    </w:p>
    <w:p w14:paraId="13A82BD6" w14:textId="77777777" w:rsidR="003A417A" w:rsidRPr="0063053E" w:rsidRDefault="003A417A" w:rsidP="0063053E">
      <w:pPr>
        <w:pStyle w:val="Poetry"/>
      </w:pPr>
      <w:r w:rsidRPr="0063053E">
        <w:t xml:space="preserve">In his request, these gauntlets I </w:t>
      </w:r>
      <w:proofErr w:type="gramStart"/>
      <w:r w:rsidRPr="0063053E">
        <w:t>resign;</w:t>
      </w:r>
      <w:proofErr w:type="gramEnd"/>
    </w:p>
    <w:p w14:paraId="35A67A06" w14:textId="7EACB71A" w:rsidR="003A417A" w:rsidRPr="0063053E" w:rsidRDefault="003A417A" w:rsidP="0063053E">
      <w:pPr>
        <w:pStyle w:val="Poetry"/>
      </w:pPr>
      <w:r w:rsidRPr="0063053E">
        <w:t>Let us with equal arms perform the fight,</w:t>
      </w:r>
    </w:p>
    <w:p w14:paraId="4EA40462" w14:textId="77777777" w:rsidR="003A417A" w:rsidRPr="0063053E" w:rsidRDefault="003A417A" w:rsidP="0063053E">
      <w:pPr>
        <w:pStyle w:val="Poetry"/>
      </w:pPr>
      <w:r w:rsidRPr="0063053E">
        <w:t>And let him leave to fear, since I resign my right.”</w:t>
      </w:r>
    </w:p>
    <w:p w14:paraId="71573092" w14:textId="77777777" w:rsidR="0063053E" w:rsidRDefault="003A417A" w:rsidP="0063053E">
      <w:pPr>
        <w:pStyle w:val="Poetry"/>
      </w:pPr>
      <w:r w:rsidRPr="0063053E">
        <w:t xml:space="preserve">This said, Entellus for the strife </w:t>
      </w:r>
      <w:proofErr w:type="gramStart"/>
      <w:r w:rsidRPr="0063053E">
        <w:t>prepares;</w:t>
      </w:r>
      <w:proofErr w:type="gramEnd"/>
      <w:r w:rsidRPr="0063053E">
        <w:t xml:space="preserve"> </w:t>
      </w:r>
    </w:p>
    <w:p w14:paraId="4D4C4908" w14:textId="77777777" w:rsidR="0063053E" w:rsidRDefault="003A417A" w:rsidP="0063053E">
      <w:pPr>
        <w:pStyle w:val="Poetry"/>
      </w:pPr>
      <w:r w:rsidRPr="0063053E">
        <w:t xml:space="preserve">Stripp’d of his quilted coat, his body </w:t>
      </w:r>
      <w:proofErr w:type="gramStart"/>
      <w:r w:rsidRPr="0063053E">
        <w:t>bares;</w:t>
      </w:r>
      <w:proofErr w:type="gramEnd"/>
      <w:r w:rsidRPr="0063053E">
        <w:t xml:space="preserve"> </w:t>
      </w:r>
    </w:p>
    <w:p w14:paraId="5C4DEA9F" w14:textId="38EF3EE2" w:rsidR="003A417A" w:rsidRPr="0063053E" w:rsidRDefault="003A417A" w:rsidP="0063053E">
      <w:pPr>
        <w:pStyle w:val="Poetry"/>
      </w:pPr>
      <w:r w:rsidRPr="0063053E">
        <w:t>Compos’d of mighty bones and brawn he stands,</w:t>
      </w:r>
    </w:p>
    <w:p w14:paraId="342EBEAA" w14:textId="13D04F71" w:rsidR="003A417A" w:rsidRPr="0063053E" w:rsidRDefault="003A417A" w:rsidP="0063053E">
      <w:pPr>
        <w:pStyle w:val="Poetry"/>
      </w:pPr>
      <w:r w:rsidRPr="0063053E">
        <w:t>A goodly tow’ring object on the sands.</w:t>
      </w:r>
    </w:p>
    <w:p w14:paraId="00553EA0" w14:textId="77777777" w:rsidR="003A417A" w:rsidRPr="0063053E" w:rsidRDefault="003A417A" w:rsidP="0063053E">
      <w:pPr>
        <w:pStyle w:val="Poetry"/>
      </w:pPr>
      <w:r w:rsidRPr="0063053E">
        <w:t>Then just Aeneas equal arms supplied,</w:t>
      </w:r>
    </w:p>
    <w:p w14:paraId="26AF1840" w14:textId="77777777" w:rsidR="0063053E" w:rsidRDefault="003A417A" w:rsidP="0063053E">
      <w:pPr>
        <w:pStyle w:val="Poetry"/>
      </w:pPr>
      <w:r w:rsidRPr="0063053E">
        <w:t xml:space="preserve">Which round their shoulders to their wrists they </w:t>
      </w:r>
      <w:proofErr w:type="gramStart"/>
      <w:r w:rsidRPr="0063053E">
        <w:t>tied.</w:t>
      </w:r>
      <w:proofErr w:type="gramEnd"/>
      <w:r w:rsidRPr="0063053E">
        <w:t xml:space="preserve"> </w:t>
      </w:r>
    </w:p>
    <w:p w14:paraId="615042CF" w14:textId="398461F7" w:rsidR="003A417A" w:rsidRPr="0063053E" w:rsidRDefault="003A417A" w:rsidP="0063053E">
      <w:pPr>
        <w:pStyle w:val="Poetry"/>
      </w:pPr>
      <w:r w:rsidRPr="0063053E">
        <w:t>Both on the tiptoe stand, at full extent,</w:t>
      </w:r>
    </w:p>
    <w:p w14:paraId="5F1FF25D" w14:textId="77777777" w:rsidR="003A417A" w:rsidRPr="0063053E" w:rsidRDefault="003A417A" w:rsidP="0063053E">
      <w:pPr>
        <w:pStyle w:val="Poetry"/>
      </w:pPr>
      <w:r w:rsidRPr="0063053E">
        <w:t xml:space="preserve">Their arms aloft, their bodies inly </w:t>
      </w:r>
      <w:proofErr w:type="gramStart"/>
      <w:r w:rsidRPr="0063053E">
        <w:t>bent;</w:t>
      </w:r>
      <w:proofErr w:type="gramEnd"/>
    </w:p>
    <w:p w14:paraId="67A1C8FA" w14:textId="21D4AC12" w:rsidR="003A417A" w:rsidRPr="0063053E" w:rsidRDefault="003A417A" w:rsidP="0063053E">
      <w:pPr>
        <w:pStyle w:val="Poetry"/>
      </w:pPr>
      <w:r w:rsidRPr="0063053E">
        <w:t xml:space="preserve">Their heads from aiming blows they bear </w:t>
      </w:r>
      <w:proofErr w:type="gramStart"/>
      <w:r w:rsidRPr="0063053E">
        <w:t>afar;</w:t>
      </w:r>
      <w:proofErr w:type="gramEnd"/>
    </w:p>
    <w:p w14:paraId="239A78C5" w14:textId="77777777" w:rsidR="0063053E" w:rsidRDefault="003A417A" w:rsidP="0063053E">
      <w:pPr>
        <w:pStyle w:val="Poetry"/>
      </w:pPr>
      <w:r w:rsidRPr="0063053E">
        <w:t xml:space="preserve">With clashing gauntlets then provoke the war. </w:t>
      </w:r>
    </w:p>
    <w:p w14:paraId="44A80DF0" w14:textId="76D9FBB6" w:rsidR="003A417A" w:rsidRPr="0063053E" w:rsidRDefault="003A417A" w:rsidP="0063053E">
      <w:pPr>
        <w:pStyle w:val="Poetry"/>
      </w:pPr>
      <w:r w:rsidRPr="0063053E">
        <w:t xml:space="preserve">One on his youth and pliant limbs </w:t>
      </w:r>
      <w:proofErr w:type="gramStart"/>
      <w:r w:rsidRPr="0063053E">
        <w:t>relies;</w:t>
      </w:r>
      <w:proofErr w:type="gramEnd"/>
    </w:p>
    <w:p w14:paraId="7E2B9856" w14:textId="77777777" w:rsidR="003A417A" w:rsidRPr="0063053E" w:rsidRDefault="003A417A" w:rsidP="0063053E">
      <w:pPr>
        <w:pStyle w:val="Poetry"/>
      </w:pPr>
      <w:r w:rsidRPr="0063053E">
        <w:t>One on his sinews and his giant size.</w:t>
      </w:r>
    </w:p>
    <w:p w14:paraId="69800783" w14:textId="77777777" w:rsidR="003A417A" w:rsidRPr="0063053E" w:rsidRDefault="003A417A" w:rsidP="0063053E">
      <w:pPr>
        <w:pStyle w:val="Poetry"/>
      </w:pPr>
      <w:r w:rsidRPr="0063053E">
        <w:t xml:space="preserve">The last is stiff with age, his motion </w:t>
      </w:r>
      <w:proofErr w:type="gramStart"/>
      <w:r w:rsidRPr="0063053E">
        <w:t>slow;</w:t>
      </w:r>
      <w:proofErr w:type="gramEnd"/>
    </w:p>
    <w:p w14:paraId="6FAD188F" w14:textId="5A3FA6FC" w:rsidR="003A417A" w:rsidRPr="0063053E" w:rsidRDefault="003A417A" w:rsidP="0063053E">
      <w:pPr>
        <w:pStyle w:val="Poetry"/>
      </w:pPr>
      <w:r w:rsidRPr="0063053E">
        <w:t>He heaves for breath, he staggers to and fro,</w:t>
      </w:r>
    </w:p>
    <w:p w14:paraId="32B5EDC0" w14:textId="77777777" w:rsidR="0063053E" w:rsidRDefault="003A417A" w:rsidP="0063053E">
      <w:pPr>
        <w:pStyle w:val="Poetry"/>
      </w:pPr>
      <w:r w:rsidRPr="0063053E">
        <w:t xml:space="preserve">And clouds of issuing smoke his nostrils loudly blow. </w:t>
      </w:r>
    </w:p>
    <w:p w14:paraId="5E941C56" w14:textId="56F5E744" w:rsidR="003A417A" w:rsidRPr="0063053E" w:rsidRDefault="003A417A" w:rsidP="0063053E">
      <w:pPr>
        <w:pStyle w:val="Poetry"/>
      </w:pPr>
      <w:r w:rsidRPr="0063053E">
        <w:t xml:space="preserve">Yet equal in success, they ward, they </w:t>
      </w:r>
      <w:proofErr w:type="gramStart"/>
      <w:r w:rsidRPr="0063053E">
        <w:t>strike;</w:t>
      </w:r>
      <w:proofErr w:type="gramEnd"/>
    </w:p>
    <w:p w14:paraId="1A13F162" w14:textId="77777777" w:rsidR="0063053E" w:rsidRDefault="003A417A" w:rsidP="0063053E">
      <w:pPr>
        <w:pStyle w:val="Poetry"/>
      </w:pPr>
      <w:r w:rsidRPr="0063053E">
        <w:t xml:space="preserve">Their ways are diff ’rent, but their art alike. </w:t>
      </w:r>
    </w:p>
    <w:p w14:paraId="730FE8C7" w14:textId="086EB49F" w:rsidR="003A417A" w:rsidRPr="0063053E" w:rsidRDefault="003A417A" w:rsidP="0063053E">
      <w:pPr>
        <w:pStyle w:val="Poetry"/>
      </w:pPr>
      <w:r w:rsidRPr="0063053E">
        <w:t>Before, behind, the blows are dealt; around</w:t>
      </w:r>
    </w:p>
    <w:p w14:paraId="44621CD1" w14:textId="33C4F6CE" w:rsidR="003A417A" w:rsidRPr="0063053E" w:rsidRDefault="003A417A" w:rsidP="0063053E">
      <w:pPr>
        <w:pStyle w:val="Poetry"/>
      </w:pPr>
      <w:r w:rsidRPr="0063053E">
        <w:t>Their hollow sides the rattling thumps resound.</w:t>
      </w:r>
    </w:p>
    <w:p w14:paraId="11AFB01B" w14:textId="77777777" w:rsidR="0063053E" w:rsidRDefault="003A417A" w:rsidP="0063053E">
      <w:pPr>
        <w:pStyle w:val="Poetry"/>
      </w:pPr>
      <w:r w:rsidRPr="0063053E">
        <w:t xml:space="preserve">A storm of strokes, well meant, with fury flies, </w:t>
      </w:r>
    </w:p>
    <w:p w14:paraId="584AE872" w14:textId="77777777" w:rsidR="0063053E" w:rsidRDefault="003A417A" w:rsidP="0063053E">
      <w:pPr>
        <w:pStyle w:val="Poetry"/>
      </w:pPr>
      <w:r w:rsidRPr="0063053E">
        <w:t xml:space="preserve">And errs about their temples, ears, and eyes. </w:t>
      </w:r>
    </w:p>
    <w:p w14:paraId="02F867F4" w14:textId="1C03C936" w:rsidR="003A417A" w:rsidRPr="0063053E" w:rsidRDefault="003A417A" w:rsidP="0063053E">
      <w:pPr>
        <w:pStyle w:val="Poetry"/>
      </w:pPr>
      <w:r w:rsidRPr="0063053E">
        <w:t>Nor always errs; for oft the gauntlet draws</w:t>
      </w:r>
    </w:p>
    <w:p w14:paraId="0EB8AFF2" w14:textId="77777777" w:rsidR="003A417A" w:rsidRPr="0063053E" w:rsidRDefault="003A417A" w:rsidP="0063053E">
      <w:pPr>
        <w:pStyle w:val="Poetry"/>
      </w:pPr>
      <w:r w:rsidRPr="0063053E">
        <w:t>A sweeping stroke along the crackling jaws.</w:t>
      </w:r>
    </w:p>
    <w:p w14:paraId="5E428226" w14:textId="7D932BD0" w:rsidR="003A417A" w:rsidRPr="0063053E" w:rsidRDefault="003A417A" w:rsidP="0063053E">
      <w:pPr>
        <w:pStyle w:val="Poetry"/>
      </w:pPr>
      <w:r w:rsidRPr="0063053E">
        <w:t>Heavy with age, Entellus stands his ground,</w:t>
      </w:r>
    </w:p>
    <w:p w14:paraId="5D312F88" w14:textId="77777777" w:rsidR="0063053E" w:rsidRDefault="003A417A" w:rsidP="0063053E">
      <w:pPr>
        <w:pStyle w:val="Poetry"/>
      </w:pPr>
      <w:r w:rsidRPr="0063053E">
        <w:t xml:space="preserve">But with his warping body wards the wound. </w:t>
      </w:r>
    </w:p>
    <w:p w14:paraId="73D39AAE" w14:textId="77777777" w:rsidR="0063053E" w:rsidRDefault="003A417A" w:rsidP="0063053E">
      <w:pPr>
        <w:pStyle w:val="Poetry"/>
      </w:pPr>
      <w:r w:rsidRPr="0063053E">
        <w:t xml:space="preserve">His hand and watchful eye keep even </w:t>
      </w:r>
      <w:proofErr w:type="gramStart"/>
      <w:r w:rsidRPr="0063053E">
        <w:t>pace;</w:t>
      </w:r>
      <w:proofErr w:type="gramEnd"/>
      <w:r w:rsidRPr="0063053E">
        <w:t xml:space="preserve"> </w:t>
      </w:r>
    </w:p>
    <w:p w14:paraId="55F659AB" w14:textId="77777777" w:rsidR="0063053E" w:rsidRDefault="003A417A" w:rsidP="0063053E">
      <w:pPr>
        <w:pStyle w:val="Poetry"/>
      </w:pPr>
      <w:r w:rsidRPr="0063053E">
        <w:t xml:space="preserve">While Dares traverses and shifts his place, </w:t>
      </w:r>
    </w:p>
    <w:p w14:paraId="3887D53B" w14:textId="17E20C16" w:rsidR="003A417A" w:rsidRPr="0063053E" w:rsidRDefault="003A417A" w:rsidP="0063053E">
      <w:pPr>
        <w:pStyle w:val="Poetry"/>
      </w:pPr>
      <w:r w:rsidRPr="0063053E">
        <w:lastRenderedPageBreak/>
        <w:t>And, like a captain who beleaguers round</w:t>
      </w:r>
    </w:p>
    <w:p w14:paraId="4E0C01B7" w14:textId="37947D58" w:rsidR="003A417A" w:rsidRPr="0063053E" w:rsidRDefault="003A417A" w:rsidP="0063053E">
      <w:pPr>
        <w:pStyle w:val="Poetry"/>
      </w:pPr>
      <w:r w:rsidRPr="0063053E">
        <w:t>Some strong-built castle on a rising ground,</w:t>
      </w:r>
    </w:p>
    <w:p w14:paraId="3DAA95AF" w14:textId="77777777" w:rsidR="003A417A" w:rsidRPr="0063053E" w:rsidRDefault="003A417A" w:rsidP="0063053E">
      <w:pPr>
        <w:pStyle w:val="Poetry"/>
      </w:pPr>
      <w:r w:rsidRPr="0063053E">
        <w:t>Views all th’ approaches with observing eyes:</w:t>
      </w:r>
    </w:p>
    <w:p w14:paraId="57E78018" w14:textId="77777777" w:rsidR="0063053E" w:rsidRDefault="003A417A" w:rsidP="0063053E">
      <w:pPr>
        <w:pStyle w:val="Poetry"/>
      </w:pPr>
      <w:r w:rsidRPr="0063053E">
        <w:t xml:space="preserve">This and that other part in vain he tries, </w:t>
      </w:r>
    </w:p>
    <w:p w14:paraId="514512DC" w14:textId="77777777" w:rsidR="0063053E" w:rsidRDefault="003A417A" w:rsidP="0063053E">
      <w:pPr>
        <w:pStyle w:val="Poetry"/>
      </w:pPr>
      <w:r w:rsidRPr="0063053E">
        <w:t xml:space="preserve">And more on industry than force relies. </w:t>
      </w:r>
    </w:p>
    <w:p w14:paraId="543D29FF" w14:textId="6729FFBE" w:rsidR="003A417A" w:rsidRPr="0063053E" w:rsidRDefault="003A417A" w:rsidP="0063053E">
      <w:pPr>
        <w:pStyle w:val="Poetry"/>
      </w:pPr>
      <w:r w:rsidRPr="0063053E">
        <w:t xml:space="preserve">With hands on high, Entellus threats the </w:t>
      </w:r>
      <w:proofErr w:type="gramStart"/>
      <w:r w:rsidRPr="0063053E">
        <w:t>foe;</w:t>
      </w:r>
      <w:proofErr w:type="gramEnd"/>
    </w:p>
    <w:p w14:paraId="49810A28" w14:textId="6A8F0365" w:rsidR="003A417A" w:rsidRPr="0063053E" w:rsidRDefault="003A417A" w:rsidP="0063053E">
      <w:pPr>
        <w:pStyle w:val="Poetry"/>
      </w:pPr>
      <w:r w:rsidRPr="0063053E">
        <w:t>But Dares watch’d the motion from below,</w:t>
      </w:r>
    </w:p>
    <w:p w14:paraId="18A9F4C7" w14:textId="77777777" w:rsidR="0063053E" w:rsidRDefault="003A417A" w:rsidP="0063053E">
      <w:pPr>
        <w:pStyle w:val="Poetry"/>
      </w:pPr>
      <w:r w:rsidRPr="0063053E">
        <w:t xml:space="preserve">And slipp’d aside, and shunn’d the long descending blow. </w:t>
      </w:r>
    </w:p>
    <w:p w14:paraId="766F774C" w14:textId="0B82169B" w:rsidR="003A417A" w:rsidRPr="0063053E" w:rsidRDefault="003A417A" w:rsidP="0063053E">
      <w:pPr>
        <w:pStyle w:val="Poetry"/>
      </w:pPr>
      <w:r w:rsidRPr="0063053E">
        <w:t>Entellus wastes his forces on the wind,</w:t>
      </w:r>
    </w:p>
    <w:p w14:paraId="2F4AB592" w14:textId="77777777" w:rsidR="0063053E" w:rsidRDefault="003A417A" w:rsidP="0063053E">
      <w:pPr>
        <w:pStyle w:val="Poetry"/>
      </w:pPr>
      <w:r w:rsidRPr="0063053E">
        <w:t xml:space="preserve">And, thus deluded of the stroke design’d, </w:t>
      </w:r>
    </w:p>
    <w:p w14:paraId="2D40857D" w14:textId="4B20402C" w:rsidR="003A417A" w:rsidRPr="0063053E" w:rsidRDefault="003A417A" w:rsidP="0063053E">
      <w:pPr>
        <w:pStyle w:val="Poetry"/>
      </w:pPr>
      <w:r w:rsidRPr="0063053E">
        <w:t>Headlong and heavy fell; his ample breast</w:t>
      </w:r>
    </w:p>
    <w:p w14:paraId="1F4DCF06" w14:textId="14825A69" w:rsidR="003A417A" w:rsidRPr="0063053E" w:rsidRDefault="003A417A" w:rsidP="0063053E">
      <w:pPr>
        <w:pStyle w:val="Poetry"/>
      </w:pPr>
      <w:r w:rsidRPr="0063053E">
        <w:t>And weighty limbs his ancient mother press’d.</w:t>
      </w:r>
    </w:p>
    <w:p w14:paraId="2C1952C7" w14:textId="77777777" w:rsidR="0063053E" w:rsidRDefault="003A417A" w:rsidP="0063053E">
      <w:pPr>
        <w:pStyle w:val="Poetry"/>
      </w:pPr>
      <w:r w:rsidRPr="0063053E">
        <w:t xml:space="preserve">So falls a hollow pine, that long had stood </w:t>
      </w:r>
    </w:p>
    <w:p w14:paraId="070BDF04" w14:textId="67D3315B" w:rsidR="003A417A" w:rsidRPr="0063053E" w:rsidRDefault="003A417A" w:rsidP="0063053E">
      <w:pPr>
        <w:pStyle w:val="Poetry"/>
      </w:pPr>
      <w:r w:rsidRPr="0063053E">
        <w:t>On Ida’s height, or Erymanthus’ wood,</w:t>
      </w:r>
    </w:p>
    <w:p w14:paraId="4D6EF491" w14:textId="77777777" w:rsidR="0063053E" w:rsidRDefault="003A417A" w:rsidP="0063053E">
      <w:pPr>
        <w:pStyle w:val="Poetry"/>
      </w:pPr>
      <w:r w:rsidRPr="0063053E">
        <w:t xml:space="preserve">Torn from the roots. The diff ’ring nations rise, </w:t>
      </w:r>
    </w:p>
    <w:p w14:paraId="6D775B04" w14:textId="62896EDD" w:rsidR="003A417A" w:rsidRPr="0063053E" w:rsidRDefault="003A417A" w:rsidP="0063053E">
      <w:pPr>
        <w:pStyle w:val="Poetry"/>
      </w:pPr>
      <w:r w:rsidRPr="0063053E">
        <w:t>And shouts and mingled murmurs rend the skies,</w:t>
      </w:r>
    </w:p>
    <w:p w14:paraId="16EB9BFF" w14:textId="59E80AED" w:rsidR="003A417A" w:rsidRPr="0063053E" w:rsidRDefault="003A417A" w:rsidP="0063053E">
      <w:pPr>
        <w:pStyle w:val="Poetry"/>
      </w:pPr>
      <w:r w:rsidRPr="0063053E">
        <w:t>Acestus runs with eager haste, to raise</w:t>
      </w:r>
    </w:p>
    <w:p w14:paraId="08950FAC" w14:textId="77777777" w:rsidR="006307BB" w:rsidRDefault="003A417A" w:rsidP="0063053E">
      <w:pPr>
        <w:pStyle w:val="Poetry"/>
      </w:pPr>
      <w:r w:rsidRPr="0063053E">
        <w:t xml:space="preserve">The fall’n companion of his youthful days. </w:t>
      </w:r>
    </w:p>
    <w:p w14:paraId="67CC3CB5" w14:textId="35F81046" w:rsidR="003A417A" w:rsidRPr="0063053E" w:rsidRDefault="003A417A" w:rsidP="0063053E">
      <w:pPr>
        <w:pStyle w:val="Poetry"/>
      </w:pPr>
      <w:r w:rsidRPr="0063053E">
        <w:t xml:space="preserve">Dauntless he rose, and to the fight </w:t>
      </w:r>
      <w:proofErr w:type="gramStart"/>
      <w:r w:rsidRPr="0063053E">
        <w:t>return’d;</w:t>
      </w:r>
      <w:proofErr w:type="gramEnd"/>
    </w:p>
    <w:p w14:paraId="25C5077E" w14:textId="77777777" w:rsidR="006307BB" w:rsidRDefault="003A417A" w:rsidP="0063053E">
      <w:pPr>
        <w:pStyle w:val="Poetry"/>
      </w:pPr>
      <w:r w:rsidRPr="0063053E">
        <w:t xml:space="preserve">With shame his glowing cheeks, his eyes with fury burn’d. </w:t>
      </w:r>
    </w:p>
    <w:p w14:paraId="2141D900" w14:textId="5986DC7A" w:rsidR="003A417A" w:rsidRPr="0063053E" w:rsidRDefault="003A417A" w:rsidP="0063053E">
      <w:pPr>
        <w:pStyle w:val="Poetry"/>
      </w:pPr>
      <w:r w:rsidRPr="0063053E">
        <w:t>Disdain and conscious virtue fir’d his breast,</w:t>
      </w:r>
    </w:p>
    <w:p w14:paraId="762EA864" w14:textId="6880F8AC" w:rsidR="003A417A" w:rsidRPr="0063053E" w:rsidRDefault="003A417A" w:rsidP="0063053E">
      <w:pPr>
        <w:pStyle w:val="Poetry"/>
      </w:pPr>
      <w:r w:rsidRPr="0063053E">
        <w:t>And with redoubled force his foe he press’d.</w:t>
      </w:r>
    </w:p>
    <w:p w14:paraId="76FF0AE5" w14:textId="77777777" w:rsidR="003A417A" w:rsidRPr="0063053E" w:rsidRDefault="003A417A" w:rsidP="0063053E">
      <w:pPr>
        <w:pStyle w:val="Poetry"/>
      </w:pPr>
      <w:r w:rsidRPr="0063053E">
        <w:t>He lays on load with either hand, amain,</w:t>
      </w:r>
    </w:p>
    <w:p w14:paraId="04554AA0" w14:textId="77777777" w:rsidR="006307BB" w:rsidRDefault="003A417A" w:rsidP="0063053E">
      <w:pPr>
        <w:pStyle w:val="Poetry"/>
      </w:pPr>
      <w:r w:rsidRPr="0063053E">
        <w:t xml:space="preserve">And headlong drives the Trojan o’er the </w:t>
      </w:r>
      <w:proofErr w:type="gramStart"/>
      <w:r w:rsidRPr="0063053E">
        <w:t>plain;</w:t>
      </w:r>
      <w:proofErr w:type="gramEnd"/>
      <w:r w:rsidRPr="0063053E">
        <w:t xml:space="preserve"> </w:t>
      </w:r>
    </w:p>
    <w:p w14:paraId="7C79073A" w14:textId="77777777" w:rsidR="006307BB" w:rsidRDefault="003A417A" w:rsidP="0063053E">
      <w:pPr>
        <w:pStyle w:val="Poetry"/>
      </w:pPr>
      <w:r w:rsidRPr="0063053E">
        <w:t xml:space="preserve">Nor stops, nor stays; nor rest nor breath </w:t>
      </w:r>
      <w:proofErr w:type="gramStart"/>
      <w:r w:rsidRPr="0063053E">
        <w:t>allows;</w:t>
      </w:r>
      <w:proofErr w:type="gramEnd"/>
      <w:r w:rsidRPr="0063053E">
        <w:t xml:space="preserve"> </w:t>
      </w:r>
    </w:p>
    <w:p w14:paraId="3151FC16" w14:textId="571C8722" w:rsidR="003A417A" w:rsidRPr="0063053E" w:rsidRDefault="003A417A" w:rsidP="0063053E">
      <w:pPr>
        <w:pStyle w:val="Poetry"/>
      </w:pPr>
      <w:r w:rsidRPr="0063053E">
        <w:t>But storms of strokes descend about his brows,</w:t>
      </w:r>
    </w:p>
    <w:p w14:paraId="3140AC70" w14:textId="61291CA5" w:rsidR="003A417A" w:rsidRPr="0063053E" w:rsidRDefault="003A417A" w:rsidP="0063053E">
      <w:pPr>
        <w:pStyle w:val="Poetry"/>
      </w:pPr>
      <w:r w:rsidRPr="0063053E">
        <w:t>A rattling tempest, and a hail of blows.</w:t>
      </w:r>
    </w:p>
    <w:p w14:paraId="16929F6C" w14:textId="77777777" w:rsidR="006307BB" w:rsidRDefault="003A417A" w:rsidP="0063053E">
      <w:pPr>
        <w:pStyle w:val="Poetry"/>
      </w:pPr>
      <w:r w:rsidRPr="0063053E">
        <w:t xml:space="preserve">But now the prince, who saw the wild increase </w:t>
      </w:r>
    </w:p>
    <w:p w14:paraId="56DC7DFD" w14:textId="77777777" w:rsidR="006307BB" w:rsidRDefault="003A417A" w:rsidP="0063053E">
      <w:pPr>
        <w:pStyle w:val="Poetry"/>
      </w:pPr>
      <w:r w:rsidRPr="0063053E">
        <w:t xml:space="preserve">Of wounds, commands the combatants to cease, </w:t>
      </w:r>
    </w:p>
    <w:p w14:paraId="1924135D" w14:textId="11FAA018" w:rsidR="003A417A" w:rsidRPr="0063053E" w:rsidRDefault="003A417A" w:rsidP="0063053E">
      <w:pPr>
        <w:pStyle w:val="Poetry"/>
      </w:pPr>
      <w:r w:rsidRPr="0063053E">
        <w:t xml:space="preserve">And bounds Entellus’ </w:t>
      </w:r>
      <w:proofErr w:type="gramStart"/>
      <w:r w:rsidRPr="0063053E">
        <w:t>wrath, and</w:t>
      </w:r>
      <w:proofErr w:type="gramEnd"/>
      <w:r w:rsidRPr="0063053E">
        <w:t xml:space="preserve"> bids the peace.</w:t>
      </w:r>
    </w:p>
    <w:p w14:paraId="0FDC3203" w14:textId="77777777" w:rsidR="003A417A" w:rsidRPr="006307BB" w:rsidRDefault="003A417A" w:rsidP="006307BB">
      <w:pPr>
        <w:pStyle w:val="Poetry"/>
      </w:pPr>
      <w:r w:rsidRPr="006307BB">
        <w:t>First to the Trojan, spent with toil, he came,</w:t>
      </w:r>
    </w:p>
    <w:p w14:paraId="0D774ACD" w14:textId="4C15C179" w:rsidR="003A417A" w:rsidRPr="006307BB" w:rsidRDefault="003A417A" w:rsidP="006307BB">
      <w:pPr>
        <w:pStyle w:val="Poetry"/>
      </w:pPr>
      <w:r w:rsidRPr="006307BB">
        <w:t>And sooth’d his sorrow for the suffer’d shame.</w:t>
      </w:r>
    </w:p>
    <w:p w14:paraId="59432729" w14:textId="77777777" w:rsidR="006307BB" w:rsidRDefault="003A417A" w:rsidP="006307BB">
      <w:pPr>
        <w:pStyle w:val="Poetry"/>
      </w:pPr>
      <w:r w:rsidRPr="006307BB">
        <w:t xml:space="preserve">“What fury seiz’d my friend? The gods,” said he, </w:t>
      </w:r>
    </w:p>
    <w:p w14:paraId="347D464F" w14:textId="79AC1233" w:rsidR="003A417A" w:rsidRPr="006307BB" w:rsidRDefault="003A417A" w:rsidP="006307BB">
      <w:pPr>
        <w:pStyle w:val="Poetry"/>
      </w:pPr>
      <w:r w:rsidRPr="006307BB">
        <w:t>“To him propitious, and averse to thee,</w:t>
      </w:r>
    </w:p>
    <w:p w14:paraId="44FF0224" w14:textId="77777777" w:rsidR="003A417A" w:rsidRPr="006307BB" w:rsidRDefault="003A417A" w:rsidP="006307BB">
      <w:pPr>
        <w:pStyle w:val="Poetry"/>
      </w:pPr>
      <w:r w:rsidRPr="006307BB">
        <w:t>Have giv’n his arm superior force to thine.</w:t>
      </w:r>
    </w:p>
    <w:p w14:paraId="0601F6D3" w14:textId="77777777" w:rsidR="003A417A" w:rsidRPr="006307BB" w:rsidRDefault="003A417A" w:rsidP="006307BB">
      <w:pPr>
        <w:pStyle w:val="Poetry"/>
      </w:pPr>
      <w:r w:rsidRPr="006307BB">
        <w:lastRenderedPageBreak/>
        <w:t>‘T is madness to contend with strength divine.”</w:t>
      </w:r>
    </w:p>
    <w:p w14:paraId="1466A4AB" w14:textId="140A6079" w:rsidR="003A417A" w:rsidRPr="006307BB" w:rsidRDefault="003A417A" w:rsidP="006307BB">
      <w:pPr>
        <w:pStyle w:val="Poetry"/>
      </w:pPr>
      <w:r w:rsidRPr="006307BB">
        <w:t>The gauntlet fight thus ended, from the shore</w:t>
      </w:r>
    </w:p>
    <w:p w14:paraId="40C7E772" w14:textId="77777777" w:rsidR="003A417A" w:rsidRPr="006307BB" w:rsidRDefault="003A417A" w:rsidP="006307BB">
      <w:pPr>
        <w:pStyle w:val="Poetry"/>
      </w:pPr>
      <w:r w:rsidRPr="006307BB">
        <w:t>His faithful friends unhappy Dares bore:</w:t>
      </w:r>
    </w:p>
    <w:p w14:paraId="10D13405" w14:textId="77777777" w:rsidR="006307BB" w:rsidRDefault="003A417A" w:rsidP="006307BB">
      <w:pPr>
        <w:pStyle w:val="Poetry"/>
      </w:pPr>
      <w:r w:rsidRPr="006307BB">
        <w:t xml:space="preserve">His mouth and nostrils pour’d a purple flood, </w:t>
      </w:r>
    </w:p>
    <w:p w14:paraId="65224258" w14:textId="77777777" w:rsidR="006307BB" w:rsidRDefault="003A417A" w:rsidP="006307BB">
      <w:pPr>
        <w:pStyle w:val="Poetry"/>
      </w:pPr>
      <w:r w:rsidRPr="006307BB">
        <w:t xml:space="preserve">And pounded teeth came rushing with his blood. </w:t>
      </w:r>
    </w:p>
    <w:p w14:paraId="5006EA83" w14:textId="44C56E38" w:rsidR="003A417A" w:rsidRPr="006307BB" w:rsidRDefault="003A417A" w:rsidP="006307BB">
      <w:pPr>
        <w:pStyle w:val="Poetry"/>
      </w:pPr>
      <w:r w:rsidRPr="006307BB">
        <w:t>Faintly he stagger’d thro’ the hissing throng,</w:t>
      </w:r>
    </w:p>
    <w:p w14:paraId="345F8539" w14:textId="5357019D" w:rsidR="003A417A" w:rsidRPr="006307BB" w:rsidRDefault="003A417A" w:rsidP="006307BB">
      <w:pPr>
        <w:pStyle w:val="Poetry"/>
      </w:pPr>
      <w:r w:rsidRPr="006307BB">
        <w:t>And hung his head, and trail’d his legs along.</w:t>
      </w:r>
    </w:p>
    <w:p w14:paraId="4A2D4F77" w14:textId="77777777" w:rsidR="006307BB" w:rsidRDefault="003A417A" w:rsidP="006307BB">
      <w:pPr>
        <w:pStyle w:val="Poetry"/>
      </w:pPr>
      <w:r w:rsidRPr="006307BB">
        <w:t xml:space="preserve">The sword and casque are carried by his </w:t>
      </w:r>
      <w:proofErr w:type="gramStart"/>
      <w:r w:rsidRPr="006307BB">
        <w:t>train;</w:t>
      </w:r>
      <w:proofErr w:type="gramEnd"/>
      <w:r w:rsidRPr="006307BB">
        <w:t xml:space="preserve"> </w:t>
      </w:r>
    </w:p>
    <w:p w14:paraId="4F86A92F" w14:textId="4BE5CE6F" w:rsidR="003A417A" w:rsidRPr="006307BB" w:rsidRDefault="003A417A" w:rsidP="006307BB">
      <w:pPr>
        <w:pStyle w:val="Poetry"/>
      </w:pPr>
      <w:r w:rsidRPr="006307BB">
        <w:t>But with his foe the palm and ox remain.</w:t>
      </w:r>
    </w:p>
    <w:p w14:paraId="26822DCA" w14:textId="77777777" w:rsidR="006307BB" w:rsidRDefault="006307BB" w:rsidP="006307BB">
      <w:pPr>
        <w:pStyle w:val="Poetry"/>
      </w:pPr>
    </w:p>
    <w:p w14:paraId="4704FFB4" w14:textId="77777777" w:rsidR="006307BB" w:rsidRDefault="003A417A" w:rsidP="006307BB">
      <w:pPr>
        <w:pStyle w:val="Poetry"/>
      </w:pPr>
      <w:r w:rsidRPr="006307BB">
        <w:t xml:space="preserve">The champion, then, before Aeneas came, </w:t>
      </w:r>
    </w:p>
    <w:p w14:paraId="7C1542DE" w14:textId="6B235F1E" w:rsidR="003A417A" w:rsidRPr="006307BB" w:rsidRDefault="003A417A" w:rsidP="006307BB">
      <w:pPr>
        <w:pStyle w:val="Poetry"/>
      </w:pPr>
      <w:r w:rsidRPr="006307BB">
        <w:t>Proud of his prize, but prouder of his fame:</w:t>
      </w:r>
    </w:p>
    <w:p w14:paraId="56B333D6" w14:textId="4C0E7970" w:rsidR="003A417A" w:rsidRPr="006307BB" w:rsidRDefault="003A417A" w:rsidP="006307BB">
      <w:pPr>
        <w:pStyle w:val="Poetry"/>
      </w:pPr>
      <w:r w:rsidRPr="006307BB">
        <w:t>“O goddess-born, and you, Dardanian host,</w:t>
      </w:r>
    </w:p>
    <w:p w14:paraId="091E8228" w14:textId="77777777" w:rsidR="006307BB" w:rsidRDefault="003A417A" w:rsidP="006307BB">
      <w:pPr>
        <w:pStyle w:val="Poetry"/>
      </w:pPr>
      <w:r w:rsidRPr="006307BB">
        <w:t xml:space="preserve">Mark with attention, and forgive my </w:t>
      </w:r>
      <w:proofErr w:type="gramStart"/>
      <w:r w:rsidRPr="006307BB">
        <w:t>boast;</w:t>
      </w:r>
      <w:proofErr w:type="gramEnd"/>
      <w:r w:rsidRPr="006307BB">
        <w:t xml:space="preserve"> </w:t>
      </w:r>
    </w:p>
    <w:p w14:paraId="665121F4" w14:textId="77777777" w:rsidR="006307BB" w:rsidRDefault="003A417A" w:rsidP="006307BB">
      <w:pPr>
        <w:pStyle w:val="Poetry"/>
      </w:pPr>
      <w:r w:rsidRPr="006307BB">
        <w:t xml:space="preserve">Learn what I was, by what remains; and know </w:t>
      </w:r>
    </w:p>
    <w:p w14:paraId="2FD27DD6" w14:textId="77777777" w:rsidR="006307BB" w:rsidRDefault="003A417A" w:rsidP="006307BB">
      <w:pPr>
        <w:pStyle w:val="Poetry"/>
      </w:pPr>
      <w:r w:rsidRPr="006307BB">
        <w:t xml:space="preserve">From what impending fate you sav’d my foe.” </w:t>
      </w:r>
    </w:p>
    <w:p w14:paraId="33D875E1" w14:textId="519081DB" w:rsidR="003A417A" w:rsidRPr="006307BB" w:rsidRDefault="003A417A" w:rsidP="006307BB">
      <w:pPr>
        <w:pStyle w:val="Poetry"/>
      </w:pPr>
      <w:r w:rsidRPr="006307BB">
        <w:t xml:space="preserve">Sternly he spoke, and then confronts the </w:t>
      </w:r>
      <w:proofErr w:type="gramStart"/>
      <w:r w:rsidRPr="006307BB">
        <w:t>bull;</w:t>
      </w:r>
      <w:proofErr w:type="gramEnd"/>
    </w:p>
    <w:p w14:paraId="122F0A1D" w14:textId="7A70499F" w:rsidR="003A417A" w:rsidRPr="006307BB" w:rsidRDefault="003A417A" w:rsidP="006307BB">
      <w:pPr>
        <w:pStyle w:val="Poetry"/>
      </w:pPr>
      <w:r w:rsidRPr="006307BB">
        <w:t>And, on his ample forehead aiming full,</w:t>
      </w:r>
    </w:p>
    <w:p w14:paraId="6FAA999D" w14:textId="77777777" w:rsidR="006307BB" w:rsidRDefault="003A417A" w:rsidP="006307BB">
      <w:pPr>
        <w:pStyle w:val="Poetry"/>
      </w:pPr>
      <w:r w:rsidRPr="006307BB">
        <w:t xml:space="preserve">The deadly stroke, descending, pierc’d the skull. </w:t>
      </w:r>
    </w:p>
    <w:p w14:paraId="27B9DF99" w14:textId="77777777" w:rsidR="006307BB" w:rsidRDefault="003A417A" w:rsidP="006307BB">
      <w:pPr>
        <w:pStyle w:val="Poetry"/>
      </w:pPr>
      <w:r w:rsidRPr="006307BB">
        <w:t xml:space="preserve">Down drops the beast, nor needs a second wound, </w:t>
      </w:r>
    </w:p>
    <w:p w14:paraId="11F46603" w14:textId="77777777" w:rsidR="006307BB" w:rsidRDefault="003A417A" w:rsidP="006307BB">
      <w:pPr>
        <w:pStyle w:val="Poetry"/>
      </w:pPr>
      <w:r w:rsidRPr="006307BB">
        <w:t xml:space="preserve">But sprawls in pangs of </w:t>
      </w:r>
      <w:proofErr w:type="gramStart"/>
      <w:r w:rsidRPr="006307BB">
        <w:t>death, and</w:t>
      </w:r>
      <w:proofErr w:type="gramEnd"/>
      <w:r w:rsidRPr="006307BB">
        <w:t xml:space="preserve"> spurns the ground. </w:t>
      </w:r>
    </w:p>
    <w:p w14:paraId="31A3B80D" w14:textId="20C3C8A0" w:rsidR="003A417A" w:rsidRPr="006307BB" w:rsidRDefault="003A417A" w:rsidP="006307BB">
      <w:pPr>
        <w:pStyle w:val="Poetry"/>
      </w:pPr>
      <w:r w:rsidRPr="006307BB">
        <w:t>Then, thus: “In Dares’ stead I offer this.</w:t>
      </w:r>
    </w:p>
    <w:p w14:paraId="70D8A96E" w14:textId="23938916" w:rsidR="003A417A" w:rsidRPr="006307BB" w:rsidRDefault="003A417A" w:rsidP="006307BB">
      <w:pPr>
        <w:pStyle w:val="Poetry"/>
      </w:pPr>
      <w:r w:rsidRPr="006307BB">
        <w:t xml:space="preserve">Eryx, accept a nobler </w:t>
      </w:r>
      <w:proofErr w:type="gramStart"/>
      <w:r w:rsidRPr="006307BB">
        <w:t>sacrifice;</w:t>
      </w:r>
      <w:proofErr w:type="gramEnd"/>
    </w:p>
    <w:p w14:paraId="42E8D194" w14:textId="77777777" w:rsidR="003A417A" w:rsidRPr="006307BB" w:rsidRDefault="003A417A" w:rsidP="006307BB">
      <w:pPr>
        <w:pStyle w:val="Poetry"/>
      </w:pPr>
      <w:r w:rsidRPr="006307BB">
        <w:t>Take the last gift my wither’d arms can yield:</w:t>
      </w:r>
    </w:p>
    <w:p w14:paraId="78BCF4E7" w14:textId="77777777" w:rsidR="003A417A" w:rsidRPr="006307BB" w:rsidRDefault="003A417A" w:rsidP="006307BB">
      <w:pPr>
        <w:pStyle w:val="Poetry"/>
      </w:pPr>
      <w:r w:rsidRPr="006307BB">
        <w:t>Thy gauntlets I resign, and here renounce the field.”</w:t>
      </w:r>
    </w:p>
    <w:p w14:paraId="66CEA732" w14:textId="77777777" w:rsidR="006307BB" w:rsidRDefault="006307BB" w:rsidP="006307BB">
      <w:pPr>
        <w:pStyle w:val="Poetry"/>
      </w:pPr>
    </w:p>
    <w:p w14:paraId="5D685CDB" w14:textId="77777777" w:rsidR="006307BB" w:rsidRDefault="003A417A" w:rsidP="006307BB">
      <w:pPr>
        <w:pStyle w:val="Poetry"/>
      </w:pPr>
      <w:r w:rsidRPr="006307BB">
        <w:t xml:space="preserve">This done, Aeneas orders, for the close, </w:t>
      </w:r>
    </w:p>
    <w:p w14:paraId="040C2F78" w14:textId="20F12014" w:rsidR="003A417A" w:rsidRPr="006307BB" w:rsidRDefault="003A417A" w:rsidP="006307BB">
      <w:pPr>
        <w:pStyle w:val="Poetry"/>
      </w:pPr>
      <w:r w:rsidRPr="006307BB">
        <w:t>The strife of archers with contending bows.</w:t>
      </w:r>
    </w:p>
    <w:p w14:paraId="6285B149" w14:textId="1CC55F47" w:rsidR="003A417A" w:rsidRPr="006307BB" w:rsidRDefault="003A417A" w:rsidP="006307BB">
      <w:pPr>
        <w:pStyle w:val="Poetry"/>
      </w:pPr>
      <w:r w:rsidRPr="006307BB">
        <w:t>The mast Sergesthus’ shatter’d galley bore</w:t>
      </w:r>
    </w:p>
    <w:p w14:paraId="1ABE41E9" w14:textId="77777777" w:rsidR="006307BB" w:rsidRDefault="003A417A" w:rsidP="006307BB">
      <w:pPr>
        <w:pStyle w:val="Poetry"/>
      </w:pPr>
      <w:r w:rsidRPr="006307BB">
        <w:t xml:space="preserve">With his own hands he raises on the shore. </w:t>
      </w:r>
    </w:p>
    <w:p w14:paraId="3DEF1B2E" w14:textId="5AE4E8A7" w:rsidR="003A417A" w:rsidRPr="006307BB" w:rsidRDefault="003A417A" w:rsidP="006307BB">
      <w:pPr>
        <w:pStyle w:val="Poetry"/>
      </w:pPr>
      <w:r w:rsidRPr="006307BB">
        <w:t>A flutt’ring dove upon the top they tie,</w:t>
      </w:r>
    </w:p>
    <w:p w14:paraId="03468DE2" w14:textId="77777777" w:rsidR="006307BB" w:rsidRDefault="003A417A" w:rsidP="006307BB">
      <w:pPr>
        <w:pStyle w:val="Poetry"/>
      </w:pPr>
      <w:r w:rsidRPr="006307BB">
        <w:t xml:space="preserve">The living mark at which their arrows fly. </w:t>
      </w:r>
    </w:p>
    <w:p w14:paraId="18F28F80" w14:textId="0FF3490F" w:rsidR="003A417A" w:rsidRPr="006307BB" w:rsidRDefault="003A417A" w:rsidP="006307BB">
      <w:pPr>
        <w:pStyle w:val="Poetry"/>
      </w:pPr>
      <w:r w:rsidRPr="006307BB">
        <w:t>The rival archers in a line advance,</w:t>
      </w:r>
    </w:p>
    <w:p w14:paraId="2C77E889" w14:textId="713C976F" w:rsidR="003A417A" w:rsidRPr="006307BB" w:rsidRDefault="003A417A" w:rsidP="006307BB">
      <w:pPr>
        <w:pStyle w:val="Poetry"/>
      </w:pPr>
      <w:r w:rsidRPr="006307BB">
        <w:t>Their turn of shooting to receive from chance.</w:t>
      </w:r>
    </w:p>
    <w:p w14:paraId="0F208ABE" w14:textId="77777777" w:rsidR="003A417A" w:rsidRPr="006307BB" w:rsidRDefault="003A417A" w:rsidP="006307BB">
      <w:pPr>
        <w:pStyle w:val="Poetry"/>
      </w:pPr>
      <w:r w:rsidRPr="006307BB">
        <w:t>A helmet holds their names; the lots are drawn:</w:t>
      </w:r>
    </w:p>
    <w:p w14:paraId="2513176B" w14:textId="77777777" w:rsidR="006307BB" w:rsidRDefault="003A417A" w:rsidP="006307BB">
      <w:pPr>
        <w:pStyle w:val="Poetry"/>
      </w:pPr>
      <w:r w:rsidRPr="006307BB">
        <w:lastRenderedPageBreak/>
        <w:t xml:space="preserve">On the first scroll was read Hippocoon. </w:t>
      </w:r>
    </w:p>
    <w:p w14:paraId="6E774CA0" w14:textId="3C8A6A0C" w:rsidR="003A417A" w:rsidRPr="006307BB" w:rsidRDefault="003A417A" w:rsidP="006307BB">
      <w:pPr>
        <w:pStyle w:val="Poetry"/>
      </w:pPr>
      <w:r w:rsidRPr="006307BB">
        <w:t>The people shout. Upon the next was found</w:t>
      </w:r>
    </w:p>
    <w:p w14:paraId="71C37967" w14:textId="77777777" w:rsidR="003A417A" w:rsidRPr="006307BB" w:rsidRDefault="003A417A" w:rsidP="006307BB">
      <w:pPr>
        <w:pStyle w:val="Poetry"/>
      </w:pPr>
      <w:r w:rsidRPr="006307BB">
        <w:t>Young Mnestheus, late with naval honors crown’d.</w:t>
      </w:r>
    </w:p>
    <w:p w14:paraId="7315582E" w14:textId="2DCD152E" w:rsidR="003A417A" w:rsidRPr="006307BB" w:rsidRDefault="003A417A" w:rsidP="006307BB">
      <w:pPr>
        <w:pStyle w:val="Poetry"/>
      </w:pPr>
      <w:r w:rsidRPr="006307BB">
        <w:t>The third contain’d Eurytion’s noble name,</w:t>
      </w:r>
    </w:p>
    <w:p w14:paraId="64B2E7D0" w14:textId="77777777" w:rsidR="006307BB" w:rsidRDefault="003A417A" w:rsidP="006307BB">
      <w:pPr>
        <w:pStyle w:val="Poetry"/>
      </w:pPr>
      <w:r w:rsidRPr="006307BB">
        <w:t xml:space="preserve">Thy brother, Pandarus, and next in fame, </w:t>
      </w:r>
    </w:p>
    <w:p w14:paraId="03755317" w14:textId="77777777" w:rsidR="006307BB" w:rsidRDefault="003A417A" w:rsidP="006307BB">
      <w:pPr>
        <w:pStyle w:val="Poetry"/>
      </w:pPr>
      <w:r w:rsidRPr="006307BB">
        <w:t xml:space="preserve">Whom Pallas urg’d the treaty to confound, </w:t>
      </w:r>
    </w:p>
    <w:p w14:paraId="184F14A8" w14:textId="77777777" w:rsidR="006307BB" w:rsidRDefault="003A417A" w:rsidP="006307BB">
      <w:pPr>
        <w:pStyle w:val="Poetry"/>
      </w:pPr>
      <w:r w:rsidRPr="006307BB">
        <w:t xml:space="preserve">And send among the Greeks a feather’d wound. </w:t>
      </w:r>
    </w:p>
    <w:p w14:paraId="14E4CEFB" w14:textId="47014F61" w:rsidR="003A417A" w:rsidRPr="006307BB" w:rsidRDefault="003A417A" w:rsidP="006307BB">
      <w:pPr>
        <w:pStyle w:val="Poetry"/>
      </w:pPr>
      <w:r w:rsidRPr="006307BB">
        <w:t>Acestes in the bottom last remain’d,</w:t>
      </w:r>
    </w:p>
    <w:p w14:paraId="28E526D0" w14:textId="28CDFE3F" w:rsidR="003A417A" w:rsidRPr="006307BB" w:rsidRDefault="003A417A" w:rsidP="006307BB">
      <w:pPr>
        <w:pStyle w:val="Poetry"/>
      </w:pPr>
      <w:r w:rsidRPr="006307BB">
        <w:t>Whom not his age from youthful sports restrain’d.</w:t>
      </w:r>
    </w:p>
    <w:p w14:paraId="5DA8ED78" w14:textId="77777777" w:rsidR="006307BB" w:rsidRDefault="003A417A" w:rsidP="006307BB">
      <w:pPr>
        <w:pStyle w:val="Poetry"/>
      </w:pPr>
      <w:r w:rsidRPr="006307BB">
        <w:t xml:space="preserve">Soon all with vigor bend their trusty bows, </w:t>
      </w:r>
    </w:p>
    <w:p w14:paraId="20B7455A" w14:textId="77777777" w:rsidR="006307BB" w:rsidRDefault="003A417A" w:rsidP="006307BB">
      <w:pPr>
        <w:pStyle w:val="Poetry"/>
      </w:pPr>
      <w:r w:rsidRPr="006307BB">
        <w:t xml:space="preserve">And from the quiver each his arrow chose. </w:t>
      </w:r>
    </w:p>
    <w:p w14:paraId="54417078" w14:textId="77777777" w:rsidR="006307BB" w:rsidRDefault="003A417A" w:rsidP="006307BB">
      <w:pPr>
        <w:pStyle w:val="Poetry"/>
      </w:pPr>
      <w:r w:rsidRPr="006307BB">
        <w:t xml:space="preserve">Hippocoon’s was the first: with forceful sway </w:t>
      </w:r>
    </w:p>
    <w:p w14:paraId="7A0EB2CE" w14:textId="31EC6091" w:rsidR="003A417A" w:rsidRPr="006307BB" w:rsidRDefault="003A417A" w:rsidP="006307BB">
      <w:pPr>
        <w:pStyle w:val="Poetry"/>
      </w:pPr>
      <w:r w:rsidRPr="006307BB">
        <w:t>It flew, and, whizzing, cut the liquid way.</w:t>
      </w:r>
    </w:p>
    <w:p w14:paraId="20EE8059" w14:textId="4DF21026" w:rsidR="003A417A" w:rsidRPr="006307BB" w:rsidRDefault="003A417A" w:rsidP="006307BB">
      <w:pPr>
        <w:pStyle w:val="Poetry"/>
      </w:pPr>
      <w:r w:rsidRPr="006307BB">
        <w:t>Fix’d in the mast the feather’d weapon stands:</w:t>
      </w:r>
    </w:p>
    <w:p w14:paraId="78BEA561" w14:textId="77777777" w:rsidR="003A417A" w:rsidRPr="006307BB" w:rsidRDefault="003A417A" w:rsidP="006307BB">
      <w:pPr>
        <w:pStyle w:val="Poetry"/>
      </w:pPr>
      <w:r w:rsidRPr="006307BB">
        <w:t>The fearful pigeon flutters in her bands,</w:t>
      </w:r>
    </w:p>
    <w:p w14:paraId="0D95D5C2" w14:textId="77777777" w:rsidR="006307BB" w:rsidRDefault="003A417A" w:rsidP="006307BB">
      <w:pPr>
        <w:pStyle w:val="Poetry"/>
      </w:pPr>
      <w:r w:rsidRPr="006307BB">
        <w:t xml:space="preserve">And the tree trembled, and the shouting cries </w:t>
      </w:r>
    </w:p>
    <w:p w14:paraId="44DB6C47" w14:textId="5A6270FF" w:rsidR="003A417A" w:rsidRPr="006307BB" w:rsidRDefault="003A417A" w:rsidP="006307BB">
      <w:pPr>
        <w:pStyle w:val="Poetry"/>
      </w:pPr>
      <w:r w:rsidRPr="006307BB">
        <w:t>Of the pleas’d people rend the vaulted skies.</w:t>
      </w:r>
    </w:p>
    <w:p w14:paraId="66405B9D" w14:textId="77777777" w:rsidR="003A417A" w:rsidRPr="006307BB" w:rsidRDefault="003A417A" w:rsidP="006307BB">
      <w:pPr>
        <w:pStyle w:val="Poetry"/>
      </w:pPr>
      <w:r w:rsidRPr="006307BB">
        <w:t>Then Mnestheus to the head his arrow drove,</w:t>
      </w:r>
    </w:p>
    <w:p w14:paraId="4E07950A" w14:textId="08B6F762" w:rsidR="003A417A" w:rsidRPr="006307BB" w:rsidRDefault="003A417A" w:rsidP="006307BB">
      <w:pPr>
        <w:pStyle w:val="Poetry"/>
      </w:pPr>
      <w:r w:rsidRPr="006307BB">
        <w:t>With lifted eyes, and took his aim above,</w:t>
      </w:r>
    </w:p>
    <w:p w14:paraId="3A027393" w14:textId="77777777" w:rsidR="006307BB" w:rsidRDefault="003A417A" w:rsidP="006307BB">
      <w:pPr>
        <w:pStyle w:val="Poetry"/>
      </w:pPr>
      <w:r w:rsidRPr="006307BB">
        <w:t xml:space="preserve">But made a glancing shot, and missed the </w:t>
      </w:r>
      <w:proofErr w:type="gramStart"/>
      <w:r w:rsidRPr="006307BB">
        <w:t>dove;</w:t>
      </w:r>
      <w:proofErr w:type="gramEnd"/>
      <w:r w:rsidRPr="006307BB">
        <w:t xml:space="preserve"> </w:t>
      </w:r>
    </w:p>
    <w:p w14:paraId="4D1A9743" w14:textId="77777777" w:rsidR="006307BB" w:rsidRDefault="003A417A" w:rsidP="006307BB">
      <w:pPr>
        <w:pStyle w:val="Poetry"/>
      </w:pPr>
      <w:r w:rsidRPr="006307BB">
        <w:t xml:space="preserve">Yet miss’d so narrow, that he cut the cord </w:t>
      </w:r>
    </w:p>
    <w:p w14:paraId="13ED75E7" w14:textId="0B18AFBD" w:rsidR="003A417A" w:rsidRPr="006307BB" w:rsidRDefault="003A417A" w:rsidP="006307BB">
      <w:pPr>
        <w:pStyle w:val="Poetry"/>
      </w:pPr>
      <w:r w:rsidRPr="006307BB">
        <w:t>Which fasten’d by the foot the flitting bird.</w:t>
      </w:r>
    </w:p>
    <w:p w14:paraId="17D0ED85" w14:textId="77777777" w:rsidR="003A417A" w:rsidRPr="006307BB" w:rsidRDefault="003A417A" w:rsidP="006307BB">
      <w:pPr>
        <w:pStyle w:val="Poetry"/>
      </w:pPr>
      <w:r w:rsidRPr="006307BB">
        <w:t>The captive thus releas’d, away she flies,</w:t>
      </w:r>
    </w:p>
    <w:p w14:paraId="4534CF8C" w14:textId="2E3EE5BF" w:rsidR="003A417A" w:rsidRPr="006307BB" w:rsidRDefault="003A417A" w:rsidP="006307BB">
      <w:pPr>
        <w:pStyle w:val="Poetry"/>
      </w:pPr>
      <w:r w:rsidRPr="006307BB">
        <w:t>And beats with clapping wings the yielding skies.</w:t>
      </w:r>
    </w:p>
    <w:p w14:paraId="3A58A733" w14:textId="77777777" w:rsidR="006307BB" w:rsidRDefault="003A417A" w:rsidP="006307BB">
      <w:pPr>
        <w:pStyle w:val="Poetry"/>
      </w:pPr>
      <w:r w:rsidRPr="006307BB">
        <w:t xml:space="preserve">His bow already bent, Eurytion </w:t>
      </w:r>
      <w:proofErr w:type="gramStart"/>
      <w:r w:rsidRPr="006307BB">
        <w:t>stood;</w:t>
      </w:r>
      <w:proofErr w:type="gramEnd"/>
      <w:r w:rsidRPr="006307BB">
        <w:t xml:space="preserve"> </w:t>
      </w:r>
    </w:p>
    <w:p w14:paraId="5851EAE1" w14:textId="77777777" w:rsidR="006307BB" w:rsidRDefault="003A417A" w:rsidP="006307BB">
      <w:pPr>
        <w:pStyle w:val="Poetry"/>
      </w:pPr>
      <w:r w:rsidRPr="006307BB">
        <w:t xml:space="preserve">And, having first invok’d his brother god, </w:t>
      </w:r>
    </w:p>
    <w:p w14:paraId="4ED40D59" w14:textId="77777777" w:rsidR="006307BB" w:rsidRDefault="003A417A" w:rsidP="006307BB">
      <w:pPr>
        <w:pStyle w:val="Poetry"/>
      </w:pPr>
      <w:r w:rsidRPr="006307BB">
        <w:t xml:space="preserve">His winged shaft with eager haste he sped. </w:t>
      </w:r>
    </w:p>
    <w:p w14:paraId="160B0B99" w14:textId="59ACA21D" w:rsidR="003A417A" w:rsidRPr="006307BB" w:rsidRDefault="003A417A" w:rsidP="006307BB">
      <w:pPr>
        <w:pStyle w:val="Poetry"/>
      </w:pPr>
      <w:r w:rsidRPr="006307BB">
        <w:t>The fatal message reach’d her as she fled:</w:t>
      </w:r>
    </w:p>
    <w:p w14:paraId="40C8A8F9" w14:textId="07362F8A" w:rsidR="003A417A" w:rsidRPr="006307BB" w:rsidRDefault="003A417A" w:rsidP="006307BB">
      <w:pPr>
        <w:pStyle w:val="Poetry"/>
      </w:pPr>
      <w:r w:rsidRPr="006307BB">
        <w:t>She leaves her life aloft; she strikes the ground,</w:t>
      </w:r>
    </w:p>
    <w:p w14:paraId="243EE97C" w14:textId="77777777" w:rsidR="006307BB" w:rsidRDefault="003A417A" w:rsidP="006307BB">
      <w:pPr>
        <w:pStyle w:val="Poetry"/>
      </w:pPr>
      <w:r w:rsidRPr="006307BB">
        <w:t xml:space="preserve">And renders back the weapon in the wound. </w:t>
      </w:r>
    </w:p>
    <w:p w14:paraId="5DB104A3" w14:textId="77777777" w:rsidR="006307BB" w:rsidRDefault="003A417A" w:rsidP="006307BB">
      <w:pPr>
        <w:pStyle w:val="Poetry"/>
      </w:pPr>
      <w:r w:rsidRPr="006307BB">
        <w:t xml:space="preserve">Acestes, grudging at his lot, remains, </w:t>
      </w:r>
    </w:p>
    <w:p w14:paraId="6D0741BB" w14:textId="1C900F8B" w:rsidR="003A417A" w:rsidRPr="006307BB" w:rsidRDefault="003A417A" w:rsidP="006307BB">
      <w:pPr>
        <w:pStyle w:val="Poetry"/>
      </w:pPr>
      <w:r w:rsidRPr="006307BB">
        <w:t>Without a prize to gratify his pains.</w:t>
      </w:r>
    </w:p>
    <w:p w14:paraId="4A7184A4" w14:textId="77777777" w:rsidR="003A417A" w:rsidRPr="006307BB" w:rsidRDefault="003A417A" w:rsidP="006307BB">
      <w:pPr>
        <w:pStyle w:val="Poetry"/>
      </w:pPr>
      <w:r w:rsidRPr="006307BB">
        <w:t>Yet, shooting upward, sends his shaft, to show</w:t>
      </w:r>
    </w:p>
    <w:p w14:paraId="7FFA5C05" w14:textId="38D5B43D" w:rsidR="003A417A" w:rsidRPr="006307BB" w:rsidRDefault="003A417A" w:rsidP="006307BB">
      <w:pPr>
        <w:pStyle w:val="Poetry"/>
      </w:pPr>
      <w:r w:rsidRPr="006307BB">
        <w:t xml:space="preserve">An archer’s </w:t>
      </w:r>
      <w:proofErr w:type="gramStart"/>
      <w:r w:rsidRPr="006307BB">
        <w:t>art, and</w:t>
      </w:r>
      <w:proofErr w:type="gramEnd"/>
      <w:r w:rsidRPr="006307BB">
        <w:t xml:space="preserve"> boast his twanging bow.</w:t>
      </w:r>
    </w:p>
    <w:p w14:paraId="648F6CA6" w14:textId="77777777" w:rsidR="006307BB" w:rsidRDefault="003A417A" w:rsidP="006307BB">
      <w:pPr>
        <w:pStyle w:val="Poetry"/>
      </w:pPr>
      <w:r w:rsidRPr="006307BB">
        <w:t xml:space="preserve">The feather’d arrow gave a dire portent, </w:t>
      </w:r>
    </w:p>
    <w:p w14:paraId="7EEE21C3" w14:textId="77777777" w:rsidR="006307BB" w:rsidRDefault="003A417A" w:rsidP="006307BB">
      <w:pPr>
        <w:pStyle w:val="Poetry"/>
      </w:pPr>
      <w:r w:rsidRPr="006307BB">
        <w:lastRenderedPageBreak/>
        <w:t xml:space="preserve">And latter augurs judge from this event. </w:t>
      </w:r>
    </w:p>
    <w:p w14:paraId="53D419E1" w14:textId="77777777" w:rsidR="006307BB" w:rsidRDefault="003A417A" w:rsidP="006307BB">
      <w:pPr>
        <w:pStyle w:val="Poetry"/>
      </w:pPr>
      <w:r w:rsidRPr="006307BB">
        <w:t xml:space="preserve">Chaf ’d by the speed, </w:t>
      </w:r>
      <w:proofErr w:type="gramStart"/>
      <w:r w:rsidRPr="006307BB">
        <w:t>it</w:t>
      </w:r>
      <w:proofErr w:type="gramEnd"/>
      <w:r w:rsidRPr="006307BB">
        <w:t xml:space="preserve"> fir’d; and, as it flew, </w:t>
      </w:r>
    </w:p>
    <w:p w14:paraId="42A920DB" w14:textId="109233A6" w:rsidR="003A417A" w:rsidRPr="006307BB" w:rsidRDefault="003A417A" w:rsidP="006307BB">
      <w:pPr>
        <w:pStyle w:val="Poetry"/>
      </w:pPr>
      <w:r w:rsidRPr="006307BB">
        <w:t>A trail of following flames ascending drew:</w:t>
      </w:r>
    </w:p>
    <w:p w14:paraId="6D5E40E8" w14:textId="53887D5C" w:rsidR="003A417A" w:rsidRPr="006307BB" w:rsidRDefault="003A417A" w:rsidP="006307BB">
      <w:pPr>
        <w:pStyle w:val="Poetry"/>
      </w:pPr>
      <w:r w:rsidRPr="006307BB">
        <w:t xml:space="preserve">Kindling they mount, and mark the shiny </w:t>
      </w:r>
      <w:proofErr w:type="gramStart"/>
      <w:r w:rsidRPr="006307BB">
        <w:t>way;</w:t>
      </w:r>
      <w:proofErr w:type="gramEnd"/>
    </w:p>
    <w:p w14:paraId="042466A1" w14:textId="77777777" w:rsidR="006307BB" w:rsidRDefault="003A417A" w:rsidP="006307BB">
      <w:pPr>
        <w:pStyle w:val="Poetry"/>
      </w:pPr>
      <w:r w:rsidRPr="006307BB">
        <w:t xml:space="preserve">Across the skies as falling meteors play, </w:t>
      </w:r>
    </w:p>
    <w:p w14:paraId="298169FF" w14:textId="77777777" w:rsidR="006307BB" w:rsidRDefault="003A417A" w:rsidP="006307BB">
      <w:pPr>
        <w:pStyle w:val="Poetry"/>
      </w:pPr>
      <w:r w:rsidRPr="006307BB">
        <w:t xml:space="preserve">And vanish into wind, or in a blaze decay. </w:t>
      </w:r>
    </w:p>
    <w:p w14:paraId="53ECEBD5" w14:textId="0381E6D7" w:rsidR="003A417A" w:rsidRPr="006307BB" w:rsidRDefault="003A417A" w:rsidP="006307BB">
      <w:pPr>
        <w:pStyle w:val="Poetry"/>
      </w:pPr>
      <w:r w:rsidRPr="006307BB">
        <w:t>The Trojans and Sicilians wildly stare,</w:t>
      </w:r>
    </w:p>
    <w:p w14:paraId="4320256B" w14:textId="77777777" w:rsidR="003A417A" w:rsidRPr="006307BB" w:rsidRDefault="003A417A" w:rsidP="006307BB">
      <w:pPr>
        <w:pStyle w:val="Poetry"/>
      </w:pPr>
      <w:r w:rsidRPr="006307BB">
        <w:t>And, trembling, turn their wonder into pray’r.</w:t>
      </w:r>
    </w:p>
    <w:p w14:paraId="434847F2" w14:textId="04B29369" w:rsidR="003A417A" w:rsidRPr="006307BB" w:rsidRDefault="003A417A" w:rsidP="006307BB">
      <w:pPr>
        <w:pStyle w:val="Poetry"/>
      </w:pPr>
      <w:r w:rsidRPr="006307BB">
        <w:t>The Dardan prince put on a smiling face,</w:t>
      </w:r>
    </w:p>
    <w:p w14:paraId="60D7A19F" w14:textId="77777777" w:rsidR="006307BB" w:rsidRDefault="003A417A" w:rsidP="006307BB">
      <w:pPr>
        <w:pStyle w:val="Poetry"/>
      </w:pPr>
      <w:r w:rsidRPr="006307BB">
        <w:t xml:space="preserve">And strain’d Acestes with a close </w:t>
      </w:r>
      <w:proofErr w:type="gramStart"/>
      <w:r w:rsidRPr="006307BB">
        <w:t>embrace;</w:t>
      </w:r>
      <w:proofErr w:type="gramEnd"/>
      <w:r w:rsidRPr="006307BB">
        <w:t xml:space="preserve"> </w:t>
      </w:r>
    </w:p>
    <w:p w14:paraId="4618078B" w14:textId="77777777" w:rsidR="006307BB" w:rsidRDefault="003A417A" w:rsidP="006307BB">
      <w:pPr>
        <w:pStyle w:val="Poetry"/>
      </w:pPr>
      <w:r w:rsidRPr="006307BB">
        <w:t xml:space="preserve">Then, hon’ring him with gifts above the rest, </w:t>
      </w:r>
    </w:p>
    <w:p w14:paraId="773212E4" w14:textId="77777777" w:rsidR="006307BB" w:rsidRDefault="003A417A" w:rsidP="006307BB">
      <w:pPr>
        <w:pStyle w:val="Poetry"/>
      </w:pPr>
      <w:r w:rsidRPr="006307BB">
        <w:t xml:space="preserve">Turn’d the bad omen, nor his fears confess’d. </w:t>
      </w:r>
    </w:p>
    <w:p w14:paraId="46FCF318" w14:textId="22E646AD" w:rsidR="003A417A" w:rsidRPr="006307BB" w:rsidRDefault="003A417A" w:rsidP="006307BB">
      <w:pPr>
        <w:pStyle w:val="Poetry"/>
      </w:pPr>
      <w:r w:rsidRPr="006307BB">
        <w:t xml:space="preserve">“The gods,” said he, “this miracle </w:t>
      </w:r>
      <w:proofErr w:type="gramStart"/>
      <w:r w:rsidRPr="006307BB">
        <w:t>have</w:t>
      </w:r>
      <w:proofErr w:type="gramEnd"/>
      <w:r w:rsidRPr="006307BB">
        <w:t xml:space="preserve"> wrought,</w:t>
      </w:r>
    </w:p>
    <w:p w14:paraId="7106B3EF" w14:textId="0C522D16" w:rsidR="003A417A" w:rsidRPr="006307BB" w:rsidRDefault="003A417A" w:rsidP="006307BB">
      <w:pPr>
        <w:pStyle w:val="Poetry"/>
      </w:pPr>
      <w:r w:rsidRPr="006307BB">
        <w:t>And order’d you the prize without the lot.</w:t>
      </w:r>
    </w:p>
    <w:p w14:paraId="39B20ED6" w14:textId="77777777" w:rsidR="006307BB" w:rsidRDefault="003A417A" w:rsidP="006307BB">
      <w:pPr>
        <w:pStyle w:val="Poetry"/>
      </w:pPr>
      <w:r w:rsidRPr="006307BB">
        <w:t xml:space="preserve">Accept this goblet, rough with figur’d gold, </w:t>
      </w:r>
    </w:p>
    <w:p w14:paraId="2931DE52" w14:textId="479852EC" w:rsidR="003A417A" w:rsidRPr="006307BB" w:rsidRDefault="003A417A" w:rsidP="006307BB">
      <w:pPr>
        <w:pStyle w:val="Poetry"/>
      </w:pPr>
      <w:r w:rsidRPr="006307BB">
        <w:t>Which Thracian Cisseus gave my sire of old:</w:t>
      </w:r>
    </w:p>
    <w:p w14:paraId="581D86F0" w14:textId="77777777" w:rsidR="006307BB" w:rsidRDefault="003A417A" w:rsidP="006307BB">
      <w:pPr>
        <w:pStyle w:val="Poetry"/>
      </w:pPr>
      <w:r w:rsidRPr="006307BB">
        <w:t xml:space="preserve">This pledge of ancient amity </w:t>
      </w:r>
      <w:proofErr w:type="gramStart"/>
      <w:r w:rsidRPr="006307BB">
        <w:t>receive</w:t>
      </w:r>
      <w:proofErr w:type="gramEnd"/>
      <w:r w:rsidRPr="006307BB">
        <w:t xml:space="preserve">, </w:t>
      </w:r>
    </w:p>
    <w:p w14:paraId="792ACB6C" w14:textId="7EEFFF2E" w:rsidR="003A417A" w:rsidRPr="006307BB" w:rsidRDefault="003A417A" w:rsidP="006307BB">
      <w:pPr>
        <w:pStyle w:val="Poetry"/>
      </w:pPr>
      <w:r w:rsidRPr="006307BB">
        <w:t>Which to my second sire I justly give.”</w:t>
      </w:r>
    </w:p>
    <w:p w14:paraId="79CAF40E" w14:textId="282BBD60" w:rsidR="003A417A" w:rsidRPr="006307BB" w:rsidRDefault="003A417A" w:rsidP="006307BB">
      <w:pPr>
        <w:pStyle w:val="Poetry"/>
      </w:pPr>
      <w:r w:rsidRPr="006307BB">
        <w:t>He said, and, with the trumpets’ cheerful sound,</w:t>
      </w:r>
    </w:p>
    <w:p w14:paraId="53ECF0A6" w14:textId="77777777" w:rsidR="006307BB" w:rsidRDefault="003A417A" w:rsidP="006307BB">
      <w:pPr>
        <w:pStyle w:val="Poetry"/>
      </w:pPr>
      <w:r w:rsidRPr="006307BB">
        <w:t xml:space="preserve">Proclaim’d him victor, and with laurel-crown’d. </w:t>
      </w:r>
    </w:p>
    <w:p w14:paraId="7A01A6CE" w14:textId="310CD24F" w:rsidR="003A417A" w:rsidRPr="006307BB" w:rsidRDefault="003A417A" w:rsidP="006307BB">
      <w:pPr>
        <w:pStyle w:val="Poetry"/>
      </w:pPr>
      <w:r w:rsidRPr="006307BB">
        <w:t>Nor good Eurytion envied him the prize,</w:t>
      </w:r>
    </w:p>
    <w:p w14:paraId="72848BA8" w14:textId="77777777" w:rsidR="006307BB" w:rsidRDefault="003A417A" w:rsidP="006307BB">
      <w:pPr>
        <w:pStyle w:val="Poetry"/>
      </w:pPr>
      <w:r w:rsidRPr="006307BB">
        <w:t xml:space="preserve">Tho’ he transfix’d the pigeon in the skies. </w:t>
      </w:r>
    </w:p>
    <w:p w14:paraId="2C69386E" w14:textId="43D8E2E0" w:rsidR="003A417A" w:rsidRPr="006307BB" w:rsidRDefault="003A417A" w:rsidP="006307BB">
      <w:pPr>
        <w:pStyle w:val="Poetry"/>
      </w:pPr>
      <w:r w:rsidRPr="006307BB">
        <w:t xml:space="preserve">Who cut the line, with second gifts was </w:t>
      </w:r>
      <w:proofErr w:type="gramStart"/>
      <w:r w:rsidRPr="006307BB">
        <w:t>grac’d;</w:t>
      </w:r>
      <w:proofErr w:type="gramEnd"/>
    </w:p>
    <w:p w14:paraId="5BA696B8" w14:textId="089C26E1" w:rsidR="003A417A" w:rsidRPr="006307BB" w:rsidRDefault="003A417A" w:rsidP="006307BB">
      <w:pPr>
        <w:pStyle w:val="Poetry"/>
      </w:pPr>
      <w:r w:rsidRPr="006307BB">
        <w:t>The third was his whose arrow pierc’d the mast.</w:t>
      </w:r>
    </w:p>
    <w:p w14:paraId="67D7CD5A" w14:textId="77777777" w:rsidR="006307BB" w:rsidRDefault="006307BB" w:rsidP="006307BB">
      <w:pPr>
        <w:pStyle w:val="Poetry"/>
      </w:pPr>
    </w:p>
    <w:p w14:paraId="45AF2B4E" w14:textId="310A0112" w:rsidR="006307BB" w:rsidRDefault="003A417A" w:rsidP="006307BB">
      <w:pPr>
        <w:pStyle w:val="Poetry"/>
      </w:pPr>
      <w:r w:rsidRPr="006307BB">
        <w:t xml:space="preserve">The chief, before the games were wholly done, </w:t>
      </w:r>
    </w:p>
    <w:p w14:paraId="20F10AFB" w14:textId="698C47E6" w:rsidR="003A417A" w:rsidRPr="006307BB" w:rsidRDefault="003A417A" w:rsidP="006307BB">
      <w:pPr>
        <w:pStyle w:val="Poetry"/>
      </w:pPr>
      <w:r w:rsidRPr="006307BB">
        <w:t>Call’d Periphantes, tutor to his son,</w:t>
      </w:r>
    </w:p>
    <w:p w14:paraId="355FB96B" w14:textId="77777777" w:rsidR="006307BB" w:rsidRDefault="003A417A" w:rsidP="006307BB">
      <w:pPr>
        <w:pStyle w:val="Poetry"/>
      </w:pPr>
      <w:r w:rsidRPr="006307BB">
        <w:t xml:space="preserve">And whisper’d thus: “With speed Ascanius </w:t>
      </w:r>
      <w:proofErr w:type="gramStart"/>
      <w:r w:rsidRPr="006307BB">
        <w:t>find;</w:t>
      </w:r>
      <w:proofErr w:type="gramEnd"/>
      <w:r w:rsidRPr="006307BB">
        <w:t xml:space="preserve"> </w:t>
      </w:r>
    </w:p>
    <w:p w14:paraId="5A3EF581" w14:textId="6C1D26A0" w:rsidR="003A417A" w:rsidRPr="006307BB" w:rsidRDefault="003A417A" w:rsidP="006307BB">
      <w:pPr>
        <w:pStyle w:val="Poetry"/>
      </w:pPr>
      <w:r w:rsidRPr="006307BB">
        <w:t>And, if his childish troop be ready join’d,</w:t>
      </w:r>
    </w:p>
    <w:p w14:paraId="3C5D4A27" w14:textId="53C01863" w:rsidR="003A417A" w:rsidRPr="006307BB" w:rsidRDefault="003A417A" w:rsidP="006307BB">
      <w:pPr>
        <w:pStyle w:val="Poetry"/>
      </w:pPr>
      <w:r w:rsidRPr="006307BB">
        <w:t>On horseback let him grace his grandsire’s day,</w:t>
      </w:r>
    </w:p>
    <w:p w14:paraId="61F29069" w14:textId="77777777" w:rsidR="003A417A" w:rsidRPr="006307BB" w:rsidRDefault="003A417A" w:rsidP="006307BB">
      <w:pPr>
        <w:pStyle w:val="Poetry"/>
      </w:pPr>
      <w:r w:rsidRPr="006307BB">
        <w:t>And lead his equals arm’d in just array.”</w:t>
      </w:r>
    </w:p>
    <w:p w14:paraId="0E6E1C9A" w14:textId="77777777" w:rsidR="006307BB" w:rsidRDefault="003A417A" w:rsidP="006307BB">
      <w:pPr>
        <w:pStyle w:val="Poetry"/>
      </w:pPr>
      <w:r w:rsidRPr="006307BB">
        <w:t xml:space="preserve">He </w:t>
      </w:r>
      <w:proofErr w:type="gramStart"/>
      <w:r w:rsidRPr="006307BB">
        <w:t>said;</w:t>
      </w:r>
      <w:proofErr w:type="gramEnd"/>
      <w:r w:rsidRPr="006307BB">
        <w:t xml:space="preserve"> and, calling out, the cirque he clears. </w:t>
      </w:r>
    </w:p>
    <w:p w14:paraId="4B951316" w14:textId="77777777" w:rsidR="006307BB" w:rsidRDefault="003A417A" w:rsidP="006307BB">
      <w:pPr>
        <w:pStyle w:val="Poetry"/>
      </w:pPr>
      <w:r w:rsidRPr="006307BB">
        <w:t xml:space="preserve">The crowd withdrawn, an open plain appears. </w:t>
      </w:r>
    </w:p>
    <w:p w14:paraId="319AE89B" w14:textId="314BFF7C" w:rsidR="003A417A" w:rsidRPr="006307BB" w:rsidRDefault="003A417A" w:rsidP="006307BB">
      <w:pPr>
        <w:pStyle w:val="Poetry"/>
      </w:pPr>
      <w:r w:rsidRPr="006307BB">
        <w:t>And now the noble youths, of form divine,</w:t>
      </w:r>
    </w:p>
    <w:p w14:paraId="1EDA61B2" w14:textId="1044A020" w:rsidR="003A417A" w:rsidRPr="006307BB" w:rsidRDefault="003A417A" w:rsidP="006307BB">
      <w:pPr>
        <w:pStyle w:val="Poetry"/>
      </w:pPr>
      <w:r w:rsidRPr="006307BB">
        <w:t xml:space="preserve">Advance before their fathers, in a </w:t>
      </w:r>
      <w:proofErr w:type="gramStart"/>
      <w:r w:rsidRPr="006307BB">
        <w:t>line;</w:t>
      </w:r>
      <w:proofErr w:type="gramEnd"/>
    </w:p>
    <w:p w14:paraId="3AE2A5E8" w14:textId="77777777" w:rsidR="003A417A" w:rsidRPr="006307BB" w:rsidRDefault="003A417A" w:rsidP="006307BB">
      <w:pPr>
        <w:pStyle w:val="Poetry"/>
      </w:pPr>
      <w:r w:rsidRPr="006307BB">
        <w:lastRenderedPageBreak/>
        <w:t xml:space="preserve">The riders grace the </w:t>
      </w:r>
      <w:proofErr w:type="gramStart"/>
      <w:r w:rsidRPr="006307BB">
        <w:t>steeds;</w:t>
      </w:r>
      <w:proofErr w:type="gramEnd"/>
      <w:r w:rsidRPr="006307BB">
        <w:t xml:space="preserve"> the steeds with glory shine.</w:t>
      </w:r>
    </w:p>
    <w:p w14:paraId="2F27B3ED" w14:textId="77777777" w:rsidR="006307BB" w:rsidRDefault="006307BB" w:rsidP="006307BB">
      <w:pPr>
        <w:pStyle w:val="Poetry"/>
      </w:pPr>
    </w:p>
    <w:p w14:paraId="2403909F" w14:textId="5CEDF047" w:rsidR="003A417A" w:rsidRPr="006307BB" w:rsidRDefault="003A417A" w:rsidP="006307BB">
      <w:pPr>
        <w:pStyle w:val="Poetry"/>
      </w:pPr>
      <w:proofErr w:type="gramStart"/>
      <w:r w:rsidRPr="006307BB">
        <w:t>Thus</w:t>
      </w:r>
      <w:proofErr w:type="gramEnd"/>
      <w:r w:rsidRPr="006307BB">
        <w:t xml:space="preserve"> marching on in military pride,</w:t>
      </w:r>
    </w:p>
    <w:p w14:paraId="37CFE759" w14:textId="77777777" w:rsidR="003A417A" w:rsidRPr="006307BB" w:rsidRDefault="003A417A" w:rsidP="006307BB">
      <w:pPr>
        <w:pStyle w:val="Poetry"/>
      </w:pPr>
      <w:r w:rsidRPr="006307BB">
        <w:t>Shouts of applause resound from side to side.</w:t>
      </w:r>
    </w:p>
    <w:p w14:paraId="1FD172E9" w14:textId="77777777" w:rsidR="003A417A" w:rsidRPr="006307BB" w:rsidRDefault="003A417A" w:rsidP="006307BB">
      <w:pPr>
        <w:pStyle w:val="Poetry"/>
      </w:pPr>
      <w:r w:rsidRPr="006307BB">
        <w:t>Their casques adorn’d with laurel wreaths they wear,</w:t>
      </w:r>
    </w:p>
    <w:p w14:paraId="4132153C" w14:textId="2E052B8A" w:rsidR="003A417A" w:rsidRPr="006307BB" w:rsidRDefault="003A417A" w:rsidP="006307BB">
      <w:pPr>
        <w:pStyle w:val="Poetry"/>
      </w:pPr>
      <w:r w:rsidRPr="006307BB">
        <w:t>Each brandishing aloft a cornel spear.</w:t>
      </w:r>
    </w:p>
    <w:p w14:paraId="734FC8A4" w14:textId="77777777" w:rsidR="006307BB" w:rsidRDefault="003A417A" w:rsidP="006307BB">
      <w:pPr>
        <w:pStyle w:val="Poetry"/>
      </w:pPr>
      <w:r w:rsidRPr="006307BB">
        <w:t xml:space="preserve">Some at their backs their gilded quivers </w:t>
      </w:r>
      <w:proofErr w:type="gramStart"/>
      <w:r w:rsidRPr="006307BB">
        <w:t>bore;</w:t>
      </w:r>
      <w:proofErr w:type="gramEnd"/>
      <w:r w:rsidRPr="006307BB">
        <w:t xml:space="preserve"> </w:t>
      </w:r>
    </w:p>
    <w:p w14:paraId="338A9DDB" w14:textId="77777777" w:rsidR="006307BB" w:rsidRDefault="003A417A" w:rsidP="006307BB">
      <w:pPr>
        <w:pStyle w:val="Poetry"/>
      </w:pPr>
      <w:r w:rsidRPr="006307BB">
        <w:t xml:space="preserve">Their chains of burnish’d gold hung down before. </w:t>
      </w:r>
    </w:p>
    <w:p w14:paraId="3160AF69" w14:textId="77777777" w:rsidR="006307BB" w:rsidRDefault="003A417A" w:rsidP="006307BB">
      <w:pPr>
        <w:pStyle w:val="Poetry"/>
      </w:pPr>
      <w:r w:rsidRPr="006307BB">
        <w:t xml:space="preserve">Three graceful troops they form’d upon the </w:t>
      </w:r>
      <w:proofErr w:type="gramStart"/>
      <w:r w:rsidRPr="006307BB">
        <w:t>green;</w:t>
      </w:r>
      <w:proofErr w:type="gramEnd"/>
      <w:r w:rsidRPr="006307BB">
        <w:t xml:space="preserve"> </w:t>
      </w:r>
    </w:p>
    <w:p w14:paraId="3965684D" w14:textId="67D6AABB" w:rsidR="003A417A" w:rsidRPr="006307BB" w:rsidRDefault="003A417A" w:rsidP="006307BB">
      <w:pPr>
        <w:pStyle w:val="Poetry"/>
      </w:pPr>
      <w:r w:rsidRPr="006307BB">
        <w:t xml:space="preserve">Three graceful leaders at their head were </w:t>
      </w:r>
      <w:proofErr w:type="gramStart"/>
      <w:r w:rsidRPr="006307BB">
        <w:t>seen;</w:t>
      </w:r>
      <w:proofErr w:type="gramEnd"/>
    </w:p>
    <w:p w14:paraId="025F3315" w14:textId="3DE6B248" w:rsidR="003A417A" w:rsidRPr="006307BB" w:rsidRDefault="003A417A" w:rsidP="006307BB">
      <w:pPr>
        <w:pStyle w:val="Poetry"/>
      </w:pPr>
      <w:r w:rsidRPr="006307BB">
        <w:t xml:space="preserve">Twelve follow’d ev’ry </w:t>
      </w:r>
      <w:proofErr w:type="gramStart"/>
      <w:r w:rsidRPr="006307BB">
        <w:t>chief, and</w:t>
      </w:r>
      <w:proofErr w:type="gramEnd"/>
      <w:r w:rsidRPr="006307BB">
        <w:t xml:space="preserve"> left a space between.</w:t>
      </w:r>
    </w:p>
    <w:p w14:paraId="19376FB1" w14:textId="77777777" w:rsidR="003A417A" w:rsidRPr="006307BB" w:rsidRDefault="003A417A" w:rsidP="006307BB">
      <w:pPr>
        <w:pStyle w:val="Poetry"/>
      </w:pPr>
      <w:r w:rsidRPr="006307BB">
        <w:t>The first young Priam led; a lovely boy,</w:t>
      </w:r>
    </w:p>
    <w:p w14:paraId="2EEE7CA7" w14:textId="77777777" w:rsidR="006307BB" w:rsidRDefault="003A417A" w:rsidP="006307BB">
      <w:pPr>
        <w:pStyle w:val="Poetry"/>
      </w:pPr>
      <w:r w:rsidRPr="006307BB">
        <w:t xml:space="preserve">Whose grandsire was th’ unhappy king of </w:t>
      </w:r>
      <w:proofErr w:type="gramStart"/>
      <w:r w:rsidRPr="006307BB">
        <w:t>Troy;</w:t>
      </w:r>
      <w:proofErr w:type="gramEnd"/>
      <w:r w:rsidRPr="006307BB">
        <w:t xml:space="preserve"> </w:t>
      </w:r>
    </w:p>
    <w:p w14:paraId="06A040E2" w14:textId="77777777" w:rsidR="006307BB" w:rsidRDefault="003A417A" w:rsidP="006307BB">
      <w:pPr>
        <w:pStyle w:val="Poetry"/>
      </w:pPr>
      <w:r w:rsidRPr="006307BB">
        <w:t xml:space="preserve">His race in after times was known to fame, </w:t>
      </w:r>
    </w:p>
    <w:p w14:paraId="7EC4A294" w14:textId="0E30F128" w:rsidR="003A417A" w:rsidRPr="006307BB" w:rsidRDefault="003A417A" w:rsidP="006307BB">
      <w:pPr>
        <w:pStyle w:val="Poetry"/>
      </w:pPr>
      <w:r w:rsidRPr="006307BB">
        <w:t xml:space="preserve">New honors adding to the Latian </w:t>
      </w:r>
      <w:proofErr w:type="gramStart"/>
      <w:r w:rsidRPr="006307BB">
        <w:t>name;</w:t>
      </w:r>
      <w:proofErr w:type="gramEnd"/>
    </w:p>
    <w:p w14:paraId="589E1155" w14:textId="15544A85" w:rsidR="003A417A" w:rsidRPr="006307BB" w:rsidRDefault="003A417A" w:rsidP="006307BB">
      <w:pPr>
        <w:pStyle w:val="Poetry"/>
      </w:pPr>
      <w:r w:rsidRPr="006307BB">
        <w:t>And well the royal boy his Thracian steed became.</w:t>
      </w:r>
    </w:p>
    <w:p w14:paraId="01C6A5DD" w14:textId="77777777" w:rsidR="006307BB" w:rsidRDefault="003A417A" w:rsidP="006307BB">
      <w:pPr>
        <w:pStyle w:val="Poetry"/>
      </w:pPr>
      <w:r w:rsidRPr="006307BB">
        <w:t xml:space="preserve">White were the fetlocks of his feet before, </w:t>
      </w:r>
    </w:p>
    <w:p w14:paraId="430BD69A" w14:textId="5DBB9EC4" w:rsidR="003A417A" w:rsidRPr="006307BB" w:rsidRDefault="003A417A" w:rsidP="006307BB">
      <w:pPr>
        <w:pStyle w:val="Poetry"/>
      </w:pPr>
      <w:r w:rsidRPr="006307BB">
        <w:t>And on his front a snowy star he bore.</w:t>
      </w:r>
    </w:p>
    <w:p w14:paraId="716F2F8F" w14:textId="77777777" w:rsidR="006307BB" w:rsidRDefault="003A417A" w:rsidP="006307BB">
      <w:pPr>
        <w:pStyle w:val="Poetry"/>
      </w:pPr>
      <w:r w:rsidRPr="006307BB">
        <w:t xml:space="preserve">Then beauteous Atys, with Iulus bred, </w:t>
      </w:r>
    </w:p>
    <w:p w14:paraId="38349AED" w14:textId="3CD5CEE6" w:rsidR="003A417A" w:rsidRPr="006307BB" w:rsidRDefault="003A417A" w:rsidP="006307BB">
      <w:pPr>
        <w:pStyle w:val="Poetry"/>
      </w:pPr>
      <w:r w:rsidRPr="006307BB">
        <w:t>Of equal age, the second squadron led.</w:t>
      </w:r>
    </w:p>
    <w:p w14:paraId="55284CCA" w14:textId="3ADCFD00" w:rsidR="003A417A" w:rsidRPr="006307BB" w:rsidRDefault="003A417A" w:rsidP="006307BB">
      <w:pPr>
        <w:pStyle w:val="Poetry"/>
      </w:pPr>
      <w:r w:rsidRPr="006307BB">
        <w:t>The last in order, but the first in place,</w:t>
      </w:r>
    </w:p>
    <w:p w14:paraId="7512298A" w14:textId="77777777" w:rsidR="006307BB" w:rsidRDefault="003A417A" w:rsidP="006307BB">
      <w:pPr>
        <w:pStyle w:val="Poetry"/>
      </w:pPr>
      <w:r w:rsidRPr="006307BB">
        <w:t xml:space="preserve">First in the lovely features of his face, </w:t>
      </w:r>
    </w:p>
    <w:p w14:paraId="0616C14B" w14:textId="4AE2ACF6" w:rsidR="003A417A" w:rsidRPr="006307BB" w:rsidRDefault="003A417A" w:rsidP="006307BB">
      <w:pPr>
        <w:pStyle w:val="Poetry"/>
      </w:pPr>
      <w:r w:rsidRPr="006307BB">
        <w:t>Rode fair Ascanius on a fiery steed,</w:t>
      </w:r>
    </w:p>
    <w:p w14:paraId="5CFC86AA" w14:textId="77777777" w:rsidR="006307BB" w:rsidRDefault="003A417A" w:rsidP="006307BB">
      <w:pPr>
        <w:pStyle w:val="Poetry"/>
      </w:pPr>
      <w:r w:rsidRPr="006307BB">
        <w:t xml:space="preserve">Queen Dido’s gift, and of the Tyrian breed. </w:t>
      </w:r>
    </w:p>
    <w:p w14:paraId="320220E8" w14:textId="54D07A9C" w:rsidR="003A417A" w:rsidRPr="006307BB" w:rsidRDefault="003A417A" w:rsidP="006307BB">
      <w:pPr>
        <w:pStyle w:val="Poetry"/>
      </w:pPr>
      <w:proofErr w:type="gramStart"/>
      <w:r w:rsidRPr="006307BB">
        <w:t>Sure</w:t>
      </w:r>
      <w:proofErr w:type="gramEnd"/>
      <w:r w:rsidRPr="006307BB">
        <w:t xml:space="preserve"> coursers for the rest the king ordains,</w:t>
      </w:r>
    </w:p>
    <w:p w14:paraId="16B522C6" w14:textId="79BA073B" w:rsidR="003A417A" w:rsidRPr="006307BB" w:rsidRDefault="003A417A" w:rsidP="006307BB">
      <w:pPr>
        <w:pStyle w:val="Poetry"/>
      </w:pPr>
      <w:r w:rsidRPr="006307BB">
        <w:t>With golden bits adorn’d, and purple reins.</w:t>
      </w:r>
    </w:p>
    <w:p w14:paraId="2336CF5F" w14:textId="77777777" w:rsidR="006307BB" w:rsidRDefault="006307BB" w:rsidP="006307BB">
      <w:pPr>
        <w:pStyle w:val="Poetry"/>
      </w:pPr>
    </w:p>
    <w:p w14:paraId="47BD7126" w14:textId="54B447E4" w:rsidR="006307BB" w:rsidRDefault="003A417A" w:rsidP="006307BB">
      <w:pPr>
        <w:pStyle w:val="Poetry"/>
      </w:pPr>
      <w:r w:rsidRPr="006307BB">
        <w:t xml:space="preserve">The pleas’d </w:t>
      </w:r>
      <w:proofErr w:type="gramStart"/>
      <w:r w:rsidRPr="006307BB">
        <w:t>spectators</w:t>
      </w:r>
      <w:proofErr w:type="gramEnd"/>
      <w:r w:rsidRPr="006307BB">
        <w:t xml:space="preserve"> peals of shouts renew, </w:t>
      </w:r>
    </w:p>
    <w:p w14:paraId="3E03CC23" w14:textId="5663A4FD" w:rsidR="003A417A" w:rsidRPr="006307BB" w:rsidRDefault="003A417A" w:rsidP="006307BB">
      <w:pPr>
        <w:pStyle w:val="Poetry"/>
      </w:pPr>
      <w:r w:rsidRPr="006307BB">
        <w:t xml:space="preserve">And all the parents in the children </w:t>
      </w:r>
      <w:proofErr w:type="gramStart"/>
      <w:r w:rsidRPr="006307BB">
        <w:t>view;</w:t>
      </w:r>
      <w:proofErr w:type="gramEnd"/>
    </w:p>
    <w:p w14:paraId="32C56B8F" w14:textId="77777777" w:rsidR="006307BB" w:rsidRDefault="003A417A" w:rsidP="006307BB">
      <w:pPr>
        <w:pStyle w:val="Poetry"/>
      </w:pPr>
      <w:r w:rsidRPr="006307BB">
        <w:t xml:space="preserve">Their make, their motions, and their sprightly grace, </w:t>
      </w:r>
    </w:p>
    <w:p w14:paraId="32BB3C1F" w14:textId="49AAA695" w:rsidR="003A417A" w:rsidRPr="006307BB" w:rsidRDefault="003A417A" w:rsidP="006307BB">
      <w:pPr>
        <w:pStyle w:val="Poetry"/>
      </w:pPr>
      <w:r w:rsidRPr="006307BB">
        <w:t>And hopes and fears alternate in their face.</w:t>
      </w:r>
    </w:p>
    <w:p w14:paraId="01AA3194" w14:textId="77777777" w:rsidR="006307BB" w:rsidRDefault="006307BB" w:rsidP="006307BB">
      <w:pPr>
        <w:pStyle w:val="Poetry"/>
      </w:pPr>
    </w:p>
    <w:p w14:paraId="53FE5032" w14:textId="08BE2550" w:rsidR="003A417A" w:rsidRPr="006307BB" w:rsidRDefault="003A417A" w:rsidP="006307BB">
      <w:pPr>
        <w:pStyle w:val="Poetry"/>
      </w:pPr>
      <w:r w:rsidRPr="006307BB">
        <w:t>Th’ unfledg’d commanders and their martial train</w:t>
      </w:r>
    </w:p>
    <w:p w14:paraId="764842CA" w14:textId="77777777" w:rsidR="006307BB" w:rsidRDefault="003A417A" w:rsidP="006307BB">
      <w:pPr>
        <w:pStyle w:val="Poetry"/>
      </w:pPr>
      <w:r w:rsidRPr="006307BB">
        <w:t xml:space="preserve">First make the circuit of the sandy plain </w:t>
      </w:r>
    </w:p>
    <w:p w14:paraId="5B2D73A2" w14:textId="77777777" w:rsidR="006307BB" w:rsidRDefault="003A417A" w:rsidP="006307BB">
      <w:pPr>
        <w:pStyle w:val="Poetry"/>
      </w:pPr>
      <w:r w:rsidRPr="006307BB">
        <w:t xml:space="preserve">Around their sires, and, at th’ appointed sign, </w:t>
      </w:r>
    </w:p>
    <w:p w14:paraId="5E576D52" w14:textId="4D373D09" w:rsidR="003A417A" w:rsidRPr="006307BB" w:rsidRDefault="003A417A" w:rsidP="006307BB">
      <w:pPr>
        <w:pStyle w:val="Poetry"/>
      </w:pPr>
      <w:r w:rsidRPr="006307BB">
        <w:lastRenderedPageBreak/>
        <w:t>Drawn up in beauteous order, form a line.</w:t>
      </w:r>
    </w:p>
    <w:p w14:paraId="5B09D6DA" w14:textId="77777777" w:rsidR="003A417A" w:rsidRPr="006307BB" w:rsidRDefault="003A417A" w:rsidP="006307BB">
      <w:pPr>
        <w:pStyle w:val="Poetry"/>
      </w:pPr>
      <w:r w:rsidRPr="006307BB">
        <w:t>The second signal sounds, the troop divides</w:t>
      </w:r>
    </w:p>
    <w:p w14:paraId="238450E6" w14:textId="786864CA" w:rsidR="003A417A" w:rsidRPr="006307BB" w:rsidRDefault="003A417A" w:rsidP="006307BB">
      <w:pPr>
        <w:pStyle w:val="Poetry"/>
      </w:pPr>
      <w:r w:rsidRPr="006307BB">
        <w:t>In three distinguish’d parts, with three distinguish’d guides</w:t>
      </w:r>
    </w:p>
    <w:p w14:paraId="1EBB779E" w14:textId="77777777" w:rsidR="006307BB" w:rsidRDefault="003A417A" w:rsidP="006307BB">
      <w:pPr>
        <w:pStyle w:val="Poetry"/>
      </w:pPr>
      <w:proofErr w:type="gramStart"/>
      <w:r w:rsidRPr="006307BB">
        <w:t>Again</w:t>
      </w:r>
      <w:proofErr w:type="gramEnd"/>
      <w:r w:rsidRPr="006307BB">
        <w:t xml:space="preserve"> they close, and once again disjoin; </w:t>
      </w:r>
    </w:p>
    <w:p w14:paraId="26204A05" w14:textId="57EF9F34" w:rsidR="003A417A" w:rsidRPr="006307BB" w:rsidRDefault="003A417A" w:rsidP="006307BB">
      <w:pPr>
        <w:pStyle w:val="Poetry"/>
      </w:pPr>
      <w:r w:rsidRPr="006307BB">
        <w:t xml:space="preserve">In </w:t>
      </w:r>
      <w:proofErr w:type="gramStart"/>
      <w:r w:rsidRPr="006307BB">
        <w:t>troop to troop</w:t>
      </w:r>
      <w:proofErr w:type="gramEnd"/>
      <w:r w:rsidRPr="006307BB">
        <w:t xml:space="preserve"> oppos’d, and line to line.</w:t>
      </w:r>
    </w:p>
    <w:p w14:paraId="3062BE85" w14:textId="77777777" w:rsidR="006307BB" w:rsidRDefault="003A417A" w:rsidP="006307BB">
      <w:pPr>
        <w:pStyle w:val="Poetry"/>
      </w:pPr>
      <w:r w:rsidRPr="006307BB">
        <w:t xml:space="preserve">They meet; they wheel; they throw their darts afar </w:t>
      </w:r>
    </w:p>
    <w:p w14:paraId="3FC459B7" w14:textId="18E8A731" w:rsidR="003A417A" w:rsidRPr="006307BB" w:rsidRDefault="003A417A" w:rsidP="006307BB">
      <w:pPr>
        <w:pStyle w:val="Poetry"/>
      </w:pPr>
      <w:r w:rsidRPr="006307BB">
        <w:t>With harmless rage and well-dissembled war.</w:t>
      </w:r>
    </w:p>
    <w:p w14:paraId="6AB28849" w14:textId="2DD35830" w:rsidR="003A417A" w:rsidRPr="006307BB" w:rsidRDefault="003A417A" w:rsidP="006307BB">
      <w:pPr>
        <w:pStyle w:val="Poetry"/>
      </w:pPr>
      <w:r w:rsidRPr="006307BB">
        <w:t xml:space="preserve">Then in </w:t>
      </w:r>
      <w:proofErr w:type="gramStart"/>
      <w:r w:rsidRPr="006307BB">
        <w:t>a round</w:t>
      </w:r>
      <w:proofErr w:type="gramEnd"/>
      <w:r w:rsidRPr="006307BB">
        <w:t xml:space="preserve"> the mingled bodies run:</w:t>
      </w:r>
    </w:p>
    <w:p w14:paraId="121DF82E" w14:textId="77777777" w:rsidR="006307BB" w:rsidRDefault="003A417A" w:rsidP="006307BB">
      <w:pPr>
        <w:pStyle w:val="Poetry"/>
      </w:pPr>
      <w:r w:rsidRPr="006307BB">
        <w:t xml:space="preserve">Flying they follow, and pursuing </w:t>
      </w:r>
      <w:proofErr w:type="gramStart"/>
      <w:r w:rsidRPr="006307BB">
        <w:t>shun;</w:t>
      </w:r>
      <w:proofErr w:type="gramEnd"/>
      <w:r w:rsidRPr="006307BB">
        <w:t xml:space="preserve"> </w:t>
      </w:r>
    </w:p>
    <w:p w14:paraId="3D16DF74" w14:textId="77777777" w:rsidR="006307BB" w:rsidRDefault="003A417A" w:rsidP="006307BB">
      <w:pPr>
        <w:pStyle w:val="Poetry"/>
      </w:pPr>
      <w:r w:rsidRPr="006307BB">
        <w:t xml:space="preserve">Broken, they break; and, rallying, they renew </w:t>
      </w:r>
    </w:p>
    <w:p w14:paraId="5E234B4F" w14:textId="22C6BB94" w:rsidR="003A417A" w:rsidRPr="006307BB" w:rsidRDefault="003A417A" w:rsidP="006307BB">
      <w:pPr>
        <w:pStyle w:val="Poetry"/>
      </w:pPr>
      <w:r w:rsidRPr="006307BB">
        <w:t>In other forms the military shew.</w:t>
      </w:r>
    </w:p>
    <w:p w14:paraId="0B0CFA08" w14:textId="77777777" w:rsidR="003A417A" w:rsidRPr="006307BB" w:rsidRDefault="003A417A" w:rsidP="006307BB">
      <w:pPr>
        <w:pStyle w:val="Poetry"/>
      </w:pPr>
      <w:r w:rsidRPr="006307BB">
        <w:t>At last, in order, undiscern’d they join,</w:t>
      </w:r>
    </w:p>
    <w:p w14:paraId="0BE0C0B4" w14:textId="5DA35469" w:rsidR="003A417A" w:rsidRPr="006307BB" w:rsidRDefault="003A417A" w:rsidP="006307BB">
      <w:pPr>
        <w:pStyle w:val="Poetry"/>
      </w:pPr>
      <w:r w:rsidRPr="006307BB">
        <w:t>And march together in a friendly line.</w:t>
      </w:r>
    </w:p>
    <w:p w14:paraId="484D6AEB" w14:textId="77777777" w:rsidR="003A417A" w:rsidRPr="006307BB" w:rsidRDefault="003A417A" w:rsidP="006307BB">
      <w:pPr>
        <w:pStyle w:val="Poetry"/>
      </w:pPr>
      <w:r w:rsidRPr="006307BB">
        <w:t>And, as the Cretan labyrinth of old,</w:t>
      </w:r>
    </w:p>
    <w:p w14:paraId="7CF2FC2D" w14:textId="77777777" w:rsidR="006307BB" w:rsidRDefault="003A417A" w:rsidP="006307BB">
      <w:pPr>
        <w:pStyle w:val="Poetry"/>
      </w:pPr>
      <w:r w:rsidRPr="006307BB">
        <w:t xml:space="preserve">With wand’ring ways and many a winding fold, </w:t>
      </w:r>
    </w:p>
    <w:p w14:paraId="5D0B95AE" w14:textId="5DEA34A8" w:rsidR="003A417A" w:rsidRPr="006307BB" w:rsidRDefault="003A417A" w:rsidP="006307BB">
      <w:pPr>
        <w:pStyle w:val="Poetry"/>
      </w:pPr>
      <w:r w:rsidRPr="006307BB">
        <w:t>Involv’d the weary feet, without redress,</w:t>
      </w:r>
    </w:p>
    <w:p w14:paraId="207A2C06" w14:textId="77777777" w:rsidR="003A417A" w:rsidRPr="006307BB" w:rsidRDefault="003A417A" w:rsidP="006307BB">
      <w:pPr>
        <w:pStyle w:val="Poetry"/>
      </w:pPr>
      <w:r w:rsidRPr="006307BB">
        <w:t xml:space="preserve">In a round error, which denied </w:t>
      </w:r>
      <w:proofErr w:type="gramStart"/>
      <w:r w:rsidRPr="006307BB">
        <w:t>recess;</w:t>
      </w:r>
      <w:proofErr w:type="gramEnd"/>
    </w:p>
    <w:p w14:paraId="09F7A6AB" w14:textId="08DFD90C" w:rsidR="003A417A" w:rsidRPr="006307BB" w:rsidRDefault="003A417A" w:rsidP="006307BB">
      <w:pPr>
        <w:pStyle w:val="Poetry"/>
      </w:pPr>
      <w:r w:rsidRPr="006307BB">
        <w:t>So fought the Trojan boys in warlike play,</w:t>
      </w:r>
    </w:p>
    <w:p w14:paraId="3A694E96" w14:textId="77777777" w:rsidR="006307BB" w:rsidRDefault="003A417A" w:rsidP="006307BB">
      <w:pPr>
        <w:pStyle w:val="Poetry"/>
      </w:pPr>
      <w:r w:rsidRPr="006307BB">
        <w:t xml:space="preserve">Turn’d and return’d, and still a diff ’rent way. </w:t>
      </w:r>
    </w:p>
    <w:p w14:paraId="7CC1A258" w14:textId="0E96633A" w:rsidR="003A417A" w:rsidRPr="006307BB" w:rsidRDefault="003A417A" w:rsidP="006307BB">
      <w:pPr>
        <w:pStyle w:val="Poetry"/>
      </w:pPr>
      <w:proofErr w:type="gramStart"/>
      <w:r w:rsidRPr="006307BB">
        <w:t>Thus</w:t>
      </w:r>
      <w:proofErr w:type="gramEnd"/>
      <w:r w:rsidRPr="006307BB">
        <w:t xml:space="preserve"> dolphins in the deep each other chase</w:t>
      </w:r>
    </w:p>
    <w:p w14:paraId="7F023AB5" w14:textId="77777777" w:rsidR="006307BB" w:rsidRDefault="003A417A" w:rsidP="006307BB">
      <w:pPr>
        <w:pStyle w:val="Poetry"/>
      </w:pPr>
      <w:r w:rsidRPr="006307BB">
        <w:t xml:space="preserve">In circles, when they swim around the wat’ry race. </w:t>
      </w:r>
    </w:p>
    <w:p w14:paraId="2B7DFAF6" w14:textId="74F891E7" w:rsidR="003A417A" w:rsidRPr="006307BB" w:rsidRDefault="003A417A" w:rsidP="006307BB">
      <w:pPr>
        <w:pStyle w:val="Poetry"/>
      </w:pPr>
      <w:r w:rsidRPr="006307BB">
        <w:t xml:space="preserve">This game, these carousels, Ascanius </w:t>
      </w:r>
      <w:proofErr w:type="gramStart"/>
      <w:r w:rsidRPr="006307BB">
        <w:t>taught;</w:t>
      </w:r>
      <w:proofErr w:type="gramEnd"/>
    </w:p>
    <w:p w14:paraId="1B1185E9" w14:textId="23895866" w:rsidR="003A417A" w:rsidRPr="006307BB" w:rsidRDefault="003A417A" w:rsidP="006307BB">
      <w:pPr>
        <w:pStyle w:val="Poetry"/>
      </w:pPr>
      <w:r w:rsidRPr="006307BB">
        <w:t xml:space="preserve">And, building Alba, to the Latins </w:t>
      </w:r>
      <w:proofErr w:type="gramStart"/>
      <w:r w:rsidRPr="006307BB">
        <w:t>brought;</w:t>
      </w:r>
      <w:proofErr w:type="gramEnd"/>
    </w:p>
    <w:p w14:paraId="12CC3CB3" w14:textId="77777777" w:rsidR="006307BB" w:rsidRDefault="003A417A" w:rsidP="006307BB">
      <w:pPr>
        <w:pStyle w:val="Poetry"/>
      </w:pPr>
      <w:r w:rsidRPr="006307BB">
        <w:t xml:space="preserve">Shew’d what he learn’d: the Latin sires impart </w:t>
      </w:r>
    </w:p>
    <w:p w14:paraId="25742B9F" w14:textId="77777777" w:rsidR="006307BB" w:rsidRDefault="003A417A" w:rsidP="006307BB">
      <w:pPr>
        <w:pStyle w:val="Poetry"/>
      </w:pPr>
      <w:r w:rsidRPr="006307BB">
        <w:t xml:space="preserve">To their succeeding sons the graceful </w:t>
      </w:r>
      <w:proofErr w:type="gramStart"/>
      <w:r w:rsidRPr="006307BB">
        <w:t>art;</w:t>
      </w:r>
      <w:proofErr w:type="gramEnd"/>
      <w:r w:rsidRPr="006307BB">
        <w:t xml:space="preserve"> </w:t>
      </w:r>
    </w:p>
    <w:p w14:paraId="0A4B0D9F" w14:textId="4041555A" w:rsidR="003A417A" w:rsidRPr="006307BB" w:rsidRDefault="003A417A" w:rsidP="006307BB">
      <w:pPr>
        <w:pStyle w:val="Poetry"/>
      </w:pPr>
      <w:r w:rsidRPr="006307BB">
        <w:t>From these imperial Rome receiv’d the game,</w:t>
      </w:r>
    </w:p>
    <w:p w14:paraId="7C56354B" w14:textId="77777777" w:rsidR="003A417A" w:rsidRPr="006307BB" w:rsidRDefault="003A417A" w:rsidP="006307BB">
      <w:pPr>
        <w:pStyle w:val="Poetry"/>
      </w:pPr>
      <w:r w:rsidRPr="006307BB">
        <w:t>Which Troy, the youths the Trojan troop, they name.</w:t>
      </w:r>
    </w:p>
    <w:p w14:paraId="12CD6731" w14:textId="4FE3407F" w:rsidR="003A417A" w:rsidRPr="006307BB" w:rsidRDefault="003A417A" w:rsidP="006307BB">
      <w:pPr>
        <w:pStyle w:val="Poetry"/>
      </w:pPr>
      <w:r w:rsidRPr="006307BB">
        <w:t>Thus far the sacred sports they celebrate:</w:t>
      </w:r>
    </w:p>
    <w:p w14:paraId="7113C2E7" w14:textId="77777777" w:rsidR="006307BB" w:rsidRDefault="003A417A" w:rsidP="006307BB">
      <w:pPr>
        <w:pStyle w:val="Poetry"/>
      </w:pPr>
      <w:r w:rsidRPr="006307BB">
        <w:t xml:space="preserve">But Fortune soon resum’d her ancient </w:t>
      </w:r>
      <w:proofErr w:type="gramStart"/>
      <w:r w:rsidRPr="006307BB">
        <w:t>hate;</w:t>
      </w:r>
      <w:proofErr w:type="gramEnd"/>
      <w:r w:rsidRPr="006307BB">
        <w:t xml:space="preserve"> </w:t>
      </w:r>
    </w:p>
    <w:p w14:paraId="28A3799D" w14:textId="77777777" w:rsidR="006307BB" w:rsidRDefault="003A417A" w:rsidP="006307BB">
      <w:pPr>
        <w:pStyle w:val="Poetry"/>
      </w:pPr>
      <w:r w:rsidRPr="006307BB">
        <w:t xml:space="preserve">For, while they pay the dead his annual dues, </w:t>
      </w:r>
    </w:p>
    <w:p w14:paraId="3D34A578" w14:textId="77777777" w:rsidR="006307BB" w:rsidRDefault="003A417A" w:rsidP="006307BB">
      <w:pPr>
        <w:pStyle w:val="Poetry"/>
      </w:pPr>
      <w:r w:rsidRPr="006307BB">
        <w:t xml:space="preserve">Those envied rites Saturnian Juno </w:t>
      </w:r>
      <w:proofErr w:type="gramStart"/>
      <w:r w:rsidRPr="006307BB">
        <w:t>views;</w:t>
      </w:r>
      <w:proofErr w:type="gramEnd"/>
      <w:r w:rsidRPr="006307BB">
        <w:t xml:space="preserve"> </w:t>
      </w:r>
    </w:p>
    <w:p w14:paraId="6CFC779F" w14:textId="227D550D" w:rsidR="003A417A" w:rsidRPr="006307BB" w:rsidRDefault="003A417A" w:rsidP="006307BB">
      <w:pPr>
        <w:pStyle w:val="Poetry"/>
      </w:pPr>
      <w:r w:rsidRPr="006307BB">
        <w:t>And sends the goddess of the various bow,</w:t>
      </w:r>
    </w:p>
    <w:p w14:paraId="2C861123" w14:textId="3352296C" w:rsidR="003A417A" w:rsidRPr="006307BB" w:rsidRDefault="003A417A" w:rsidP="006307BB">
      <w:pPr>
        <w:pStyle w:val="Poetry"/>
      </w:pPr>
      <w:r w:rsidRPr="006307BB">
        <w:t xml:space="preserve">To try new methods of revenge </w:t>
      </w:r>
      <w:proofErr w:type="gramStart"/>
      <w:r w:rsidRPr="006307BB">
        <w:t>below;</w:t>
      </w:r>
      <w:proofErr w:type="gramEnd"/>
    </w:p>
    <w:p w14:paraId="4E3AA644" w14:textId="77777777" w:rsidR="006307BB" w:rsidRDefault="003A417A" w:rsidP="006307BB">
      <w:pPr>
        <w:pStyle w:val="Poetry"/>
      </w:pPr>
      <w:r w:rsidRPr="006307BB">
        <w:t xml:space="preserve">Supplies the winds to wing her airy way, </w:t>
      </w:r>
    </w:p>
    <w:p w14:paraId="6EF8B0CA" w14:textId="77777777" w:rsidR="006307BB" w:rsidRDefault="003A417A" w:rsidP="006307BB">
      <w:pPr>
        <w:pStyle w:val="Poetry"/>
      </w:pPr>
      <w:r w:rsidRPr="006307BB">
        <w:t xml:space="preserve">Where in the port secure the navy </w:t>
      </w:r>
      <w:proofErr w:type="gramStart"/>
      <w:r w:rsidRPr="006307BB">
        <w:t>lay.</w:t>
      </w:r>
      <w:proofErr w:type="gramEnd"/>
      <w:r w:rsidRPr="006307BB">
        <w:t xml:space="preserve"> </w:t>
      </w:r>
    </w:p>
    <w:p w14:paraId="6E2C7130" w14:textId="77777777" w:rsidR="006307BB" w:rsidRDefault="003A417A" w:rsidP="006307BB">
      <w:pPr>
        <w:pStyle w:val="Poetry"/>
      </w:pPr>
      <w:r w:rsidRPr="006307BB">
        <w:lastRenderedPageBreak/>
        <w:t xml:space="preserve">Swiftly fair Iris down her arch descends, </w:t>
      </w:r>
    </w:p>
    <w:p w14:paraId="2E4C47A7" w14:textId="55A320C1" w:rsidR="003A417A" w:rsidRPr="006307BB" w:rsidRDefault="003A417A" w:rsidP="006307BB">
      <w:pPr>
        <w:pStyle w:val="Poetry"/>
      </w:pPr>
      <w:proofErr w:type="gramStart"/>
      <w:r w:rsidRPr="006307BB">
        <w:t>And,</w:t>
      </w:r>
      <w:proofErr w:type="gramEnd"/>
      <w:r w:rsidRPr="006307BB">
        <w:t xml:space="preserve"> undiscern’d, her fatal voyage ends.</w:t>
      </w:r>
    </w:p>
    <w:p w14:paraId="3F65A6A3" w14:textId="2318BBDD" w:rsidR="003A417A" w:rsidRPr="006307BB" w:rsidRDefault="003A417A" w:rsidP="006307BB">
      <w:pPr>
        <w:pStyle w:val="Poetry"/>
      </w:pPr>
      <w:r w:rsidRPr="006307BB">
        <w:t>She saw the gath’ring crowd; and, gliding thence,</w:t>
      </w:r>
    </w:p>
    <w:p w14:paraId="203A28E4" w14:textId="77777777" w:rsidR="006307BB" w:rsidRDefault="003A417A" w:rsidP="006307BB">
      <w:pPr>
        <w:pStyle w:val="Poetry"/>
      </w:pPr>
      <w:r w:rsidRPr="006307BB">
        <w:t xml:space="preserve">The desart shore, and fleet without defense. </w:t>
      </w:r>
    </w:p>
    <w:p w14:paraId="39B6944E" w14:textId="723F688D" w:rsidR="003A417A" w:rsidRPr="006307BB" w:rsidRDefault="003A417A" w:rsidP="006307BB">
      <w:pPr>
        <w:pStyle w:val="Poetry"/>
      </w:pPr>
      <w:r w:rsidRPr="006307BB">
        <w:t>The Trojan matrons, on the sands alone,</w:t>
      </w:r>
    </w:p>
    <w:p w14:paraId="28D53143" w14:textId="77777777" w:rsidR="006307BB" w:rsidRDefault="003A417A" w:rsidP="006307BB">
      <w:pPr>
        <w:pStyle w:val="Poetry"/>
      </w:pPr>
      <w:r w:rsidRPr="006307BB">
        <w:t xml:space="preserve">With sighs and tears Anchises’ death </w:t>
      </w:r>
      <w:proofErr w:type="gramStart"/>
      <w:r w:rsidRPr="006307BB">
        <w:t>bemoan;</w:t>
      </w:r>
      <w:proofErr w:type="gramEnd"/>
      <w:r w:rsidRPr="006307BB">
        <w:t xml:space="preserve"> </w:t>
      </w:r>
    </w:p>
    <w:p w14:paraId="2C644D0D" w14:textId="121ACA72" w:rsidR="003A417A" w:rsidRPr="006307BB" w:rsidRDefault="003A417A" w:rsidP="006307BB">
      <w:pPr>
        <w:pStyle w:val="Poetry"/>
      </w:pPr>
      <w:r w:rsidRPr="006307BB">
        <w:t>Then, turning to the sea their weeping eyes,</w:t>
      </w:r>
    </w:p>
    <w:p w14:paraId="1EECC7F6" w14:textId="5DDD7892" w:rsidR="003A417A" w:rsidRPr="006307BB" w:rsidRDefault="003A417A" w:rsidP="006307BB">
      <w:pPr>
        <w:pStyle w:val="Poetry"/>
      </w:pPr>
      <w:r w:rsidRPr="006307BB">
        <w:t>Their pity to themselves renews their cries.</w:t>
      </w:r>
    </w:p>
    <w:p w14:paraId="575AB698" w14:textId="77777777" w:rsidR="006307BB" w:rsidRDefault="003A417A" w:rsidP="006307BB">
      <w:pPr>
        <w:pStyle w:val="Poetry"/>
      </w:pPr>
      <w:r w:rsidRPr="006307BB">
        <w:t xml:space="preserve">“Alas!” said one, “what oceans yet remain </w:t>
      </w:r>
    </w:p>
    <w:p w14:paraId="7CBFF2D8" w14:textId="15CF9383" w:rsidR="003A417A" w:rsidRPr="006307BB" w:rsidRDefault="003A417A" w:rsidP="006307BB">
      <w:pPr>
        <w:pStyle w:val="Poetry"/>
      </w:pPr>
      <w:r w:rsidRPr="006307BB">
        <w:t>For us to sail! what labors to sustain!”</w:t>
      </w:r>
    </w:p>
    <w:p w14:paraId="5E728A6A" w14:textId="77777777" w:rsidR="006307BB" w:rsidRDefault="003A417A" w:rsidP="006307BB">
      <w:pPr>
        <w:pStyle w:val="Poetry"/>
      </w:pPr>
      <w:r w:rsidRPr="006307BB">
        <w:t xml:space="preserve">All take the word, and, with a gen’ral groan, </w:t>
      </w:r>
    </w:p>
    <w:p w14:paraId="6AD4376F" w14:textId="14676AA2" w:rsidR="003A417A" w:rsidRPr="006307BB" w:rsidRDefault="003A417A" w:rsidP="006307BB">
      <w:pPr>
        <w:pStyle w:val="Poetry"/>
      </w:pPr>
      <w:r w:rsidRPr="006307BB">
        <w:t>Implore the gods for peace, and places of their own.</w:t>
      </w:r>
    </w:p>
    <w:p w14:paraId="65E3F245" w14:textId="77777777" w:rsidR="006307BB" w:rsidRDefault="006307BB" w:rsidP="006307BB">
      <w:pPr>
        <w:pStyle w:val="Poetry"/>
      </w:pPr>
    </w:p>
    <w:p w14:paraId="6A5F9DF9" w14:textId="31D62136" w:rsidR="003A417A" w:rsidRPr="006307BB" w:rsidRDefault="003A417A" w:rsidP="006307BB">
      <w:pPr>
        <w:pStyle w:val="Poetry"/>
      </w:pPr>
      <w:r w:rsidRPr="006307BB">
        <w:t>The goddess, great in mischief, views their pains,</w:t>
      </w:r>
    </w:p>
    <w:p w14:paraId="60F1D339" w14:textId="77777777" w:rsidR="006307BB" w:rsidRDefault="003A417A" w:rsidP="006307BB">
      <w:pPr>
        <w:pStyle w:val="Poetry"/>
      </w:pPr>
      <w:r w:rsidRPr="006307BB">
        <w:t xml:space="preserve">And in a woman’s form her heav’nly limbs restrains. </w:t>
      </w:r>
    </w:p>
    <w:p w14:paraId="713C5503" w14:textId="7EC4DA26" w:rsidR="003A417A" w:rsidRPr="006307BB" w:rsidRDefault="003A417A" w:rsidP="006307BB">
      <w:pPr>
        <w:pStyle w:val="Poetry"/>
      </w:pPr>
      <w:r w:rsidRPr="006307BB">
        <w:t>In face and shape old Beroe she became,</w:t>
      </w:r>
    </w:p>
    <w:p w14:paraId="32964216" w14:textId="77777777" w:rsidR="003A417A" w:rsidRPr="006307BB" w:rsidRDefault="003A417A" w:rsidP="006307BB">
      <w:pPr>
        <w:pStyle w:val="Poetry"/>
      </w:pPr>
      <w:r w:rsidRPr="006307BB">
        <w:t>Doryclus’ wife, a venerable dame,</w:t>
      </w:r>
    </w:p>
    <w:p w14:paraId="49721258" w14:textId="77777777" w:rsidR="003A417A" w:rsidRPr="006307BB" w:rsidRDefault="003A417A" w:rsidP="006307BB">
      <w:pPr>
        <w:pStyle w:val="Poetry"/>
      </w:pPr>
      <w:r w:rsidRPr="006307BB">
        <w:t>Once blest with riches, and a mother’s name.</w:t>
      </w:r>
    </w:p>
    <w:p w14:paraId="38369755" w14:textId="693FCF2E" w:rsidR="003A417A" w:rsidRPr="006307BB" w:rsidRDefault="003A417A" w:rsidP="006307BB">
      <w:pPr>
        <w:pStyle w:val="Poetry"/>
      </w:pPr>
      <w:r w:rsidRPr="006307BB">
        <w:t>Thus chang’d, amidst the crying crowd she ran,</w:t>
      </w:r>
    </w:p>
    <w:p w14:paraId="215857CC" w14:textId="77777777" w:rsidR="003A417A" w:rsidRPr="006307BB" w:rsidRDefault="003A417A" w:rsidP="006307BB">
      <w:pPr>
        <w:pStyle w:val="Poetry"/>
      </w:pPr>
      <w:r w:rsidRPr="006307BB">
        <w:t>Mix’d with the matrons, and these words began:</w:t>
      </w:r>
    </w:p>
    <w:p w14:paraId="1381FF57" w14:textId="77777777" w:rsidR="006307BB" w:rsidRDefault="003A417A" w:rsidP="006307BB">
      <w:pPr>
        <w:pStyle w:val="Poetry"/>
      </w:pPr>
      <w:r w:rsidRPr="006307BB">
        <w:t xml:space="preserve">“O wretched we, whom not the Grecian pow’r, </w:t>
      </w:r>
    </w:p>
    <w:p w14:paraId="500B3FF7" w14:textId="77777777" w:rsidR="006307BB" w:rsidRDefault="003A417A" w:rsidP="006307BB">
      <w:pPr>
        <w:pStyle w:val="Poetry"/>
      </w:pPr>
      <w:r w:rsidRPr="006307BB">
        <w:t xml:space="preserve">Nor flames, destroy’d, in Troy’s unhappy hour! </w:t>
      </w:r>
    </w:p>
    <w:p w14:paraId="552CDE43" w14:textId="7D2D5B0F" w:rsidR="003A417A" w:rsidRPr="006307BB" w:rsidRDefault="003A417A" w:rsidP="006307BB">
      <w:pPr>
        <w:pStyle w:val="Poetry"/>
      </w:pPr>
      <w:r w:rsidRPr="006307BB">
        <w:t>O wretched we, reserv’d by cruel fate,</w:t>
      </w:r>
    </w:p>
    <w:p w14:paraId="3557902D" w14:textId="3A6E0751" w:rsidR="003A417A" w:rsidRPr="006307BB" w:rsidRDefault="003A417A" w:rsidP="006307BB">
      <w:pPr>
        <w:pStyle w:val="Poetry"/>
      </w:pPr>
      <w:r w:rsidRPr="006307BB">
        <w:t>Beyond the ruins of the sinking state!</w:t>
      </w:r>
    </w:p>
    <w:p w14:paraId="7DB78554" w14:textId="77777777" w:rsidR="006307BB" w:rsidRDefault="003A417A" w:rsidP="006307BB">
      <w:pPr>
        <w:pStyle w:val="Poetry"/>
      </w:pPr>
      <w:r w:rsidRPr="006307BB">
        <w:t xml:space="preserve">Now sev’n revolving years are wholly run, </w:t>
      </w:r>
    </w:p>
    <w:p w14:paraId="7B42CE09" w14:textId="2A1B8B30" w:rsidR="003A417A" w:rsidRPr="006307BB" w:rsidRDefault="003A417A" w:rsidP="006307BB">
      <w:pPr>
        <w:pStyle w:val="Poetry"/>
      </w:pPr>
      <w:r w:rsidRPr="006307BB">
        <w:t xml:space="preserve">Since this improsp’rous voyage we </w:t>
      </w:r>
      <w:proofErr w:type="gramStart"/>
      <w:r w:rsidRPr="006307BB">
        <w:t>begun;</w:t>
      </w:r>
      <w:proofErr w:type="gramEnd"/>
    </w:p>
    <w:p w14:paraId="2BD83CD6" w14:textId="77777777" w:rsidR="006307BB" w:rsidRDefault="003A417A" w:rsidP="006307BB">
      <w:pPr>
        <w:pStyle w:val="Poetry"/>
      </w:pPr>
      <w:r w:rsidRPr="006307BB">
        <w:t xml:space="preserve">Since, toss’d from shores to shores, from lands to lands, </w:t>
      </w:r>
    </w:p>
    <w:p w14:paraId="4CE7183E" w14:textId="0482E001" w:rsidR="003A417A" w:rsidRPr="006307BB" w:rsidRDefault="003A417A" w:rsidP="006307BB">
      <w:pPr>
        <w:pStyle w:val="Poetry"/>
      </w:pPr>
      <w:r w:rsidRPr="006307BB">
        <w:t>Inhospitable rocks and barren sands,</w:t>
      </w:r>
    </w:p>
    <w:p w14:paraId="5899EECB" w14:textId="761FD94D" w:rsidR="003A417A" w:rsidRPr="006307BB" w:rsidRDefault="003A417A" w:rsidP="006307BB">
      <w:pPr>
        <w:pStyle w:val="Poetry"/>
      </w:pPr>
      <w:r w:rsidRPr="006307BB">
        <w:t>Wand’ring in exile thro’ the stormy sea,</w:t>
      </w:r>
    </w:p>
    <w:p w14:paraId="246ACDA5" w14:textId="77777777" w:rsidR="003A417A" w:rsidRPr="006307BB" w:rsidRDefault="003A417A" w:rsidP="006307BB">
      <w:pPr>
        <w:pStyle w:val="Poetry"/>
      </w:pPr>
      <w:r w:rsidRPr="006307BB">
        <w:t>We search in vain for flying Italy.</w:t>
      </w:r>
    </w:p>
    <w:p w14:paraId="305FFBFF" w14:textId="77777777" w:rsidR="003A417A" w:rsidRPr="006307BB" w:rsidRDefault="003A417A" w:rsidP="006307BB">
      <w:pPr>
        <w:pStyle w:val="Poetry"/>
      </w:pPr>
      <w:r w:rsidRPr="006307BB">
        <w:t>Now cast by fortune on this kindred land,</w:t>
      </w:r>
    </w:p>
    <w:p w14:paraId="41794A0B" w14:textId="77777777" w:rsidR="006307BB" w:rsidRDefault="003A417A" w:rsidP="006307BB">
      <w:pPr>
        <w:pStyle w:val="Poetry"/>
      </w:pPr>
      <w:r w:rsidRPr="006307BB">
        <w:t xml:space="preserve">What should our rest and rising walls </w:t>
      </w:r>
      <w:proofErr w:type="gramStart"/>
      <w:r w:rsidRPr="006307BB">
        <w:t>withstand,</w:t>
      </w:r>
      <w:proofErr w:type="gramEnd"/>
      <w:r w:rsidRPr="006307BB">
        <w:t xml:space="preserve"> </w:t>
      </w:r>
    </w:p>
    <w:p w14:paraId="6D53434B" w14:textId="3EE0646C" w:rsidR="003A417A" w:rsidRPr="006307BB" w:rsidRDefault="003A417A" w:rsidP="006307BB">
      <w:pPr>
        <w:pStyle w:val="Poetry"/>
      </w:pPr>
      <w:r w:rsidRPr="006307BB">
        <w:t>Or hinder here to fix our banish’d band?</w:t>
      </w:r>
    </w:p>
    <w:p w14:paraId="2E499666" w14:textId="5B84B15B" w:rsidR="003A417A" w:rsidRPr="006307BB" w:rsidRDefault="003A417A" w:rsidP="006307BB">
      <w:pPr>
        <w:pStyle w:val="Poetry"/>
      </w:pPr>
      <w:r w:rsidRPr="006307BB">
        <w:t>O country lost, and gods redeem’d in vain,</w:t>
      </w:r>
    </w:p>
    <w:p w14:paraId="581B8E29" w14:textId="77777777" w:rsidR="003A417A" w:rsidRPr="006307BB" w:rsidRDefault="003A417A" w:rsidP="006307BB">
      <w:pPr>
        <w:pStyle w:val="Poetry"/>
      </w:pPr>
      <w:r w:rsidRPr="006307BB">
        <w:t xml:space="preserve">If still in endless </w:t>
      </w:r>
      <w:proofErr w:type="gramStart"/>
      <w:r w:rsidRPr="006307BB">
        <w:t>exile</w:t>
      </w:r>
      <w:proofErr w:type="gramEnd"/>
      <w:r w:rsidRPr="006307BB">
        <w:t xml:space="preserve"> we remain!</w:t>
      </w:r>
    </w:p>
    <w:p w14:paraId="3429A332" w14:textId="77777777" w:rsidR="003A417A" w:rsidRPr="006307BB" w:rsidRDefault="003A417A" w:rsidP="006307BB">
      <w:pPr>
        <w:pStyle w:val="Poetry"/>
      </w:pPr>
      <w:r w:rsidRPr="006307BB">
        <w:lastRenderedPageBreak/>
        <w:t>Shall we no more the Trojan walls renew,</w:t>
      </w:r>
    </w:p>
    <w:p w14:paraId="47901A7F" w14:textId="77777777" w:rsidR="006307BB" w:rsidRDefault="003A417A" w:rsidP="006307BB">
      <w:pPr>
        <w:pStyle w:val="Poetry"/>
      </w:pPr>
      <w:r w:rsidRPr="006307BB">
        <w:t xml:space="preserve">Or streams of some dissembled Simois view! </w:t>
      </w:r>
    </w:p>
    <w:p w14:paraId="3C668902" w14:textId="0C94E7DF" w:rsidR="003A417A" w:rsidRPr="006307BB" w:rsidRDefault="003A417A" w:rsidP="006307BB">
      <w:pPr>
        <w:pStyle w:val="Poetry"/>
      </w:pPr>
      <w:r w:rsidRPr="006307BB">
        <w:t>Haste, join with me, th’ unhappy fleet consume!</w:t>
      </w:r>
    </w:p>
    <w:p w14:paraId="44A2F562" w14:textId="474FDD7D" w:rsidR="003A417A" w:rsidRPr="006307BB" w:rsidRDefault="003A417A" w:rsidP="006307BB">
      <w:pPr>
        <w:pStyle w:val="Poetry"/>
      </w:pPr>
      <w:r w:rsidRPr="006307BB">
        <w:t xml:space="preserve">Cassandra </w:t>
      </w:r>
      <w:proofErr w:type="gramStart"/>
      <w:r w:rsidRPr="006307BB">
        <w:t>bids;</w:t>
      </w:r>
      <w:proofErr w:type="gramEnd"/>
      <w:r w:rsidRPr="006307BB">
        <w:t xml:space="preserve"> and I declare her doom.</w:t>
      </w:r>
    </w:p>
    <w:p w14:paraId="3AAC7A68" w14:textId="77777777" w:rsidR="003A417A" w:rsidRPr="006307BB" w:rsidRDefault="003A417A" w:rsidP="006307BB">
      <w:pPr>
        <w:pStyle w:val="Poetry"/>
      </w:pPr>
      <w:r w:rsidRPr="006307BB">
        <w:t>In sleep I saw her; she supplied my hands</w:t>
      </w:r>
    </w:p>
    <w:p w14:paraId="05E0BE67" w14:textId="77777777" w:rsidR="003A417A" w:rsidRPr="006307BB" w:rsidRDefault="003A417A" w:rsidP="006307BB">
      <w:pPr>
        <w:pStyle w:val="Poetry"/>
      </w:pPr>
      <w:r w:rsidRPr="006307BB">
        <w:t>(For this I more than dreamt) with flaming brands:</w:t>
      </w:r>
    </w:p>
    <w:p w14:paraId="19F527FF" w14:textId="77777777" w:rsidR="003A417A" w:rsidRPr="006307BB" w:rsidRDefault="003A417A" w:rsidP="006307BB">
      <w:pPr>
        <w:pStyle w:val="Poetry"/>
      </w:pPr>
      <w:r w:rsidRPr="006307BB">
        <w:t>‘With these,’ said she, ‘these wand’ring ships destroy:</w:t>
      </w:r>
    </w:p>
    <w:p w14:paraId="6D0C2C6A" w14:textId="77777777" w:rsidR="003A417A" w:rsidRPr="006307BB" w:rsidRDefault="003A417A" w:rsidP="006307BB">
      <w:pPr>
        <w:pStyle w:val="Poetry"/>
      </w:pPr>
      <w:r w:rsidRPr="006307BB">
        <w:t>These are your fatal seats, and this your Troy.’</w:t>
      </w:r>
    </w:p>
    <w:p w14:paraId="0710C2FE" w14:textId="2F7E823E" w:rsidR="003A417A" w:rsidRPr="006307BB" w:rsidRDefault="003A417A" w:rsidP="006307BB">
      <w:pPr>
        <w:pStyle w:val="Poetry"/>
      </w:pPr>
      <w:r w:rsidRPr="006307BB">
        <w:t xml:space="preserve">Time calls you </w:t>
      </w:r>
      <w:proofErr w:type="gramStart"/>
      <w:r w:rsidRPr="006307BB">
        <w:t>now;</w:t>
      </w:r>
      <w:proofErr w:type="gramEnd"/>
      <w:r w:rsidRPr="006307BB">
        <w:t xml:space="preserve"> the precious hour employ:</w:t>
      </w:r>
    </w:p>
    <w:p w14:paraId="6A97FE46" w14:textId="77777777" w:rsidR="006307BB" w:rsidRDefault="003A417A" w:rsidP="006307BB">
      <w:pPr>
        <w:pStyle w:val="Poetry"/>
      </w:pPr>
      <w:r w:rsidRPr="006307BB">
        <w:t xml:space="preserve">Slack not the good presage, while Heav’n inspires </w:t>
      </w:r>
    </w:p>
    <w:p w14:paraId="29152DB7" w14:textId="235763AF" w:rsidR="003A417A" w:rsidRPr="006307BB" w:rsidRDefault="003A417A" w:rsidP="006307BB">
      <w:pPr>
        <w:pStyle w:val="Poetry"/>
      </w:pPr>
      <w:r w:rsidRPr="006307BB">
        <w:t xml:space="preserve">Our minds to </w:t>
      </w:r>
      <w:proofErr w:type="gramStart"/>
      <w:r w:rsidRPr="006307BB">
        <w:t>dare, and</w:t>
      </w:r>
      <w:proofErr w:type="gramEnd"/>
      <w:r w:rsidRPr="006307BB">
        <w:t xml:space="preserve"> gives the ready fires.</w:t>
      </w:r>
    </w:p>
    <w:p w14:paraId="2C879C19" w14:textId="77777777" w:rsidR="003A417A" w:rsidRPr="006307BB" w:rsidRDefault="003A417A" w:rsidP="006307BB">
      <w:pPr>
        <w:pStyle w:val="Poetry"/>
      </w:pPr>
      <w:r w:rsidRPr="006307BB">
        <w:t>See! Neptune’s altars minister their brands:</w:t>
      </w:r>
    </w:p>
    <w:p w14:paraId="697C4405" w14:textId="77777777" w:rsidR="003A417A" w:rsidRPr="006307BB" w:rsidRDefault="003A417A" w:rsidP="006307BB">
      <w:pPr>
        <w:pStyle w:val="Poetry"/>
      </w:pPr>
      <w:r w:rsidRPr="006307BB">
        <w:t>The god is pleas’d; the god supplies our hands.”</w:t>
      </w:r>
    </w:p>
    <w:p w14:paraId="5F4A64F5" w14:textId="61191A4B" w:rsidR="003A417A" w:rsidRPr="006307BB" w:rsidRDefault="003A417A" w:rsidP="006307BB">
      <w:pPr>
        <w:pStyle w:val="Poetry"/>
      </w:pPr>
      <w:r w:rsidRPr="006307BB">
        <w:t>Then from the pile a flaming fire she drew,</w:t>
      </w:r>
    </w:p>
    <w:p w14:paraId="27A1F09D" w14:textId="1B129394" w:rsidR="003A417A" w:rsidRDefault="003A417A" w:rsidP="006307BB">
      <w:pPr>
        <w:pStyle w:val="Poetry"/>
      </w:pPr>
      <w:proofErr w:type="gramStart"/>
      <w:r w:rsidRPr="006307BB">
        <w:t>And,</w:t>
      </w:r>
      <w:proofErr w:type="gramEnd"/>
      <w:r w:rsidRPr="006307BB">
        <w:t xml:space="preserve"> toss’d in air, amidst the galleys threw.</w:t>
      </w:r>
    </w:p>
    <w:p w14:paraId="0A988171" w14:textId="77777777" w:rsidR="003A417A" w:rsidRDefault="003A417A" w:rsidP="003A417A">
      <w:pPr>
        <w:pStyle w:val="BodyText"/>
      </w:pPr>
    </w:p>
    <w:p w14:paraId="17AA8DB1" w14:textId="77777777" w:rsidR="003A417A" w:rsidRPr="006307BB" w:rsidRDefault="003A417A" w:rsidP="006307BB">
      <w:pPr>
        <w:pStyle w:val="Poetry"/>
      </w:pPr>
      <w:r w:rsidRPr="006307BB">
        <w:t>Wrapp’d in amaze, the matrons wildly stare:</w:t>
      </w:r>
    </w:p>
    <w:p w14:paraId="4A8355D7" w14:textId="77777777" w:rsidR="006307BB" w:rsidRDefault="003A417A" w:rsidP="006307BB">
      <w:pPr>
        <w:pStyle w:val="Poetry"/>
      </w:pPr>
      <w:r w:rsidRPr="006307BB">
        <w:t xml:space="preserve">Then Pyrgo, reverenc’d for her hoary hair, </w:t>
      </w:r>
    </w:p>
    <w:p w14:paraId="050A7747" w14:textId="32B4508F" w:rsidR="003A417A" w:rsidRPr="006307BB" w:rsidRDefault="003A417A" w:rsidP="006307BB">
      <w:pPr>
        <w:pStyle w:val="Poetry"/>
      </w:pPr>
      <w:r w:rsidRPr="006307BB">
        <w:t>Pyrgo, the nurse of Priam’s num’rous race:</w:t>
      </w:r>
    </w:p>
    <w:p w14:paraId="7D8E8634" w14:textId="6855C771" w:rsidR="003A417A" w:rsidRPr="006307BB" w:rsidRDefault="003A417A" w:rsidP="006307BB">
      <w:pPr>
        <w:pStyle w:val="Poetry"/>
      </w:pPr>
      <w:r w:rsidRPr="006307BB">
        <w:t>“No Beroe this, tho’ she belies her face!</w:t>
      </w:r>
    </w:p>
    <w:p w14:paraId="1E3626FA" w14:textId="77777777" w:rsidR="006307BB" w:rsidRDefault="003A417A" w:rsidP="006307BB">
      <w:pPr>
        <w:pStyle w:val="Poetry"/>
      </w:pPr>
      <w:r w:rsidRPr="006307BB">
        <w:t xml:space="preserve">What terrors from her frowning front arise! </w:t>
      </w:r>
    </w:p>
    <w:p w14:paraId="5FBF678F" w14:textId="3DD136F5" w:rsidR="003A417A" w:rsidRPr="006307BB" w:rsidRDefault="003A417A" w:rsidP="006307BB">
      <w:pPr>
        <w:pStyle w:val="Poetry"/>
      </w:pPr>
      <w:r w:rsidRPr="006307BB">
        <w:t>Behold a goddess in her ardent eyes!</w:t>
      </w:r>
    </w:p>
    <w:p w14:paraId="4CF4BDBA" w14:textId="77777777" w:rsidR="003A417A" w:rsidRPr="006307BB" w:rsidRDefault="003A417A" w:rsidP="006307BB">
      <w:pPr>
        <w:pStyle w:val="Poetry"/>
      </w:pPr>
      <w:r w:rsidRPr="006307BB">
        <w:t>What rays around her heav’nly face are seen!</w:t>
      </w:r>
    </w:p>
    <w:p w14:paraId="641F6E2C" w14:textId="77777777" w:rsidR="003A417A" w:rsidRPr="006307BB" w:rsidRDefault="003A417A" w:rsidP="006307BB">
      <w:pPr>
        <w:pStyle w:val="Poetry"/>
      </w:pPr>
      <w:r w:rsidRPr="006307BB">
        <w:t>Mark her majestic voice, and more than mortal mien!</w:t>
      </w:r>
    </w:p>
    <w:p w14:paraId="24D27384" w14:textId="1CCD61AC" w:rsidR="003A417A" w:rsidRPr="006307BB" w:rsidRDefault="003A417A" w:rsidP="006307BB">
      <w:pPr>
        <w:pStyle w:val="Poetry"/>
      </w:pPr>
      <w:r w:rsidRPr="006307BB">
        <w:t>Beroe but now I left, whom, pin’d with pain,</w:t>
      </w:r>
    </w:p>
    <w:p w14:paraId="4AB51067" w14:textId="77777777" w:rsidR="006307BB" w:rsidRDefault="003A417A" w:rsidP="006307BB">
      <w:pPr>
        <w:pStyle w:val="Poetry"/>
      </w:pPr>
      <w:r w:rsidRPr="006307BB">
        <w:t xml:space="preserve">Her age and anguish from these rites detain,” </w:t>
      </w:r>
    </w:p>
    <w:p w14:paraId="6AEAD921" w14:textId="77777777" w:rsidR="006307BB" w:rsidRDefault="003A417A" w:rsidP="006307BB">
      <w:pPr>
        <w:pStyle w:val="Poetry"/>
      </w:pPr>
      <w:r w:rsidRPr="006307BB">
        <w:t xml:space="preserve">She </w:t>
      </w:r>
      <w:proofErr w:type="gramStart"/>
      <w:r w:rsidRPr="006307BB">
        <w:t>said</w:t>
      </w:r>
      <w:proofErr w:type="gramEnd"/>
      <w:r w:rsidRPr="006307BB">
        <w:t xml:space="preserve">. The matrons, seiz’d with new amaze, </w:t>
      </w:r>
    </w:p>
    <w:p w14:paraId="563B3341" w14:textId="77777777" w:rsidR="006307BB" w:rsidRDefault="003A417A" w:rsidP="006307BB">
      <w:pPr>
        <w:pStyle w:val="Poetry"/>
      </w:pPr>
      <w:r w:rsidRPr="006307BB">
        <w:t xml:space="preserve">Roll their malignant eyes, and on the navy gaze. </w:t>
      </w:r>
    </w:p>
    <w:p w14:paraId="38A64726" w14:textId="4E98C7F0" w:rsidR="003A417A" w:rsidRPr="006307BB" w:rsidRDefault="003A417A" w:rsidP="006307BB">
      <w:pPr>
        <w:pStyle w:val="Poetry"/>
      </w:pPr>
      <w:r w:rsidRPr="006307BB">
        <w:t>They fear, and hope, and neither part obey:</w:t>
      </w:r>
    </w:p>
    <w:p w14:paraId="5E045F7C" w14:textId="1A41107C" w:rsidR="003A417A" w:rsidRPr="006307BB" w:rsidRDefault="003A417A" w:rsidP="006307BB">
      <w:pPr>
        <w:pStyle w:val="Poetry"/>
      </w:pPr>
      <w:r w:rsidRPr="006307BB">
        <w:t xml:space="preserve">They hope the fated </w:t>
      </w:r>
      <w:proofErr w:type="gramStart"/>
      <w:r w:rsidRPr="006307BB">
        <w:t>land, but</w:t>
      </w:r>
      <w:proofErr w:type="gramEnd"/>
      <w:r w:rsidRPr="006307BB">
        <w:t xml:space="preserve"> fear the fatal way.</w:t>
      </w:r>
    </w:p>
    <w:p w14:paraId="68CFFA5A" w14:textId="77777777" w:rsidR="003A417A" w:rsidRPr="006307BB" w:rsidRDefault="003A417A" w:rsidP="006307BB">
      <w:pPr>
        <w:pStyle w:val="Poetry"/>
      </w:pPr>
      <w:r w:rsidRPr="006307BB">
        <w:t>The goddess, having done her task below,</w:t>
      </w:r>
    </w:p>
    <w:p w14:paraId="31EB2025" w14:textId="77777777" w:rsidR="006307BB" w:rsidRDefault="003A417A" w:rsidP="006307BB">
      <w:pPr>
        <w:pStyle w:val="Poetry"/>
      </w:pPr>
      <w:r w:rsidRPr="006307BB">
        <w:t xml:space="preserve">Mounts up on equal </w:t>
      </w:r>
      <w:proofErr w:type="gramStart"/>
      <w:r w:rsidRPr="006307BB">
        <w:t>wings, and</w:t>
      </w:r>
      <w:proofErr w:type="gramEnd"/>
      <w:r w:rsidRPr="006307BB">
        <w:t xml:space="preserve"> bends her painted bow. </w:t>
      </w:r>
    </w:p>
    <w:p w14:paraId="0DC43487" w14:textId="4D2224D0" w:rsidR="003A417A" w:rsidRPr="006307BB" w:rsidRDefault="003A417A" w:rsidP="006307BB">
      <w:pPr>
        <w:pStyle w:val="Poetry"/>
      </w:pPr>
      <w:r w:rsidRPr="006307BB">
        <w:t>Struck with the sight, and seiz’d with rage divine,</w:t>
      </w:r>
    </w:p>
    <w:p w14:paraId="3B1FCCC0" w14:textId="77777777" w:rsidR="003A417A" w:rsidRPr="006307BB" w:rsidRDefault="003A417A" w:rsidP="006307BB">
      <w:pPr>
        <w:pStyle w:val="Poetry"/>
      </w:pPr>
      <w:r w:rsidRPr="006307BB">
        <w:t>The matrons prosecute their mad design:</w:t>
      </w:r>
    </w:p>
    <w:p w14:paraId="4DFEB3F2" w14:textId="199FA2F1" w:rsidR="003A417A" w:rsidRPr="006307BB" w:rsidRDefault="003A417A" w:rsidP="006307BB">
      <w:pPr>
        <w:pStyle w:val="Poetry"/>
      </w:pPr>
      <w:r w:rsidRPr="006307BB">
        <w:t>They shriek aloud; they snatch, with impious hands,</w:t>
      </w:r>
    </w:p>
    <w:p w14:paraId="3F4A2EB8" w14:textId="77777777" w:rsidR="003A417A" w:rsidRPr="006307BB" w:rsidRDefault="003A417A" w:rsidP="006307BB">
      <w:pPr>
        <w:pStyle w:val="Poetry"/>
      </w:pPr>
      <w:r w:rsidRPr="006307BB">
        <w:lastRenderedPageBreak/>
        <w:t>The food of altars; fires and flaming brands.</w:t>
      </w:r>
    </w:p>
    <w:p w14:paraId="1512D6F0" w14:textId="77777777" w:rsidR="006307BB" w:rsidRDefault="003A417A" w:rsidP="006307BB">
      <w:pPr>
        <w:pStyle w:val="Poetry"/>
      </w:pPr>
      <w:r w:rsidRPr="006307BB">
        <w:t xml:space="preserve">Green boughs and saplings, mingled in their haste, </w:t>
      </w:r>
    </w:p>
    <w:p w14:paraId="1BEF2096" w14:textId="1C3AC135" w:rsidR="003A417A" w:rsidRPr="006307BB" w:rsidRDefault="003A417A" w:rsidP="006307BB">
      <w:pPr>
        <w:pStyle w:val="Poetry"/>
      </w:pPr>
      <w:r w:rsidRPr="006307BB">
        <w:t>And smoking torches, on the ships they cast.</w:t>
      </w:r>
    </w:p>
    <w:p w14:paraId="3FC1E8DE" w14:textId="77777777" w:rsidR="003A417A" w:rsidRPr="006307BB" w:rsidRDefault="003A417A" w:rsidP="006307BB">
      <w:pPr>
        <w:pStyle w:val="Poetry"/>
      </w:pPr>
      <w:r w:rsidRPr="006307BB">
        <w:t>The flame, unstopp’d at first, more fury gains,</w:t>
      </w:r>
    </w:p>
    <w:p w14:paraId="0D0F6657" w14:textId="572499CC" w:rsidR="003A417A" w:rsidRPr="006307BB" w:rsidRDefault="003A417A" w:rsidP="006307BB">
      <w:pPr>
        <w:pStyle w:val="Poetry"/>
      </w:pPr>
      <w:r w:rsidRPr="006307BB">
        <w:t>And Vulcan rides at large with loosen’d reins:</w:t>
      </w:r>
    </w:p>
    <w:p w14:paraId="22D5DB58" w14:textId="77777777" w:rsidR="003A417A" w:rsidRPr="006307BB" w:rsidRDefault="003A417A" w:rsidP="006307BB">
      <w:pPr>
        <w:pStyle w:val="Poetry"/>
      </w:pPr>
      <w:r w:rsidRPr="006307BB">
        <w:t>Triumphant to the painted sterns he soars,</w:t>
      </w:r>
    </w:p>
    <w:p w14:paraId="05A3C3C5" w14:textId="77777777" w:rsidR="006307BB" w:rsidRDefault="003A417A" w:rsidP="006307BB">
      <w:pPr>
        <w:pStyle w:val="Poetry"/>
      </w:pPr>
      <w:r w:rsidRPr="006307BB">
        <w:t xml:space="preserve">And seizes, in this way, the banks and crackling oars. </w:t>
      </w:r>
    </w:p>
    <w:p w14:paraId="014C7A3E" w14:textId="322D0EF6" w:rsidR="003A417A" w:rsidRPr="006307BB" w:rsidRDefault="003A417A" w:rsidP="006307BB">
      <w:pPr>
        <w:pStyle w:val="Poetry"/>
      </w:pPr>
      <w:r w:rsidRPr="006307BB">
        <w:t>Eumelus was the first the news to bear,</w:t>
      </w:r>
    </w:p>
    <w:p w14:paraId="6DFA43A2" w14:textId="77777777" w:rsidR="003A417A" w:rsidRPr="006307BB" w:rsidRDefault="003A417A" w:rsidP="006307BB">
      <w:pPr>
        <w:pStyle w:val="Poetry"/>
      </w:pPr>
      <w:r w:rsidRPr="006307BB">
        <w:t>While yet they crowd the rural theater.</w:t>
      </w:r>
    </w:p>
    <w:p w14:paraId="35019703" w14:textId="1BAB56C1" w:rsidR="003A417A" w:rsidRPr="006307BB" w:rsidRDefault="003A417A" w:rsidP="006307BB">
      <w:pPr>
        <w:pStyle w:val="Poetry"/>
      </w:pPr>
      <w:r w:rsidRPr="006307BB">
        <w:t>Then, what they hear, is witness’d by their eyes:</w:t>
      </w:r>
    </w:p>
    <w:p w14:paraId="091D18D1" w14:textId="77777777" w:rsidR="006307BB" w:rsidRDefault="003A417A" w:rsidP="006307BB">
      <w:pPr>
        <w:pStyle w:val="Poetry"/>
      </w:pPr>
      <w:r w:rsidRPr="006307BB">
        <w:t xml:space="preserve">A storm of sparkles and of flames arise. </w:t>
      </w:r>
    </w:p>
    <w:p w14:paraId="0BDE1BD0" w14:textId="77777777" w:rsidR="006307BB" w:rsidRDefault="003A417A" w:rsidP="006307BB">
      <w:pPr>
        <w:pStyle w:val="Poetry"/>
      </w:pPr>
      <w:r w:rsidRPr="006307BB">
        <w:t xml:space="preserve">Ascanius took th’ alarm, while yet he led </w:t>
      </w:r>
    </w:p>
    <w:p w14:paraId="6BB87AD5" w14:textId="77777777" w:rsidR="006307BB" w:rsidRDefault="003A417A" w:rsidP="006307BB">
      <w:pPr>
        <w:pStyle w:val="Poetry"/>
      </w:pPr>
      <w:r w:rsidRPr="006307BB">
        <w:t xml:space="preserve">His early warriors on his prancing steed, </w:t>
      </w:r>
    </w:p>
    <w:p w14:paraId="190B2888" w14:textId="62DDA2B9" w:rsidR="003A417A" w:rsidRPr="006307BB" w:rsidRDefault="003A417A" w:rsidP="006307BB">
      <w:pPr>
        <w:pStyle w:val="Poetry"/>
      </w:pPr>
      <w:r w:rsidRPr="006307BB">
        <w:t xml:space="preserve">And, spurring on, his equals soon </w:t>
      </w:r>
      <w:proofErr w:type="gramStart"/>
      <w:r w:rsidRPr="006307BB">
        <w:t>o’erpass’d;</w:t>
      </w:r>
      <w:proofErr w:type="gramEnd"/>
    </w:p>
    <w:p w14:paraId="5C1EA619" w14:textId="4174300C" w:rsidR="003A417A" w:rsidRPr="006307BB" w:rsidRDefault="003A417A" w:rsidP="006307BB">
      <w:pPr>
        <w:pStyle w:val="Poetry"/>
      </w:pPr>
      <w:r w:rsidRPr="006307BB">
        <w:t>Nor could his frighted friends reclaim his haste.</w:t>
      </w:r>
    </w:p>
    <w:p w14:paraId="16614376" w14:textId="77777777" w:rsidR="006307BB" w:rsidRDefault="003A417A" w:rsidP="006307BB">
      <w:pPr>
        <w:pStyle w:val="Poetry"/>
      </w:pPr>
      <w:r w:rsidRPr="006307BB">
        <w:t xml:space="preserve">Soon as the royal youth appear’d in view, </w:t>
      </w:r>
    </w:p>
    <w:p w14:paraId="1ED6EBDE" w14:textId="21640D5C" w:rsidR="003A417A" w:rsidRPr="006307BB" w:rsidRDefault="003A417A" w:rsidP="006307BB">
      <w:pPr>
        <w:pStyle w:val="Poetry"/>
      </w:pPr>
      <w:r w:rsidRPr="006307BB">
        <w:t>He sent his voice before him as he flew:</w:t>
      </w:r>
    </w:p>
    <w:p w14:paraId="59558AAB" w14:textId="77777777" w:rsidR="006307BB" w:rsidRDefault="003A417A" w:rsidP="006307BB">
      <w:pPr>
        <w:pStyle w:val="Poetry"/>
      </w:pPr>
      <w:r w:rsidRPr="006307BB">
        <w:t xml:space="preserve">“What madness moves you, matrons, to destroy </w:t>
      </w:r>
    </w:p>
    <w:p w14:paraId="362374DF" w14:textId="2C65D2D2" w:rsidR="003A417A" w:rsidRPr="006307BB" w:rsidRDefault="003A417A" w:rsidP="006307BB">
      <w:pPr>
        <w:pStyle w:val="Poetry"/>
      </w:pPr>
      <w:r w:rsidRPr="006307BB">
        <w:t>The last remainders of unhappy Troy!</w:t>
      </w:r>
    </w:p>
    <w:p w14:paraId="094764F5" w14:textId="254607BD" w:rsidR="003A417A" w:rsidRPr="006307BB" w:rsidRDefault="003A417A" w:rsidP="006307BB">
      <w:pPr>
        <w:pStyle w:val="Poetry"/>
      </w:pPr>
      <w:r w:rsidRPr="006307BB">
        <w:t>Not hostile fleets, but your own hopes, you burn,</w:t>
      </w:r>
      <w:r w:rsidRPr="006307BB">
        <w:tab/>
      </w:r>
    </w:p>
    <w:p w14:paraId="45929D5F" w14:textId="77777777" w:rsidR="006307BB" w:rsidRDefault="003A417A" w:rsidP="006307BB">
      <w:pPr>
        <w:pStyle w:val="Poetry"/>
      </w:pPr>
      <w:r w:rsidRPr="006307BB">
        <w:t xml:space="preserve">And on your friends your fatal fury turn. </w:t>
      </w:r>
    </w:p>
    <w:p w14:paraId="792A7DA6" w14:textId="77777777" w:rsidR="006307BB" w:rsidRDefault="003A417A" w:rsidP="006307BB">
      <w:pPr>
        <w:pStyle w:val="Poetry"/>
      </w:pPr>
      <w:r w:rsidRPr="006307BB">
        <w:t xml:space="preserve">Behold your own Ascanius!” While he said, </w:t>
      </w:r>
    </w:p>
    <w:p w14:paraId="5BE4653E" w14:textId="77777777" w:rsidR="006307BB" w:rsidRDefault="003A417A" w:rsidP="006307BB">
      <w:pPr>
        <w:pStyle w:val="Poetry"/>
      </w:pPr>
      <w:r w:rsidRPr="006307BB">
        <w:t xml:space="preserve">He drew his glitt’ring helmet from his head, </w:t>
      </w:r>
    </w:p>
    <w:p w14:paraId="12F8CB98" w14:textId="6E2350EC" w:rsidR="003A417A" w:rsidRPr="006307BB" w:rsidRDefault="003A417A" w:rsidP="006307BB">
      <w:pPr>
        <w:pStyle w:val="Poetry"/>
      </w:pPr>
      <w:r w:rsidRPr="006307BB">
        <w:t>In which the youths to sportful arms he led.</w:t>
      </w:r>
    </w:p>
    <w:p w14:paraId="6DA74FB9" w14:textId="11FC826B" w:rsidR="003A417A" w:rsidRPr="006307BB" w:rsidRDefault="003A417A" w:rsidP="006307BB">
      <w:pPr>
        <w:pStyle w:val="Poetry"/>
      </w:pPr>
      <w:r w:rsidRPr="006307BB">
        <w:t xml:space="preserve">By this, Aeneas and his train </w:t>
      </w:r>
      <w:proofErr w:type="gramStart"/>
      <w:r w:rsidRPr="006307BB">
        <w:t>appear;</w:t>
      </w:r>
      <w:proofErr w:type="gramEnd"/>
    </w:p>
    <w:p w14:paraId="4194A72B" w14:textId="77777777" w:rsidR="006307BB" w:rsidRDefault="003A417A" w:rsidP="006307BB">
      <w:pPr>
        <w:pStyle w:val="Poetry"/>
      </w:pPr>
      <w:r w:rsidRPr="006307BB">
        <w:t xml:space="preserve">And now the women, seiz’d with shame and fear, </w:t>
      </w:r>
    </w:p>
    <w:p w14:paraId="2402C184" w14:textId="77777777" w:rsidR="006307BB" w:rsidRDefault="003A417A" w:rsidP="006307BB">
      <w:pPr>
        <w:pStyle w:val="Poetry"/>
      </w:pPr>
      <w:r w:rsidRPr="006307BB">
        <w:t xml:space="preserve">Dispers’d, to woods and caverns take their flight, </w:t>
      </w:r>
    </w:p>
    <w:p w14:paraId="46AA4D50" w14:textId="7EDDF4BC" w:rsidR="003A417A" w:rsidRPr="006307BB" w:rsidRDefault="003A417A" w:rsidP="006307BB">
      <w:pPr>
        <w:pStyle w:val="Poetry"/>
      </w:pPr>
      <w:r w:rsidRPr="006307BB">
        <w:t xml:space="preserve">Abhor their actions, and avoid the </w:t>
      </w:r>
      <w:proofErr w:type="gramStart"/>
      <w:r w:rsidRPr="006307BB">
        <w:t>light;</w:t>
      </w:r>
      <w:proofErr w:type="gramEnd"/>
    </w:p>
    <w:p w14:paraId="0E64DF7D" w14:textId="77777777" w:rsidR="003A417A" w:rsidRPr="006307BB" w:rsidRDefault="003A417A" w:rsidP="006307BB">
      <w:pPr>
        <w:pStyle w:val="Poetry"/>
      </w:pPr>
      <w:r w:rsidRPr="006307BB">
        <w:t>Their friends acknowledge, and their error find,</w:t>
      </w:r>
    </w:p>
    <w:p w14:paraId="4EDE87B0" w14:textId="72D18D95" w:rsidR="003A417A" w:rsidRPr="006307BB" w:rsidRDefault="003A417A" w:rsidP="006307BB">
      <w:pPr>
        <w:pStyle w:val="Poetry"/>
      </w:pPr>
      <w:r w:rsidRPr="006307BB">
        <w:t>And shake the goddess from their alter’d mind.</w:t>
      </w:r>
    </w:p>
    <w:p w14:paraId="469A7112" w14:textId="77777777" w:rsidR="006307BB" w:rsidRDefault="006307BB" w:rsidP="006307BB">
      <w:pPr>
        <w:pStyle w:val="Poetry"/>
      </w:pPr>
    </w:p>
    <w:p w14:paraId="4A085D81" w14:textId="327B7DEB" w:rsidR="003A417A" w:rsidRPr="006307BB" w:rsidRDefault="003A417A" w:rsidP="006307BB">
      <w:pPr>
        <w:pStyle w:val="Poetry"/>
      </w:pPr>
      <w:r w:rsidRPr="006307BB">
        <w:t>Not so the raging fires their fury cease,</w:t>
      </w:r>
    </w:p>
    <w:p w14:paraId="43586F97" w14:textId="77777777" w:rsidR="006307BB" w:rsidRDefault="003A417A" w:rsidP="006307BB">
      <w:pPr>
        <w:pStyle w:val="Poetry"/>
      </w:pPr>
      <w:r w:rsidRPr="006307BB">
        <w:t xml:space="preserve">But, lurking in the seams, with seeming peace, </w:t>
      </w:r>
    </w:p>
    <w:p w14:paraId="35FEFD8B" w14:textId="77777777" w:rsidR="006307BB" w:rsidRDefault="003A417A" w:rsidP="006307BB">
      <w:pPr>
        <w:pStyle w:val="Poetry"/>
      </w:pPr>
      <w:r w:rsidRPr="006307BB">
        <w:t xml:space="preserve">Work on their way amid the smold’ring tow, </w:t>
      </w:r>
    </w:p>
    <w:p w14:paraId="3DF7ED4A" w14:textId="32BDCA19" w:rsidR="003A417A" w:rsidRPr="006307BB" w:rsidRDefault="003A417A" w:rsidP="006307BB">
      <w:pPr>
        <w:pStyle w:val="Poetry"/>
      </w:pPr>
      <w:proofErr w:type="gramStart"/>
      <w:r w:rsidRPr="006307BB">
        <w:t>Sure</w:t>
      </w:r>
      <w:proofErr w:type="gramEnd"/>
      <w:r w:rsidRPr="006307BB">
        <w:t xml:space="preserve"> in destruction, but in motion slow.</w:t>
      </w:r>
    </w:p>
    <w:p w14:paraId="6B56F809" w14:textId="7912B75C" w:rsidR="003A417A" w:rsidRPr="006307BB" w:rsidRDefault="003A417A" w:rsidP="006307BB">
      <w:pPr>
        <w:pStyle w:val="Poetry"/>
      </w:pPr>
      <w:r w:rsidRPr="006307BB">
        <w:lastRenderedPageBreak/>
        <w:t>The silent plague thro’ the green timber eats,</w:t>
      </w:r>
    </w:p>
    <w:p w14:paraId="58FB0F01" w14:textId="77777777" w:rsidR="006307BB" w:rsidRDefault="003A417A" w:rsidP="006307BB">
      <w:pPr>
        <w:pStyle w:val="Poetry"/>
      </w:pPr>
      <w:r w:rsidRPr="006307BB">
        <w:t xml:space="preserve">And vomits out a tardy flame by fits. </w:t>
      </w:r>
    </w:p>
    <w:p w14:paraId="02766E67" w14:textId="5E114E70" w:rsidR="003A417A" w:rsidRPr="006307BB" w:rsidRDefault="003A417A" w:rsidP="006307BB">
      <w:pPr>
        <w:pStyle w:val="Poetry"/>
      </w:pPr>
      <w:r w:rsidRPr="006307BB">
        <w:t>Down to the keels, and upward to the sails,</w:t>
      </w:r>
    </w:p>
    <w:p w14:paraId="0013E89E" w14:textId="77777777" w:rsidR="006307BB" w:rsidRDefault="003A417A" w:rsidP="006307BB">
      <w:pPr>
        <w:pStyle w:val="Poetry"/>
      </w:pPr>
      <w:r w:rsidRPr="006307BB">
        <w:t xml:space="preserve">The fire descends, or mounts, but still </w:t>
      </w:r>
      <w:proofErr w:type="gramStart"/>
      <w:r w:rsidRPr="006307BB">
        <w:t>prevails;</w:t>
      </w:r>
      <w:proofErr w:type="gramEnd"/>
      <w:r w:rsidRPr="006307BB">
        <w:t xml:space="preserve"> </w:t>
      </w:r>
    </w:p>
    <w:p w14:paraId="08973C0F" w14:textId="2DF08B11" w:rsidR="003A417A" w:rsidRPr="006307BB" w:rsidRDefault="003A417A" w:rsidP="006307BB">
      <w:pPr>
        <w:pStyle w:val="Poetry"/>
      </w:pPr>
      <w:r w:rsidRPr="006307BB">
        <w:t>Nor buckets pour’d, nor strength of human hand,</w:t>
      </w:r>
    </w:p>
    <w:p w14:paraId="2CE7D21C" w14:textId="74522B9B" w:rsidR="003A417A" w:rsidRDefault="003A417A" w:rsidP="006307BB">
      <w:pPr>
        <w:pStyle w:val="Poetry"/>
      </w:pPr>
      <w:r w:rsidRPr="006307BB">
        <w:t xml:space="preserve">Can the victorious element </w:t>
      </w:r>
      <w:proofErr w:type="gramStart"/>
      <w:r w:rsidRPr="006307BB">
        <w:t>withstand.</w:t>
      </w:r>
      <w:proofErr w:type="gramEnd"/>
    </w:p>
    <w:p w14:paraId="0F5FBDDE" w14:textId="77777777" w:rsidR="006307BB" w:rsidRPr="006307BB" w:rsidRDefault="006307BB" w:rsidP="006307BB">
      <w:pPr>
        <w:pStyle w:val="Poetry"/>
      </w:pPr>
    </w:p>
    <w:p w14:paraId="54743AA9" w14:textId="77777777" w:rsidR="003A417A" w:rsidRPr="006307BB" w:rsidRDefault="003A417A" w:rsidP="006307BB">
      <w:pPr>
        <w:pStyle w:val="Poetry"/>
      </w:pPr>
      <w:r w:rsidRPr="006307BB">
        <w:t>The pious hero rends his robe, and throws</w:t>
      </w:r>
    </w:p>
    <w:p w14:paraId="0FF029D2" w14:textId="77777777" w:rsidR="006307BB" w:rsidRDefault="003A417A" w:rsidP="006307BB">
      <w:pPr>
        <w:pStyle w:val="Poetry"/>
      </w:pPr>
      <w:r w:rsidRPr="006307BB">
        <w:t xml:space="preserve">To heav’n his hands, and with his hands his vows. </w:t>
      </w:r>
    </w:p>
    <w:p w14:paraId="70BAC8E4" w14:textId="77777777" w:rsidR="006307BB" w:rsidRDefault="003A417A" w:rsidP="006307BB">
      <w:pPr>
        <w:pStyle w:val="Poetry"/>
      </w:pPr>
      <w:r w:rsidRPr="006307BB">
        <w:t xml:space="preserve">“O Jove,” he cried, “if pray’rs can yet have </w:t>
      </w:r>
      <w:proofErr w:type="gramStart"/>
      <w:r w:rsidRPr="006307BB">
        <w:t>place;</w:t>
      </w:r>
      <w:proofErr w:type="gramEnd"/>
    </w:p>
    <w:p w14:paraId="09FB51F8" w14:textId="0B810C1F" w:rsidR="003A417A" w:rsidRPr="006307BB" w:rsidRDefault="003A417A" w:rsidP="006307BB">
      <w:pPr>
        <w:pStyle w:val="Poetry"/>
      </w:pPr>
      <w:r w:rsidRPr="006307BB">
        <w:t xml:space="preserve"> If thou abhorr’st not all the Dardan </w:t>
      </w:r>
      <w:proofErr w:type="gramStart"/>
      <w:r w:rsidRPr="006307BB">
        <w:t>race;</w:t>
      </w:r>
      <w:proofErr w:type="gramEnd"/>
    </w:p>
    <w:p w14:paraId="09845224" w14:textId="4326B203" w:rsidR="003A417A" w:rsidRPr="006307BB" w:rsidRDefault="003A417A" w:rsidP="006307BB">
      <w:pPr>
        <w:pStyle w:val="Poetry"/>
      </w:pPr>
      <w:r w:rsidRPr="006307BB">
        <w:t xml:space="preserve">If any spark of pity still </w:t>
      </w:r>
      <w:proofErr w:type="gramStart"/>
      <w:r w:rsidRPr="006307BB">
        <w:t>remain;</w:t>
      </w:r>
      <w:proofErr w:type="gramEnd"/>
    </w:p>
    <w:p w14:paraId="02664B23" w14:textId="77777777" w:rsidR="006307BB" w:rsidRDefault="003A417A" w:rsidP="006307BB">
      <w:pPr>
        <w:pStyle w:val="Poetry"/>
      </w:pPr>
      <w:r w:rsidRPr="006307BB">
        <w:t xml:space="preserve">If gods are gods, and not invok’d in </w:t>
      </w:r>
      <w:proofErr w:type="gramStart"/>
      <w:r w:rsidRPr="006307BB">
        <w:t>vain;</w:t>
      </w:r>
      <w:proofErr w:type="gramEnd"/>
      <w:r w:rsidRPr="006307BB">
        <w:t xml:space="preserve"> </w:t>
      </w:r>
    </w:p>
    <w:p w14:paraId="344FE7A6" w14:textId="3E87FF9F" w:rsidR="003A417A" w:rsidRPr="006307BB" w:rsidRDefault="003A417A" w:rsidP="006307BB">
      <w:pPr>
        <w:pStyle w:val="Poetry"/>
      </w:pPr>
      <w:r w:rsidRPr="006307BB">
        <w:t>Yet spare the relics of the Trojan train!</w:t>
      </w:r>
    </w:p>
    <w:p w14:paraId="747D55C5" w14:textId="77777777" w:rsidR="006307BB" w:rsidRDefault="003A417A" w:rsidP="006307BB">
      <w:pPr>
        <w:pStyle w:val="Poetry"/>
      </w:pPr>
      <w:r w:rsidRPr="006307BB">
        <w:t xml:space="preserve">Yet from the flames our burning vessels free, </w:t>
      </w:r>
    </w:p>
    <w:p w14:paraId="7876AA76" w14:textId="295D1F0F" w:rsidR="003A417A" w:rsidRPr="006307BB" w:rsidRDefault="003A417A" w:rsidP="006307BB">
      <w:pPr>
        <w:pStyle w:val="Poetry"/>
      </w:pPr>
      <w:r w:rsidRPr="006307BB">
        <w:t>Or let thy fury fall alone on me!</w:t>
      </w:r>
    </w:p>
    <w:p w14:paraId="7B7664EE" w14:textId="2836E757" w:rsidR="003A417A" w:rsidRPr="006307BB" w:rsidRDefault="003A417A" w:rsidP="006307BB">
      <w:pPr>
        <w:pStyle w:val="Poetry"/>
      </w:pPr>
      <w:r w:rsidRPr="006307BB">
        <w:t>At this devoted head thy thunder throw,</w:t>
      </w:r>
    </w:p>
    <w:p w14:paraId="080AE63E" w14:textId="77777777" w:rsidR="003A417A" w:rsidRPr="006307BB" w:rsidRDefault="003A417A" w:rsidP="006307BB">
      <w:pPr>
        <w:pStyle w:val="Poetry"/>
      </w:pPr>
      <w:r w:rsidRPr="006307BB">
        <w:t>And send the willing sacrifice below!”</w:t>
      </w:r>
    </w:p>
    <w:p w14:paraId="3F0EC666" w14:textId="77777777" w:rsidR="006307BB" w:rsidRDefault="006307BB" w:rsidP="006307BB">
      <w:pPr>
        <w:pStyle w:val="Poetry"/>
      </w:pPr>
    </w:p>
    <w:p w14:paraId="252F7BAB" w14:textId="5D55C90C" w:rsidR="003A417A" w:rsidRPr="006307BB" w:rsidRDefault="003A417A" w:rsidP="006307BB">
      <w:pPr>
        <w:pStyle w:val="Poetry"/>
      </w:pPr>
      <w:r w:rsidRPr="006307BB">
        <w:t>Scarce had he said, when southern storms arise:</w:t>
      </w:r>
    </w:p>
    <w:p w14:paraId="29A809DE" w14:textId="77777777" w:rsidR="003A417A" w:rsidRPr="006307BB" w:rsidRDefault="003A417A" w:rsidP="006307BB">
      <w:pPr>
        <w:pStyle w:val="Poetry"/>
      </w:pPr>
      <w:r w:rsidRPr="006307BB">
        <w:t xml:space="preserve">From pole to pole the forky lightning </w:t>
      </w:r>
      <w:proofErr w:type="gramStart"/>
      <w:r w:rsidRPr="006307BB">
        <w:t>flies;</w:t>
      </w:r>
      <w:proofErr w:type="gramEnd"/>
    </w:p>
    <w:p w14:paraId="2E8F4CB6" w14:textId="77777777" w:rsidR="003A417A" w:rsidRPr="006307BB" w:rsidRDefault="003A417A" w:rsidP="006307BB">
      <w:pPr>
        <w:pStyle w:val="Poetry"/>
      </w:pPr>
      <w:r w:rsidRPr="006307BB">
        <w:t xml:space="preserve">Loud rattling shakes the mountains and the </w:t>
      </w:r>
      <w:proofErr w:type="gramStart"/>
      <w:r w:rsidRPr="006307BB">
        <w:t>plain;</w:t>
      </w:r>
      <w:proofErr w:type="gramEnd"/>
    </w:p>
    <w:p w14:paraId="4A7EAB66" w14:textId="7C54C641" w:rsidR="003A417A" w:rsidRPr="006307BB" w:rsidRDefault="003A417A" w:rsidP="006307BB">
      <w:pPr>
        <w:pStyle w:val="Poetry"/>
      </w:pPr>
      <w:r w:rsidRPr="006307BB">
        <w:t xml:space="preserve">Heav’n bellies </w:t>
      </w:r>
      <w:proofErr w:type="gramStart"/>
      <w:r w:rsidRPr="006307BB">
        <w:t>downward, and</w:t>
      </w:r>
      <w:proofErr w:type="gramEnd"/>
      <w:r w:rsidRPr="006307BB">
        <w:t xml:space="preserve"> descends in rain.</w:t>
      </w:r>
    </w:p>
    <w:p w14:paraId="40B328AD" w14:textId="77777777" w:rsidR="006307BB" w:rsidRDefault="003A417A" w:rsidP="006307BB">
      <w:pPr>
        <w:pStyle w:val="Poetry"/>
      </w:pPr>
      <w:r w:rsidRPr="006307BB">
        <w:t xml:space="preserve">Whole sheets of water from the clouds are sent, </w:t>
      </w:r>
    </w:p>
    <w:p w14:paraId="230A2527" w14:textId="77777777" w:rsidR="006307BB" w:rsidRDefault="003A417A" w:rsidP="006307BB">
      <w:pPr>
        <w:pStyle w:val="Poetry"/>
      </w:pPr>
      <w:r w:rsidRPr="006307BB">
        <w:t xml:space="preserve">Which, hissing thro’ the planks, the flames prevent, </w:t>
      </w:r>
    </w:p>
    <w:p w14:paraId="78823441" w14:textId="342C501D" w:rsidR="003A417A" w:rsidRPr="006307BB" w:rsidRDefault="003A417A" w:rsidP="006307BB">
      <w:pPr>
        <w:pStyle w:val="Poetry"/>
      </w:pPr>
      <w:r w:rsidRPr="006307BB">
        <w:t>And stop the fiery pest. Four ships alone</w:t>
      </w:r>
    </w:p>
    <w:p w14:paraId="361B9767" w14:textId="77777777" w:rsidR="003A417A" w:rsidRPr="006307BB" w:rsidRDefault="003A417A" w:rsidP="006307BB">
      <w:pPr>
        <w:pStyle w:val="Poetry"/>
      </w:pPr>
      <w:r w:rsidRPr="006307BB">
        <w:t>Burn to the waist, and for the fleet atone.</w:t>
      </w:r>
    </w:p>
    <w:p w14:paraId="523E38E4" w14:textId="77777777" w:rsidR="006307BB" w:rsidRDefault="006307BB" w:rsidP="006307BB">
      <w:pPr>
        <w:pStyle w:val="Poetry"/>
      </w:pPr>
    </w:p>
    <w:p w14:paraId="5B8C1293" w14:textId="1A61CF46" w:rsidR="003A417A" w:rsidRPr="006307BB" w:rsidRDefault="003A417A" w:rsidP="006307BB">
      <w:pPr>
        <w:pStyle w:val="Poetry"/>
      </w:pPr>
      <w:r w:rsidRPr="006307BB">
        <w:t xml:space="preserve">But doubtful thoughts the hero’s heart </w:t>
      </w:r>
      <w:proofErr w:type="gramStart"/>
      <w:r w:rsidRPr="006307BB">
        <w:t>divide;</w:t>
      </w:r>
      <w:proofErr w:type="gramEnd"/>
    </w:p>
    <w:p w14:paraId="42D03C24" w14:textId="77777777" w:rsidR="006307BB" w:rsidRDefault="003A417A" w:rsidP="006307BB">
      <w:pPr>
        <w:pStyle w:val="Poetry"/>
      </w:pPr>
      <w:r w:rsidRPr="006307BB">
        <w:t xml:space="preserve">If he should still in Sicily reside, </w:t>
      </w:r>
    </w:p>
    <w:p w14:paraId="1BF2297E" w14:textId="77777777" w:rsidR="006307BB" w:rsidRDefault="003A417A" w:rsidP="006307BB">
      <w:pPr>
        <w:pStyle w:val="Poetry"/>
      </w:pPr>
      <w:r w:rsidRPr="006307BB">
        <w:t xml:space="preserve">Forgetful of his fates, or tempt the main, </w:t>
      </w:r>
    </w:p>
    <w:p w14:paraId="27B1682C" w14:textId="49A00BD1" w:rsidR="003A417A" w:rsidRPr="006307BB" w:rsidRDefault="003A417A" w:rsidP="006307BB">
      <w:pPr>
        <w:pStyle w:val="Poetry"/>
      </w:pPr>
      <w:r w:rsidRPr="006307BB">
        <w:t>In hope the promis’d Italy to gain.</w:t>
      </w:r>
    </w:p>
    <w:p w14:paraId="5BF6207F" w14:textId="77777777" w:rsidR="003A417A" w:rsidRPr="006307BB" w:rsidRDefault="003A417A" w:rsidP="006307BB">
      <w:pPr>
        <w:pStyle w:val="Poetry"/>
      </w:pPr>
      <w:r w:rsidRPr="006307BB">
        <w:t>Then Nautes, old and wise, to whom alone</w:t>
      </w:r>
    </w:p>
    <w:p w14:paraId="0C49910A" w14:textId="1A65EAEC" w:rsidR="003A417A" w:rsidRPr="006307BB" w:rsidRDefault="003A417A" w:rsidP="006307BB">
      <w:pPr>
        <w:pStyle w:val="Poetry"/>
      </w:pPr>
      <w:r w:rsidRPr="006307BB">
        <w:t xml:space="preserve">The will of Heav’n by Pallas was </w:t>
      </w:r>
      <w:proofErr w:type="gramStart"/>
      <w:r w:rsidRPr="006307BB">
        <w:t>foreshown;</w:t>
      </w:r>
      <w:proofErr w:type="gramEnd"/>
    </w:p>
    <w:p w14:paraId="2D41FFFF" w14:textId="77777777" w:rsidR="006307BB" w:rsidRDefault="003A417A" w:rsidP="006307BB">
      <w:pPr>
        <w:pStyle w:val="Poetry"/>
      </w:pPr>
      <w:r w:rsidRPr="006307BB">
        <w:t xml:space="preserve">Vers’d in portents, experience’d, and inspir’d </w:t>
      </w:r>
    </w:p>
    <w:p w14:paraId="10FB4535" w14:textId="77777777" w:rsidR="006307BB" w:rsidRDefault="003A417A" w:rsidP="006307BB">
      <w:pPr>
        <w:pStyle w:val="Poetry"/>
      </w:pPr>
      <w:r w:rsidRPr="006307BB">
        <w:lastRenderedPageBreak/>
        <w:t xml:space="preserve">To tell events, and what the fates </w:t>
      </w:r>
      <w:proofErr w:type="gramStart"/>
      <w:r w:rsidRPr="006307BB">
        <w:t>requir’d;</w:t>
      </w:r>
      <w:proofErr w:type="gramEnd"/>
      <w:r w:rsidRPr="006307BB">
        <w:t xml:space="preserve"> </w:t>
      </w:r>
    </w:p>
    <w:p w14:paraId="549C5435" w14:textId="77777777" w:rsidR="006307BB" w:rsidRDefault="003A417A" w:rsidP="006307BB">
      <w:pPr>
        <w:pStyle w:val="Poetry"/>
      </w:pPr>
      <w:proofErr w:type="gramStart"/>
      <w:r w:rsidRPr="006307BB">
        <w:t>Thus</w:t>
      </w:r>
      <w:proofErr w:type="gramEnd"/>
      <w:r w:rsidRPr="006307BB">
        <w:t xml:space="preserve"> while he stood, to neither part inclin’d, </w:t>
      </w:r>
    </w:p>
    <w:p w14:paraId="7D4DEB7F" w14:textId="129AB848" w:rsidR="003A417A" w:rsidRPr="006307BB" w:rsidRDefault="003A417A" w:rsidP="006307BB">
      <w:pPr>
        <w:pStyle w:val="Poetry"/>
      </w:pPr>
      <w:r w:rsidRPr="006307BB">
        <w:t>With cheerful words reliev’d his lab’ring mind:</w:t>
      </w:r>
    </w:p>
    <w:p w14:paraId="31505030" w14:textId="51BA69F2" w:rsidR="003A417A" w:rsidRPr="006307BB" w:rsidRDefault="003A417A" w:rsidP="006307BB">
      <w:pPr>
        <w:pStyle w:val="Poetry"/>
      </w:pPr>
      <w:r w:rsidRPr="006307BB">
        <w:t>“O goddess-born, resign’d in ev’ry state,</w:t>
      </w:r>
      <w:r w:rsidRPr="006307BB">
        <w:tab/>
      </w:r>
    </w:p>
    <w:p w14:paraId="674AC221" w14:textId="77777777" w:rsidR="006307BB" w:rsidRDefault="003A417A" w:rsidP="006307BB">
      <w:pPr>
        <w:pStyle w:val="Poetry"/>
      </w:pPr>
      <w:r w:rsidRPr="006307BB">
        <w:t xml:space="preserve">With patience bear, with prudence push your fate. </w:t>
      </w:r>
    </w:p>
    <w:p w14:paraId="71210E63" w14:textId="777F3CC1" w:rsidR="003A417A" w:rsidRPr="006307BB" w:rsidRDefault="003A417A" w:rsidP="006307BB">
      <w:pPr>
        <w:pStyle w:val="Poetry"/>
      </w:pPr>
      <w:r w:rsidRPr="006307BB">
        <w:t xml:space="preserve">By suff ’ring well, our Fortune we </w:t>
      </w:r>
      <w:proofErr w:type="gramStart"/>
      <w:r w:rsidRPr="006307BB">
        <w:t>subdue;</w:t>
      </w:r>
      <w:proofErr w:type="gramEnd"/>
    </w:p>
    <w:p w14:paraId="211000E4" w14:textId="77777777" w:rsidR="006307BB" w:rsidRDefault="003A417A" w:rsidP="006307BB">
      <w:pPr>
        <w:pStyle w:val="Poetry"/>
      </w:pPr>
      <w:r w:rsidRPr="006307BB">
        <w:t xml:space="preserve">Fly when she frowns, and, when she calls, pursue. </w:t>
      </w:r>
    </w:p>
    <w:p w14:paraId="1C31DAB6" w14:textId="3A065C4E" w:rsidR="003A417A" w:rsidRPr="006307BB" w:rsidRDefault="003A417A" w:rsidP="006307BB">
      <w:pPr>
        <w:pStyle w:val="Poetry"/>
      </w:pPr>
      <w:r w:rsidRPr="006307BB">
        <w:t xml:space="preserve">Your friend Acestes is of Trojan </w:t>
      </w:r>
      <w:proofErr w:type="gramStart"/>
      <w:r w:rsidRPr="006307BB">
        <w:t>kind;</w:t>
      </w:r>
      <w:proofErr w:type="gramEnd"/>
    </w:p>
    <w:p w14:paraId="3FA03D93" w14:textId="62A14849" w:rsidR="003A417A" w:rsidRPr="006307BB" w:rsidRDefault="003A417A" w:rsidP="006307BB">
      <w:pPr>
        <w:pStyle w:val="Poetry"/>
      </w:pPr>
      <w:r w:rsidRPr="006307BB">
        <w:t>To him disclose the secrets of your mind:</w:t>
      </w:r>
    </w:p>
    <w:p w14:paraId="3678DA1A" w14:textId="77777777" w:rsidR="006307BB" w:rsidRDefault="003A417A" w:rsidP="006307BB">
      <w:pPr>
        <w:pStyle w:val="Poetry"/>
      </w:pPr>
      <w:r w:rsidRPr="006307BB">
        <w:t xml:space="preserve">Trust in his hands your old and useless </w:t>
      </w:r>
      <w:proofErr w:type="gramStart"/>
      <w:r w:rsidRPr="006307BB">
        <w:t>train;</w:t>
      </w:r>
      <w:proofErr w:type="gramEnd"/>
      <w:r w:rsidRPr="006307BB">
        <w:t xml:space="preserve"> </w:t>
      </w:r>
    </w:p>
    <w:p w14:paraId="016718DB" w14:textId="605EF8BA" w:rsidR="003A417A" w:rsidRPr="006307BB" w:rsidRDefault="003A417A" w:rsidP="006307BB">
      <w:pPr>
        <w:pStyle w:val="Poetry"/>
      </w:pPr>
      <w:r w:rsidRPr="006307BB">
        <w:t>Too num’rous for the ships which yet remain:</w:t>
      </w:r>
    </w:p>
    <w:p w14:paraId="6B3144F9" w14:textId="77777777" w:rsidR="003A417A" w:rsidRPr="006307BB" w:rsidRDefault="003A417A" w:rsidP="006307BB">
      <w:pPr>
        <w:pStyle w:val="Poetry"/>
      </w:pPr>
      <w:r w:rsidRPr="006307BB">
        <w:t>The feeble, old, indulgent of their ease,</w:t>
      </w:r>
    </w:p>
    <w:p w14:paraId="5C30063C" w14:textId="77777777" w:rsidR="003A417A" w:rsidRPr="006307BB" w:rsidRDefault="003A417A" w:rsidP="006307BB">
      <w:pPr>
        <w:pStyle w:val="Poetry"/>
      </w:pPr>
      <w:r w:rsidRPr="006307BB">
        <w:t>The dames who dread the dangers of the seas,</w:t>
      </w:r>
    </w:p>
    <w:p w14:paraId="396C01E4" w14:textId="51B3405C" w:rsidR="003A417A" w:rsidRPr="006307BB" w:rsidRDefault="003A417A" w:rsidP="006307BB">
      <w:pPr>
        <w:pStyle w:val="Poetry"/>
      </w:pPr>
      <w:r w:rsidRPr="006307BB">
        <w:t>With all the dastard crew, who dare not stand</w:t>
      </w:r>
    </w:p>
    <w:p w14:paraId="2318DCD8" w14:textId="77777777" w:rsidR="006307BB" w:rsidRDefault="003A417A" w:rsidP="006307BB">
      <w:pPr>
        <w:pStyle w:val="Poetry"/>
      </w:pPr>
      <w:r w:rsidRPr="006307BB">
        <w:t xml:space="preserve">The shock of battle with your foes by land. </w:t>
      </w:r>
    </w:p>
    <w:p w14:paraId="38E73480" w14:textId="77777777" w:rsidR="006307BB" w:rsidRDefault="003A417A" w:rsidP="006307BB">
      <w:pPr>
        <w:pStyle w:val="Poetry"/>
      </w:pPr>
      <w:r w:rsidRPr="006307BB">
        <w:t xml:space="preserve">Here you may build a common town for all, </w:t>
      </w:r>
    </w:p>
    <w:p w14:paraId="7F915659" w14:textId="0BDD03CB" w:rsidR="003A417A" w:rsidRPr="006307BB" w:rsidRDefault="003A417A" w:rsidP="006307BB">
      <w:pPr>
        <w:pStyle w:val="Poetry"/>
      </w:pPr>
      <w:r w:rsidRPr="006307BB">
        <w:t>And, from Acestes’ name, Acesta call.”</w:t>
      </w:r>
    </w:p>
    <w:p w14:paraId="05AAA253" w14:textId="77777777" w:rsidR="003A417A" w:rsidRPr="006307BB" w:rsidRDefault="003A417A" w:rsidP="006307BB">
      <w:pPr>
        <w:pStyle w:val="Poetry"/>
      </w:pPr>
      <w:r w:rsidRPr="006307BB">
        <w:t>The reasons, with his friend’s experience join’d,</w:t>
      </w:r>
    </w:p>
    <w:p w14:paraId="7E2205B8" w14:textId="29C900ED" w:rsidR="003A417A" w:rsidRPr="006307BB" w:rsidRDefault="003A417A" w:rsidP="006307BB">
      <w:pPr>
        <w:pStyle w:val="Poetry"/>
      </w:pPr>
      <w:r w:rsidRPr="006307BB">
        <w:t>Encourag’d much, but more disturb’d his mind.</w:t>
      </w:r>
    </w:p>
    <w:p w14:paraId="5DBAADD9" w14:textId="77777777" w:rsidR="006307BB" w:rsidRDefault="006307BB" w:rsidP="006307BB">
      <w:pPr>
        <w:pStyle w:val="Poetry"/>
      </w:pPr>
    </w:p>
    <w:p w14:paraId="36A94793" w14:textId="77777777" w:rsidR="006307BB" w:rsidRDefault="003A417A" w:rsidP="006307BB">
      <w:pPr>
        <w:pStyle w:val="Poetry"/>
      </w:pPr>
      <w:r w:rsidRPr="006307BB">
        <w:t xml:space="preserve">‘T was dead of night; when to his slumb’ring eyes </w:t>
      </w:r>
    </w:p>
    <w:p w14:paraId="7A424D31" w14:textId="5DAC50EC" w:rsidR="003A417A" w:rsidRPr="006307BB" w:rsidRDefault="003A417A" w:rsidP="006307BB">
      <w:pPr>
        <w:pStyle w:val="Poetry"/>
      </w:pPr>
      <w:r w:rsidRPr="006307BB">
        <w:t>His father’s shade descended from the skies,</w:t>
      </w:r>
    </w:p>
    <w:p w14:paraId="0042464C" w14:textId="77777777" w:rsidR="006307BB" w:rsidRDefault="003A417A" w:rsidP="006307BB">
      <w:pPr>
        <w:pStyle w:val="Poetry"/>
      </w:pPr>
      <w:r w:rsidRPr="006307BB">
        <w:t xml:space="preserve">And </w:t>
      </w:r>
      <w:proofErr w:type="gramStart"/>
      <w:r w:rsidRPr="006307BB">
        <w:t>thus</w:t>
      </w:r>
      <w:proofErr w:type="gramEnd"/>
      <w:r w:rsidRPr="006307BB">
        <w:t xml:space="preserve"> he spoke: “O more than vital breath, </w:t>
      </w:r>
    </w:p>
    <w:p w14:paraId="5C9839A0" w14:textId="172BA414" w:rsidR="003A417A" w:rsidRPr="006307BB" w:rsidRDefault="003A417A" w:rsidP="006307BB">
      <w:pPr>
        <w:pStyle w:val="Poetry"/>
      </w:pPr>
      <w:r w:rsidRPr="006307BB">
        <w:t xml:space="preserve">Lov’d while I liv’d, and dear ev’n after </w:t>
      </w:r>
      <w:proofErr w:type="gramStart"/>
      <w:r w:rsidRPr="006307BB">
        <w:t>death;</w:t>
      </w:r>
      <w:proofErr w:type="gramEnd"/>
    </w:p>
    <w:p w14:paraId="56E78D75" w14:textId="0E6EF34A" w:rsidR="003A417A" w:rsidRPr="006307BB" w:rsidRDefault="003A417A" w:rsidP="006307BB">
      <w:pPr>
        <w:pStyle w:val="Poetry"/>
      </w:pPr>
      <w:r w:rsidRPr="006307BB">
        <w:t>O son, in various toils and troubles toss’d,</w:t>
      </w:r>
    </w:p>
    <w:p w14:paraId="04675D4F" w14:textId="77777777" w:rsidR="006307BB" w:rsidRDefault="003A417A" w:rsidP="006307BB">
      <w:pPr>
        <w:pStyle w:val="Poetry"/>
      </w:pPr>
      <w:r w:rsidRPr="006307BB">
        <w:t xml:space="preserve">The King of Heav’n employs my careful ghost </w:t>
      </w:r>
    </w:p>
    <w:p w14:paraId="3D061125" w14:textId="77777777" w:rsidR="006307BB" w:rsidRDefault="003A417A" w:rsidP="006307BB">
      <w:pPr>
        <w:pStyle w:val="Poetry"/>
      </w:pPr>
      <w:r w:rsidRPr="006307BB">
        <w:t xml:space="preserve">On his commands: the god, who sav’d from fire </w:t>
      </w:r>
    </w:p>
    <w:p w14:paraId="3D48BA85" w14:textId="77777777" w:rsidR="006307BB" w:rsidRDefault="003A417A" w:rsidP="006307BB">
      <w:pPr>
        <w:pStyle w:val="Poetry"/>
      </w:pPr>
      <w:r w:rsidRPr="006307BB">
        <w:t xml:space="preserve">Your flaming </w:t>
      </w:r>
      <w:proofErr w:type="gramStart"/>
      <w:r w:rsidRPr="006307BB">
        <w:t>fleet, and</w:t>
      </w:r>
      <w:proofErr w:type="gramEnd"/>
      <w:r w:rsidRPr="006307BB">
        <w:t xml:space="preserve"> heard your just desire. </w:t>
      </w:r>
    </w:p>
    <w:p w14:paraId="0B88FB7E" w14:textId="2CCC864B" w:rsidR="003A417A" w:rsidRPr="006307BB" w:rsidRDefault="003A417A" w:rsidP="006307BB">
      <w:pPr>
        <w:pStyle w:val="Poetry"/>
      </w:pPr>
      <w:r w:rsidRPr="006307BB">
        <w:t xml:space="preserve">The wholesome counsel of your friend </w:t>
      </w:r>
      <w:proofErr w:type="gramStart"/>
      <w:r w:rsidRPr="006307BB">
        <w:t>receive</w:t>
      </w:r>
      <w:proofErr w:type="gramEnd"/>
      <w:r w:rsidRPr="006307BB">
        <w:t>,</w:t>
      </w:r>
    </w:p>
    <w:p w14:paraId="2124D410" w14:textId="3517B891" w:rsidR="003A417A" w:rsidRPr="006307BB" w:rsidRDefault="003A417A" w:rsidP="006307BB">
      <w:pPr>
        <w:pStyle w:val="Poetry"/>
      </w:pPr>
      <w:r w:rsidRPr="006307BB">
        <w:t>And here the coward train and woman leave:</w:t>
      </w:r>
    </w:p>
    <w:p w14:paraId="0F17E40E" w14:textId="77777777" w:rsidR="006307BB" w:rsidRDefault="003A417A" w:rsidP="006307BB">
      <w:pPr>
        <w:pStyle w:val="Poetry"/>
      </w:pPr>
      <w:r w:rsidRPr="006307BB">
        <w:t xml:space="preserve">The chosen youth, and those who nobly dare, </w:t>
      </w:r>
    </w:p>
    <w:p w14:paraId="1CE821A3" w14:textId="6A10519D" w:rsidR="003A417A" w:rsidRPr="006307BB" w:rsidRDefault="003A417A" w:rsidP="006307BB">
      <w:pPr>
        <w:pStyle w:val="Poetry"/>
      </w:pPr>
      <w:r w:rsidRPr="006307BB">
        <w:t>Transport, to tempt the dangers of the war.</w:t>
      </w:r>
    </w:p>
    <w:p w14:paraId="105F2A0F" w14:textId="77777777" w:rsidR="003A417A" w:rsidRPr="006307BB" w:rsidRDefault="003A417A" w:rsidP="006307BB">
      <w:pPr>
        <w:pStyle w:val="Poetry"/>
      </w:pPr>
      <w:r w:rsidRPr="006307BB">
        <w:t xml:space="preserve">The stern Italians will their courage </w:t>
      </w:r>
      <w:proofErr w:type="gramStart"/>
      <w:r w:rsidRPr="006307BB">
        <w:t>try;</w:t>
      </w:r>
      <w:proofErr w:type="gramEnd"/>
    </w:p>
    <w:p w14:paraId="2DDD2BA3" w14:textId="77777777" w:rsidR="003A417A" w:rsidRPr="006307BB" w:rsidRDefault="003A417A" w:rsidP="006307BB">
      <w:pPr>
        <w:pStyle w:val="Poetry"/>
      </w:pPr>
      <w:r w:rsidRPr="006307BB">
        <w:t>Rough are their manners, and their minds are high.</w:t>
      </w:r>
    </w:p>
    <w:p w14:paraId="18DFC9CF" w14:textId="561369AF" w:rsidR="003A417A" w:rsidRPr="006307BB" w:rsidRDefault="003A417A" w:rsidP="006307BB">
      <w:pPr>
        <w:pStyle w:val="Poetry"/>
      </w:pPr>
      <w:r w:rsidRPr="006307BB">
        <w:t>But first to Pluto’s palace you shall go,</w:t>
      </w:r>
    </w:p>
    <w:p w14:paraId="5C4DC983" w14:textId="77777777" w:rsidR="003A417A" w:rsidRPr="006307BB" w:rsidRDefault="003A417A" w:rsidP="006307BB">
      <w:pPr>
        <w:pStyle w:val="Poetry"/>
      </w:pPr>
      <w:r w:rsidRPr="006307BB">
        <w:lastRenderedPageBreak/>
        <w:t>And seek my shade among the blest below:</w:t>
      </w:r>
    </w:p>
    <w:p w14:paraId="098C2206" w14:textId="77777777" w:rsidR="006307BB" w:rsidRDefault="003A417A" w:rsidP="006307BB">
      <w:pPr>
        <w:pStyle w:val="Poetry"/>
      </w:pPr>
      <w:r w:rsidRPr="006307BB">
        <w:t xml:space="preserve">For not with impious ghosts my soul remains, </w:t>
      </w:r>
    </w:p>
    <w:p w14:paraId="45BF47C6" w14:textId="77777777" w:rsidR="006307BB" w:rsidRDefault="003A417A" w:rsidP="006307BB">
      <w:pPr>
        <w:pStyle w:val="Poetry"/>
      </w:pPr>
      <w:r w:rsidRPr="006307BB">
        <w:t xml:space="preserve">Nor suffers with the damn’d perpetual pains, </w:t>
      </w:r>
    </w:p>
    <w:p w14:paraId="2F389316" w14:textId="6001F274" w:rsidR="003A417A" w:rsidRPr="006307BB" w:rsidRDefault="003A417A" w:rsidP="006307BB">
      <w:pPr>
        <w:pStyle w:val="Poetry"/>
      </w:pPr>
      <w:r w:rsidRPr="006307BB">
        <w:t>But breathes the living air of soft Elysian plains.</w:t>
      </w:r>
    </w:p>
    <w:p w14:paraId="286F8D6F" w14:textId="66F8512E" w:rsidR="003A417A" w:rsidRPr="006307BB" w:rsidRDefault="003A417A" w:rsidP="006307BB">
      <w:pPr>
        <w:pStyle w:val="Poetry"/>
      </w:pPr>
      <w:r w:rsidRPr="006307BB">
        <w:t>The chaste Sibylla shall your steps convey,</w:t>
      </w:r>
    </w:p>
    <w:p w14:paraId="5A919804" w14:textId="77777777" w:rsidR="003A417A" w:rsidRPr="006307BB" w:rsidRDefault="003A417A" w:rsidP="006307BB">
      <w:pPr>
        <w:pStyle w:val="Poetry"/>
      </w:pPr>
      <w:r w:rsidRPr="006307BB">
        <w:t>And blood of offer’d victims free the way.</w:t>
      </w:r>
    </w:p>
    <w:p w14:paraId="7C77442F" w14:textId="77777777" w:rsidR="006307BB" w:rsidRDefault="003A417A" w:rsidP="006307BB">
      <w:pPr>
        <w:pStyle w:val="Poetry"/>
      </w:pPr>
      <w:r w:rsidRPr="006307BB">
        <w:t xml:space="preserve">There shall you know what realms the gods assign, </w:t>
      </w:r>
    </w:p>
    <w:p w14:paraId="1E81B03D" w14:textId="5F4F337E" w:rsidR="003A417A" w:rsidRPr="006307BB" w:rsidRDefault="003A417A" w:rsidP="006307BB">
      <w:pPr>
        <w:pStyle w:val="Poetry"/>
      </w:pPr>
      <w:r w:rsidRPr="006307BB">
        <w:t>And learn the fates and fortunes of your line.</w:t>
      </w:r>
    </w:p>
    <w:p w14:paraId="7052E561" w14:textId="77777777" w:rsidR="003A417A" w:rsidRPr="006307BB" w:rsidRDefault="003A417A" w:rsidP="006307BB">
      <w:pPr>
        <w:pStyle w:val="Poetry"/>
      </w:pPr>
      <w:r w:rsidRPr="006307BB">
        <w:t>But now, farewell! I vanish with the night,</w:t>
      </w:r>
    </w:p>
    <w:p w14:paraId="3736B68C" w14:textId="441B7968" w:rsidR="003A417A" w:rsidRPr="006307BB" w:rsidRDefault="003A417A" w:rsidP="006307BB">
      <w:pPr>
        <w:pStyle w:val="Poetry"/>
      </w:pPr>
      <w:r w:rsidRPr="006307BB">
        <w:t>And feel the blast of heav’n’s approaching light.”</w:t>
      </w:r>
    </w:p>
    <w:p w14:paraId="365593E0" w14:textId="77777777" w:rsidR="006307BB" w:rsidRDefault="003A417A" w:rsidP="006307BB">
      <w:pPr>
        <w:pStyle w:val="Poetry"/>
      </w:pPr>
      <w:r w:rsidRPr="006307BB">
        <w:t xml:space="preserve">He said, and mix’d with shades, and took his airy flight. </w:t>
      </w:r>
    </w:p>
    <w:p w14:paraId="4905D986" w14:textId="6D0D67D7" w:rsidR="003A417A" w:rsidRPr="006307BB" w:rsidRDefault="003A417A" w:rsidP="006307BB">
      <w:pPr>
        <w:pStyle w:val="Poetry"/>
      </w:pPr>
      <w:r w:rsidRPr="006307BB">
        <w:t xml:space="preserve">“Whither so fast?” the filial duty </w:t>
      </w:r>
      <w:proofErr w:type="gramStart"/>
      <w:r w:rsidRPr="006307BB">
        <w:t>cried;</w:t>
      </w:r>
      <w:proofErr w:type="gramEnd"/>
    </w:p>
    <w:p w14:paraId="0076BA28" w14:textId="77777777" w:rsidR="003A417A" w:rsidRPr="006307BB" w:rsidRDefault="003A417A" w:rsidP="006307BB">
      <w:pPr>
        <w:pStyle w:val="Poetry"/>
      </w:pPr>
      <w:r w:rsidRPr="006307BB">
        <w:t>“And why, ah why, the wish’d embrace denied?”</w:t>
      </w:r>
    </w:p>
    <w:p w14:paraId="5EEDC34B" w14:textId="77777777" w:rsidR="006307BB" w:rsidRDefault="006307BB" w:rsidP="006307BB">
      <w:pPr>
        <w:pStyle w:val="Poetry"/>
      </w:pPr>
    </w:p>
    <w:p w14:paraId="65D04727" w14:textId="0C16BA17" w:rsidR="003A417A" w:rsidRPr="006307BB" w:rsidRDefault="003A417A" w:rsidP="006307BB">
      <w:pPr>
        <w:pStyle w:val="Poetry"/>
      </w:pPr>
      <w:r w:rsidRPr="006307BB">
        <w:t xml:space="preserve">He said, and </w:t>
      </w:r>
      <w:proofErr w:type="gramStart"/>
      <w:r w:rsidRPr="006307BB">
        <w:t>rose;</w:t>
      </w:r>
      <w:proofErr w:type="gramEnd"/>
      <w:r w:rsidRPr="006307BB">
        <w:t xml:space="preserve"> as holy zeal inspires,</w:t>
      </w:r>
    </w:p>
    <w:p w14:paraId="02468CF9" w14:textId="1F538DE2" w:rsidR="003A417A" w:rsidRPr="006307BB" w:rsidRDefault="003A417A" w:rsidP="006307BB">
      <w:pPr>
        <w:pStyle w:val="Poetry"/>
      </w:pPr>
      <w:r w:rsidRPr="006307BB">
        <w:t xml:space="preserve">He rakes hot embers, and renews the </w:t>
      </w:r>
      <w:proofErr w:type="gramStart"/>
      <w:r w:rsidRPr="006307BB">
        <w:t>fires;</w:t>
      </w:r>
      <w:proofErr w:type="gramEnd"/>
    </w:p>
    <w:p w14:paraId="679AD750" w14:textId="77777777" w:rsidR="003A417A" w:rsidRPr="006307BB" w:rsidRDefault="003A417A" w:rsidP="006307BB">
      <w:pPr>
        <w:pStyle w:val="Poetry"/>
      </w:pPr>
      <w:r w:rsidRPr="006307BB">
        <w:t>His country gods and Vesta then adores</w:t>
      </w:r>
    </w:p>
    <w:p w14:paraId="6309561D" w14:textId="77777777" w:rsidR="006307BB" w:rsidRDefault="003A417A" w:rsidP="006307BB">
      <w:pPr>
        <w:pStyle w:val="Poetry"/>
      </w:pPr>
      <w:r w:rsidRPr="006307BB">
        <w:t xml:space="preserve">With cakes and incense, and their aid implores. </w:t>
      </w:r>
    </w:p>
    <w:p w14:paraId="4E9BC46B" w14:textId="77777777" w:rsidR="006307BB" w:rsidRDefault="003A417A" w:rsidP="006307BB">
      <w:pPr>
        <w:pStyle w:val="Poetry"/>
      </w:pPr>
      <w:r w:rsidRPr="006307BB">
        <w:t xml:space="preserve">Next, for his friends and royal host he sent, </w:t>
      </w:r>
    </w:p>
    <w:p w14:paraId="3A43145F" w14:textId="78397072" w:rsidR="003A417A" w:rsidRPr="006307BB" w:rsidRDefault="003A417A" w:rsidP="006307BB">
      <w:pPr>
        <w:pStyle w:val="Poetry"/>
      </w:pPr>
      <w:r w:rsidRPr="006307BB">
        <w:t>Reveal’d his vision, and the gods’ intent,</w:t>
      </w:r>
    </w:p>
    <w:p w14:paraId="3A71581B" w14:textId="78529924" w:rsidR="003A417A" w:rsidRPr="006307BB" w:rsidRDefault="003A417A" w:rsidP="006307BB">
      <w:pPr>
        <w:pStyle w:val="Poetry"/>
      </w:pPr>
      <w:r w:rsidRPr="006307BB">
        <w:t>With his own purpose. All, without delay,</w:t>
      </w:r>
    </w:p>
    <w:p w14:paraId="294DC440" w14:textId="77777777" w:rsidR="003A417A" w:rsidRPr="006307BB" w:rsidRDefault="003A417A" w:rsidP="006307BB">
      <w:pPr>
        <w:pStyle w:val="Poetry"/>
      </w:pPr>
      <w:r w:rsidRPr="006307BB">
        <w:t>The will of Jove, and his desires obey.</w:t>
      </w:r>
    </w:p>
    <w:p w14:paraId="45CD16E7" w14:textId="77777777" w:rsidR="006307BB" w:rsidRDefault="003A417A" w:rsidP="006307BB">
      <w:pPr>
        <w:pStyle w:val="Poetry"/>
      </w:pPr>
      <w:r w:rsidRPr="006307BB">
        <w:t xml:space="preserve">They list with women each degenerate name, </w:t>
      </w:r>
    </w:p>
    <w:p w14:paraId="276E86D2" w14:textId="13C9F51D" w:rsidR="003A417A" w:rsidRPr="006307BB" w:rsidRDefault="003A417A" w:rsidP="006307BB">
      <w:pPr>
        <w:pStyle w:val="Poetry"/>
      </w:pPr>
      <w:r w:rsidRPr="006307BB">
        <w:t xml:space="preserve">Who dares not hazard life for future </w:t>
      </w:r>
      <w:proofErr w:type="gramStart"/>
      <w:r w:rsidRPr="006307BB">
        <w:t>fame.</w:t>
      </w:r>
      <w:proofErr w:type="gramEnd"/>
    </w:p>
    <w:p w14:paraId="5636E946" w14:textId="77777777" w:rsidR="003A417A" w:rsidRPr="006307BB" w:rsidRDefault="003A417A" w:rsidP="006307BB">
      <w:pPr>
        <w:pStyle w:val="Poetry"/>
      </w:pPr>
      <w:r w:rsidRPr="006307BB">
        <w:t>These they cashier: the brave remaining few,</w:t>
      </w:r>
    </w:p>
    <w:p w14:paraId="13A00B1C" w14:textId="0183B483" w:rsidR="003A417A" w:rsidRPr="006307BB" w:rsidRDefault="003A417A" w:rsidP="006307BB">
      <w:pPr>
        <w:pStyle w:val="Poetry"/>
      </w:pPr>
      <w:r w:rsidRPr="006307BB">
        <w:t>Oars, banks, and cables, half consum’d, renew.</w:t>
      </w:r>
    </w:p>
    <w:p w14:paraId="79A49F43" w14:textId="77777777" w:rsidR="006307BB" w:rsidRDefault="003A417A" w:rsidP="006307BB">
      <w:pPr>
        <w:pStyle w:val="Poetry"/>
      </w:pPr>
      <w:r w:rsidRPr="006307BB">
        <w:t xml:space="preserve">The prince designs a city with the </w:t>
      </w:r>
      <w:proofErr w:type="gramStart"/>
      <w:r w:rsidRPr="006307BB">
        <w:t>plow;</w:t>
      </w:r>
      <w:proofErr w:type="gramEnd"/>
      <w:r w:rsidRPr="006307BB">
        <w:t xml:space="preserve"> </w:t>
      </w:r>
    </w:p>
    <w:p w14:paraId="7DD6DB21" w14:textId="34B0B1E0" w:rsidR="003A417A" w:rsidRPr="006307BB" w:rsidRDefault="003A417A" w:rsidP="006307BB">
      <w:pPr>
        <w:pStyle w:val="Poetry"/>
      </w:pPr>
      <w:r w:rsidRPr="006307BB">
        <w:t>The lots their sev’ral tenements allow.</w:t>
      </w:r>
    </w:p>
    <w:p w14:paraId="085449BB" w14:textId="77777777" w:rsidR="006307BB" w:rsidRDefault="003A417A" w:rsidP="006307BB">
      <w:pPr>
        <w:pStyle w:val="Poetry"/>
      </w:pPr>
      <w:r w:rsidRPr="006307BB">
        <w:t xml:space="preserve">This part is nam’d from Ilium, that from Troy, </w:t>
      </w:r>
    </w:p>
    <w:p w14:paraId="36A17667" w14:textId="3B7EBE38" w:rsidR="003A417A" w:rsidRPr="006307BB" w:rsidRDefault="003A417A" w:rsidP="006307BB">
      <w:pPr>
        <w:pStyle w:val="Poetry"/>
      </w:pPr>
      <w:r w:rsidRPr="006307BB">
        <w:t xml:space="preserve">And the new king ascends the throne with </w:t>
      </w:r>
      <w:proofErr w:type="gramStart"/>
      <w:r w:rsidRPr="006307BB">
        <w:t>joy;</w:t>
      </w:r>
      <w:proofErr w:type="gramEnd"/>
    </w:p>
    <w:p w14:paraId="6B48192B" w14:textId="29F2EF98" w:rsidR="003A417A" w:rsidRPr="006307BB" w:rsidRDefault="003A417A" w:rsidP="006307BB">
      <w:pPr>
        <w:pStyle w:val="Poetry"/>
      </w:pPr>
      <w:r w:rsidRPr="006307BB">
        <w:t xml:space="preserve">A chosen senate from the people </w:t>
      </w:r>
      <w:proofErr w:type="gramStart"/>
      <w:r w:rsidRPr="006307BB">
        <w:t>draws;</w:t>
      </w:r>
      <w:proofErr w:type="gramEnd"/>
    </w:p>
    <w:p w14:paraId="5AEC4292" w14:textId="77777777" w:rsidR="006307BB" w:rsidRDefault="003A417A" w:rsidP="006307BB">
      <w:pPr>
        <w:pStyle w:val="Poetry"/>
      </w:pPr>
      <w:r w:rsidRPr="006307BB">
        <w:t xml:space="preserve">Appoints the </w:t>
      </w:r>
      <w:proofErr w:type="gramStart"/>
      <w:r w:rsidRPr="006307BB">
        <w:t>judges, and</w:t>
      </w:r>
      <w:proofErr w:type="gramEnd"/>
      <w:r w:rsidRPr="006307BB">
        <w:t xml:space="preserve"> ordains the laws. </w:t>
      </w:r>
    </w:p>
    <w:p w14:paraId="47FA78F6" w14:textId="67DE6C43" w:rsidR="003A417A" w:rsidRPr="006307BB" w:rsidRDefault="003A417A" w:rsidP="006307BB">
      <w:pPr>
        <w:pStyle w:val="Poetry"/>
      </w:pPr>
      <w:r w:rsidRPr="006307BB">
        <w:t>Then, on the top of Eryx, they begin</w:t>
      </w:r>
    </w:p>
    <w:p w14:paraId="2D8DA2CF" w14:textId="77777777" w:rsidR="006307BB" w:rsidRDefault="003A417A" w:rsidP="006307BB">
      <w:pPr>
        <w:pStyle w:val="Poetry"/>
      </w:pPr>
      <w:r w:rsidRPr="006307BB">
        <w:t xml:space="preserve">A rising temple to the Paphian queen. </w:t>
      </w:r>
    </w:p>
    <w:p w14:paraId="6EFF5666" w14:textId="34C2BB06" w:rsidR="003A417A" w:rsidRPr="006307BB" w:rsidRDefault="003A417A" w:rsidP="006307BB">
      <w:pPr>
        <w:pStyle w:val="Poetry"/>
      </w:pPr>
      <w:r w:rsidRPr="006307BB">
        <w:t xml:space="preserve">Anchises, last, is honor’d as a </w:t>
      </w:r>
      <w:proofErr w:type="gramStart"/>
      <w:r w:rsidRPr="006307BB">
        <w:t>god;</w:t>
      </w:r>
      <w:proofErr w:type="gramEnd"/>
    </w:p>
    <w:p w14:paraId="54A26982" w14:textId="37580EE2" w:rsidR="003A417A" w:rsidRPr="006307BB" w:rsidRDefault="003A417A" w:rsidP="006307BB">
      <w:pPr>
        <w:pStyle w:val="Poetry"/>
      </w:pPr>
      <w:r w:rsidRPr="006307BB">
        <w:lastRenderedPageBreak/>
        <w:t>A priest is added, annual gifts bestow’d,</w:t>
      </w:r>
    </w:p>
    <w:p w14:paraId="75B69423" w14:textId="77777777" w:rsidR="003A417A" w:rsidRPr="006307BB" w:rsidRDefault="003A417A" w:rsidP="006307BB">
      <w:pPr>
        <w:pStyle w:val="Poetry"/>
      </w:pPr>
      <w:r w:rsidRPr="006307BB">
        <w:t>And groves are planted round his blest abode.</w:t>
      </w:r>
    </w:p>
    <w:p w14:paraId="5419D938" w14:textId="77777777" w:rsidR="006307BB" w:rsidRDefault="003A417A" w:rsidP="006307BB">
      <w:pPr>
        <w:pStyle w:val="Poetry"/>
      </w:pPr>
      <w:r w:rsidRPr="006307BB">
        <w:t xml:space="preserve">Nine days they pass in feasts, their temples </w:t>
      </w:r>
      <w:proofErr w:type="gramStart"/>
      <w:r w:rsidRPr="006307BB">
        <w:t>crown’d;</w:t>
      </w:r>
      <w:proofErr w:type="gramEnd"/>
      <w:r w:rsidRPr="006307BB">
        <w:t xml:space="preserve"> </w:t>
      </w:r>
    </w:p>
    <w:p w14:paraId="785E02D7" w14:textId="483FD6A2" w:rsidR="003A417A" w:rsidRPr="006307BB" w:rsidRDefault="003A417A" w:rsidP="006307BB">
      <w:pPr>
        <w:pStyle w:val="Poetry"/>
      </w:pPr>
      <w:r w:rsidRPr="006307BB">
        <w:t>And fumes of incense in the fanes abound.</w:t>
      </w:r>
    </w:p>
    <w:p w14:paraId="499FE352" w14:textId="77777777" w:rsidR="003A417A" w:rsidRPr="006307BB" w:rsidRDefault="003A417A" w:rsidP="006307BB">
      <w:pPr>
        <w:pStyle w:val="Poetry"/>
      </w:pPr>
      <w:r w:rsidRPr="006307BB">
        <w:t>Then from the south arose a gentle breeze</w:t>
      </w:r>
    </w:p>
    <w:p w14:paraId="15E0AC50" w14:textId="60FE06B2" w:rsidR="003A417A" w:rsidRPr="006307BB" w:rsidRDefault="003A417A" w:rsidP="006307BB">
      <w:pPr>
        <w:pStyle w:val="Poetry"/>
      </w:pPr>
      <w:r w:rsidRPr="006307BB">
        <w:t xml:space="preserve">That curl’d the smoothness of the glassy </w:t>
      </w:r>
      <w:proofErr w:type="gramStart"/>
      <w:r w:rsidRPr="006307BB">
        <w:t>seas;</w:t>
      </w:r>
      <w:proofErr w:type="gramEnd"/>
    </w:p>
    <w:p w14:paraId="05CFC18B" w14:textId="77777777" w:rsidR="006307BB" w:rsidRDefault="003A417A" w:rsidP="006307BB">
      <w:pPr>
        <w:pStyle w:val="Poetry"/>
      </w:pPr>
      <w:r w:rsidRPr="006307BB">
        <w:t xml:space="preserve">The rising winds a ruffling gale afford, </w:t>
      </w:r>
    </w:p>
    <w:p w14:paraId="673F45A3" w14:textId="0C53CC42" w:rsidR="003A417A" w:rsidRPr="006307BB" w:rsidRDefault="003A417A" w:rsidP="006307BB">
      <w:pPr>
        <w:pStyle w:val="Poetry"/>
      </w:pPr>
      <w:r w:rsidRPr="006307BB">
        <w:t>And call the merry mariners aboard.</w:t>
      </w:r>
    </w:p>
    <w:p w14:paraId="720D96EA" w14:textId="77777777" w:rsidR="006307BB" w:rsidRDefault="006307BB" w:rsidP="006307BB">
      <w:pPr>
        <w:pStyle w:val="Poetry"/>
      </w:pPr>
    </w:p>
    <w:p w14:paraId="60A6DA65" w14:textId="7126A179" w:rsidR="006307BB" w:rsidRDefault="003A417A" w:rsidP="006307BB">
      <w:pPr>
        <w:pStyle w:val="Poetry"/>
      </w:pPr>
      <w:r w:rsidRPr="006307BB">
        <w:t xml:space="preserve">Now loud laments along the shores resound, </w:t>
      </w:r>
    </w:p>
    <w:p w14:paraId="015F707C" w14:textId="0E40A281" w:rsidR="003A417A" w:rsidRPr="006307BB" w:rsidRDefault="003A417A" w:rsidP="006307BB">
      <w:pPr>
        <w:pStyle w:val="Poetry"/>
      </w:pPr>
      <w:r w:rsidRPr="006307BB">
        <w:t>Of parting friends in close embraces bound.</w:t>
      </w:r>
    </w:p>
    <w:p w14:paraId="456AF899" w14:textId="4824195B" w:rsidR="003A417A" w:rsidRPr="006307BB" w:rsidRDefault="003A417A" w:rsidP="006307BB">
      <w:pPr>
        <w:pStyle w:val="Poetry"/>
      </w:pPr>
      <w:r w:rsidRPr="006307BB">
        <w:t>The trembling women, the degenerate train,</w:t>
      </w:r>
    </w:p>
    <w:p w14:paraId="1B60290A" w14:textId="77777777" w:rsidR="006307BB" w:rsidRDefault="003A417A" w:rsidP="006307BB">
      <w:pPr>
        <w:pStyle w:val="Poetry"/>
      </w:pPr>
      <w:r w:rsidRPr="006307BB">
        <w:t xml:space="preserve">Who shunn’d the frightful dangers of the main, </w:t>
      </w:r>
    </w:p>
    <w:p w14:paraId="2292EDAD" w14:textId="77777777" w:rsidR="006307BB" w:rsidRDefault="003A417A" w:rsidP="006307BB">
      <w:pPr>
        <w:pStyle w:val="Poetry"/>
      </w:pPr>
      <w:r w:rsidRPr="006307BB">
        <w:t xml:space="preserve">Ev’n those desire to sail, and take their share </w:t>
      </w:r>
    </w:p>
    <w:p w14:paraId="291D3EBD" w14:textId="531332DB" w:rsidR="003A417A" w:rsidRPr="006307BB" w:rsidRDefault="003A417A" w:rsidP="006307BB">
      <w:pPr>
        <w:pStyle w:val="Poetry"/>
      </w:pPr>
      <w:r w:rsidRPr="006307BB">
        <w:t>Of the rough passage and the promis’d war:</w:t>
      </w:r>
    </w:p>
    <w:p w14:paraId="61FCA2FD" w14:textId="77777777" w:rsidR="003A417A" w:rsidRPr="006307BB" w:rsidRDefault="003A417A" w:rsidP="006307BB">
      <w:pPr>
        <w:pStyle w:val="Poetry"/>
      </w:pPr>
      <w:r w:rsidRPr="006307BB">
        <w:t>Whom good Aeneas cheers, and recommends</w:t>
      </w:r>
    </w:p>
    <w:p w14:paraId="3405A4F1" w14:textId="35098403" w:rsidR="003A417A" w:rsidRPr="006307BB" w:rsidRDefault="003A417A" w:rsidP="006307BB">
      <w:pPr>
        <w:pStyle w:val="Poetry"/>
      </w:pPr>
      <w:r w:rsidRPr="006307BB">
        <w:t>To their new master’s care his fearful friends.</w:t>
      </w:r>
    </w:p>
    <w:p w14:paraId="0F4DDB3B" w14:textId="77777777" w:rsidR="006307BB" w:rsidRDefault="003A417A" w:rsidP="006307BB">
      <w:pPr>
        <w:pStyle w:val="Poetry"/>
      </w:pPr>
      <w:r w:rsidRPr="006307BB">
        <w:t xml:space="preserve">On Eryx’s altars three fat calves he </w:t>
      </w:r>
      <w:proofErr w:type="gramStart"/>
      <w:r w:rsidRPr="006307BB">
        <w:t>lays;</w:t>
      </w:r>
      <w:proofErr w:type="gramEnd"/>
      <w:r w:rsidRPr="006307BB">
        <w:t xml:space="preserve"> </w:t>
      </w:r>
    </w:p>
    <w:p w14:paraId="57959401" w14:textId="491A4174" w:rsidR="003A417A" w:rsidRPr="006307BB" w:rsidRDefault="003A417A" w:rsidP="006307BB">
      <w:pPr>
        <w:pStyle w:val="Poetry"/>
      </w:pPr>
      <w:r w:rsidRPr="006307BB">
        <w:t xml:space="preserve">A lamb </w:t>
      </w:r>
      <w:proofErr w:type="gramStart"/>
      <w:r w:rsidRPr="006307BB">
        <w:t>new-fallen</w:t>
      </w:r>
      <w:proofErr w:type="gramEnd"/>
      <w:r w:rsidRPr="006307BB">
        <w:t xml:space="preserve"> to the stormy seas;</w:t>
      </w:r>
    </w:p>
    <w:p w14:paraId="09AAA1AC" w14:textId="77777777" w:rsidR="006307BB" w:rsidRDefault="003A417A" w:rsidP="006307BB">
      <w:pPr>
        <w:pStyle w:val="Poetry"/>
      </w:pPr>
      <w:r w:rsidRPr="006307BB">
        <w:t xml:space="preserve">Then slips his haulsers, and his anchors weighs. </w:t>
      </w:r>
    </w:p>
    <w:p w14:paraId="205BDE21" w14:textId="38E022FA" w:rsidR="003A417A" w:rsidRPr="006307BB" w:rsidRDefault="003A417A" w:rsidP="006307BB">
      <w:pPr>
        <w:pStyle w:val="Poetry"/>
      </w:pPr>
      <w:r w:rsidRPr="006307BB">
        <w:t>High on the deck the godlike hero stands,</w:t>
      </w:r>
    </w:p>
    <w:p w14:paraId="7F6563D0" w14:textId="0BE51C95" w:rsidR="003A417A" w:rsidRPr="006307BB" w:rsidRDefault="003A417A" w:rsidP="006307BB">
      <w:pPr>
        <w:pStyle w:val="Poetry"/>
      </w:pPr>
      <w:r w:rsidRPr="006307BB">
        <w:t xml:space="preserve">With olive crown’d, a charger in his </w:t>
      </w:r>
      <w:proofErr w:type="gramStart"/>
      <w:r w:rsidRPr="006307BB">
        <w:t>hands;</w:t>
      </w:r>
      <w:proofErr w:type="gramEnd"/>
    </w:p>
    <w:p w14:paraId="0C621CDF" w14:textId="77777777" w:rsidR="006307BB" w:rsidRDefault="003A417A" w:rsidP="006307BB">
      <w:pPr>
        <w:pStyle w:val="Poetry"/>
      </w:pPr>
      <w:r w:rsidRPr="006307BB">
        <w:t xml:space="preserve">Then cast the reeking entrails in the brine, </w:t>
      </w:r>
    </w:p>
    <w:p w14:paraId="6FB31BDE" w14:textId="6F86406A" w:rsidR="003A417A" w:rsidRPr="006307BB" w:rsidRDefault="003A417A" w:rsidP="006307BB">
      <w:pPr>
        <w:pStyle w:val="Poetry"/>
      </w:pPr>
      <w:r w:rsidRPr="006307BB">
        <w:t>And pour’d the sacrifice of purple wine.</w:t>
      </w:r>
    </w:p>
    <w:p w14:paraId="454116D9" w14:textId="77777777" w:rsidR="003A417A" w:rsidRPr="006307BB" w:rsidRDefault="003A417A" w:rsidP="006307BB">
      <w:pPr>
        <w:pStyle w:val="Poetry"/>
      </w:pPr>
      <w:r w:rsidRPr="006307BB">
        <w:t>Fresh gales arise; with equal strokes they vie,</w:t>
      </w:r>
    </w:p>
    <w:p w14:paraId="6D165EC4" w14:textId="77777777" w:rsidR="003A417A" w:rsidRPr="006307BB" w:rsidRDefault="003A417A" w:rsidP="006307BB">
      <w:pPr>
        <w:pStyle w:val="Poetry"/>
      </w:pPr>
      <w:r w:rsidRPr="006307BB">
        <w:t>And brush the buxom seas, and o’er the billows fly.</w:t>
      </w:r>
    </w:p>
    <w:p w14:paraId="4404205C" w14:textId="77777777" w:rsidR="006307BB" w:rsidRDefault="006307BB" w:rsidP="006307BB">
      <w:pPr>
        <w:pStyle w:val="Poetry"/>
      </w:pPr>
    </w:p>
    <w:p w14:paraId="0E3E808A" w14:textId="763E02F3" w:rsidR="003A417A" w:rsidRPr="006307BB" w:rsidRDefault="003A417A" w:rsidP="006307BB">
      <w:pPr>
        <w:pStyle w:val="Poetry"/>
      </w:pPr>
      <w:r w:rsidRPr="006307BB">
        <w:t>Meantime the mother goddess, full of fears,</w:t>
      </w:r>
    </w:p>
    <w:p w14:paraId="0ED5E103" w14:textId="77777777" w:rsidR="003A417A" w:rsidRPr="006307BB" w:rsidRDefault="003A417A" w:rsidP="006307BB">
      <w:pPr>
        <w:pStyle w:val="Poetry"/>
      </w:pPr>
      <w:r w:rsidRPr="006307BB">
        <w:t>To Neptune thus address’d, with tender tears:</w:t>
      </w:r>
    </w:p>
    <w:p w14:paraId="39A84076" w14:textId="77777777" w:rsidR="006307BB" w:rsidRDefault="003A417A" w:rsidP="006307BB">
      <w:pPr>
        <w:pStyle w:val="Poetry"/>
      </w:pPr>
      <w:r w:rsidRPr="006307BB">
        <w:t xml:space="preserve">“The pride of Jove’s imperious queen, the rage, </w:t>
      </w:r>
    </w:p>
    <w:p w14:paraId="3ABB0E90" w14:textId="77777777" w:rsidR="006307BB" w:rsidRDefault="003A417A" w:rsidP="006307BB">
      <w:pPr>
        <w:pStyle w:val="Poetry"/>
      </w:pPr>
      <w:r w:rsidRPr="006307BB">
        <w:t xml:space="preserve">The malice which no suff ’rings can assuage, </w:t>
      </w:r>
    </w:p>
    <w:p w14:paraId="3E25F061" w14:textId="06BDCF01" w:rsidR="003A417A" w:rsidRPr="006307BB" w:rsidRDefault="003A417A" w:rsidP="006307BB">
      <w:pPr>
        <w:pStyle w:val="Poetry"/>
      </w:pPr>
      <w:r w:rsidRPr="006307BB">
        <w:t xml:space="preserve">Compel me to these </w:t>
      </w:r>
      <w:proofErr w:type="gramStart"/>
      <w:r w:rsidRPr="006307BB">
        <w:t>pray’rs;</w:t>
      </w:r>
      <w:proofErr w:type="gramEnd"/>
      <w:r w:rsidRPr="006307BB">
        <w:t xml:space="preserve"> since neither fate,</w:t>
      </w:r>
    </w:p>
    <w:p w14:paraId="50838D3B" w14:textId="6C46BEE5" w:rsidR="003A417A" w:rsidRPr="006307BB" w:rsidRDefault="003A417A" w:rsidP="006307BB">
      <w:pPr>
        <w:pStyle w:val="Poetry"/>
      </w:pPr>
      <w:r w:rsidRPr="006307BB">
        <w:t>Nor time, nor pity, can remove her hate:</w:t>
      </w:r>
    </w:p>
    <w:p w14:paraId="7D271D45" w14:textId="77777777" w:rsidR="006307BB" w:rsidRDefault="003A417A" w:rsidP="006307BB">
      <w:pPr>
        <w:pStyle w:val="Poetry"/>
      </w:pPr>
      <w:r w:rsidRPr="006307BB">
        <w:t xml:space="preserve">Ev’n Jove is thwarted by his haughty </w:t>
      </w:r>
      <w:proofErr w:type="gramStart"/>
      <w:r w:rsidRPr="006307BB">
        <w:t>wife;</w:t>
      </w:r>
      <w:proofErr w:type="gramEnd"/>
      <w:r w:rsidRPr="006307BB">
        <w:t xml:space="preserve"> </w:t>
      </w:r>
    </w:p>
    <w:p w14:paraId="3152808A" w14:textId="77777777" w:rsidR="006307BB" w:rsidRDefault="003A417A" w:rsidP="006307BB">
      <w:pPr>
        <w:pStyle w:val="Poetry"/>
      </w:pPr>
      <w:r w:rsidRPr="006307BB">
        <w:t xml:space="preserve">Still vanquish’d, yet she still renews the strife. </w:t>
      </w:r>
    </w:p>
    <w:p w14:paraId="61CE0206" w14:textId="609AE510" w:rsidR="003A417A" w:rsidRPr="006307BB" w:rsidRDefault="003A417A" w:rsidP="006307BB">
      <w:pPr>
        <w:pStyle w:val="Poetry"/>
      </w:pPr>
      <w:r w:rsidRPr="006307BB">
        <w:lastRenderedPageBreak/>
        <w:t xml:space="preserve">As if ‘t </w:t>
      </w:r>
      <w:proofErr w:type="gramStart"/>
      <w:r w:rsidRPr="006307BB">
        <w:t>were</w:t>
      </w:r>
      <w:proofErr w:type="gramEnd"/>
      <w:r w:rsidRPr="006307BB">
        <w:t xml:space="preserve"> little to consume the town</w:t>
      </w:r>
    </w:p>
    <w:p w14:paraId="3730881B" w14:textId="77777777" w:rsidR="003A417A" w:rsidRPr="006307BB" w:rsidRDefault="003A417A" w:rsidP="006307BB">
      <w:pPr>
        <w:pStyle w:val="Poetry"/>
      </w:pPr>
      <w:r w:rsidRPr="006307BB">
        <w:t>Which aw’d the world, and wore th’ imperial crown,</w:t>
      </w:r>
    </w:p>
    <w:p w14:paraId="5BE24B2C" w14:textId="7E9A4BC6" w:rsidR="003A417A" w:rsidRPr="006307BB" w:rsidRDefault="003A417A" w:rsidP="006307BB">
      <w:pPr>
        <w:pStyle w:val="Poetry"/>
      </w:pPr>
      <w:r w:rsidRPr="006307BB">
        <w:t>She prosecutes the ghost of Troy with pains,</w:t>
      </w:r>
    </w:p>
    <w:p w14:paraId="11F227E2" w14:textId="77777777" w:rsidR="006307BB" w:rsidRDefault="003A417A" w:rsidP="006307BB">
      <w:pPr>
        <w:pStyle w:val="Poetry"/>
      </w:pPr>
      <w:r w:rsidRPr="006307BB">
        <w:t xml:space="preserve">And gnaws, ev’n to the bones, the last remains. </w:t>
      </w:r>
    </w:p>
    <w:p w14:paraId="136ACF3F" w14:textId="0059D94E" w:rsidR="003A417A" w:rsidRPr="006307BB" w:rsidRDefault="003A417A" w:rsidP="006307BB">
      <w:pPr>
        <w:pStyle w:val="Poetry"/>
      </w:pPr>
      <w:r w:rsidRPr="006307BB">
        <w:t xml:space="preserve">Let her the causes of her hatred </w:t>
      </w:r>
      <w:proofErr w:type="gramStart"/>
      <w:r w:rsidRPr="006307BB">
        <w:t>tell;</w:t>
      </w:r>
      <w:proofErr w:type="gramEnd"/>
    </w:p>
    <w:p w14:paraId="039D6BD2" w14:textId="77777777" w:rsidR="003A417A" w:rsidRPr="006307BB" w:rsidRDefault="003A417A" w:rsidP="006307BB">
      <w:pPr>
        <w:pStyle w:val="Poetry"/>
      </w:pPr>
      <w:r w:rsidRPr="006307BB">
        <w:t>But you can witness its effects too well.</w:t>
      </w:r>
    </w:p>
    <w:p w14:paraId="493E1927" w14:textId="77777777" w:rsidR="003A417A" w:rsidRPr="006307BB" w:rsidRDefault="003A417A" w:rsidP="006307BB">
      <w:pPr>
        <w:pStyle w:val="Poetry"/>
      </w:pPr>
      <w:r w:rsidRPr="006307BB">
        <w:t>You saw the storm she rais’d on Libyan floods,</w:t>
      </w:r>
    </w:p>
    <w:p w14:paraId="6E57BA0B" w14:textId="37D6078F" w:rsidR="003A417A" w:rsidRPr="006307BB" w:rsidRDefault="003A417A" w:rsidP="006307BB">
      <w:pPr>
        <w:pStyle w:val="Poetry"/>
      </w:pPr>
      <w:r w:rsidRPr="006307BB">
        <w:t xml:space="preserve">That mix’d the mounting billows with the </w:t>
      </w:r>
      <w:proofErr w:type="gramStart"/>
      <w:r w:rsidRPr="006307BB">
        <w:t>clouds;</w:t>
      </w:r>
      <w:proofErr w:type="gramEnd"/>
    </w:p>
    <w:p w14:paraId="21F1CEF4" w14:textId="77777777" w:rsidR="006307BB" w:rsidRDefault="003A417A" w:rsidP="006307BB">
      <w:pPr>
        <w:pStyle w:val="Poetry"/>
      </w:pPr>
      <w:r w:rsidRPr="006307BB">
        <w:t xml:space="preserve">When, bribing Aeolus, she shook the main, </w:t>
      </w:r>
    </w:p>
    <w:p w14:paraId="29B505EF" w14:textId="77777777" w:rsidR="006307BB" w:rsidRDefault="003A417A" w:rsidP="006307BB">
      <w:pPr>
        <w:pStyle w:val="Poetry"/>
      </w:pPr>
      <w:r w:rsidRPr="006307BB">
        <w:t xml:space="preserve">And mov’d rebellion in your wat’ry reign. </w:t>
      </w:r>
    </w:p>
    <w:p w14:paraId="52A008EA" w14:textId="77777777" w:rsidR="006307BB" w:rsidRDefault="003A417A" w:rsidP="006307BB">
      <w:pPr>
        <w:pStyle w:val="Poetry"/>
      </w:pPr>
      <w:r w:rsidRPr="006307BB">
        <w:t>With fury she possess’d the Dardan dames,</w:t>
      </w:r>
    </w:p>
    <w:p w14:paraId="36891FC6" w14:textId="6082D398" w:rsidR="003A417A" w:rsidRPr="006307BB" w:rsidRDefault="003A417A" w:rsidP="006307BB">
      <w:pPr>
        <w:pStyle w:val="Poetry"/>
      </w:pPr>
      <w:r w:rsidRPr="006307BB">
        <w:t>To burn their fleet with execrable flames,</w:t>
      </w:r>
    </w:p>
    <w:p w14:paraId="4594B86F" w14:textId="05CD20F8" w:rsidR="003A417A" w:rsidRPr="006307BB" w:rsidRDefault="003A417A" w:rsidP="006307BB">
      <w:pPr>
        <w:pStyle w:val="Poetry"/>
      </w:pPr>
      <w:r w:rsidRPr="006307BB">
        <w:t>And forc’d Aeneas, when his ships were lost,</w:t>
      </w:r>
    </w:p>
    <w:p w14:paraId="434E899B" w14:textId="77777777" w:rsidR="006307BB" w:rsidRDefault="003A417A" w:rsidP="006307BB">
      <w:pPr>
        <w:pStyle w:val="Poetry"/>
      </w:pPr>
      <w:r w:rsidRPr="006307BB">
        <w:t xml:space="preserve">To leave his foll’wers on a foreign coast. </w:t>
      </w:r>
    </w:p>
    <w:p w14:paraId="5CA99BD6" w14:textId="77777777" w:rsidR="006307BB" w:rsidRDefault="003A417A" w:rsidP="006307BB">
      <w:pPr>
        <w:pStyle w:val="Poetry"/>
      </w:pPr>
      <w:r w:rsidRPr="006307BB">
        <w:t xml:space="preserve">For what remains, your godhead I implore, </w:t>
      </w:r>
    </w:p>
    <w:p w14:paraId="476E0412" w14:textId="77777777" w:rsidR="006307BB" w:rsidRDefault="003A417A" w:rsidP="006307BB">
      <w:pPr>
        <w:pStyle w:val="Poetry"/>
      </w:pPr>
      <w:r w:rsidRPr="006307BB">
        <w:t xml:space="preserve">And trust my son to your protecting pow’r. </w:t>
      </w:r>
    </w:p>
    <w:p w14:paraId="75745B6E" w14:textId="71CC588D" w:rsidR="003A417A" w:rsidRPr="006307BB" w:rsidRDefault="003A417A" w:rsidP="006307BB">
      <w:pPr>
        <w:pStyle w:val="Poetry"/>
      </w:pPr>
      <w:r w:rsidRPr="006307BB">
        <w:t>If neither Jove’s nor Fate’s decree withstand,</w:t>
      </w:r>
    </w:p>
    <w:p w14:paraId="0BE47463" w14:textId="4174BD52" w:rsidR="003A417A" w:rsidRPr="006307BB" w:rsidRDefault="003A417A" w:rsidP="006307BB">
      <w:pPr>
        <w:pStyle w:val="Poetry"/>
      </w:pPr>
      <w:r w:rsidRPr="006307BB">
        <w:t>Secure his passage to the Latian land.”</w:t>
      </w:r>
    </w:p>
    <w:p w14:paraId="42C46F87" w14:textId="77777777" w:rsidR="006307BB" w:rsidRDefault="006307BB" w:rsidP="006307BB">
      <w:pPr>
        <w:pStyle w:val="Poetry"/>
      </w:pPr>
    </w:p>
    <w:p w14:paraId="5651C352" w14:textId="368FB94C" w:rsidR="003A417A" w:rsidRPr="006307BB" w:rsidRDefault="003A417A" w:rsidP="006307BB">
      <w:pPr>
        <w:pStyle w:val="Poetry"/>
      </w:pPr>
      <w:r w:rsidRPr="006307BB">
        <w:t>Then thus the mighty Ruler of the Main:</w:t>
      </w:r>
    </w:p>
    <w:p w14:paraId="20A42E6F" w14:textId="77777777" w:rsidR="006307BB" w:rsidRDefault="003A417A" w:rsidP="006307BB">
      <w:pPr>
        <w:pStyle w:val="Poetry"/>
      </w:pPr>
      <w:r w:rsidRPr="006307BB">
        <w:t xml:space="preserve">“What may not Venus hope from Neptune’s reign? </w:t>
      </w:r>
    </w:p>
    <w:p w14:paraId="19BEF3F6" w14:textId="04F75C7F" w:rsidR="003A417A" w:rsidRPr="006307BB" w:rsidRDefault="003A417A" w:rsidP="006307BB">
      <w:pPr>
        <w:pStyle w:val="Poetry"/>
      </w:pPr>
      <w:r w:rsidRPr="006307BB">
        <w:t xml:space="preserve">My kingdom claims your </w:t>
      </w:r>
      <w:proofErr w:type="gramStart"/>
      <w:r w:rsidRPr="006307BB">
        <w:t>birth;</w:t>
      </w:r>
      <w:proofErr w:type="gramEnd"/>
      <w:r w:rsidRPr="006307BB">
        <w:t xml:space="preserve"> my late defense</w:t>
      </w:r>
    </w:p>
    <w:p w14:paraId="4DA1EFAB" w14:textId="77777777" w:rsidR="003A417A" w:rsidRPr="006307BB" w:rsidRDefault="003A417A" w:rsidP="006307BB">
      <w:pPr>
        <w:pStyle w:val="Poetry"/>
      </w:pPr>
      <w:r w:rsidRPr="006307BB">
        <w:t>Of your indanger’d fleet may claim your confidence.</w:t>
      </w:r>
    </w:p>
    <w:p w14:paraId="58746204" w14:textId="287E95B6" w:rsidR="003A417A" w:rsidRPr="006307BB" w:rsidRDefault="003A417A" w:rsidP="006307BB">
      <w:pPr>
        <w:pStyle w:val="Poetry"/>
      </w:pPr>
      <w:r w:rsidRPr="006307BB">
        <w:t>Nor less by land than sea my deeds declare</w:t>
      </w:r>
    </w:p>
    <w:p w14:paraId="54FFA87D" w14:textId="77777777" w:rsidR="006307BB" w:rsidRDefault="003A417A" w:rsidP="006307BB">
      <w:pPr>
        <w:pStyle w:val="Poetry"/>
      </w:pPr>
      <w:r w:rsidRPr="006307BB">
        <w:t xml:space="preserve">How much your lov’d Aeneas is my care. </w:t>
      </w:r>
    </w:p>
    <w:p w14:paraId="03E106B4" w14:textId="1B422E87" w:rsidR="003A417A" w:rsidRPr="006307BB" w:rsidRDefault="003A417A" w:rsidP="006307BB">
      <w:pPr>
        <w:pStyle w:val="Poetry"/>
      </w:pPr>
      <w:r w:rsidRPr="006307BB">
        <w:t>Thee, Xanthus, and thee, Simois, I attest.</w:t>
      </w:r>
    </w:p>
    <w:p w14:paraId="7BD1D680" w14:textId="77777777" w:rsidR="006307BB" w:rsidRDefault="003A417A" w:rsidP="006307BB">
      <w:pPr>
        <w:pStyle w:val="Poetry"/>
      </w:pPr>
      <w:r w:rsidRPr="006307BB">
        <w:t xml:space="preserve">Your Trojan troops when proud </w:t>
      </w:r>
      <w:proofErr w:type="gramStart"/>
      <w:r w:rsidRPr="006307BB">
        <w:t>Achilles</w:t>
      </w:r>
      <w:proofErr w:type="gramEnd"/>
      <w:r w:rsidRPr="006307BB">
        <w:t xml:space="preserve"> press’d, </w:t>
      </w:r>
    </w:p>
    <w:p w14:paraId="6ACAD34C" w14:textId="6EEFAD22" w:rsidR="003A417A" w:rsidRPr="006307BB" w:rsidRDefault="003A417A" w:rsidP="006307BB">
      <w:pPr>
        <w:pStyle w:val="Poetry"/>
      </w:pPr>
      <w:r w:rsidRPr="006307BB">
        <w:t>And drove before him headlong on the plain,</w:t>
      </w:r>
    </w:p>
    <w:p w14:paraId="0218F563" w14:textId="60FA832E" w:rsidR="003A417A" w:rsidRPr="006307BB" w:rsidRDefault="003A417A" w:rsidP="006307BB">
      <w:pPr>
        <w:pStyle w:val="Poetry"/>
      </w:pPr>
      <w:r w:rsidRPr="006307BB">
        <w:t xml:space="preserve">And dash’d against the walls the trembling </w:t>
      </w:r>
      <w:proofErr w:type="gramStart"/>
      <w:r w:rsidRPr="006307BB">
        <w:t>train;</w:t>
      </w:r>
      <w:proofErr w:type="gramEnd"/>
    </w:p>
    <w:p w14:paraId="3628BA08" w14:textId="77777777" w:rsidR="006307BB" w:rsidRDefault="003A417A" w:rsidP="006307BB">
      <w:pPr>
        <w:pStyle w:val="Poetry"/>
      </w:pPr>
      <w:r w:rsidRPr="006307BB">
        <w:t xml:space="preserve">When floods were fill’d with bodies of the </w:t>
      </w:r>
      <w:proofErr w:type="gramStart"/>
      <w:r w:rsidRPr="006307BB">
        <w:t>slain;</w:t>
      </w:r>
      <w:proofErr w:type="gramEnd"/>
      <w:r w:rsidRPr="006307BB">
        <w:t xml:space="preserve"> </w:t>
      </w:r>
    </w:p>
    <w:p w14:paraId="5F7DB7E8" w14:textId="77777777" w:rsidR="006307BB" w:rsidRDefault="003A417A" w:rsidP="006307BB">
      <w:pPr>
        <w:pStyle w:val="Poetry"/>
      </w:pPr>
      <w:r w:rsidRPr="006307BB">
        <w:t xml:space="preserve">When crimson Xanthus, doubtful of his way, </w:t>
      </w:r>
    </w:p>
    <w:p w14:paraId="128A844D" w14:textId="53758BB6" w:rsidR="003A417A" w:rsidRPr="006307BB" w:rsidRDefault="003A417A" w:rsidP="006307BB">
      <w:pPr>
        <w:pStyle w:val="Poetry"/>
      </w:pPr>
      <w:r w:rsidRPr="006307BB">
        <w:t xml:space="preserve">Stood up on ridges to behold the </w:t>
      </w:r>
      <w:proofErr w:type="gramStart"/>
      <w:r w:rsidRPr="006307BB">
        <w:t>sea;</w:t>
      </w:r>
      <w:proofErr w:type="gramEnd"/>
    </w:p>
    <w:p w14:paraId="67022D54" w14:textId="77777777" w:rsidR="003A417A" w:rsidRPr="006307BB" w:rsidRDefault="003A417A" w:rsidP="006307BB">
      <w:pPr>
        <w:pStyle w:val="Poetry"/>
      </w:pPr>
      <w:r w:rsidRPr="006307BB">
        <w:t>(New heaps came tumbling in, and chok’d his way;)</w:t>
      </w:r>
    </w:p>
    <w:p w14:paraId="5991D890" w14:textId="4E7BE572" w:rsidR="003A417A" w:rsidRPr="006307BB" w:rsidRDefault="003A417A" w:rsidP="006307BB">
      <w:pPr>
        <w:pStyle w:val="Poetry"/>
      </w:pPr>
      <w:r w:rsidRPr="006307BB">
        <w:t>When your Aeneas fought, but fought with odds</w:t>
      </w:r>
    </w:p>
    <w:p w14:paraId="0AC816E7" w14:textId="77777777" w:rsidR="003A417A" w:rsidRPr="006307BB" w:rsidRDefault="003A417A" w:rsidP="006307BB">
      <w:pPr>
        <w:pStyle w:val="Poetry"/>
      </w:pPr>
      <w:r w:rsidRPr="006307BB">
        <w:t xml:space="preserve">Of force unequal, and unequal </w:t>
      </w:r>
      <w:proofErr w:type="gramStart"/>
      <w:r w:rsidRPr="006307BB">
        <w:t>gods;</w:t>
      </w:r>
      <w:proofErr w:type="gramEnd"/>
    </w:p>
    <w:p w14:paraId="5B7170A2" w14:textId="77777777" w:rsidR="006307BB" w:rsidRDefault="003A417A" w:rsidP="006307BB">
      <w:pPr>
        <w:pStyle w:val="Poetry"/>
      </w:pPr>
      <w:r w:rsidRPr="006307BB">
        <w:lastRenderedPageBreak/>
        <w:t xml:space="preserve">I spread a cloud before the victor’s sight, </w:t>
      </w:r>
    </w:p>
    <w:p w14:paraId="192FFBEE" w14:textId="77777777" w:rsidR="006307BB" w:rsidRDefault="003A417A" w:rsidP="006307BB">
      <w:pPr>
        <w:pStyle w:val="Poetry"/>
      </w:pPr>
      <w:r w:rsidRPr="006307BB">
        <w:t xml:space="preserve">Sustain’d the vanquish’d, and secur’d his </w:t>
      </w:r>
      <w:proofErr w:type="gramStart"/>
      <w:r w:rsidRPr="006307BB">
        <w:t>flight;</w:t>
      </w:r>
      <w:proofErr w:type="gramEnd"/>
      <w:r w:rsidRPr="006307BB">
        <w:t xml:space="preserve"> </w:t>
      </w:r>
    </w:p>
    <w:p w14:paraId="39234042" w14:textId="29FAE500" w:rsidR="003A417A" w:rsidRPr="006307BB" w:rsidRDefault="003A417A" w:rsidP="006307BB">
      <w:pPr>
        <w:pStyle w:val="Poetry"/>
      </w:pPr>
      <w:r w:rsidRPr="006307BB">
        <w:t>Ev’n then secur’d him, when I sought with joy</w:t>
      </w:r>
    </w:p>
    <w:p w14:paraId="1865017D" w14:textId="246FDFAB" w:rsidR="003A417A" w:rsidRPr="006307BB" w:rsidRDefault="003A417A" w:rsidP="006307BB">
      <w:pPr>
        <w:pStyle w:val="Poetry"/>
      </w:pPr>
      <w:r w:rsidRPr="006307BB">
        <w:t>The vow’d destruction of ungrateful Troy.</w:t>
      </w:r>
    </w:p>
    <w:p w14:paraId="3F89FE58" w14:textId="77777777" w:rsidR="006307BB" w:rsidRDefault="003A417A" w:rsidP="006307BB">
      <w:pPr>
        <w:pStyle w:val="Poetry"/>
      </w:pPr>
      <w:r w:rsidRPr="006307BB">
        <w:t xml:space="preserve">My will’s the same: fair goddess, fear no more, </w:t>
      </w:r>
    </w:p>
    <w:p w14:paraId="18A734EC" w14:textId="77777777" w:rsidR="006307BB" w:rsidRDefault="003A417A" w:rsidP="006307BB">
      <w:pPr>
        <w:pStyle w:val="Poetry"/>
      </w:pPr>
      <w:r w:rsidRPr="006307BB">
        <w:t xml:space="preserve">Your fleet shall safely gain the Latian </w:t>
      </w:r>
      <w:proofErr w:type="gramStart"/>
      <w:r w:rsidRPr="006307BB">
        <w:t>shore;</w:t>
      </w:r>
      <w:proofErr w:type="gramEnd"/>
      <w:r w:rsidRPr="006307BB">
        <w:t xml:space="preserve"> </w:t>
      </w:r>
    </w:p>
    <w:p w14:paraId="3A1B437E" w14:textId="77777777" w:rsidR="006307BB" w:rsidRDefault="003A417A" w:rsidP="006307BB">
      <w:pPr>
        <w:pStyle w:val="Poetry"/>
      </w:pPr>
      <w:r w:rsidRPr="006307BB">
        <w:t xml:space="preserve">Their lives are giv’n; one destin’d head alone </w:t>
      </w:r>
    </w:p>
    <w:p w14:paraId="75F6E642" w14:textId="61A60BB0" w:rsidR="003A417A" w:rsidRPr="006307BB" w:rsidRDefault="003A417A" w:rsidP="006307BB">
      <w:pPr>
        <w:pStyle w:val="Poetry"/>
      </w:pPr>
      <w:r w:rsidRPr="006307BB">
        <w:t>Shall perish, and for multitudes atone.”</w:t>
      </w:r>
    </w:p>
    <w:p w14:paraId="1BEC679E" w14:textId="35A308DB" w:rsidR="003A417A" w:rsidRPr="006307BB" w:rsidRDefault="003A417A" w:rsidP="006307BB">
      <w:pPr>
        <w:pStyle w:val="Poetry"/>
      </w:pPr>
      <w:proofErr w:type="gramStart"/>
      <w:r w:rsidRPr="006307BB">
        <w:t>Thus</w:t>
      </w:r>
      <w:proofErr w:type="gramEnd"/>
      <w:r w:rsidRPr="006307BB">
        <w:t xml:space="preserve"> having arm’d with hopes her anxious mind,</w:t>
      </w:r>
    </w:p>
    <w:p w14:paraId="34F2D6BC" w14:textId="77777777" w:rsidR="006307BB" w:rsidRDefault="003A417A" w:rsidP="006307BB">
      <w:pPr>
        <w:pStyle w:val="Poetry"/>
      </w:pPr>
      <w:r w:rsidRPr="006307BB">
        <w:t xml:space="preserve">His finny team Saturnian Neptune join’d, </w:t>
      </w:r>
    </w:p>
    <w:p w14:paraId="13B36DD5" w14:textId="77777777" w:rsidR="006307BB" w:rsidRDefault="003A417A" w:rsidP="006307BB">
      <w:pPr>
        <w:pStyle w:val="Poetry"/>
      </w:pPr>
      <w:r w:rsidRPr="006307BB">
        <w:t xml:space="preserve">Then adds the foamy bridle to their jaws, </w:t>
      </w:r>
    </w:p>
    <w:p w14:paraId="5B36897B" w14:textId="77777777" w:rsidR="006307BB" w:rsidRDefault="003A417A" w:rsidP="006307BB">
      <w:pPr>
        <w:pStyle w:val="Poetry"/>
      </w:pPr>
      <w:r w:rsidRPr="006307BB">
        <w:t xml:space="preserve">And to the loosen’d reins permits the laws. </w:t>
      </w:r>
    </w:p>
    <w:p w14:paraId="574FD2C4" w14:textId="65893155" w:rsidR="003A417A" w:rsidRPr="006307BB" w:rsidRDefault="003A417A" w:rsidP="006307BB">
      <w:pPr>
        <w:pStyle w:val="Poetry"/>
      </w:pPr>
      <w:r w:rsidRPr="006307BB">
        <w:t xml:space="preserve">High on the waves his azure car he </w:t>
      </w:r>
      <w:proofErr w:type="gramStart"/>
      <w:r w:rsidRPr="006307BB">
        <w:t>guides;</w:t>
      </w:r>
      <w:proofErr w:type="gramEnd"/>
    </w:p>
    <w:p w14:paraId="2C559626" w14:textId="48551F45" w:rsidR="003A417A" w:rsidRPr="006307BB" w:rsidRDefault="003A417A" w:rsidP="006307BB">
      <w:pPr>
        <w:pStyle w:val="Poetry"/>
      </w:pPr>
      <w:r w:rsidRPr="006307BB">
        <w:t>Its axles thunder, and the sea subsides,</w:t>
      </w:r>
    </w:p>
    <w:p w14:paraId="274EFEA3" w14:textId="77777777" w:rsidR="006307BB" w:rsidRDefault="003A417A" w:rsidP="006307BB">
      <w:pPr>
        <w:pStyle w:val="Poetry"/>
      </w:pPr>
      <w:r w:rsidRPr="006307BB">
        <w:t xml:space="preserve">And the smooth ocean rolls her silent tides. </w:t>
      </w:r>
    </w:p>
    <w:p w14:paraId="2D25AC7F" w14:textId="77777777" w:rsidR="006307BB" w:rsidRDefault="003A417A" w:rsidP="006307BB">
      <w:pPr>
        <w:pStyle w:val="Poetry"/>
      </w:pPr>
      <w:r w:rsidRPr="006307BB">
        <w:t xml:space="preserve">The tempests fly before their father’s face, </w:t>
      </w:r>
    </w:p>
    <w:p w14:paraId="46BD3D01" w14:textId="77777777" w:rsidR="006307BB" w:rsidRDefault="003A417A" w:rsidP="006307BB">
      <w:pPr>
        <w:pStyle w:val="Poetry"/>
      </w:pPr>
      <w:r w:rsidRPr="006307BB">
        <w:t xml:space="preserve">Trains of inferior gods his triumph grace, </w:t>
      </w:r>
    </w:p>
    <w:p w14:paraId="6A6E0DB0" w14:textId="1957574F" w:rsidR="003A417A" w:rsidRPr="006307BB" w:rsidRDefault="003A417A" w:rsidP="006307BB">
      <w:pPr>
        <w:pStyle w:val="Poetry"/>
      </w:pPr>
      <w:r w:rsidRPr="006307BB">
        <w:t>And monster whales before their master play,</w:t>
      </w:r>
    </w:p>
    <w:p w14:paraId="1B1009A2" w14:textId="626187E9" w:rsidR="003A417A" w:rsidRPr="006307BB" w:rsidRDefault="003A417A" w:rsidP="006307BB">
      <w:pPr>
        <w:pStyle w:val="Poetry"/>
      </w:pPr>
      <w:r w:rsidRPr="006307BB">
        <w:t>And choirs of Tritons crowd the wat’ry way.</w:t>
      </w:r>
    </w:p>
    <w:p w14:paraId="0EE5EAA6" w14:textId="77777777" w:rsidR="006307BB" w:rsidRDefault="003A417A" w:rsidP="006307BB">
      <w:pPr>
        <w:pStyle w:val="Poetry"/>
      </w:pPr>
      <w:r w:rsidRPr="006307BB">
        <w:t xml:space="preserve">The marshal’d pow’rs in equal troops divide </w:t>
      </w:r>
    </w:p>
    <w:p w14:paraId="514E4685" w14:textId="52A7EAC2" w:rsidR="003A417A" w:rsidRPr="006307BB" w:rsidRDefault="003A417A" w:rsidP="006307BB">
      <w:pPr>
        <w:pStyle w:val="Poetry"/>
      </w:pPr>
      <w:r w:rsidRPr="006307BB">
        <w:t xml:space="preserve">To right and </w:t>
      </w:r>
      <w:proofErr w:type="gramStart"/>
      <w:r w:rsidRPr="006307BB">
        <w:t>left;</w:t>
      </w:r>
      <w:proofErr w:type="gramEnd"/>
      <w:r w:rsidRPr="006307BB">
        <w:t xml:space="preserve"> the gods his better side</w:t>
      </w:r>
    </w:p>
    <w:p w14:paraId="42F43EC6" w14:textId="77777777" w:rsidR="003A417A" w:rsidRPr="006307BB" w:rsidRDefault="003A417A" w:rsidP="006307BB">
      <w:pPr>
        <w:pStyle w:val="Poetry"/>
      </w:pPr>
      <w:r w:rsidRPr="006307BB">
        <w:t>Inclose, and on the worse the Nymphs and Nereids ride.</w:t>
      </w:r>
    </w:p>
    <w:p w14:paraId="593C48FF" w14:textId="77777777" w:rsidR="006307BB" w:rsidRDefault="006307BB" w:rsidP="006307BB">
      <w:pPr>
        <w:pStyle w:val="Poetry"/>
      </w:pPr>
    </w:p>
    <w:p w14:paraId="2F18FF55" w14:textId="0F26A95F" w:rsidR="003A417A" w:rsidRPr="006307BB" w:rsidRDefault="003A417A" w:rsidP="006307BB">
      <w:pPr>
        <w:pStyle w:val="Poetry"/>
      </w:pPr>
      <w:r w:rsidRPr="006307BB">
        <w:t>Now smiling hope, with sweet vicissitude,</w:t>
      </w:r>
    </w:p>
    <w:p w14:paraId="6D082BB4" w14:textId="33B84394" w:rsidR="003A417A" w:rsidRPr="006307BB" w:rsidRDefault="003A417A" w:rsidP="006307BB">
      <w:pPr>
        <w:pStyle w:val="Poetry"/>
      </w:pPr>
      <w:r w:rsidRPr="006307BB">
        <w:t>Within the hero’s mind his joys renew’d.</w:t>
      </w:r>
    </w:p>
    <w:p w14:paraId="4AD79FD1" w14:textId="77777777" w:rsidR="006307BB" w:rsidRDefault="003A417A" w:rsidP="006307BB">
      <w:pPr>
        <w:pStyle w:val="Poetry"/>
      </w:pPr>
      <w:r w:rsidRPr="006307BB">
        <w:t xml:space="preserve">He calls to raise the masts, the sheets </w:t>
      </w:r>
      <w:proofErr w:type="gramStart"/>
      <w:r w:rsidRPr="006307BB">
        <w:t>display;</w:t>
      </w:r>
      <w:proofErr w:type="gramEnd"/>
      <w:r w:rsidRPr="006307BB">
        <w:t xml:space="preserve"> </w:t>
      </w:r>
    </w:p>
    <w:p w14:paraId="6D8191B2" w14:textId="3F055696" w:rsidR="003A417A" w:rsidRPr="006307BB" w:rsidRDefault="003A417A" w:rsidP="006307BB">
      <w:pPr>
        <w:pStyle w:val="Poetry"/>
      </w:pPr>
      <w:r w:rsidRPr="006307BB">
        <w:t xml:space="preserve">The cheerful crew with diligence </w:t>
      </w:r>
      <w:proofErr w:type="gramStart"/>
      <w:r w:rsidRPr="006307BB">
        <w:t>obey;</w:t>
      </w:r>
      <w:proofErr w:type="gramEnd"/>
    </w:p>
    <w:p w14:paraId="200CA6EF" w14:textId="77777777" w:rsidR="006307BB" w:rsidRDefault="003A417A" w:rsidP="006307BB">
      <w:pPr>
        <w:pStyle w:val="Poetry"/>
      </w:pPr>
      <w:r w:rsidRPr="006307BB">
        <w:t xml:space="preserve">They scud before the wind, and sail in open sea. </w:t>
      </w:r>
    </w:p>
    <w:p w14:paraId="1EBF5CDE" w14:textId="4D1B0146" w:rsidR="003A417A" w:rsidRPr="006307BB" w:rsidRDefault="003A417A" w:rsidP="006307BB">
      <w:pPr>
        <w:pStyle w:val="Poetry"/>
      </w:pPr>
      <w:r w:rsidRPr="006307BB">
        <w:t xml:space="preserve">Ahead of all the master pilot </w:t>
      </w:r>
      <w:proofErr w:type="gramStart"/>
      <w:r w:rsidRPr="006307BB">
        <w:t>steers;</w:t>
      </w:r>
      <w:proofErr w:type="gramEnd"/>
    </w:p>
    <w:p w14:paraId="2E5A6639" w14:textId="124CFF8A" w:rsidR="003A417A" w:rsidRPr="006307BB" w:rsidRDefault="003A417A" w:rsidP="006307BB">
      <w:pPr>
        <w:pStyle w:val="Poetry"/>
      </w:pPr>
      <w:r w:rsidRPr="006307BB">
        <w:t>And, as he leads, the following navy veers.</w:t>
      </w:r>
    </w:p>
    <w:p w14:paraId="653605C0" w14:textId="77777777" w:rsidR="006307BB" w:rsidRDefault="003A417A" w:rsidP="006307BB">
      <w:pPr>
        <w:pStyle w:val="Poetry"/>
      </w:pPr>
      <w:r w:rsidRPr="006307BB">
        <w:t xml:space="preserve">The steeds of Night had travel’d half the sky, </w:t>
      </w:r>
    </w:p>
    <w:p w14:paraId="403E25BF" w14:textId="77777777" w:rsidR="006307BB" w:rsidRDefault="003A417A" w:rsidP="006307BB">
      <w:pPr>
        <w:pStyle w:val="Poetry"/>
      </w:pPr>
      <w:r w:rsidRPr="006307BB">
        <w:t xml:space="preserve">The drowsy rowers on their benches lie, </w:t>
      </w:r>
    </w:p>
    <w:p w14:paraId="0B58A5DA" w14:textId="77777777" w:rsidR="006307BB" w:rsidRDefault="003A417A" w:rsidP="006307BB">
      <w:pPr>
        <w:pStyle w:val="Poetry"/>
      </w:pPr>
      <w:r w:rsidRPr="006307BB">
        <w:t xml:space="preserve">When the soft God of Sleep, with easy flight, </w:t>
      </w:r>
    </w:p>
    <w:p w14:paraId="5D106DAD" w14:textId="2B3AD70C" w:rsidR="003A417A" w:rsidRPr="006307BB" w:rsidRDefault="003A417A" w:rsidP="006307BB">
      <w:pPr>
        <w:pStyle w:val="Poetry"/>
      </w:pPr>
      <w:r w:rsidRPr="006307BB">
        <w:t>Descends, and draws behind a trail of light.</w:t>
      </w:r>
    </w:p>
    <w:p w14:paraId="5A4C5EF0" w14:textId="1644E05F" w:rsidR="003A417A" w:rsidRPr="006307BB" w:rsidRDefault="003A417A" w:rsidP="006307BB">
      <w:pPr>
        <w:pStyle w:val="Poetry"/>
      </w:pPr>
      <w:r w:rsidRPr="006307BB">
        <w:t xml:space="preserve">Thou, Palinurus, art his destin’d </w:t>
      </w:r>
      <w:proofErr w:type="gramStart"/>
      <w:r w:rsidRPr="006307BB">
        <w:t>prey;</w:t>
      </w:r>
      <w:proofErr w:type="gramEnd"/>
    </w:p>
    <w:p w14:paraId="3EE2F5E7" w14:textId="77777777" w:rsidR="003A417A" w:rsidRPr="006307BB" w:rsidRDefault="003A417A" w:rsidP="006307BB">
      <w:pPr>
        <w:pStyle w:val="Poetry"/>
      </w:pPr>
      <w:r w:rsidRPr="006307BB">
        <w:lastRenderedPageBreak/>
        <w:t>To thee alone he takes his fatal way.</w:t>
      </w:r>
    </w:p>
    <w:p w14:paraId="24007B28" w14:textId="77777777" w:rsidR="003A417A" w:rsidRPr="006307BB" w:rsidRDefault="003A417A" w:rsidP="006307BB">
      <w:pPr>
        <w:pStyle w:val="Poetry"/>
      </w:pPr>
      <w:r w:rsidRPr="006307BB">
        <w:t xml:space="preserve">Dire dreams to thee, and iron sleep, he </w:t>
      </w:r>
      <w:proofErr w:type="gramStart"/>
      <w:r w:rsidRPr="006307BB">
        <w:t>bears;</w:t>
      </w:r>
      <w:proofErr w:type="gramEnd"/>
    </w:p>
    <w:p w14:paraId="6AFD36A8" w14:textId="77777777" w:rsidR="006307BB" w:rsidRDefault="003A417A" w:rsidP="006307BB">
      <w:pPr>
        <w:pStyle w:val="Poetry"/>
      </w:pPr>
      <w:proofErr w:type="gramStart"/>
      <w:r w:rsidRPr="006307BB">
        <w:t>And,</w:t>
      </w:r>
      <w:proofErr w:type="gramEnd"/>
      <w:r w:rsidRPr="006307BB">
        <w:t xml:space="preserve"> lighting on thy prow, the form of Phorbas wears. </w:t>
      </w:r>
    </w:p>
    <w:p w14:paraId="41817803" w14:textId="6B605DD9" w:rsidR="003A417A" w:rsidRPr="006307BB" w:rsidRDefault="003A417A" w:rsidP="006307BB">
      <w:pPr>
        <w:pStyle w:val="Poetry"/>
      </w:pPr>
      <w:r w:rsidRPr="006307BB">
        <w:t>Then thus the traitor god began his tale:</w:t>
      </w:r>
    </w:p>
    <w:p w14:paraId="1EE5D3B3" w14:textId="77F30816" w:rsidR="003A417A" w:rsidRPr="006307BB" w:rsidRDefault="003A417A" w:rsidP="006307BB">
      <w:pPr>
        <w:pStyle w:val="Poetry"/>
      </w:pPr>
      <w:r w:rsidRPr="006307BB">
        <w:t xml:space="preserve">“The winds, my friend, inspire a pleasing </w:t>
      </w:r>
      <w:proofErr w:type="gramStart"/>
      <w:r w:rsidRPr="006307BB">
        <w:t>gale;</w:t>
      </w:r>
      <w:proofErr w:type="gramEnd"/>
    </w:p>
    <w:p w14:paraId="6A74DCC7" w14:textId="77777777" w:rsidR="006307BB" w:rsidRDefault="003A417A" w:rsidP="006307BB">
      <w:pPr>
        <w:pStyle w:val="Poetry"/>
      </w:pPr>
      <w:r w:rsidRPr="006307BB">
        <w:t xml:space="preserve">The ships, without thy care, securely sail. </w:t>
      </w:r>
    </w:p>
    <w:p w14:paraId="4FF0BA64" w14:textId="77777777" w:rsidR="006307BB" w:rsidRDefault="003A417A" w:rsidP="006307BB">
      <w:pPr>
        <w:pStyle w:val="Poetry"/>
      </w:pPr>
      <w:r w:rsidRPr="006307BB">
        <w:t xml:space="preserve">Now steal an hour of sweet repose; and I </w:t>
      </w:r>
    </w:p>
    <w:p w14:paraId="5D05403A" w14:textId="77777777" w:rsidR="006307BB" w:rsidRDefault="003A417A" w:rsidP="006307BB">
      <w:pPr>
        <w:pStyle w:val="Poetry"/>
      </w:pPr>
      <w:r w:rsidRPr="006307BB">
        <w:t xml:space="preserve">Will take the rudder and thy room supply.” </w:t>
      </w:r>
    </w:p>
    <w:p w14:paraId="71F72DE0" w14:textId="612B811E" w:rsidR="003A417A" w:rsidRPr="006307BB" w:rsidRDefault="003A417A" w:rsidP="006307BB">
      <w:pPr>
        <w:pStyle w:val="Poetry"/>
      </w:pPr>
      <w:r w:rsidRPr="006307BB">
        <w:t>To whom the yawning pilot, half asleep:</w:t>
      </w:r>
    </w:p>
    <w:p w14:paraId="32A7DEE4" w14:textId="6A0817E0" w:rsidR="003A417A" w:rsidRPr="006307BB" w:rsidRDefault="003A417A" w:rsidP="006307BB">
      <w:pPr>
        <w:pStyle w:val="Poetry"/>
      </w:pPr>
      <w:r w:rsidRPr="006307BB">
        <w:t>“Me dost thou bid to trust the treach’rous deep,</w:t>
      </w:r>
    </w:p>
    <w:p w14:paraId="47057A25" w14:textId="77777777" w:rsidR="006307BB" w:rsidRDefault="003A417A" w:rsidP="006307BB">
      <w:pPr>
        <w:pStyle w:val="Poetry"/>
      </w:pPr>
      <w:r w:rsidRPr="006307BB">
        <w:t xml:space="preserve">The harlot smiles of her dissembling face, </w:t>
      </w:r>
    </w:p>
    <w:p w14:paraId="7FA49C84" w14:textId="77777777" w:rsidR="006307BB" w:rsidRDefault="003A417A" w:rsidP="006307BB">
      <w:pPr>
        <w:pStyle w:val="Poetry"/>
      </w:pPr>
      <w:r w:rsidRPr="006307BB">
        <w:t xml:space="preserve">And to her faith commit the Trojan race? </w:t>
      </w:r>
    </w:p>
    <w:p w14:paraId="6D1E95AF" w14:textId="382BB3FC" w:rsidR="003A417A" w:rsidRPr="006307BB" w:rsidRDefault="003A417A" w:rsidP="006307BB">
      <w:pPr>
        <w:pStyle w:val="Poetry"/>
      </w:pPr>
      <w:r w:rsidRPr="006307BB">
        <w:t>Shall I believe the Siren South again,</w:t>
      </w:r>
    </w:p>
    <w:p w14:paraId="49615801" w14:textId="77777777" w:rsidR="003A417A" w:rsidRPr="006307BB" w:rsidRDefault="003A417A" w:rsidP="006307BB">
      <w:pPr>
        <w:pStyle w:val="Poetry"/>
      </w:pPr>
      <w:r w:rsidRPr="006307BB">
        <w:t>And, oft betray’d, not know the monster main?”</w:t>
      </w:r>
    </w:p>
    <w:p w14:paraId="3679FAE7" w14:textId="2125B7B0" w:rsidR="003A417A" w:rsidRPr="006307BB" w:rsidRDefault="003A417A" w:rsidP="006307BB">
      <w:pPr>
        <w:pStyle w:val="Poetry"/>
      </w:pPr>
      <w:r w:rsidRPr="006307BB">
        <w:t>He said: his fasten’d hands the rudder keep,</w:t>
      </w:r>
    </w:p>
    <w:p w14:paraId="2CA48C82" w14:textId="77777777" w:rsidR="006307BB" w:rsidRDefault="003A417A" w:rsidP="006307BB">
      <w:pPr>
        <w:pStyle w:val="Poetry"/>
      </w:pPr>
      <w:proofErr w:type="gramStart"/>
      <w:r w:rsidRPr="006307BB">
        <w:t>And,</w:t>
      </w:r>
      <w:proofErr w:type="gramEnd"/>
      <w:r w:rsidRPr="006307BB">
        <w:t xml:space="preserve"> fix’d on heav’n, his eyes repel invading sleep. </w:t>
      </w:r>
    </w:p>
    <w:p w14:paraId="009B2FE9" w14:textId="3F048D11" w:rsidR="003A417A" w:rsidRPr="006307BB" w:rsidRDefault="003A417A" w:rsidP="006307BB">
      <w:pPr>
        <w:pStyle w:val="Poetry"/>
      </w:pPr>
      <w:r w:rsidRPr="006307BB">
        <w:t>The god was wroth, and at his temples threw</w:t>
      </w:r>
    </w:p>
    <w:p w14:paraId="5C89B5C4" w14:textId="77777777" w:rsidR="003A417A" w:rsidRPr="006307BB" w:rsidRDefault="003A417A" w:rsidP="006307BB">
      <w:pPr>
        <w:pStyle w:val="Poetry"/>
      </w:pPr>
      <w:r w:rsidRPr="006307BB">
        <w:t>A branch in Lethe dipp’d, and drunk with Stygian dew:</w:t>
      </w:r>
    </w:p>
    <w:p w14:paraId="2A0EFBEB" w14:textId="77777777" w:rsidR="003A417A" w:rsidRPr="006307BB" w:rsidRDefault="003A417A" w:rsidP="006307BB">
      <w:pPr>
        <w:pStyle w:val="Poetry"/>
      </w:pPr>
      <w:r w:rsidRPr="006307BB">
        <w:t>The pilot, vanquish’d by the pow’r divine,</w:t>
      </w:r>
    </w:p>
    <w:p w14:paraId="1BE331E7" w14:textId="54978DD1" w:rsidR="003A417A" w:rsidRPr="006307BB" w:rsidRDefault="003A417A" w:rsidP="006307BB">
      <w:pPr>
        <w:pStyle w:val="Poetry"/>
      </w:pPr>
      <w:r w:rsidRPr="006307BB">
        <w:t>Soon clos’d his swimming eyes, and lay supine.</w:t>
      </w:r>
    </w:p>
    <w:p w14:paraId="75FE21FD" w14:textId="77777777" w:rsidR="003A417A" w:rsidRPr="006307BB" w:rsidRDefault="003A417A" w:rsidP="006307BB">
      <w:pPr>
        <w:pStyle w:val="Poetry"/>
      </w:pPr>
      <w:r w:rsidRPr="006307BB">
        <w:t>Scarce were his limbs extended at their length,</w:t>
      </w:r>
    </w:p>
    <w:p w14:paraId="0A639CBB" w14:textId="77777777" w:rsidR="006307BB" w:rsidRDefault="003A417A" w:rsidP="006307BB">
      <w:pPr>
        <w:pStyle w:val="Poetry"/>
      </w:pPr>
      <w:r w:rsidRPr="006307BB">
        <w:t xml:space="preserve">The god, insulting with superior strength, </w:t>
      </w:r>
    </w:p>
    <w:p w14:paraId="1C041034" w14:textId="77777777" w:rsidR="006307BB" w:rsidRDefault="003A417A" w:rsidP="006307BB">
      <w:pPr>
        <w:pStyle w:val="Poetry"/>
      </w:pPr>
      <w:r w:rsidRPr="006307BB">
        <w:t xml:space="preserve">Fell heavy on him, plung’d him in the sea, </w:t>
      </w:r>
    </w:p>
    <w:p w14:paraId="44DAF7A6" w14:textId="2A806DE1" w:rsidR="003A417A" w:rsidRPr="006307BB" w:rsidRDefault="003A417A" w:rsidP="006307BB">
      <w:pPr>
        <w:pStyle w:val="Poetry"/>
      </w:pPr>
      <w:r w:rsidRPr="006307BB">
        <w:t>And, with the stern, the rudder tore away.</w:t>
      </w:r>
    </w:p>
    <w:p w14:paraId="1F5B706D" w14:textId="547810F4" w:rsidR="003A417A" w:rsidRPr="006307BB" w:rsidRDefault="003A417A" w:rsidP="006307BB">
      <w:pPr>
        <w:pStyle w:val="Poetry"/>
      </w:pPr>
      <w:r w:rsidRPr="006307BB">
        <w:t>Headlong he fell, and, struggling in the main,</w:t>
      </w:r>
    </w:p>
    <w:p w14:paraId="37DD929D" w14:textId="77777777" w:rsidR="006307BB" w:rsidRDefault="003A417A" w:rsidP="006307BB">
      <w:pPr>
        <w:pStyle w:val="Poetry"/>
      </w:pPr>
      <w:r w:rsidRPr="006307BB">
        <w:t xml:space="preserve">Cried out for helping </w:t>
      </w:r>
      <w:proofErr w:type="gramStart"/>
      <w:r w:rsidRPr="006307BB">
        <w:t>hands, but</w:t>
      </w:r>
      <w:proofErr w:type="gramEnd"/>
      <w:r w:rsidRPr="006307BB">
        <w:t xml:space="preserve"> cried in vain. </w:t>
      </w:r>
    </w:p>
    <w:p w14:paraId="3E91D799" w14:textId="77777777" w:rsidR="006307BB" w:rsidRDefault="003A417A" w:rsidP="006307BB">
      <w:pPr>
        <w:pStyle w:val="Poetry"/>
      </w:pPr>
      <w:r w:rsidRPr="006307BB">
        <w:t xml:space="preserve">The victor daemon mounts obscure in air, </w:t>
      </w:r>
    </w:p>
    <w:p w14:paraId="11F4C644" w14:textId="4A4E72AB" w:rsidR="003A417A" w:rsidRPr="006307BB" w:rsidRDefault="003A417A" w:rsidP="006307BB">
      <w:pPr>
        <w:pStyle w:val="Poetry"/>
      </w:pPr>
      <w:r w:rsidRPr="006307BB">
        <w:t>While the ship sails without the pilot’s care.</w:t>
      </w:r>
    </w:p>
    <w:p w14:paraId="7666C8CF" w14:textId="77777777" w:rsidR="003A417A" w:rsidRPr="006307BB" w:rsidRDefault="003A417A" w:rsidP="006307BB">
      <w:pPr>
        <w:pStyle w:val="Poetry"/>
      </w:pPr>
      <w:r w:rsidRPr="006307BB">
        <w:t xml:space="preserve">On Neptune’s faith the floating fleet </w:t>
      </w:r>
      <w:proofErr w:type="gramStart"/>
      <w:r w:rsidRPr="006307BB">
        <w:t>relies;</w:t>
      </w:r>
      <w:proofErr w:type="gramEnd"/>
    </w:p>
    <w:p w14:paraId="6032B08C" w14:textId="2B22680E" w:rsidR="003A417A" w:rsidRPr="006307BB" w:rsidRDefault="003A417A" w:rsidP="006307BB">
      <w:pPr>
        <w:pStyle w:val="Poetry"/>
      </w:pPr>
      <w:r w:rsidRPr="006307BB">
        <w:t>But what the man forsook, the god supplies,</w:t>
      </w:r>
    </w:p>
    <w:p w14:paraId="0472A67B" w14:textId="77777777" w:rsidR="006307BB" w:rsidRDefault="003A417A" w:rsidP="006307BB">
      <w:pPr>
        <w:pStyle w:val="Poetry"/>
      </w:pPr>
      <w:r w:rsidRPr="006307BB">
        <w:t xml:space="preserve">And o’er the dang’rous deep secure the navy </w:t>
      </w:r>
      <w:proofErr w:type="gramStart"/>
      <w:r w:rsidRPr="006307BB">
        <w:t>flies;</w:t>
      </w:r>
      <w:proofErr w:type="gramEnd"/>
      <w:r w:rsidRPr="006307BB">
        <w:t xml:space="preserve"> </w:t>
      </w:r>
    </w:p>
    <w:p w14:paraId="13ABD4BC" w14:textId="61FEBBAC" w:rsidR="003A417A" w:rsidRPr="006307BB" w:rsidRDefault="003A417A" w:rsidP="006307BB">
      <w:pPr>
        <w:pStyle w:val="Poetry"/>
      </w:pPr>
      <w:r w:rsidRPr="006307BB">
        <w:t>Glides by the Sirens’ cliffs, a shelfy coast,</w:t>
      </w:r>
    </w:p>
    <w:p w14:paraId="420CFD06" w14:textId="77777777" w:rsidR="003A417A" w:rsidRPr="006307BB" w:rsidRDefault="003A417A" w:rsidP="006307BB">
      <w:pPr>
        <w:pStyle w:val="Poetry"/>
      </w:pPr>
      <w:r w:rsidRPr="006307BB">
        <w:t>Long infamous for ships and sailors lost,</w:t>
      </w:r>
    </w:p>
    <w:p w14:paraId="0753A906" w14:textId="77777777" w:rsidR="003A417A" w:rsidRPr="006307BB" w:rsidRDefault="003A417A" w:rsidP="006307BB">
      <w:pPr>
        <w:pStyle w:val="Poetry"/>
      </w:pPr>
      <w:r w:rsidRPr="006307BB">
        <w:t>And white with bones. Th’ impetuous ocean roars,</w:t>
      </w:r>
    </w:p>
    <w:p w14:paraId="2F87F67D" w14:textId="7D845AEE" w:rsidR="003A417A" w:rsidRPr="006307BB" w:rsidRDefault="003A417A" w:rsidP="006307BB">
      <w:pPr>
        <w:pStyle w:val="Poetry"/>
      </w:pPr>
      <w:r w:rsidRPr="006307BB">
        <w:t>And rocks rebellow from the sounding shores.</w:t>
      </w:r>
    </w:p>
    <w:p w14:paraId="1FFC459B" w14:textId="77777777" w:rsidR="006307BB" w:rsidRDefault="003A417A" w:rsidP="006307BB">
      <w:pPr>
        <w:pStyle w:val="Poetry"/>
      </w:pPr>
      <w:r w:rsidRPr="006307BB">
        <w:lastRenderedPageBreak/>
        <w:t xml:space="preserve">The watchful hero felt the knocks, and found </w:t>
      </w:r>
    </w:p>
    <w:p w14:paraId="0E07F2CE" w14:textId="59A16714" w:rsidR="003A417A" w:rsidRPr="006307BB" w:rsidRDefault="003A417A" w:rsidP="006307BB">
      <w:pPr>
        <w:pStyle w:val="Poetry"/>
      </w:pPr>
      <w:r w:rsidRPr="006307BB">
        <w:t>The tossing vessel sail’d on shoaly ground.</w:t>
      </w:r>
    </w:p>
    <w:p w14:paraId="61FA70B2" w14:textId="77777777" w:rsidR="003A417A" w:rsidRPr="006307BB" w:rsidRDefault="003A417A" w:rsidP="006307BB">
      <w:pPr>
        <w:pStyle w:val="Poetry"/>
      </w:pPr>
      <w:proofErr w:type="gramStart"/>
      <w:r w:rsidRPr="006307BB">
        <w:t>Sure</w:t>
      </w:r>
      <w:proofErr w:type="gramEnd"/>
      <w:r w:rsidRPr="006307BB">
        <w:t xml:space="preserve"> of his pilot’s loss, he takes himself</w:t>
      </w:r>
    </w:p>
    <w:p w14:paraId="5FC24EC7" w14:textId="77777777" w:rsidR="003A417A" w:rsidRPr="006307BB" w:rsidRDefault="003A417A" w:rsidP="006307BB">
      <w:pPr>
        <w:pStyle w:val="Poetry"/>
      </w:pPr>
      <w:r w:rsidRPr="006307BB">
        <w:t>The helm, and steers aloof, and shuns the shelf.</w:t>
      </w:r>
    </w:p>
    <w:p w14:paraId="3C551AA2" w14:textId="09421022" w:rsidR="003A417A" w:rsidRPr="006307BB" w:rsidRDefault="003A417A" w:rsidP="006307BB">
      <w:pPr>
        <w:pStyle w:val="Poetry"/>
      </w:pPr>
      <w:r w:rsidRPr="006307BB">
        <w:t>Inly he griev’d, and, groaning from the breast,</w:t>
      </w:r>
    </w:p>
    <w:p w14:paraId="27EB99BC" w14:textId="77777777" w:rsidR="003A417A" w:rsidRPr="006307BB" w:rsidRDefault="003A417A" w:rsidP="006307BB">
      <w:pPr>
        <w:pStyle w:val="Poetry"/>
      </w:pPr>
      <w:r w:rsidRPr="006307BB">
        <w:t xml:space="preserve">Deplor’d his death; and </w:t>
      </w:r>
      <w:proofErr w:type="gramStart"/>
      <w:r w:rsidRPr="006307BB">
        <w:t>thus</w:t>
      </w:r>
      <w:proofErr w:type="gramEnd"/>
      <w:r w:rsidRPr="006307BB">
        <w:t xml:space="preserve"> his pain express’d:</w:t>
      </w:r>
    </w:p>
    <w:p w14:paraId="147595D2" w14:textId="77777777" w:rsidR="003A417A" w:rsidRPr="006307BB" w:rsidRDefault="003A417A" w:rsidP="006307BB">
      <w:pPr>
        <w:pStyle w:val="Poetry"/>
      </w:pPr>
      <w:r w:rsidRPr="006307BB">
        <w:t>“For faith repos’d on seas, and on the flatt’ring sky,</w:t>
      </w:r>
    </w:p>
    <w:p w14:paraId="7E014891" w14:textId="4671A1F9" w:rsidR="003A417A" w:rsidRDefault="003A417A" w:rsidP="006307BB">
      <w:pPr>
        <w:pStyle w:val="Poetry"/>
      </w:pPr>
      <w:r w:rsidRPr="006307BB">
        <w:t>Thy naked corpse is doom’d on shores unknown to lie.”</w:t>
      </w:r>
    </w:p>
    <w:p w14:paraId="105F9B16" w14:textId="77777777" w:rsidR="006307BB" w:rsidRPr="006307BB" w:rsidRDefault="006307BB" w:rsidP="006307BB">
      <w:pPr>
        <w:pStyle w:val="Poetry"/>
      </w:pPr>
    </w:p>
    <w:p w14:paraId="1249D41F" w14:textId="77777777" w:rsidR="003A417A" w:rsidRDefault="003A417A" w:rsidP="006307BB">
      <w:pPr>
        <w:pStyle w:val="Heading3"/>
      </w:pPr>
      <w:r>
        <w:rPr>
          <w:w w:val="95"/>
          <w:u w:color="231F20"/>
        </w:rPr>
        <w:t>Book</w:t>
      </w:r>
      <w:r>
        <w:rPr>
          <w:spacing w:val="21"/>
          <w:w w:val="95"/>
          <w:u w:color="231F20"/>
        </w:rPr>
        <w:t xml:space="preserve"> </w:t>
      </w:r>
      <w:r>
        <w:rPr>
          <w:w w:val="95"/>
          <w:u w:color="231F20"/>
        </w:rPr>
        <w:t>VI</w:t>
      </w:r>
    </w:p>
    <w:p w14:paraId="355B5D0A" w14:textId="77777777" w:rsidR="003A417A" w:rsidRPr="006307BB" w:rsidRDefault="003A417A" w:rsidP="006307BB">
      <w:pPr>
        <w:pStyle w:val="Poetry"/>
      </w:pPr>
      <w:r w:rsidRPr="006307BB">
        <w:t>He said, and wept; then spread his sails before</w:t>
      </w:r>
    </w:p>
    <w:p w14:paraId="0D0D0FD1" w14:textId="2D510C9E" w:rsidR="003A417A" w:rsidRPr="006307BB" w:rsidRDefault="003A417A" w:rsidP="006307BB">
      <w:pPr>
        <w:pStyle w:val="Poetry"/>
      </w:pPr>
      <w:r w:rsidRPr="006307BB">
        <w:t>The winds, and reach’d at length the Cumaean shore:</w:t>
      </w:r>
    </w:p>
    <w:p w14:paraId="3D71200C" w14:textId="77777777" w:rsidR="006307BB" w:rsidRDefault="003A417A" w:rsidP="006307BB">
      <w:pPr>
        <w:pStyle w:val="Poetry"/>
      </w:pPr>
      <w:r w:rsidRPr="006307BB">
        <w:t xml:space="preserve">Their anchors dropp’d, his crew the vessels moor. </w:t>
      </w:r>
    </w:p>
    <w:p w14:paraId="3BC5437F" w14:textId="77777777" w:rsidR="006307BB" w:rsidRDefault="003A417A" w:rsidP="006307BB">
      <w:pPr>
        <w:pStyle w:val="Poetry"/>
      </w:pPr>
      <w:r w:rsidRPr="006307BB">
        <w:t xml:space="preserve">They turn their heads to sea, their sterns to land, </w:t>
      </w:r>
    </w:p>
    <w:p w14:paraId="49248DD5" w14:textId="37E73411" w:rsidR="003A417A" w:rsidRPr="006307BB" w:rsidRDefault="003A417A" w:rsidP="006307BB">
      <w:pPr>
        <w:pStyle w:val="Poetry"/>
      </w:pPr>
      <w:r w:rsidRPr="006307BB">
        <w:t>And greet with greedy joy th’ Italian strand.</w:t>
      </w:r>
    </w:p>
    <w:p w14:paraId="1A61F41B" w14:textId="77777777" w:rsidR="003A417A" w:rsidRPr="006307BB" w:rsidRDefault="003A417A" w:rsidP="006307BB">
      <w:pPr>
        <w:pStyle w:val="Poetry"/>
      </w:pPr>
      <w:r w:rsidRPr="006307BB">
        <w:t xml:space="preserve">Some strike from clashing flints their fiery </w:t>
      </w:r>
      <w:proofErr w:type="gramStart"/>
      <w:r w:rsidRPr="006307BB">
        <w:t>seed;</w:t>
      </w:r>
      <w:proofErr w:type="gramEnd"/>
    </w:p>
    <w:p w14:paraId="3ADE6D7A" w14:textId="4D53ADD9" w:rsidR="003A417A" w:rsidRPr="006307BB" w:rsidRDefault="003A417A" w:rsidP="006307BB">
      <w:pPr>
        <w:pStyle w:val="Poetry"/>
      </w:pPr>
      <w:r w:rsidRPr="006307BB">
        <w:t>Some gather sticks, the kindled flames to feed,</w:t>
      </w:r>
    </w:p>
    <w:p w14:paraId="46A2B76D" w14:textId="77777777" w:rsidR="006307BB" w:rsidRDefault="003A417A" w:rsidP="006307BB">
      <w:pPr>
        <w:pStyle w:val="Poetry"/>
      </w:pPr>
      <w:r w:rsidRPr="006307BB">
        <w:t xml:space="preserve">Or search for hollow trees, and fell the woods, </w:t>
      </w:r>
    </w:p>
    <w:p w14:paraId="021AA79B" w14:textId="1E413533" w:rsidR="003A417A" w:rsidRPr="006307BB" w:rsidRDefault="003A417A" w:rsidP="006307BB">
      <w:pPr>
        <w:pStyle w:val="Poetry"/>
      </w:pPr>
      <w:r w:rsidRPr="006307BB">
        <w:t>Or trace thro’ valleys the discover’d floods.</w:t>
      </w:r>
    </w:p>
    <w:p w14:paraId="66DF5B44" w14:textId="77777777" w:rsidR="006307BB" w:rsidRDefault="003A417A" w:rsidP="006307BB">
      <w:pPr>
        <w:pStyle w:val="Poetry"/>
      </w:pPr>
      <w:r w:rsidRPr="006307BB">
        <w:t xml:space="preserve">Thus, while their sev’ral charges they fulfil, </w:t>
      </w:r>
    </w:p>
    <w:p w14:paraId="539CA752" w14:textId="6B639887" w:rsidR="003A417A" w:rsidRPr="006307BB" w:rsidRDefault="003A417A" w:rsidP="006307BB">
      <w:pPr>
        <w:pStyle w:val="Poetry"/>
      </w:pPr>
      <w:r w:rsidRPr="006307BB">
        <w:t>The pious prince ascends the sacred hill</w:t>
      </w:r>
    </w:p>
    <w:p w14:paraId="3BCBCF9B" w14:textId="0D7DFF83" w:rsidR="003A417A" w:rsidRPr="006307BB" w:rsidRDefault="003A417A" w:rsidP="006307BB">
      <w:pPr>
        <w:pStyle w:val="Poetry"/>
      </w:pPr>
      <w:r w:rsidRPr="006307BB">
        <w:t>Where Phoebus is ador’d; and seeks the shade</w:t>
      </w:r>
    </w:p>
    <w:p w14:paraId="201DFB8A" w14:textId="77777777" w:rsidR="006307BB" w:rsidRDefault="003A417A" w:rsidP="006307BB">
      <w:pPr>
        <w:pStyle w:val="Poetry"/>
      </w:pPr>
      <w:r w:rsidRPr="006307BB">
        <w:t xml:space="preserve">Which hides from sight his venerable maid. </w:t>
      </w:r>
    </w:p>
    <w:p w14:paraId="0D9F9304" w14:textId="77777777" w:rsidR="006307BB" w:rsidRDefault="003A417A" w:rsidP="006307BB">
      <w:pPr>
        <w:pStyle w:val="Poetry"/>
      </w:pPr>
      <w:r w:rsidRPr="006307BB">
        <w:t xml:space="preserve">Deep in a cave the Sibyl makes </w:t>
      </w:r>
      <w:proofErr w:type="gramStart"/>
      <w:r w:rsidRPr="006307BB">
        <w:t>abode;</w:t>
      </w:r>
      <w:proofErr w:type="gramEnd"/>
      <w:r w:rsidRPr="006307BB">
        <w:t xml:space="preserve"> </w:t>
      </w:r>
    </w:p>
    <w:p w14:paraId="14E83D7C" w14:textId="3947AC08" w:rsidR="003A417A" w:rsidRPr="006307BB" w:rsidRDefault="003A417A" w:rsidP="006307BB">
      <w:pPr>
        <w:pStyle w:val="Poetry"/>
      </w:pPr>
      <w:r w:rsidRPr="006307BB">
        <w:t>Thence full of fate returns, and of the god.</w:t>
      </w:r>
    </w:p>
    <w:p w14:paraId="2C8B7F29" w14:textId="77777777" w:rsidR="003A417A" w:rsidRPr="006307BB" w:rsidRDefault="003A417A" w:rsidP="006307BB">
      <w:pPr>
        <w:pStyle w:val="Poetry"/>
      </w:pPr>
      <w:r w:rsidRPr="006307BB">
        <w:t>Thro’ Trivia’s grove they walk; and now behold,</w:t>
      </w:r>
    </w:p>
    <w:p w14:paraId="7E9A1BD0" w14:textId="5205A003" w:rsidR="003A417A" w:rsidRPr="006307BB" w:rsidRDefault="003A417A" w:rsidP="006307BB">
      <w:pPr>
        <w:pStyle w:val="Poetry"/>
      </w:pPr>
      <w:r w:rsidRPr="006307BB">
        <w:t>And enter now, the temple roof ’d with gold.</w:t>
      </w:r>
    </w:p>
    <w:p w14:paraId="551CE08A" w14:textId="77777777" w:rsidR="006307BB" w:rsidRDefault="003A417A" w:rsidP="006307BB">
      <w:pPr>
        <w:pStyle w:val="Poetry"/>
      </w:pPr>
      <w:r w:rsidRPr="006307BB">
        <w:t xml:space="preserve">When Daedalus, to fly the Cretan shore, </w:t>
      </w:r>
    </w:p>
    <w:p w14:paraId="7929E52F" w14:textId="3CD8680F" w:rsidR="003A417A" w:rsidRPr="006307BB" w:rsidRDefault="003A417A" w:rsidP="006307BB">
      <w:pPr>
        <w:pStyle w:val="Poetry"/>
      </w:pPr>
      <w:r w:rsidRPr="006307BB">
        <w:t>His heavy limbs on jointed pinions bore,</w:t>
      </w:r>
    </w:p>
    <w:p w14:paraId="354AEF12" w14:textId="77777777" w:rsidR="006307BB" w:rsidRDefault="003A417A" w:rsidP="006307BB">
      <w:pPr>
        <w:pStyle w:val="Poetry"/>
      </w:pPr>
      <w:r w:rsidRPr="006307BB">
        <w:t xml:space="preserve">(The first who sail’d in air,) ‘t is sung by Fame, </w:t>
      </w:r>
    </w:p>
    <w:p w14:paraId="574A2832" w14:textId="4FDEE6D9" w:rsidR="003A417A" w:rsidRPr="006307BB" w:rsidRDefault="003A417A" w:rsidP="006307BB">
      <w:pPr>
        <w:pStyle w:val="Poetry"/>
      </w:pPr>
      <w:r w:rsidRPr="006307BB">
        <w:t>To the Cumaean coast at length he came,</w:t>
      </w:r>
    </w:p>
    <w:p w14:paraId="52F4E433" w14:textId="4F37BD52" w:rsidR="003A417A" w:rsidRPr="006307BB" w:rsidRDefault="003A417A" w:rsidP="006307BB">
      <w:pPr>
        <w:pStyle w:val="Poetry"/>
      </w:pPr>
      <w:r w:rsidRPr="006307BB">
        <w:t>And here alighting, built this costly frame.</w:t>
      </w:r>
    </w:p>
    <w:p w14:paraId="0A5AB2F3" w14:textId="77777777" w:rsidR="006307BB" w:rsidRDefault="003A417A" w:rsidP="006307BB">
      <w:pPr>
        <w:pStyle w:val="Poetry"/>
      </w:pPr>
      <w:r w:rsidRPr="006307BB">
        <w:t xml:space="preserve">Inscrib’d to Phoebus, here he hung on high </w:t>
      </w:r>
    </w:p>
    <w:p w14:paraId="17E350CC" w14:textId="2866C9DC" w:rsidR="003A417A" w:rsidRPr="006307BB" w:rsidRDefault="003A417A" w:rsidP="006307BB">
      <w:pPr>
        <w:pStyle w:val="Poetry"/>
      </w:pPr>
      <w:r w:rsidRPr="006307BB">
        <w:t>The steerage of his wings, that cut the sky:</w:t>
      </w:r>
    </w:p>
    <w:p w14:paraId="2AB86B3E" w14:textId="77777777" w:rsidR="006307BB" w:rsidRDefault="003A417A" w:rsidP="006307BB">
      <w:pPr>
        <w:pStyle w:val="Poetry"/>
      </w:pPr>
      <w:r w:rsidRPr="006307BB">
        <w:lastRenderedPageBreak/>
        <w:t xml:space="preserve">Then o’er the lofty gate his art emboss’d </w:t>
      </w:r>
    </w:p>
    <w:p w14:paraId="069F548A" w14:textId="548FC654" w:rsidR="003A417A" w:rsidRPr="006307BB" w:rsidRDefault="003A417A" w:rsidP="006307BB">
      <w:pPr>
        <w:pStyle w:val="Poetry"/>
      </w:pPr>
      <w:r w:rsidRPr="006307BB">
        <w:t xml:space="preserve">Androgeos’ death, and off ’rings to his </w:t>
      </w:r>
      <w:proofErr w:type="gramStart"/>
      <w:r w:rsidRPr="006307BB">
        <w:t>ghost;</w:t>
      </w:r>
      <w:proofErr w:type="gramEnd"/>
    </w:p>
    <w:p w14:paraId="297AEEFA" w14:textId="1F2B810D" w:rsidR="003A417A" w:rsidRPr="006307BB" w:rsidRDefault="003A417A" w:rsidP="006307BB">
      <w:pPr>
        <w:pStyle w:val="Poetry"/>
      </w:pPr>
      <w:r w:rsidRPr="006307BB">
        <w:t>Sev’n youths from Athens yearly sent, to meet</w:t>
      </w:r>
    </w:p>
    <w:p w14:paraId="6C2EB32D" w14:textId="77777777" w:rsidR="003A417A" w:rsidRPr="006307BB" w:rsidRDefault="003A417A" w:rsidP="006307BB">
      <w:pPr>
        <w:pStyle w:val="Poetry"/>
      </w:pPr>
      <w:r w:rsidRPr="006307BB">
        <w:t>The fate appointed by revengeful Crete.</w:t>
      </w:r>
    </w:p>
    <w:p w14:paraId="75D70603" w14:textId="77777777" w:rsidR="006307BB" w:rsidRDefault="003A417A" w:rsidP="006307BB">
      <w:pPr>
        <w:pStyle w:val="Poetry"/>
      </w:pPr>
      <w:r w:rsidRPr="006307BB">
        <w:t xml:space="preserve">And next to those the dreadful urn was plac’d, </w:t>
      </w:r>
    </w:p>
    <w:p w14:paraId="569CB4B1" w14:textId="630299E6" w:rsidR="003A417A" w:rsidRPr="006307BB" w:rsidRDefault="003A417A" w:rsidP="006307BB">
      <w:pPr>
        <w:pStyle w:val="Poetry"/>
      </w:pPr>
      <w:r w:rsidRPr="006307BB">
        <w:t>In which the destin’d names by lots were cast:</w:t>
      </w:r>
    </w:p>
    <w:p w14:paraId="54CCC124" w14:textId="77777777" w:rsidR="003A417A" w:rsidRPr="006307BB" w:rsidRDefault="003A417A" w:rsidP="006307BB">
      <w:pPr>
        <w:pStyle w:val="Poetry"/>
      </w:pPr>
      <w:r w:rsidRPr="006307BB">
        <w:t>The mournful parents stand around in tears,</w:t>
      </w:r>
    </w:p>
    <w:p w14:paraId="2BC94555" w14:textId="71014C3D" w:rsidR="003A417A" w:rsidRDefault="003A417A" w:rsidP="006307BB">
      <w:pPr>
        <w:pStyle w:val="Poetry"/>
      </w:pPr>
      <w:r w:rsidRPr="006307BB">
        <w:t>And rising Crete against their shore appears.</w:t>
      </w:r>
    </w:p>
    <w:p w14:paraId="1C42DCB1" w14:textId="77777777" w:rsidR="006307BB" w:rsidRDefault="003A417A" w:rsidP="006307BB">
      <w:pPr>
        <w:pStyle w:val="Poetry"/>
      </w:pPr>
      <w:r w:rsidRPr="006307BB">
        <w:t xml:space="preserve">There too, in living sculpture, might be seen </w:t>
      </w:r>
    </w:p>
    <w:p w14:paraId="63758613" w14:textId="59D6B0A0" w:rsidR="003A417A" w:rsidRPr="006307BB" w:rsidRDefault="003A417A" w:rsidP="006307BB">
      <w:pPr>
        <w:pStyle w:val="Poetry"/>
      </w:pPr>
      <w:r w:rsidRPr="006307BB">
        <w:t xml:space="preserve">The mad affection of the Cretan </w:t>
      </w:r>
      <w:proofErr w:type="gramStart"/>
      <w:r w:rsidRPr="006307BB">
        <w:t>queen;</w:t>
      </w:r>
      <w:proofErr w:type="gramEnd"/>
    </w:p>
    <w:p w14:paraId="7FFB44B9" w14:textId="77777777" w:rsidR="006307BB" w:rsidRDefault="003A417A" w:rsidP="006307BB">
      <w:pPr>
        <w:pStyle w:val="Poetry"/>
      </w:pPr>
      <w:r w:rsidRPr="006307BB">
        <w:t xml:space="preserve">Then how she cheats her bellowing lover’s </w:t>
      </w:r>
      <w:proofErr w:type="gramStart"/>
      <w:r w:rsidRPr="006307BB">
        <w:t>eye;</w:t>
      </w:r>
      <w:proofErr w:type="gramEnd"/>
      <w:r w:rsidRPr="006307BB">
        <w:t xml:space="preserve"> </w:t>
      </w:r>
    </w:p>
    <w:p w14:paraId="2EA56996" w14:textId="4C1941B9" w:rsidR="003A417A" w:rsidRPr="006307BB" w:rsidRDefault="003A417A" w:rsidP="006307BB">
      <w:pPr>
        <w:pStyle w:val="Poetry"/>
      </w:pPr>
      <w:r w:rsidRPr="006307BB">
        <w:t>The rushing leap, the doubtful progeny,</w:t>
      </w:r>
    </w:p>
    <w:p w14:paraId="1AD05B70" w14:textId="193102B3" w:rsidR="003A417A" w:rsidRPr="006307BB" w:rsidRDefault="003A417A" w:rsidP="006307BB">
      <w:pPr>
        <w:pStyle w:val="Poetry"/>
      </w:pPr>
      <w:r w:rsidRPr="006307BB">
        <w:t>The lower part a beast, a man above,</w:t>
      </w:r>
    </w:p>
    <w:p w14:paraId="46509727" w14:textId="77777777" w:rsidR="003A417A" w:rsidRPr="006307BB" w:rsidRDefault="003A417A" w:rsidP="006307BB">
      <w:pPr>
        <w:pStyle w:val="Poetry"/>
      </w:pPr>
      <w:r w:rsidRPr="006307BB">
        <w:t>The monument of their polluted love.</w:t>
      </w:r>
    </w:p>
    <w:p w14:paraId="4D11C6FB" w14:textId="77777777" w:rsidR="006307BB" w:rsidRDefault="003A417A" w:rsidP="006307BB">
      <w:pPr>
        <w:pStyle w:val="Poetry"/>
      </w:pPr>
      <w:r w:rsidRPr="006307BB">
        <w:t xml:space="preserve">Not far from thence he grav’d the wondrous maze, </w:t>
      </w:r>
    </w:p>
    <w:p w14:paraId="1CC3873D" w14:textId="084152CA" w:rsidR="003A417A" w:rsidRPr="006307BB" w:rsidRDefault="003A417A" w:rsidP="006307BB">
      <w:pPr>
        <w:pStyle w:val="Poetry"/>
      </w:pPr>
      <w:r w:rsidRPr="006307BB">
        <w:t>A thousand doors, a thousand winding ways:</w:t>
      </w:r>
    </w:p>
    <w:p w14:paraId="1428015C" w14:textId="77777777" w:rsidR="003A417A" w:rsidRPr="006307BB" w:rsidRDefault="003A417A" w:rsidP="006307BB">
      <w:pPr>
        <w:pStyle w:val="Poetry"/>
      </w:pPr>
      <w:r w:rsidRPr="006307BB">
        <w:t>Here dwells the monster, hid from human view,</w:t>
      </w:r>
    </w:p>
    <w:p w14:paraId="5DC8E3DD" w14:textId="1D674A88" w:rsidR="003A417A" w:rsidRPr="006307BB" w:rsidRDefault="003A417A" w:rsidP="006307BB">
      <w:pPr>
        <w:pStyle w:val="Poetry"/>
      </w:pPr>
      <w:r w:rsidRPr="006307BB">
        <w:t xml:space="preserve">Not to be found, but by the faithful </w:t>
      </w:r>
      <w:proofErr w:type="gramStart"/>
      <w:r w:rsidRPr="006307BB">
        <w:t>clew;</w:t>
      </w:r>
      <w:proofErr w:type="gramEnd"/>
    </w:p>
    <w:p w14:paraId="71E53438" w14:textId="77777777" w:rsidR="006307BB" w:rsidRDefault="003A417A" w:rsidP="006307BB">
      <w:pPr>
        <w:pStyle w:val="Poetry"/>
      </w:pPr>
      <w:r w:rsidRPr="006307BB">
        <w:t xml:space="preserve">Till the kind artist, mov’d with pious grief, </w:t>
      </w:r>
    </w:p>
    <w:p w14:paraId="102A0866" w14:textId="77777777" w:rsidR="006307BB" w:rsidRDefault="003A417A" w:rsidP="006307BB">
      <w:pPr>
        <w:pStyle w:val="Poetry"/>
      </w:pPr>
      <w:r w:rsidRPr="006307BB">
        <w:t xml:space="preserve">Lent to the loving maid this last relief, </w:t>
      </w:r>
    </w:p>
    <w:p w14:paraId="7EDA6D06" w14:textId="01114FAB" w:rsidR="003A417A" w:rsidRPr="006307BB" w:rsidRDefault="003A417A" w:rsidP="006307BB">
      <w:pPr>
        <w:pStyle w:val="Poetry"/>
      </w:pPr>
      <w:r w:rsidRPr="006307BB">
        <w:t>And all those erring paths describ’d so well</w:t>
      </w:r>
    </w:p>
    <w:p w14:paraId="1C9573EC" w14:textId="77777777" w:rsidR="003A417A" w:rsidRPr="006307BB" w:rsidRDefault="003A417A" w:rsidP="006307BB">
      <w:pPr>
        <w:pStyle w:val="Poetry"/>
      </w:pPr>
      <w:r w:rsidRPr="006307BB">
        <w:t>That Theseus conquer’d and the monster fell.</w:t>
      </w:r>
    </w:p>
    <w:p w14:paraId="2C8CD836" w14:textId="4115FE79" w:rsidR="003A417A" w:rsidRPr="006307BB" w:rsidRDefault="003A417A" w:rsidP="006307BB">
      <w:pPr>
        <w:pStyle w:val="Poetry"/>
      </w:pPr>
      <w:r w:rsidRPr="006307BB">
        <w:t>Here hapless Icarus had found his part,</w:t>
      </w:r>
    </w:p>
    <w:p w14:paraId="690B6EAC" w14:textId="77777777" w:rsidR="006307BB" w:rsidRDefault="003A417A" w:rsidP="006307BB">
      <w:pPr>
        <w:pStyle w:val="Poetry"/>
      </w:pPr>
      <w:r w:rsidRPr="006307BB">
        <w:t xml:space="preserve">Had not the father’s grief restrain’d his art. </w:t>
      </w:r>
    </w:p>
    <w:p w14:paraId="324F614A" w14:textId="03D04C4A" w:rsidR="003A417A" w:rsidRPr="006307BB" w:rsidRDefault="003A417A" w:rsidP="006307BB">
      <w:pPr>
        <w:pStyle w:val="Poetry"/>
      </w:pPr>
      <w:r w:rsidRPr="006307BB">
        <w:t xml:space="preserve">He twice assay’d to cast his son in </w:t>
      </w:r>
      <w:proofErr w:type="gramStart"/>
      <w:r w:rsidRPr="006307BB">
        <w:t>gold;</w:t>
      </w:r>
      <w:proofErr w:type="gramEnd"/>
    </w:p>
    <w:p w14:paraId="2A542D46" w14:textId="77777777" w:rsidR="003A417A" w:rsidRPr="006307BB" w:rsidRDefault="003A417A" w:rsidP="006307BB">
      <w:pPr>
        <w:pStyle w:val="Poetry"/>
      </w:pPr>
      <w:r w:rsidRPr="006307BB">
        <w:t>Twice from his hands he dropp’d the forming mold.</w:t>
      </w:r>
    </w:p>
    <w:p w14:paraId="3585C0F9" w14:textId="77777777" w:rsidR="006307BB" w:rsidRDefault="006307BB" w:rsidP="006307BB">
      <w:pPr>
        <w:pStyle w:val="Poetry"/>
      </w:pPr>
    </w:p>
    <w:p w14:paraId="7A59A4A7" w14:textId="76A1BABC" w:rsidR="003A417A" w:rsidRPr="006307BB" w:rsidRDefault="003A417A" w:rsidP="006307BB">
      <w:pPr>
        <w:pStyle w:val="Poetry"/>
      </w:pPr>
      <w:r w:rsidRPr="006307BB">
        <w:t xml:space="preserve">All this with wond’ring eyes Aeneas </w:t>
      </w:r>
      <w:proofErr w:type="gramStart"/>
      <w:r w:rsidRPr="006307BB">
        <w:t>view’d;</w:t>
      </w:r>
      <w:proofErr w:type="gramEnd"/>
    </w:p>
    <w:p w14:paraId="5C0E8CC8" w14:textId="7244D149" w:rsidR="003A417A" w:rsidRPr="006307BB" w:rsidRDefault="003A417A" w:rsidP="006307BB">
      <w:pPr>
        <w:pStyle w:val="Poetry"/>
      </w:pPr>
      <w:r w:rsidRPr="006307BB">
        <w:t>Each varying object his delight renew’d:</w:t>
      </w:r>
    </w:p>
    <w:p w14:paraId="7403E8A5" w14:textId="77777777" w:rsidR="006307BB" w:rsidRDefault="003A417A" w:rsidP="006307BB">
      <w:pPr>
        <w:pStyle w:val="Poetry"/>
      </w:pPr>
      <w:r w:rsidRPr="006307BB">
        <w:t xml:space="preserve">Eager to read the rest—Achates came, </w:t>
      </w:r>
    </w:p>
    <w:p w14:paraId="353BC713" w14:textId="551DD1BB" w:rsidR="003A417A" w:rsidRPr="006307BB" w:rsidRDefault="003A417A" w:rsidP="006307BB">
      <w:pPr>
        <w:pStyle w:val="Poetry"/>
      </w:pPr>
      <w:r w:rsidRPr="006307BB">
        <w:t>And by his side the mad divining dame,</w:t>
      </w:r>
    </w:p>
    <w:p w14:paraId="1F0A61D0" w14:textId="77777777" w:rsidR="006307BB" w:rsidRDefault="003A417A" w:rsidP="006307BB">
      <w:pPr>
        <w:pStyle w:val="Poetry"/>
      </w:pPr>
      <w:r w:rsidRPr="006307BB">
        <w:t>The priestess of the god, Deiphobe her name.</w:t>
      </w:r>
    </w:p>
    <w:p w14:paraId="5150E564" w14:textId="6C5736A3" w:rsidR="003A417A" w:rsidRPr="006307BB" w:rsidRDefault="003A417A" w:rsidP="006307BB">
      <w:pPr>
        <w:pStyle w:val="Poetry"/>
      </w:pPr>
      <w:r w:rsidRPr="006307BB">
        <w:t>“Time suffers not,” she said, “to feed your eyes</w:t>
      </w:r>
    </w:p>
    <w:p w14:paraId="277CFDBA" w14:textId="247F5A41" w:rsidR="003A417A" w:rsidRPr="006307BB" w:rsidRDefault="003A417A" w:rsidP="006307BB">
      <w:pPr>
        <w:pStyle w:val="Poetry"/>
      </w:pPr>
      <w:r w:rsidRPr="006307BB">
        <w:t xml:space="preserve">With empty </w:t>
      </w:r>
      <w:proofErr w:type="gramStart"/>
      <w:r w:rsidRPr="006307BB">
        <w:t>pleasures;</w:t>
      </w:r>
      <w:proofErr w:type="gramEnd"/>
      <w:r w:rsidRPr="006307BB">
        <w:t xml:space="preserve"> haste the sacrifice.</w:t>
      </w:r>
    </w:p>
    <w:p w14:paraId="1CDF9ED6" w14:textId="77777777" w:rsidR="006307BB" w:rsidRDefault="003A417A" w:rsidP="006307BB">
      <w:pPr>
        <w:pStyle w:val="Poetry"/>
      </w:pPr>
      <w:r w:rsidRPr="006307BB">
        <w:t xml:space="preserve">Sev’n bullocks, yet unyok’d, for Phoebus choose, </w:t>
      </w:r>
    </w:p>
    <w:p w14:paraId="011E9E98" w14:textId="44B6336C" w:rsidR="003A417A" w:rsidRPr="006307BB" w:rsidRDefault="003A417A" w:rsidP="006307BB">
      <w:pPr>
        <w:pStyle w:val="Poetry"/>
      </w:pPr>
      <w:r w:rsidRPr="006307BB">
        <w:lastRenderedPageBreak/>
        <w:t>And for Diana sev’n unspotted ewes.”</w:t>
      </w:r>
    </w:p>
    <w:p w14:paraId="48172F41" w14:textId="77777777" w:rsidR="006307BB" w:rsidRDefault="003A417A" w:rsidP="006307BB">
      <w:pPr>
        <w:pStyle w:val="Poetry"/>
      </w:pPr>
      <w:r w:rsidRPr="006307BB">
        <w:t xml:space="preserve">This said, the servants urge the sacred rites, </w:t>
      </w:r>
    </w:p>
    <w:p w14:paraId="0EB6CE6A" w14:textId="49DD4119" w:rsidR="003A417A" w:rsidRPr="006307BB" w:rsidRDefault="003A417A" w:rsidP="006307BB">
      <w:pPr>
        <w:pStyle w:val="Poetry"/>
      </w:pPr>
      <w:r w:rsidRPr="006307BB">
        <w:t>While to the temple she the prince invites.</w:t>
      </w:r>
    </w:p>
    <w:p w14:paraId="16197DE5" w14:textId="0D4CEDD2" w:rsidR="003A417A" w:rsidRPr="006307BB" w:rsidRDefault="003A417A" w:rsidP="006307BB">
      <w:pPr>
        <w:pStyle w:val="Poetry"/>
      </w:pPr>
      <w:r w:rsidRPr="006307BB">
        <w:t>A spacious cave, within its farmost part,</w:t>
      </w:r>
    </w:p>
    <w:p w14:paraId="17084F9D" w14:textId="77777777" w:rsidR="006307BB" w:rsidRDefault="003A417A" w:rsidP="006307BB">
      <w:pPr>
        <w:pStyle w:val="Poetry"/>
      </w:pPr>
      <w:r w:rsidRPr="006307BB">
        <w:t xml:space="preserve">Was hew’d and fashion’d by laborious art </w:t>
      </w:r>
    </w:p>
    <w:p w14:paraId="0031B29A" w14:textId="77777777" w:rsidR="006307BB" w:rsidRDefault="003A417A" w:rsidP="006307BB">
      <w:pPr>
        <w:pStyle w:val="Poetry"/>
      </w:pPr>
      <w:r w:rsidRPr="006307BB">
        <w:t xml:space="preserve">Thro’ the hill’s hollow sides: before the place, </w:t>
      </w:r>
    </w:p>
    <w:p w14:paraId="6D87DD39" w14:textId="77777777" w:rsidR="006307BB" w:rsidRDefault="003A417A" w:rsidP="006307BB">
      <w:pPr>
        <w:pStyle w:val="Poetry"/>
      </w:pPr>
      <w:r w:rsidRPr="006307BB">
        <w:t xml:space="preserve">A hundred doors a hundred entries </w:t>
      </w:r>
      <w:proofErr w:type="gramStart"/>
      <w:r w:rsidRPr="006307BB">
        <w:t>grace;</w:t>
      </w:r>
      <w:proofErr w:type="gramEnd"/>
      <w:r w:rsidRPr="006307BB">
        <w:t xml:space="preserve"> </w:t>
      </w:r>
    </w:p>
    <w:p w14:paraId="6AFF80CF" w14:textId="0D9D7B17" w:rsidR="003A417A" w:rsidRPr="006307BB" w:rsidRDefault="003A417A" w:rsidP="006307BB">
      <w:pPr>
        <w:pStyle w:val="Poetry"/>
      </w:pPr>
      <w:r w:rsidRPr="006307BB">
        <w:t>As many voices issue, and the sound</w:t>
      </w:r>
    </w:p>
    <w:p w14:paraId="66FD79C0" w14:textId="4A0464FA" w:rsidR="003A417A" w:rsidRPr="006307BB" w:rsidRDefault="003A417A" w:rsidP="006307BB">
      <w:pPr>
        <w:pStyle w:val="Poetry"/>
      </w:pPr>
      <w:r w:rsidRPr="006307BB">
        <w:t>Of Sybil’s words as many times rebound.</w:t>
      </w:r>
    </w:p>
    <w:p w14:paraId="2534963D" w14:textId="77777777" w:rsidR="003A417A" w:rsidRPr="006307BB" w:rsidRDefault="003A417A" w:rsidP="006307BB">
      <w:pPr>
        <w:pStyle w:val="Poetry"/>
      </w:pPr>
      <w:r w:rsidRPr="006307BB">
        <w:t>Now to the mouth they come. Aloud she cries:</w:t>
      </w:r>
    </w:p>
    <w:p w14:paraId="6D7473AE" w14:textId="77777777" w:rsidR="003A417A" w:rsidRPr="006307BB" w:rsidRDefault="003A417A" w:rsidP="006307BB">
      <w:pPr>
        <w:pStyle w:val="Poetry"/>
      </w:pPr>
      <w:r w:rsidRPr="006307BB">
        <w:t>“This is the time; enquire your destinies.</w:t>
      </w:r>
    </w:p>
    <w:p w14:paraId="6A68C684" w14:textId="77777777" w:rsidR="006307BB" w:rsidRDefault="003A417A" w:rsidP="006307BB">
      <w:pPr>
        <w:pStyle w:val="Poetry"/>
      </w:pPr>
      <w:r w:rsidRPr="006307BB">
        <w:t xml:space="preserve">He comes; behold the god!” </w:t>
      </w:r>
      <w:proofErr w:type="gramStart"/>
      <w:r w:rsidRPr="006307BB">
        <w:t>Thus</w:t>
      </w:r>
      <w:proofErr w:type="gramEnd"/>
      <w:r w:rsidRPr="006307BB">
        <w:t xml:space="preserve"> while she said, </w:t>
      </w:r>
    </w:p>
    <w:p w14:paraId="2786CC07" w14:textId="25A29CDE" w:rsidR="003A417A" w:rsidRPr="006307BB" w:rsidRDefault="003A417A" w:rsidP="006307BB">
      <w:pPr>
        <w:pStyle w:val="Poetry"/>
      </w:pPr>
      <w:r w:rsidRPr="006307BB">
        <w:t>(And shiv’ring at the sacred entry stay’d,)</w:t>
      </w:r>
    </w:p>
    <w:p w14:paraId="794DFF15" w14:textId="35E03C8F" w:rsidR="003A417A" w:rsidRPr="006307BB" w:rsidRDefault="003A417A" w:rsidP="006307BB">
      <w:pPr>
        <w:pStyle w:val="Poetry"/>
      </w:pPr>
      <w:r w:rsidRPr="006307BB">
        <w:t>Her color chang’d; her face was not the same,</w:t>
      </w:r>
    </w:p>
    <w:p w14:paraId="2792DFF1" w14:textId="77777777" w:rsidR="006307BB" w:rsidRDefault="003A417A" w:rsidP="006307BB">
      <w:pPr>
        <w:pStyle w:val="Poetry"/>
      </w:pPr>
      <w:r w:rsidRPr="006307BB">
        <w:t xml:space="preserve">And hollow groans from her deep spirit came. </w:t>
      </w:r>
    </w:p>
    <w:p w14:paraId="403FC0F7" w14:textId="76800027" w:rsidR="003A417A" w:rsidRPr="006307BB" w:rsidRDefault="003A417A" w:rsidP="006307BB">
      <w:pPr>
        <w:pStyle w:val="Poetry"/>
      </w:pPr>
      <w:r w:rsidRPr="006307BB">
        <w:t>Her hair stood up; convulsive rage possess’d</w:t>
      </w:r>
    </w:p>
    <w:p w14:paraId="1D87596C" w14:textId="77777777" w:rsidR="006307BB" w:rsidRDefault="003A417A" w:rsidP="006307BB">
      <w:pPr>
        <w:pStyle w:val="Poetry"/>
      </w:pPr>
      <w:r w:rsidRPr="006307BB">
        <w:t xml:space="preserve">Her trembling limbs, and heav’d her lab’ring breast. </w:t>
      </w:r>
    </w:p>
    <w:p w14:paraId="68DA92C7" w14:textId="48A5D91F" w:rsidR="003A417A" w:rsidRPr="006307BB" w:rsidRDefault="003A417A" w:rsidP="006307BB">
      <w:pPr>
        <w:pStyle w:val="Poetry"/>
      </w:pPr>
      <w:r w:rsidRPr="006307BB">
        <w:t>Greater than humankind she seem’d to look,</w:t>
      </w:r>
    </w:p>
    <w:p w14:paraId="243DCE56" w14:textId="6D70776E" w:rsidR="003A417A" w:rsidRPr="006307BB" w:rsidRDefault="003A417A" w:rsidP="006307BB">
      <w:pPr>
        <w:pStyle w:val="Poetry"/>
      </w:pPr>
      <w:r w:rsidRPr="006307BB">
        <w:t>And with an accent more than mortal spoke.</w:t>
      </w:r>
    </w:p>
    <w:p w14:paraId="11570F15" w14:textId="77777777" w:rsidR="006307BB" w:rsidRDefault="003A417A" w:rsidP="006307BB">
      <w:pPr>
        <w:pStyle w:val="Poetry"/>
      </w:pPr>
      <w:r w:rsidRPr="006307BB">
        <w:t xml:space="preserve">Her staring eyes with sparkling fury </w:t>
      </w:r>
      <w:proofErr w:type="gramStart"/>
      <w:r w:rsidRPr="006307BB">
        <w:t>roll;</w:t>
      </w:r>
      <w:proofErr w:type="gramEnd"/>
      <w:r w:rsidRPr="006307BB">
        <w:t xml:space="preserve"> </w:t>
      </w:r>
    </w:p>
    <w:p w14:paraId="5FB58B20" w14:textId="77777777" w:rsidR="006307BB" w:rsidRDefault="003A417A" w:rsidP="006307BB">
      <w:pPr>
        <w:pStyle w:val="Poetry"/>
      </w:pPr>
      <w:r w:rsidRPr="006307BB">
        <w:t xml:space="preserve">When all the </w:t>
      </w:r>
      <w:proofErr w:type="gramStart"/>
      <w:r w:rsidRPr="006307BB">
        <w:t>god</w:t>
      </w:r>
      <w:proofErr w:type="gramEnd"/>
      <w:r w:rsidRPr="006307BB">
        <w:t xml:space="preserve"> came rushing on her soul. </w:t>
      </w:r>
    </w:p>
    <w:p w14:paraId="72217E40" w14:textId="53EA546C" w:rsidR="003A417A" w:rsidRPr="006307BB" w:rsidRDefault="003A417A" w:rsidP="006307BB">
      <w:pPr>
        <w:pStyle w:val="Poetry"/>
      </w:pPr>
      <w:r w:rsidRPr="006307BB">
        <w:t>Swiftly she turn’d, and, foaming as she spoke:</w:t>
      </w:r>
    </w:p>
    <w:p w14:paraId="09F54242" w14:textId="77777777" w:rsidR="003A417A" w:rsidRPr="006307BB" w:rsidRDefault="003A417A" w:rsidP="006307BB">
      <w:pPr>
        <w:pStyle w:val="Poetry"/>
      </w:pPr>
      <w:r w:rsidRPr="006307BB">
        <w:t>“Why this delay?” she cried</w:t>
      </w:r>
      <w:proofErr w:type="gramStart"/>
      <w:r w:rsidRPr="006307BB">
        <w:t>—“</w:t>
      </w:r>
      <w:proofErr w:type="gramEnd"/>
      <w:r w:rsidRPr="006307BB">
        <w:t>the pow’rs invoke!</w:t>
      </w:r>
    </w:p>
    <w:p w14:paraId="20FB8BC3" w14:textId="279677C5" w:rsidR="003A417A" w:rsidRPr="006307BB" w:rsidRDefault="003A417A" w:rsidP="006307BB">
      <w:pPr>
        <w:pStyle w:val="Poetry"/>
      </w:pPr>
      <w:r w:rsidRPr="006307BB">
        <w:t xml:space="preserve">Thy pray’rs alone can open this </w:t>
      </w:r>
      <w:proofErr w:type="gramStart"/>
      <w:r w:rsidRPr="006307BB">
        <w:t>abode;</w:t>
      </w:r>
      <w:proofErr w:type="gramEnd"/>
    </w:p>
    <w:p w14:paraId="6D2D6AA4" w14:textId="77777777" w:rsidR="003A417A" w:rsidRPr="006307BB" w:rsidRDefault="003A417A" w:rsidP="006307BB">
      <w:pPr>
        <w:pStyle w:val="Poetry"/>
      </w:pPr>
      <w:r w:rsidRPr="006307BB">
        <w:t xml:space="preserve">Else vain are my </w:t>
      </w:r>
      <w:proofErr w:type="gramStart"/>
      <w:r w:rsidRPr="006307BB">
        <w:t>demands, and</w:t>
      </w:r>
      <w:proofErr w:type="gramEnd"/>
      <w:r w:rsidRPr="006307BB">
        <w:t xml:space="preserve"> dumb the god.”</w:t>
      </w:r>
    </w:p>
    <w:p w14:paraId="3B124068" w14:textId="77777777" w:rsidR="006307BB" w:rsidRDefault="006307BB" w:rsidP="006307BB">
      <w:pPr>
        <w:pStyle w:val="Poetry"/>
      </w:pPr>
    </w:p>
    <w:p w14:paraId="35DEAD5F" w14:textId="3AADDD5E" w:rsidR="006307BB" w:rsidRDefault="003A417A" w:rsidP="006307BB">
      <w:pPr>
        <w:pStyle w:val="Poetry"/>
      </w:pPr>
      <w:r w:rsidRPr="006307BB">
        <w:t xml:space="preserve">She said no more. The trembling Trojans hear, </w:t>
      </w:r>
    </w:p>
    <w:p w14:paraId="463407B2" w14:textId="77777777" w:rsidR="006307BB" w:rsidRDefault="003A417A" w:rsidP="006307BB">
      <w:pPr>
        <w:pStyle w:val="Poetry"/>
      </w:pPr>
      <w:r w:rsidRPr="006307BB">
        <w:t xml:space="preserve">O’erspread with a damp sweat and holy fear. </w:t>
      </w:r>
    </w:p>
    <w:p w14:paraId="0260F544" w14:textId="463DA6C7" w:rsidR="003A417A" w:rsidRPr="006307BB" w:rsidRDefault="003A417A" w:rsidP="006307BB">
      <w:pPr>
        <w:pStyle w:val="Poetry"/>
      </w:pPr>
      <w:r w:rsidRPr="006307BB">
        <w:t>The prince himself, with awful dread possess’d,</w:t>
      </w:r>
    </w:p>
    <w:p w14:paraId="5CADE387" w14:textId="0F5F783F" w:rsidR="003A417A" w:rsidRPr="006307BB" w:rsidRDefault="003A417A" w:rsidP="006307BB">
      <w:pPr>
        <w:pStyle w:val="Poetry"/>
      </w:pPr>
      <w:r w:rsidRPr="006307BB">
        <w:t>His vows to great Apollo thus address’d:</w:t>
      </w:r>
      <w:r w:rsidRPr="006307BB">
        <w:tab/>
      </w:r>
    </w:p>
    <w:p w14:paraId="5377F186" w14:textId="77777777" w:rsidR="006307BB" w:rsidRDefault="003A417A" w:rsidP="006307BB">
      <w:pPr>
        <w:pStyle w:val="Poetry"/>
      </w:pPr>
      <w:r w:rsidRPr="006307BB">
        <w:t xml:space="preserve">“Indulgent god, propitious pow’r to Troy, </w:t>
      </w:r>
    </w:p>
    <w:p w14:paraId="3D483D37" w14:textId="77777777" w:rsidR="006307BB" w:rsidRDefault="003A417A" w:rsidP="006307BB">
      <w:pPr>
        <w:pStyle w:val="Poetry"/>
      </w:pPr>
      <w:r w:rsidRPr="006307BB">
        <w:t xml:space="preserve">Swift to relieve, unwilling to destroy, </w:t>
      </w:r>
    </w:p>
    <w:p w14:paraId="07E116E6" w14:textId="77777777" w:rsidR="006307BB" w:rsidRDefault="003A417A" w:rsidP="006307BB">
      <w:pPr>
        <w:pStyle w:val="Poetry"/>
      </w:pPr>
      <w:r w:rsidRPr="006307BB">
        <w:t xml:space="preserve">Directed by whose hand the Dardan dart </w:t>
      </w:r>
    </w:p>
    <w:p w14:paraId="7AE06591" w14:textId="17613954" w:rsidR="003A417A" w:rsidRPr="006307BB" w:rsidRDefault="003A417A" w:rsidP="006307BB">
      <w:pPr>
        <w:pStyle w:val="Poetry"/>
      </w:pPr>
      <w:r w:rsidRPr="006307BB">
        <w:t>Pierc’d the proud Grecian’s only mortal part:</w:t>
      </w:r>
    </w:p>
    <w:p w14:paraId="0DA556E7" w14:textId="69FBED75" w:rsidR="003A417A" w:rsidRPr="006307BB" w:rsidRDefault="003A417A" w:rsidP="006307BB">
      <w:pPr>
        <w:pStyle w:val="Poetry"/>
      </w:pPr>
      <w:r w:rsidRPr="006307BB">
        <w:t>Thus far, by fate’s decrees and thy commands,</w:t>
      </w:r>
    </w:p>
    <w:p w14:paraId="002AC87F" w14:textId="77777777" w:rsidR="006307BB" w:rsidRDefault="003A417A" w:rsidP="006307BB">
      <w:pPr>
        <w:pStyle w:val="Poetry"/>
      </w:pPr>
      <w:r w:rsidRPr="006307BB">
        <w:lastRenderedPageBreak/>
        <w:t xml:space="preserve">Thro’ ambient seas and thro’ devouring sands, </w:t>
      </w:r>
    </w:p>
    <w:p w14:paraId="1BF12C98" w14:textId="77777777" w:rsidR="006307BB" w:rsidRDefault="003A417A" w:rsidP="006307BB">
      <w:pPr>
        <w:pStyle w:val="Poetry"/>
      </w:pPr>
      <w:r w:rsidRPr="006307BB">
        <w:t xml:space="preserve">Our exil’d crew has sought th’ Ausonian </w:t>
      </w:r>
      <w:proofErr w:type="gramStart"/>
      <w:r w:rsidRPr="006307BB">
        <w:t>ground;</w:t>
      </w:r>
      <w:proofErr w:type="gramEnd"/>
      <w:r w:rsidRPr="006307BB">
        <w:t xml:space="preserve"> </w:t>
      </w:r>
    </w:p>
    <w:p w14:paraId="1B038CB3" w14:textId="045A6C16" w:rsidR="003A417A" w:rsidRPr="006307BB" w:rsidRDefault="003A417A" w:rsidP="006307BB">
      <w:pPr>
        <w:pStyle w:val="Poetry"/>
      </w:pPr>
      <w:r w:rsidRPr="006307BB">
        <w:t>And now, at length, the flying coast is found.</w:t>
      </w:r>
    </w:p>
    <w:p w14:paraId="72396C04" w14:textId="77777777" w:rsidR="003A417A" w:rsidRPr="006307BB" w:rsidRDefault="003A417A" w:rsidP="006307BB">
      <w:pPr>
        <w:pStyle w:val="Poetry"/>
      </w:pPr>
      <w:r w:rsidRPr="006307BB">
        <w:t>Thus far the fate of Troy, from place to place,</w:t>
      </w:r>
    </w:p>
    <w:p w14:paraId="1FF1D01D" w14:textId="46E70319" w:rsidR="003A417A" w:rsidRPr="006307BB" w:rsidRDefault="003A417A" w:rsidP="006307BB">
      <w:pPr>
        <w:pStyle w:val="Poetry"/>
      </w:pPr>
      <w:r w:rsidRPr="006307BB">
        <w:t>With fury has pursued her wand’ring race.</w:t>
      </w:r>
    </w:p>
    <w:p w14:paraId="1AC9A95A" w14:textId="77777777" w:rsidR="003A417A" w:rsidRPr="006307BB" w:rsidRDefault="003A417A" w:rsidP="006307BB">
      <w:pPr>
        <w:pStyle w:val="Poetry"/>
      </w:pPr>
      <w:r w:rsidRPr="006307BB">
        <w:t>Here cease, ye pow’rs, and let your vengeance end:</w:t>
      </w:r>
    </w:p>
    <w:p w14:paraId="59E47EFC" w14:textId="77777777" w:rsidR="006307BB" w:rsidRDefault="003A417A" w:rsidP="006307BB">
      <w:pPr>
        <w:pStyle w:val="Poetry"/>
      </w:pPr>
      <w:r w:rsidRPr="006307BB">
        <w:t xml:space="preserve">Troy is no </w:t>
      </w:r>
      <w:proofErr w:type="gramStart"/>
      <w:r w:rsidRPr="006307BB">
        <w:t>more, and</w:t>
      </w:r>
      <w:proofErr w:type="gramEnd"/>
      <w:r w:rsidRPr="006307BB">
        <w:t xml:space="preserve"> can no more offend. </w:t>
      </w:r>
    </w:p>
    <w:p w14:paraId="4B69CE66" w14:textId="77777777" w:rsidR="006307BB" w:rsidRDefault="003A417A" w:rsidP="006307BB">
      <w:pPr>
        <w:pStyle w:val="Poetry"/>
      </w:pPr>
      <w:r w:rsidRPr="006307BB">
        <w:t xml:space="preserve">And thou, O sacred maid, inspir’d to see </w:t>
      </w:r>
    </w:p>
    <w:p w14:paraId="457299BE" w14:textId="2DE87F56" w:rsidR="003A417A" w:rsidRPr="006307BB" w:rsidRDefault="003A417A" w:rsidP="006307BB">
      <w:pPr>
        <w:pStyle w:val="Poetry"/>
      </w:pPr>
      <w:r w:rsidRPr="006307BB">
        <w:t xml:space="preserve">Th’ event of things in dark </w:t>
      </w:r>
      <w:proofErr w:type="gramStart"/>
      <w:r w:rsidRPr="006307BB">
        <w:t>futurity;</w:t>
      </w:r>
      <w:proofErr w:type="gramEnd"/>
    </w:p>
    <w:p w14:paraId="5880E2C4" w14:textId="53F02686" w:rsidR="003A417A" w:rsidRPr="006307BB" w:rsidRDefault="003A417A" w:rsidP="006307BB">
      <w:pPr>
        <w:pStyle w:val="Poetry"/>
      </w:pPr>
      <w:r w:rsidRPr="006307BB">
        <w:t>Give me what Heav’n has promis’d to my fate,</w:t>
      </w:r>
    </w:p>
    <w:p w14:paraId="6AD2A046" w14:textId="77777777" w:rsidR="006307BB" w:rsidRDefault="003A417A" w:rsidP="006307BB">
      <w:pPr>
        <w:pStyle w:val="Poetry"/>
      </w:pPr>
      <w:r w:rsidRPr="006307BB">
        <w:t xml:space="preserve">To conquer and command the Latian </w:t>
      </w:r>
      <w:proofErr w:type="gramStart"/>
      <w:r w:rsidRPr="006307BB">
        <w:t>state;</w:t>
      </w:r>
      <w:proofErr w:type="gramEnd"/>
      <w:r w:rsidRPr="006307BB">
        <w:t xml:space="preserve"> </w:t>
      </w:r>
    </w:p>
    <w:p w14:paraId="2CE3B6CF" w14:textId="77777777" w:rsidR="006307BB" w:rsidRDefault="003A417A" w:rsidP="006307BB">
      <w:pPr>
        <w:pStyle w:val="Poetry"/>
      </w:pPr>
      <w:r w:rsidRPr="006307BB">
        <w:t xml:space="preserve">To fix my wand’ring gods, and find a place </w:t>
      </w:r>
    </w:p>
    <w:p w14:paraId="638863C0" w14:textId="2D5B9158" w:rsidR="003A417A" w:rsidRPr="006307BB" w:rsidRDefault="003A417A" w:rsidP="006307BB">
      <w:pPr>
        <w:pStyle w:val="Poetry"/>
      </w:pPr>
      <w:r w:rsidRPr="006307BB">
        <w:t>For the long exiles of the Trojan race.</w:t>
      </w:r>
    </w:p>
    <w:p w14:paraId="0267A1D5" w14:textId="77777777" w:rsidR="003A417A" w:rsidRPr="006307BB" w:rsidRDefault="003A417A" w:rsidP="006307BB">
      <w:pPr>
        <w:pStyle w:val="Poetry"/>
      </w:pPr>
      <w:r w:rsidRPr="006307BB">
        <w:t>Then shall my grateful hands a temple rear</w:t>
      </w:r>
    </w:p>
    <w:p w14:paraId="5CB81D21" w14:textId="761E36B7" w:rsidR="003A417A" w:rsidRPr="006307BB" w:rsidRDefault="003A417A" w:rsidP="006307BB">
      <w:pPr>
        <w:pStyle w:val="Poetry"/>
      </w:pPr>
      <w:r w:rsidRPr="006307BB">
        <w:t xml:space="preserve">To the twin gods, with vows and solemn </w:t>
      </w:r>
      <w:proofErr w:type="gramStart"/>
      <w:r w:rsidRPr="006307BB">
        <w:t>pray’r;</w:t>
      </w:r>
      <w:proofErr w:type="gramEnd"/>
    </w:p>
    <w:p w14:paraId="4ACE776D" w14:textId="77777777" w:rsidR="006307BB" w:rsidRDefault="003A417A" w:rsidP="006307BB">
      <w:pPr>
        <w:pStyle w:val="Poetry"/>
      </w:pPr>
      <w:r w:rsidRPr="006307BB">
        <w:t xml:space="preserve">And annual rites, and festivals, and games, </w:t>
      </w:r>
    </w:p>
    <w:p w14:paraId="3E2C3949" w14:textId="77777777" w:rsidR="006307BB" w:rsidRDefault="003A417A" w:rsidP="006307BB">
      <w:pPr>
        <w:pStyle w:val="Poetry"/>
      </w:pPr>
      <w:r w:rsidRPr="006307BB">
        <w:t xml:space="preserve">Shall be perform’d to their auspicious names. </w:t>
      </w:r>
    </w:p>
    <w:p w14:paraId="7A9F6609" w14:textId="77777777" w:rsidR="006307BB" w:rsidRDefault="003A417A" w:rsidP="006307BB">
      <w:pPr>
        <w:pStyle w:val="Poetry"/>
      </w:pPr>
      <w:r w:rsidRPr="006307BB">
        <w:t xml:space="preserve">Nor shalt thou want thy honors in my </w:t>
      </w:r>
      <w:proofErr w:type="gramStart"/>
      <w:r w:rsidRPr="006307BB">
        <w:t>land;</w:t>
      </w:r>
      <w:proofErr w:type="gramEnd"/>
      <w:r w:rsidRPr="006307BB">
        <w:t xml:space="preserve"> </w:t>
      </w:r>
    </w:p>
    <w:p w14:paraId="1E425009" w14:textId="419E8D4C" w:rsidR="003A417A" w:rsidRPr="006307BB" w:rsidRDefault="003A417A" w:rsidP="006307BB">
      <w:pPr>
        <w:pStyle w:val="Poetry"/>
      </w:pPr>
      <w:r w:rsidRPr="006307BB">
        <w:t>For there thy faithful oracles shall stand,</w:t>
      </w:r>
    </w:p>
    <w:p w14:paraId="710539F7" w14:textId="46F4252A" w:rsidR="003A417A" w:rsidRPr="006307BB" w:rsidRDefault="003A417A" w:rsidP="006307BB">
      <w:pPr>
        <w:pStyle w:val="Poetry"/>
      </w:pPr>
      <w:r w:rsidRPr="006307BB">
        <w:t>Preserv’d in shrines; and ev’ry sacred lay,</w:t>
      </w:r>
    </w:p>
    <w:p w14:paraId="708DAA9E" w14:textId="77777777" w:rsidR="003A417A" w:rsidRPr="006307BB" w:rsidRDefault="003A417A" w:rsidP="006307BB">
      <w:pPr>
        <w:pStyle w:val="Poetry"/>
      </w:pPr>
      <w:r w:rsidRPr="006307BB">
        <w:t>Which, by thy mouth, Apollo shall convey:</w:t>
      </w:r>
    </w:p>
    <w:p w14:paraId="58850EC1" w14:textId="77777777" w:rsidR="006307BB" w:rsidRDefault="003A417A" w:rsidP="006307BB">
      <w:pPr>
        <w:pStyle w:val="Poetry"/>
      </w:pPr>
      <w:r w:rsidRPr="006307BB">
        <w:t xml:space="preserve">All shall be treasur’d by a chosen train </w:t>
      </w:r>
    </w:p>
    <w:p w14:paraId="5A58B216" w14:textId="77777777" w:rsidR="006307BB" w:rsidRDefault="003A417A" w:rsidP="006307BB">
      <w:pPr>
        <w:pStyle w:val="Poetry"/>
      </w:pPr>
      <w:r w:rsidRPr="006307BB">
        <w:t xml:space="preserve">Of holy priests, and ever shall remain. </w:t>
      </w:r>
    </w:p>
    <w:p w14:paraId="05D77334" w14:textId="0393DB82" w:rsidR="003A417A" w:rsidRPr="006307BB" w:rsidRDefault="003A417A" w:rsidP="006307BB">
      <w:pPr>
        <w:pStyle w:val="Poetry"/>
      </w:pPr>
      <w:r w:rsidRPr="006307BB">
        <w:t>But O! commit not thy prophetic mind</w:t>
      </w:r>
    </w:p>
    <w:p w14:paraId="356B327C" w14:textId="7B414225" w:rsidR="003A417A" w:rsidRPr="006307BB" w:rsidRDefault="003A417A" w:rsidP="006307BB">
      <w:pPr>
        <w:pStyle w:val="Poetry"/>
      </w:pPr>
      <w:r w:rsidRPr="006307BB">
        <w:t>To flitting leaves, the sport of ev’ry wind,</w:t>
      </w:r>
    </w:p>
    <w:p w14:paraId="6C7C9968" w14:textId="77777777" w:rsidR="003A417A" w:rsidRPr="006307BB" w:rsidRDefault="003A417A" w:rsidP="006307BB">
      <w:pPr>
        <w:pStyle w:val="Poetry"/>
      </w:pPr>
      <w:r w:rsidRPr="006307BB">
        <w:t xml:space="preserve">Lest they disperse in air our empty </w:t>
      </w:r>
      <w:proofErr w:type="gramStart"/>
      <w:r w:rsidRPr="006307BB">
        <w:t>fate;</w:t>
      </w:r>
      <w:proofErr w:type="gramEnd"/>
    </w:p>
    <w:p w14:paraId="03162D3C" w14:textId="77777777" w:rsidR="003A417A" w:rsidRPr="006307BB" w:rsidRDefault="003A417A" w:rsidP="006307BB">
      <w:pPr>
        <w:pStyle w:val="Poetry"/>
      </w:pPr>
      <w:r w:rsidRPr="006307BB">
        <w:t>Write not, but, what the pow’rs ordain, relate.”</w:t>
      </w:r>
    </w:p>
    <w:p w14:paraId="6144963D" w14:textId="77777777" w:rsidR="006307BB" w:rsidRDefault="006307BB" w:rsidP="006307BB">
      <w:pPr>
        <w:pStyle w:val="Poetry"/>
      </w:pPr>
    </w:p>
    <w:p w14:paraId="2449DBA9" w14:textId="77777777" w:rsidR="006307BB" w:rsidRDefault="003A417A" w:rsidP="006307BB">
      <w:pPr>
        <w:pStyle w:val="Poetry"/>
      </w:pPr>
      <w:r w:rsidRPr="006307BB">
        <w:t xml:space="preserve">Struggling in vain, impatient of her load, </w:t>
      </w:r>
    </w:p>
    <w:p w14:paraId="04D2136B" w14:textId="1F448FB5" w:rsidR="003A417A" w:rsidRPr="006307BB" w:rsidRDefault="003A417A" w:rsidP="006307BB">
      <w:pPr>
        <w:pStyle w:val="Poetry"/>
      </w:pPr>
      <w:r w:rsidRPr="006307BB">
        <w:t>And lab’ring underneath the pond’rous god,</w:t>
      </w:r>
    </w:p>
    <w:p w14:paraId="0A3FA154" w14:textId="3C948CDE" w:rsidR="003A417A" w:rsidRPr="006307BB" w:rsidRDefault="003A417A" w:rsidP="006307BB">
      <w:pPr>
        <w:pStyle w:val="Poetry"/>
      </w:pPr>
      <w:r w:rsidRPr="006307BB">
        <w:t>The more she strove to shake him from her breast,</w:t>
      </w:r>
    </w:p>
    <w:p w14:paraId="042CD542" w14:textId="77777777" w:rsidR="006307BB" w:rsidRDefault="003A417A" w:rsidP="006307BB">
      <w:pPr>
        <w:pStyle w:val="Poetry"/>
      </w:pPr>
      <w:r w:rsidRPr="006307BB">
        <w:t xml:space="preserve">With more and far superior force he </w:t>
      </w:r>
      <w:proofErr w:type="gramStart"/>
      <w:r w:rsidRPr="006307BB">
        <w:t>press’d;</w:t>
      </w:r>
      <w:proofErr w:type="gramEnd"/>
      <w:r w:rsidRPr="006307BB">
        <w:t xml:space="preserve"> </w:t>
      </w:r>
    </w:p>
    <w:p w14:paraId="172E9774" w14:textId="77777777" w:rsidR="006307BB" w:rsidRDefault="003A417A" w:rsidP="006307BB">
      <w:pPr>
        <w:pStyle w:val="Poetry"/>
      </w:pPr>
      <w:r w:rsidRPr="006307BB">
        <w:t xml:space="preserve">Commands his entrance, and, without control, </w:t>
      </w:r>
    </w:p>
    <w:p w14:paraId="461CD97D" w14:textId="46FDF1B5" w:rsidR="003A417A" w:rsidRPr="006307BB" w:rsidRDefault="003A417A" w:rsidP="006307BB">
      <w:pPr>
        <w:pStyle w:val="Poetry"/>
      </w:pPr>
      <w:r w:rsidRPr="006307BB">
        <w:t>Usurps her organs and inspires her soul.</w:t>
      </w:r>
    </w:p>
    <w:p w14:paraId="5BD07404" w14:textId="77777777" w:rsidR="003A417A" w:rsidRPr="006307BB" w:rsidRDefault="003A417A" w:rsidP="006307BB">
      <w:pPr>
        <w:pStyle w:val="Poetry"/>
      </w:pPr>
      <w:r w:rsidRPr="006307BB">
        <w:t>Now, with a furious blast, the hundred doors</w:t>
      </w:r>
    </w:p>
    <w:p w14:paraId="66FFAE11" w14:textId="1003D175" w:rsidR="003A417A" w:rsidRPr="006307BB" w:rsidRDefault="003A417A" w:rsidP="006307BB">
      <w:pPr>
        <w:pStyle w:val="Poetry"/>
      </w:pPr>
      <w:r w:rsidRPr="006307BB">
        <w:lastRenderedPageBreak/>
        <w:t xml:space="preserve">Ope of </w:t>
      </w:r>
      <w:proofErr w:type="gramStart"/>
      <w:r w:rsidRPr="006307BB">
        <w:t>themselves;</w:t>
      </w:r>
      <w:proofErr w:type="gramEnd"/>
      <w:r w:rsidRPr="006307BB">
        <w:t xml:space="preserve"> a rushing whirlwind roars</w:t>
      </w:r>
    </w:p>
    <w:p w14:paraId="79C5C29A" w14:textId="77777777" w:rsidR="003A417A" w:rsidRPr="006307BB" w:rsidRDefault="003A417A" w:rsidP="006307BB">
      <w:pPr>
        <w:pStyle w:val="Poetry"/>
      </w:pPr>
      <w:r w:rsidRPr="006307BB">
        <w:t>Within the cave, and Sibyl’s voice restores:</w:t>
      </w:r>
    </w:p>
    <w:p w14:paraId="4655AA2E" w14:textId="77777777" w:rsidR="006307BB" w:rsidRDefault="003A417A" w:rsidP="006307BB">
      <w:pPr>
        <w:pStyle w:val="Poetry"/>
      </w:pPr>
      <w:r w:rsidRPr="006307BB">
        <w:t xml:space="preserve">“Escap’d the dangers of the wat’ry reign, </w:t>
      </w:r>
    </w:p>
    <w:p w14:paraId="32C77486" w14:textId="7D873052" w:rsidR="003A417A" w:rsidRPr="006307BB" w:rsidRDefault="003A417A" w:rsidP="006307BB">
      <w:pPr>
        <w:pStyle w:val="Poetry"/>
      </w:pPr>
      <w:r w:rsidRPr="006307BB">
        <w:t>Yet more and greater ills by land remain.</w:t>
      </w:r>
    </w:p>
    <w:p w14:paraId="28CE05C8" w14:textId="77777777" w:rsidR="003A417A" w:rsidRPr="006307BB" w:rsidRDefault="003A417A" w:rsidP="006307BB">
      <w:pPr>
        <w:pStyle w:val="Poetry"/>
      </w:pPr>
      <w:r w:rsidRPr="006307BB">
        <w:t>The coast, so long desir’d (nor doubt th’ event),</w:t>
      </w:r>
    </w:p>
    <w:p w14:paraId="02C09FFA" w14:textId="2BAA87E5" w:rsidR="003A417A" w:rsidRPr="006307BB" w:rsidRDefault="003A417A" w:rsidP="006307BB">
      <w:pPr>
        <w:pStyle w:val="Poetry"/>
      </w:pPr>
      <w:r w:rsidRPr="006307BB">
        <w:t>Thy troops shall reach, but, having reach’d, repent.</w:t>
      </w:r>
    </w:p>
    <w:p w14:paraId="62724A77" w14:textId="77777777" w:rsidR="006307BB" w:rsidRDefault="003A417A" w:rsidP="006307BB">
      <w:pPr>
        <w:pStyle w:val="Poetry"/>
      </w:pPr>
      <w:r w:rsidRPr="006307BB">
        <w:t xml:space="preserve">Wars, horrid wars, I view—a field of blood, </w:t>
      </w:r>
    </w:p>
    <w:p w14:paraId="32C5F6E3" w14:textId="482C3176" w:rsidR="003A417A" w:rsidRPr="006307BB" w:rsidRDefault="003A417A" w:rsidP="006307BB">
      <w:pPr>
        <w:pStyle w:val="Poetry"/>
      </w:pPr>
      <w:r w:rsidRPr="006307BB">
        <w:t>And Tiber rolling with a purple flood.</w:t>
      </w:r>
    </w:p>
    <w:p w14:paraId="6F9D3DBA" w14:textId="77777777" w:rsidR="003A417A" w:rsidRPr="006307BB" w:rsidRDefault="003A417A" w:rsidP="006307BB">
      <w:pPr>
        <w:pStyle w:val="Poetry"/>
      </w:pPr>
      <w:r w:rsidRPr="006307BB">
        <w:t>Simois nor Xanthus shall be wanting there:</w:t>
      </w:r>
    </w:p>
    <w:p w14:paraId="7E56028D" w14:textId="77777777" w:rsidR="003A417A" w:rsidRPr="006307BB" w:rsidRDefault="003A417A" w:rsidP="006307BB">
      <w:pPr>
        <w:pStyle w:val="Poetry"/>
      </w:pPr>
      <w:r w:rsidRPr="006307BB">
        <w:t>A new Achilles shall in arms appear,</w:t>
      </w:r>
    </w:p>
    <w:p w14:paraId="44ACD056" w14:textId="4241059B" w:rsidR="003A417A" w:rsidRPr="006307BB" w:rsidRDefault="003A417A" w:rsidP="006307BB">
      <w:pPr>
        <w:pStyle w:val="Poetry"/>
      </w:pPr>
      <w:r w:rsidRPr="006307BB">
        <w:t xml:space="preserve">And he, too, </w:t>
      </w:r>
      <w:proofErr w:type="gramStart"/>
      <w:r w:rsidRPr="006307BB">
        <w:t>goddess-born</w:t>
      </w:r>
      <w:proofErr w:type="gramEnd"/>
      <w:r w:rsidRPr="006307BB">
        <w:t>. Fierce Juno’s hate,</w:t>
      </w:r>
    </w:p>
    <w:p w14:paraId="34C1497C" w14:textId="77777777" w:rsidR="003A417A" w:rsidRPr="006307BB" w:rsidRDefault="003A417A" w:rsidP="006307BB">
      <w:pPr>
        <w:pStyle w:val="Poetry"/>
      </w:pPr>
      <w:r w:rsidRPr="006307BB">
        <w:t>Added to hostile force, shall urge thy fate.</w:t>
      </w:r>
    </w:p>
    <w:p w14:paraId="1214BDCB" w14:textId="77777777" w:rsidR="006307BB" w:rsidRDefault="003A417A" w:rsidP="006307BB">
      <w:pPr>
        <w:pStyle w:val="Poetry"/>
      </w:pPr>
      <w:r w:rsidRPr="006307BB">
        <w:t xml:space="preserve">To what strange nations shalt not thou resort, </w:t>
      </w:r>
    </w:p>
    <w:p w14:paraId="762CF681" w14:textId="5380DFC0" w:rsidR="003A417A" w:rsidRPr="006307BB" w:rsidRDefault="003A417A" w:rsidP="006307BB">
      <w:pPr>
        <w:pStyle w:val="Poetry"/>
      </w:pPr>
      <w:r w:rsidRPr="006307BB">
        <w:t>Driv’n to solicit aid at ev’ry court!</w:t>
      </w:r>
    </w:p>
    <w:p w14:paraId="35F9B89C" w14:textId="77777777" w:rsidR="003A417A" w:rsidRPr="006307BB" w:rsidRDefault="003A417A" w:rsidP="006307BB">
      <w:pPr>
        <w:pStyle w:val="Poetry"/>
      </w:pPr>
      <w:r w:rsidRPr="006307BB">
        <w:t xml:space="preserve">The cause the same which Ilium once </w:t>
      </w:r>
      <w:proofErr w:type="gramStart"/>
      <w:r w:rsidRPr="006307BB">
        <w:t>oppress’d;</w:t>
      </w:r>
      <w:proofErr w:type="gramEnd"/>
    </w:p>
    <w:p w14:paraId="482C1B5A" w14:textId="44803DD6" w:rsidR="003A417A" w:rsidRPr="006307BB" w:rsidRDefault="003A417A" w:rsidP="006307BB">
      <w:pPr>
        <w:pStyle w:val="Poetry"/>
      </w:pPr>
      <w:r w:rsidRPr="006307BB">
        <w:t>A foreign mistress, and a foreign guest.</w:t>
      </w:r>
    </w:p>
    <w:p w14:paraId="5F222E00" w14:textId="77777777" w:rsidR="003A417A" w:rsidRPr="006307BB" w:rsidRDefault="003A417A" w:rsidP="006307BB">
      <w:pPr>
        <w:pStyle w:val="Poetry"/>
      </w:pPr>
      <w:r w:rsidRPr="006307BB">
        <w:t>But thou, secure of soul, unbent with woes,</w:t>
      </w:r>
    </w:p>
    <w:p w14:paraId="1D884FE2" w14:textId="77777777" w:rsidR="006307BB" w:rsidRDefault="003A417A" w:rsidP="006307BB">
      <w:pPr>
        <w:pStyle w:val="Poetry"/>
      </w:pPr>
      <w:r w:rsidRPr="006307BB">
        <w:t xml:space="preserve">The more thy fortune frowns, the more oppose. </w:t>
      </w:r>
    </w:p>
    <w:p w14:paraId="42EE233E" w14:textId="06D11110" w:rsidR="003A417A" w:rsidRPr="006307BB" w:rsidRDefault="003A417A" w:rsidP="006307BB">
      <w:pPr>
        <w:pStyle w:val="Poetry"/>
      </w:pPr>
      <w:r w:rsidRPr="006307BB">
        <w:t>The dawnings of thy safety shall be shown</w:t>
      </w:r>
    </w:p>
    <w:p w14:paraId="44CAD944" w14:textId="77777777" w:rsidR="003A417A" w:rsidRPr="006307BB" w:rsidRDefault="003A417A" w:rsidP="006307BB">
      <w:pPr>
        <w:pStyle w:val="Poetry"/>
      </w:pPr>
      <w:r w:rsidRPr="006307BB">
        <w:t>From whence thou least shalt hope, a Grecian town.”</w:t>
      </w:r>
    </w:p>
    <w:p w14:paraId="282350FB" w14:textId="77777777" w:rsidR="006307BB" w:rsidRDefault="006307BB" w:rsidP="006307BB">
      <w:pPr>
        <w:pStyle w:val="Poetry"/>
      </w:pPr>
    </w:p>
    <w:p w14:paraId="34FDD414" w14:textId="48EBA786" w:rsidR="003A417A" w:rsidRPr="006307BB" w:rsidRDefault="003A417A" w:rsidP="006307BB">
      <w:pPr>
        <w:pStyle w:val="Poetry"/>
      </w:pPr>
      <w:r w:rsidRPr="006307BB">
        <w:t>Thus, from the dark recess, the Sibyl spoke,</w:t>
      </w:r>
    </w:p>
    <w:p w14:paraId="2E99AB08" w14:textId="77777777" w:rsidR="006307BB" w:rsidRDefault="003A417A" w:rsidP="006307BB">
      <w:pPr>
        <w:pStyle w:val="Poetry"/>
      </w:pPr>
      <w:r w:rsidRPr="006307BB">
        <w:t xml:space="preserve">And the resisting air the thunder </w:t>
      </w:r>
      <w:proofErr w:type="gramStart"/>
      <w:r w:rsidRPr="006307BB">
        <w:t>broke;</w:t>
      </w:r>
      <w:proofErr w:type="gramEnd"/>
      <w:r w:rsidRPr="006307BB">
        <w:t xml:space="preserve"> </w:t>
      </w:r>
    </w:p>
    <w:p w14:paraId="08BDDCF5" w14:textId="13869F4B" w:rsidR="003A417A" w:rsidRPr="006307BB" w:rsidRDefault="003A417A" w:rsidP="006307BB">
      <w:pPr>
        <w:pStyle w:val="Poetry"/>
      </w:pPr>
      <w:r w:rsidRPr="006307BB">
        <w:t>The cave rebellow’d, and the temple shook.</w:t>
      </w:r>
    </w:p>
    <w:p w14:paraId="225142D0" w14:textId="77777777" w:rsidR="006307BB" w:rsidRDefault="003A417A" w:rsidP="006307BB">
      <w:pPr>
        <w:pStyle w:val="Poetry"/>
      </w:pPr>
      <w:r w:rsidRPr="006307BB">
        <w:t xml:space="preserve">Th’ ambiguous god, who rul’d her lab’ring breast, </w:t>
      </w:r>
    </w:p>
    <w:p w14:paraId="76D266BC" w14:textId="584320E1" w:rsidR="003A417A" w:rsidRPr="006307BB" w:rsidRDefault="003A417A" w:rsidP="006307BB">
      <w:pPr>
        <w:pStyle w:val="Poetry"/>
      </w:pPr>
      <w:r w:rsidRPr="006307BB">
        <w:t xml:space="preserve">In these mysterious words his mind </w:t>
      </w:r>
      <w:proofErr w:type="gramStart"/>
      <w:r w:rsidRPr="006307BB">
        <w:t>express’d;</w:t>
      </w:r>
      <w:proofErr w:type="gramEnd"/>
    </w:p>
    <w:p w14:paraId="00BC424C" w14:textId="1567A781" w:rsidR="003A417A" w:rsidRPr="006307BB" w:rsidRDefault="003A417A" w:rsidP="006307BB">
      <w:pPr>
        <w:pStyle w:val="Poetry"/>
      </w:pPr>
      <w:r w:rsidRPr="006307BB">
        <w:t>Some truths reveal’d, in terms involv’d the rest.</w:t>
      </w:r>
    </w:p>
    <w:p w14:paraId="26FB46DD" w14:textId="77777777" w:rsidR="006307BB" w:rsidRDefault="003A417A" w:rsidP="006307BB">
      <w:pPr>
        <w:pStyle w:val="Poetry"/>
      </w:pPr>
      <w:r w:rsidRPr="006307BB">
        <w:t xml:space="preserve">At length her fury fell, her foaming ceas’d, </w:t>
      </w:r>
    </w:p>
    <w:p w14:paraId="21091F4A" w14:textId="77777777" w:rsidR="006307BB" w:rsidRDefault="003A417A" w:rsidP="006307BB">
      <w:pPr>
        <w:pStyle w:val="Poetry"/>
      </w:pPr>
      <w:r w:rsidRPr="006307BB">
        <w:t xml:space="preserve">And, ebbing in her soul, the god decreas’d. </w:t>
      </w:r>
    </w:p>
    <w:p w14:paraId="48C448B6" w14:textId="77777777" w:rsidR="006307BB" w:rsidRDefault="003A417A" w:rsidP="006307BB">
      <w:pPr>
        <w:pStyle w:val="Poetry"/>
      </w:pPr>
      <w:r w:rsidRPr="006307BB">
        <w:t xml:space="preserve">Then thus the chief: “No terror to my view, </w:t>
      </w:r>
    </w:p>
    <w:p w14:paraId="514804CC" w14:textId="760213F3" w:rsidR="003A417A" w:rsidRPr="006307BB" w:rsidRDefault="003A417A" w:rsidP="006307BB">
      <w:pPr>
        <w:pStyle w:val="Poetry"/>
      </w:pPr>
      <w:r w:rsidRPr="006307BB">
        <w:t>No frightful face of danger can be new.</w:t>
      </w:r>
    </w:p>
    <w:p w14:paraId="52ECDFE0" w14:textId="7A10D28F" w:rsidR="003A417A" w:rsidRPr="006307BB" w:rsidRDefault="003A417A" w:rsidP="006307BB">
      <w:pPr>
        <w:pStyle w:val="Poetry"/>
      </w:pPr>
      <w:r w:rsidRPr="006307BB">
        <w:t>Inur’d to suffer, and resolv’d to dare,</w:t>
      </w:r>
    </w:p>
    <w:p w14:paraId="7FB229BE" w14:textId="77777777" w:rsidR="006307BB" w:rsidRDefault="003A417A" w:rsidP="006307BB">
      <w:pPr>
        <w:pStyle w:val="Poetry"/>
      </w:pPr>
      <w:r w:rsidRPr="006307BB">
        <w:t xml:space="preserve">The Fates, without my pow’r, shall be without my care. </w:t>
      </w:r>
    </w:p>
    <w:p w14:paraId="64556A8A" w14:textId="726AA112" w:rsidR="003A417A" w:rsidRPr="006307BB" w:rsidRDefault="003A417A" w:rsidP="006307BB">
      <w:pPr>
        <w:pStyle w:val="Poetry"/>
      </w:pPr>
      <w:r w:rsidRPr="006307BB">
        <w:t>This let me crave, since near your grove the road</w:t>
      </w:r>
    </w:p>
    <w:p w14:paraId="3BE52BFD" w14:textId="77777777" w:rsidR="003A417A" w:rsidRPr="006307BB" w:rsidRDefault="003A417A" w:rsidP="006307BB">
      <w:pPr>
        <w:pStyle w:val="Poetry"/>
      </w:pPr>
      <w:r w:rsidRPr="006307BB">
        <w:t>To hell lies open, and the dark abode</w:t>
      </w:r>
    </w:p>
    <w:p w14:paraId="61D56C6A" w14:textId="77777777" w:rsidR="003A417A" w:rsidRPr="006307BB" w:rsidRDefault="003A417A" w:rsidP="006307BB">
      <w:pPr>
        <w:pStyle w:val="Poetry"/>
      </w:pPr>
      <w:r w:rsidRPr="006307BB">
        <w:lastRenderedPageBreak/>
        <w:t xml:space="preserve">Which Acheron surrounds, th’ innavigable </w:t>
      </w:r>
      <w:proofErr w:type="gramStart"/>
      <w:r w:rsidRPr="006307BB">
        <w:t>flood;</w:t>
      </w:r>
      <w:proofErr w:type="gramEnd"/>
    </w:p>
    <w:p w14:paraId="53AD00BD" w14:textId="79C458D9" w:rsidR="003A417A" w:rsidRPr="006307BB" w:rsidRDefault="003A417A" w:rsidP="006307BB">
      <w:pPr>
        <w:pStyle w:val="Poetry"/>
      </w:pPr>
      <w:r w:rsidRPr="006307BB">
        <w:t>Conduct me thro’ the regions void of light,</w:t>
      </w:r>
    </w:p>
    <w:p w14:paraId="727F8A92" w14:textId="77777777" w:rsidR="006307BB" w:rsidRDefault="003A417A" w:rsidP="006307BB">
      <w:pPr>
        <w:pStyle w:val="Poetry"/>
      </w:pPr>
      <w:r w:rsidRPr="006307BB">
        <w:t xml:space="preserve">And lead me longing to my father’s sight. </w:t>
      </w:r>
    </w:p>
    <w:p w14:paraId="2F023185" w14:textId="7C916FEB" w:rsidR="003A417A" w:rsidRPr="006307BB" w:rsidRDefault="003A417A" w:rsidP="006307BB">
      <w:pPr>
        <w:pStyle w:val="Poetry"/>
      </w:pPr>
      <w:r w:rsidRPr="006307BB">
        <w:t>For him, a thousand dangers I have sought,</w:t>
      </w:r>
    </w:p>
    <w:p w14:paraId="27F6C13D" w14:textId="77777777" w:rsidR="006307BB" w:rsidRDefault="003A417A" w:rsidP="006307BB">
      <w:pPr>
        <w:pStyle w:val="Poetry"/>
      </w:pPr>
      <w:r w:rsidRPr="006307BB">
        <w:t xml:space="preserve">And, rushing where the thickest Grecians fought, </w:t>
      </w:r>
    </w:p>
    <w:p w14:paraId="02329383" w14:textId="21F3FB27" w:rsidR="003A417A" w:rsidRPr="006307BB" w:rsidRDefault="003A417A" w:rsidP="006307BB">
      <w:pPr>
        <w:pStyle w:val="Poetry"/>
      </w:pPr>
      <w:r w:rsidRPr="006307BB">
        <w:t>Safe on my back the sacred burthen brought.</w:t>
      </w:r>
    </w:p>
    <w:p w14:paraId="6951B40C" w14:textId="3224EB87" w:rsidR="003A417A" w:rsidRPr="006307BB" w:rsidRDefault="003A417A" w:rsidP="006307BB">
      <w:pPr>
        <w:pStyle w:val="Poetry"/>
      </w:pPr>
      <w:r w:rsidRPr="006307BB">
        <w:t>He, for my sake, the raging ocean tried,</w:t>
      </w:r>
    </w:p>
    <w:p w14:paraId="7E7517AF" w14:textId="77777777" w:rsidR="003A417A" w:rsidRPr="006307BB" w:rsidRDefault="003A417A" w:rsidP="006307BB">
      <w:pPr>
        <w:pStyle w:val="Poetry"/>
      </w:pPr>
      <w:r w:rsidRPr="006307BB">
        <w:t>And wrath of Heav’n, my still auspicious guide,</w:t>
      </w:r>
    </w:p>
    <w:p w14:paraId="51AF98EA" w14:textId="77777777" w:rsidR="006307BB" w:rsidRDefault="003A417A" w:rsidP="006307BB">
      <w:pPr>
        <w:pStyle w:val="Poetry"/>
      </w:pPr>
      <w:r w:rsidRPr="006307BB">
        <w:t xml:space="preserve">And bore beyond the strength decrepid age supplied. </w:t>
      </w:r>
    </w:p>
    <w:p w14:paraId="6D1A97EC" w14:textId="4D6C601A" w:rsidR="003A417A" w:rsidRPr="006307BB" w:rsidRDefault="003A417A" w:rsidP="006307BB">
      <w:pPr>
        <w:pStyle w:val="Poetry"/>
      </w:pPr>
      <w:r w:rsidRPr="006307BB">
        <w:t>Oft, since he breath’d his last, in dead of night</w:t>
      </w:r>
    </w:p>
    <w:p w14:paraId="3043229C" w14:textId="77777777" w:rsidR="003A417A" w:rsidRPr="006307BB" w:rsidRDefault="003A417A" w:rsidP="006307BB">
      <w:pPr>
        <w:pStyle w:val="Poetry"/>
      </w:pPr>
      <w:r w:rsidRPr="006307BB">
        <w:t xml:space="preserve">His reverend image stood before my </w:t>
      </w:r>
      <w:proofErr w:type="gramStart"/>
      <w:r w:rsidRPr="006307BB">
        <w:t>sight;</w:t>
      </w:r>
      <w:proofErr w:type="gramEnd"/>
    </w:p>
    <w:p w14:paraId="1A93877A" w14:textId="3895D08A" w:rsidR="003A417A" w:rsidRPr="006307BB" w:rsidRDefault="003A417A" w:rsidP="006307BB">
      <w:pPr>
        <w:pStyle w:val="Poetry"/>
      </w:pPr>
      <w:r w:rsidRPr="006307BB">
        <w:t xml:space="preserve">Enjoin’d to seek, below, his holy </w:t>
      </w:r>
      <w:proofErr w:type="gramStart"/>
      <w:r w:rsidRPr="006307BB">
        <w:t>shade;</w:t>
      </w:r>
      <w:proofErr w:type="gramEnd"/>
    </w:p>
    <w:p w14:paraId="28CB5AEF" w14:textId="77777777" w:rsidR="006307BB" w:rsidRDefault="003A417A" w:rsidP="006307BB">
      <w:pPr>
        <w:pStyle w:val="Poetry"/>
      </w:pPr>
      <w:r w:rsidRPr="006307BB">
        <w:t xml:space="preserve">Conducted there by your unerring aid. </w:t>
      </w:r>
    </w:p>
    <w:p w14:paraId="7F5A8EE8" w14:textId="77777777" w:rsidR="006307BB" w:rsidRDefault="003A417A" w:rsidP="006307BB">
      <w:pPr>
        <w:pStyle w:val="Poetry"/>
      </w:pPr>
      <w:r w:rsidRPr="006307BB">
        <w:t xml:space="preserve">But you, if pious minds by pray’rs are won, </w:t>
      </w:r>
    </w:p>
    <w:p w14:paraId="28C10DC4" w14:textId="1C6C3C86" w:rsidR="003A417A" w:rsidRPr="006307BB" w:rsidRDefault="003A417A" w:rsidP="006307BB">
      <w:pPr>
        <w:pStyle w:val="Poetry"/>
      </w:pPr>
      <w:r w:rsidRPr="006307BB">
        <w:t xml:space="preserve">Oblige the </w:t>
      </w:r>
      <w:proofErr w:type="gramStart"/>
      <w:r w:rsidRPr="006307BB">
        <w:t>father, and</w:t>
      </w:r>
      <w:proofErr w:type="gramEnd"/>
      <w:r w:rsidRPr="006307BB">
        <w:t xml:space="preserve"> protect the son.</w:t>
      </w:r>
    </w:p>
    <w:p w14:paraId="1139E5C2" w14:textId="77777777" w:rsidR="003A417A" w:rsidRPr="006307BB" w:rsidRDefault="003A417A" w:rsidP="006307BB">
      <w:pPr>
        <w:pStyle w:val="Poetry"/>
      </w:pPr>
      <w:r w:rsidRPr="006307BB">
        <w:t xml:space="preserve">Yours is the </w:t>
      </w:r>
      <w:proofErr w:type="gramStart"/>
      <w:r w:rsidRPr="006307BB">
        <w:t>pow’r;</w:t>
      </w:r>
      <w:proofErr w:type="gramEnd"/>
      <w:r w:rsidRPr="006307BB">
        <w:t xml:space="preserve"> nor Proserpine in vain</w:t>
      </w:r>
    </w:p>
    <w:p w14:paraId="752FF6E0" w14:textId="583E3295" w:rsidR="003A417A" w:rsidRPr="006307BB" w:rsidRDefault="003A417A" w:rsidP="006307BB">
      <w:pPr>
        <w:pStyle w:val="Poetry"/>
      </w:pPr>
      <w:r w:rsidRPr="006307BB">
        <w:t>Has made you priestess of her nightly reign.</w:t>
      </w:r>
    </w:p>
    <w:p w14:paraId="35CD6412" w14:textId="77777777" w:rsidR="006307BB" w:rsidRDefault="003A417A" w:rsidP="006307BB">
      <w:pPr>
        <w:pStyle w:val="Poetry"/>
      </w:pPr>
      <w:r w:rsidRPr="006307BB">
        <w:t xml:space="preserve">If Orpheus, arm’d with his enchanting lyre, </w:t>
      </w:r>
    </w:p>
    <w:p w14:paraId="3AEE82EE" w14:textId="77777777" w:rsidR="006307BB" w:rsidRDefault="003A417A" w:rsidP="006307BB">
      <w:pPr>
        <w:pStyle w:val="Poetry"/>
      </w:pPr>
      <w:r w:rsidRPr="006307BB">
        <w:t xml:space="preserve">The ruthless king with pity could inspire, </w:t>
      </w:r>
    </w:p>
    <w:p w14:paraId="0688F8ED" w14:textId="77777777" w:rsidR="006307BB" w:rsidRDefault="003A417A" w:rsidP="006307BB">
      <w:pPr>
        <w:pStyle w:val="Poetry"/>
      </w:pPr>
      <w:r w:rsidRPr="006307BB">
        <w:t xml:space="preserve">And from the shades below redeem his </w:t>
      </w:r>
      <w:proofErr w:type="gramStart"/>
      <w:r w:rsidRPr="006307BB">
        <w:t>wife;</w:t>
      </w:r>
      <w:proofErr w:type="gramEnd"/>
      <w:r w:rsidRPr="006307BB">
        <w:t xml:space="preserve"> </w:t>
      </w:r>
    </w:p>
    <w:p w14:paraId="4C1EE071" w14:textId="6B21B0D0" w:rsidR="003A417A" w:rsidRPr="006307BB" w:rsidRDefault="003A417A" w:rsidP="006307BB">
      <w:pPr>
        <w:pStyle w:val="Poetry"/>
      </w:pPr>
      <w:r w:rsidRPr="006307BB">
        <w:t>If Pollux, off ’ring his alternate life,</w:t>
      </w:r>
    </w:p>
    <w:p w14:paraId="57952CA3" w14:textId="496BA092" w:rsidR="003A417A" w:rsidRPr="006307BB" w:rsidRDefault="003A417A" w:rsidP="006307BB">
      <w:pPr>
        <w:pStyle w:val="Poetry"/>
      </w:pPr>
      <w:r w:rsidRPr="006307BB">
        <w:t>Could free his brother, and can daily go</w:t>
      </w:r>
    </w:p>
    <w:p w14:paraId="1ABDA7C1" w14:textId="77777777" w:rsidR="006307BB" w:rsidRDefault="003A417A" w:rsidP="006307BB">
      <w:pPr>
        <w:pStyle w:val="Poetry"/>
      </w:pPr>
      <w:r w:rsidRPr="006307BB">
        <w:t xml:space="preserve">By turns aloft, by turns descend below— </w:t>
      </w:r>
    </w:p>
    <w:p w14:paraId="10DE3E09" w14:textId="40FBE644" w:rsidR="003A417A" w:rsidRPr="006307BB" w:rsidRDefault="003A417A" w:rsidP="006307BB">
      <w:pPr>
        <w:pStyle w:val="Poetry"/>
      </w:pPr>
      <w:r w:rsidRPr="006307BB">
        <w:t>Why name I Theseus, or his greater friend,</w:t>
      </w:r>
    </w:p>
    <w:p w14:paraId="46DAE8D1" w14:textId="77777777" w:rsidR="006307BB" w:rsidRDefault="003A417A" w:rsidP="006307BB">
      <w:pPr>
        <w:pStyle w:val="Poetry"/>
      </w:pPr>
      <w:r w:rsidRPr="006307BB">
        <w:t xml:space="preserve">Who trod the downward path, and upward could ascend? </w:t>
      </w:r>
    </w:p>
    <w:p w14:paraId="38FEAA6C" w14:textId="78D963E9" w:rsidR="003A417A" w:rsidRPr="006307BB" w:rsidRDefault="003A417A" w:rsidP="006307BB">
      <w:pPr>
        <w:pStyle w:val="Poetry"/>
      </w:pPr>
      <w:r w:rsidRPr="006307BB">
        <w:t xml:space="preserve">Not less than theirs from Jove my lineage </w:t>
      </w:r>
      <w:proofErr w:type="gramStart"/>
      <w:r w:rsidRPr="006307BB">
        <w:t>came;</w:t>
      </w:r>
      <w:proofErr w:type="gramEnd"/>
    </w:p>
    <w:p w14:paraId="1CDCD232" w14:textId="1B7EB533" w:rsidR="003A417A" w:rsidRPr="006307BB" w:rsidRDefault="003A417A" w:rsidP="006307BB">
      <w:pPr>
        <w:pStyle w:val="Poetry"/>
      </w:pPr>
      <w:r w:rsidRPr="006307BB">
        <w:t>My mother greater, my descent the same.”</w:t>
      </w:r>
    </w:p>
    <w:p w14:paraId="27CB5CED" w14:textId="77777777" w:rsidR="006307BB" w:rsidRDefault="003A417A" w:rsidP="006307BB">
      <w:pPr>
        <w:pStyle w:val="Poetry"/>
      </w:pPr>
      <w:r w:rsidRPr="006307BB">
        <w:t xml:space="preserve">So pray’d the Trojan prince, and, while he pray’d, </w:t>
      </w:r>
    </w:p>
    <w:p w14:paraId="5E787D49" w14:textId="66FA34E0" w:rsidR="003A417A" w:rsidRPr="006307BB" w:rsidRDefault="003A417A" w:rsidP="006307BB">
      <w:pPr>
        <w:pStyle w:val="Poetry"/>
      </w:pPr>
      <w:r w:rsidRPr="006307BB">
        <w:t>His hand upon the holy altar laid.</w:t>
      </w:r>
    </w:p>
    <w:p w14:paraId="2F500C0D" w14:textId="77777777" w:rsidR="006307BB" w:rsidRDefault="006307BB" w:rsidP="006307BB">
      <w:pPr>
        <w:pStyle w:val="Poetry"/>
      </w:pPr>
    </w:p>
    <w:p w14:paraId="4F6B5167" w14:textId="3FB8CAFC" w:rsidR="003A417A" w:rsidRPr="006307BB" w:rsidRDefault="003A417A" w:rsidP="006307BB">
      <w:pPr>
        <w:pStyle w:val="Poetry"/>
      </w:pPr>
      <w:r w:rsidRPr="006307BB">
        <w:t>Then thus replied the prophetess divine:</w:t>
      </w:r>
    </w:p>
    <w:p w14:paraId="631ECE3B" w14:textId="77777777" w:rsidR="003A417A" w:rsidRPr="006307BB" w:rsidRDefault="003A417A" w:rsidP="006307BB">
      <w:pPr>
        <w:pStyle w:val="Poetry"/>
      </w:pPr>
      <w:r w:rsidRPr="006307BB">
        <w:t>“O goddess-born of great Anchises’ line,</w:t>
      </w:r>
    </w:p>
    <w:p w14:paraId="2FDAAA44" w14:textId="3672D0E2" w:rsidR="003A417A" w:rsidRPr="006307BB" w:rsidRDefault="003A417A" w:rsidP="006307BB">
      <w:pPr>
        <w:pStyle w:val="Poetry"/>
      </w:pPr>
      <w:r w:rsidRPr="006307BB">
        <w:t xml:space="preserve">The gates of hell are open night and </w:t>
      </w:r>
      <w:proofErr w:type="gramStart"/>
      <w:r w:rsidRPr="006307BB">
        <w:t>day;</w:t>
      </w:r>
      <w:proofErr w:type="gramEnd"/>
      <w:r w:rsidRPr="006307BB">
        <w:tab/>
      </w:r>
    </w:p>
    <w:p w14:paraId="72C2BDB4" w14:textId="77777777" w:rsidR="003A417A" w:rsidRPr="006307BB" w:rsidRDefault="003A417A" w:rsidP="006307BB">
      <w:pPr>
        <w:pStyle w:val="Poetry"/>
      </w:pPr>
      <w:r w:rsidRPr="006307BB">
        <w:t>Smooth the descent, and easy is the way:</w:t>
      </w:r>
    </w:p>
    <w:p w14:paraId="1D454305" w14:textId="77777777" w:rsidR="006307BB" w:rsidRDefault="003A417A" w:rsidP="006307BB">
      <w:pPr>
        <w:pStyle w:val="Poetry"/>
      </w:pPr>
      <w:r w:rsidRPr="006307BB">
        <w:t xml:space="preserve">But to return, and view the cheerful skies, </w:t>
      </w:r>
    </w:p>
    <w:p w14:paraId="33F49BC7" w14:textId="6DC442D8" w:rsidR="003A417A" w:rsidRPr="006307BB" w:rsidRDefault="003A417A" w:rsidP="006307BB">
      <w:pPr>
        <w:pStyle w:val="Poetry"/>
      </w:pPr>
      <w:r w:rsidRPr="006307BB">
        <w:lastRenderedPageBreak/>
        <w:t>In this the task and mighty labor lies.</w:t>
      </w:r>
    </w:p>
    <w:p w14:paraId="4A08DEA9" w14:textId="77777777" w:rsidR="003A417A" w:rsidRPr="006307BB" w:rsidRDefault="003A417A" w:rsidP="006307BB">
      <w:pPr>
        <w:pStyle w:val="Poetry"/>
      </w:pPr>
      <w:r w:rsidRPr="006307BB">
        <w:t>To few great Jupiter imparts this grace,</w:t>
      </w:r>
    </w:p>
    <w:p w14:paraId="5152CA2B" w14:textId="26658304" w:rsidR="003A417A" w:rsidRPr="006307BB" w:rsidRDefault="003A417A" w:rsidP="006307BB">
      <w:pPr>
        <w:pStyle w:val="Poetry"/>
      </w:pPr>
      <w:r w:rsidRPr="006307BB">
        <w:t>And those of shining worth and heav’nly race.</w:t>
      </w:r>
    </w:p>
    <w:p w14:paraId="7022A61D" w14:textId="77777777" w:rsidR="003A417A" w:rsidRPr="006307BB" w:rsidRDefault="003A417A" w:rsidP="006307BB">
      <w:pPr>
        <w:pStyle w:val="Poetry"/>
      </w:pPr>
      <w:r w:rsidRPr="006307BB">
        <w:t>Betwixt those regions and our upper light,</w:t>
      </w:r>
    </w:p>
    <w:p w14:paraId="109ED3D2" w14:textId="77777777" w:rsidR="003A417A" w:rsidRPr="006307BB" w:rsidRDefault="003A417A" w:rsidP="006307BB">
      <w:pPr>
        <w:pStyle w:val="Poetry"/>
      </w:pPr>
      <w:r w:rsidRPr="006307BB">
        <w:t>Deep forests and impenetrable night</w:t>
      </w:r>
    </w:p>
    <w:p w14:paraId="4274E80D" w14:textId="77777777" w:rsidR="006307BB" w:rsidRDefault="003A417A" w:rsidP="006307BB">
      <w:pPr>
        <w:pStyle w:val="Poetry"/>
      </w:pPr>
      <w:r w:rsidRPr="006307BB">
        <w:t xml:space="preserve">Possess the middle space: th’ infernal bounds </w:t>
      </w:r>
    </w:p>
    <w:p w14:paraId="3830E02E" w14:textId="1F600A39" w:rsidR="003A417A" w:rsidRPr="006307BB" w:rsidRDefault="003A417A" w:rsidP="006307BB">
      <w:pPr>
        <w:pStyle w:val="Poetry"/>
      </w:pPr>
      <w:r w:rsidRPr="006307BB">
        <w:t>Cocytus, with his sable waves, surrounds.</w:t>
      </w:r>
    </w:p>
    <w:p w14:paraId="461503BA" w14:textId="391575B2" w:rsidR="003A417A" w:rsidRPr="006307BB" w:rsidRDefault="003A417A" w:rsidP="006307BB">
      <w:pPr>
        <w:pStyle w:val="Poetry"/>
      </w:pPr>
      <w:r w:rsidRPr="006307BB">
        <w:t xml:space="preserve">But if </w:t>
      </w:r>
      <w:proofErr w:type="gramStart"/>
      <w:r w:rsidRPr="006307BB">
        <w:t>so</w:t>
      </w:r>
      <w:proofErr w:type="gramEnd"/>
      <w:r w:rsidRPr="006307BB">
        <w:t xml:space="preserve"> dire a love your soul invades,</w:t>
      </w:r>
    </w:p>
    <w:p w14:paraId="46A2FF30" w14:textId="77777777" w:rsidR="006307BB" w:rsidRDefault="003A417A" w:rsidP="006307BB">
      <w:pPr>
        <w:pStyle w:val="Poetry"/>
      </w:pPr>
      <w:r w:rsidRPr="006307BB">
        <w:t xml:space="preserve">As twice below to view the trembling </w:t>
      </w:r>
      <w:proofErr w:type="gramStart"/>
      <w:r w:rsidRPr="006307BB">
        <w:t>shades;</w:t>
      </w:r>
      <w:proofErr w:type="gramEnd"/>
      <w:r w:rsidRPr="006307BB">
        <w:t xml:space="preserve"> </w:t>
      </w:r>
    </w:p>
    <w:p w14:paraId="2F3CC732" w14:textId="0750ED0F" w:rsidR="003A417A" w:rsidRPr="006307BB" w:rsidRDefault="003A417A" w:rsidP="006307BB">
      <w:pPr>
        <w:pStyle w:val="Poetry"/>
      </w:pPr>
      <w:r w:rsidRPr="006307BB">
        <w:t xml:space="preserve">If </w:t>
      </w:r>
      <w:proofErr w:type="gramStart"/>
      <w:r w:rsidRPr="006307BB">
        <w:t>you</w:t>
      </w:r>
      <w:proofErr w:type="gramEnd"/>
      <w:r w:rsidRPr="006307BB">
        <w:t xml:space="preserve"> so hard a toil will undertake,</w:t>
      </w:r>
    </w:p>
    <w:p w14:paraId="49B28DB9" w14:textId="77777777" w:rsidR="003A417A" w:rsidRPr="006307BB" w:rsidRDefault="003A417A" w:rsidP="006307BB">
      <w:pPr>
        <w:pStyle w:val="Poetry"/>
      </w:pPr>
      <w:r w:rsidRPr="006307BB">
        <w:t xml:space="preserve">As twice to pass th’ innavigable </w:t>
      </w:r>
      <w:proofErr w:type="gramStart"/>
      <w:r w:rsidRPr="006307BB">
        <w:t>lake;</w:t>
      </w:r>
      <w:proofErr w:type="gramEnd"/>
    </w:p>
    <w:p w14:paraId="61F3D3C3" w14:textId="77777777" w:rsidR="003A417A" w:rsidRPr="006307BB" w:rsidRDefault="003A417A" w:rsidP="006307BB">
      <w:pPr>
        <w:pStyle w:val="Poetry"/>
      </w:pPr>
      <w:r w:rsidRPr="006307BB">
        <w:t>Receive my counsel. In the neighb’ring grove</w:t>
      </w:r>
    </w:p>
    <w:p w14:paraId="620FCCB5" w14:textId="2186E715" w:rsidR="003A417A" w:rsidRPr="006307BB" w:rsidRDefault="003A417A" w:rsidP="006307BB">
      <w:pPr>
        <w:pStyle w:val="Poetry"/>
      </w:pPr>
      <w:r w:rsidRPr="006307BB">
        <w:t xml:space="preserve">There stands a </w:t>
      </w:r>
      <w:proofErr w:type="gramStart"/>
      <w:r w:rsidRPr="006307BB">
        <w:t>tree;</w:t>
      </w:r>
      <w:proofErr w:type="gramEnd"/>
      <w:r w:rsidRPr="006307BB">
        <w:t xml:space="preserve"> the queen of Stygian Jove</w:t>
      </w:r>
    </w:p>
    <w:p w14:paraId="13029D7F" w14:textId="77777777" w:rsidR="006307BB" w:rsidRDefault="003A417A" w:rsidP="006307BB">
      <w:pPr>
        <w:pStyle w:val="Poetry"/>
      </w:pPr>
      <w:r w:rsidRPr="006307BB">
        <w:t xml:space="preserve">Claims it her </w:t>
      </w:r>
      <w:proofErr w:type="gramStart"/>
      <w:r w:rsidRPr="006307BB">
        <w:t>own;</w:t>
      </w:r>
      <w:proofErr w:type="gramEnd"/>
      <w:r w:rsidRPr="006307BB">
        <w:t xml:space="preserve"> thick woods and gloomy night </w:t>
      </w:r>
    </w:p>
    <w:p w14:paraId="132D3909" w14:textId="4F5BE23A" w:rsidR="003A417A" w:rsidRPr="006307BB" w:rsidRDefault="003A417A" w:rsidP="006307BB">
      <w:pPr>
        <w:pStyle w:val="Poetry"/>
      </w:pPr>
      <w:r w:rsidRPr="006307BB">
        <w:t>Conceal the happy plant from human sight.</w:t>
      </w:r>
    </w:p>
    <w:p w14:paraId="284419A4" w14:textId="77777777" w:rsidR="006307BB" w:rsidRDefault="003A417A" w:rsidP="006307BB">
      <w:pPr>
        <w:pStyle w:val="Poetry"/>
      </w:pPr>
      <w:r w:rsidRPr="006307BB">
        <w:t xml:space="preserve">One bough it bears; but (wondrous to behold!) </w:t>
      </w:r>
    </w:p>
    <w:p w14:paraId="48F1DCB8" w14:textId="6660BD1E" w:rsidR="003A417A" w:rsidRPr="006307BB" w:rsidRDefault="003A417A" w:rsidP="006307BB">
      <w:pPr>
        <w:pStyle w:val="Poetry"/>
      </w:pPr>
      <w:r w:rsidRPr="006307BB">
        <w:t>The ductile rind and leaves of radiant gold:</w:t>
      </w:r>
    </w:p>
    <w:p w14:paraId="01AD5F81" w14:textId="787BBC21" w:rsidR="003A417A" w:rsidRPr="006307BB" w:rsidRDefault="003A417A" w:rsidP="006307BB">
      <w:pPr>
        <w:pStyle w:val="Poetry"/>
      </w:pPr>
      <w:r w:rsidRPr="006307BB">
        <w:t>This from the vulgar branches must be torn,</w:t>
      </w:r>
    </w:p>
    <w:p w14:paraId="5018FF53" w14:textId="77777777" w:rsidR="006307BB" w:rsidRDefault="003A417A" w:rsidP="006307BB">
      <w:pPr>
        <w:pStyle w:val="Poetry"/>
      </w:pPr>
      <w:r w:rsidRPr="006307BB">
        <w:t xml:space="preserve">And to fair Proserpine the present borne, </w:t>
      </w:r>
    </w:p>
    <w:p w14:paraId="4EB0EBB6" w14:textId="77777777" w:rsidR="006307BB" w:rsidRDefault="003A417A" w:rsidP="006307BB">
      <w:pPr>
        <w:pStyle w:val="Poetry"/>
      </w:pPr>
      <w:r w:rsidRPr="006307BB">
        <w:t xml:space="preserve">Ere leave be giv’n to tempt the nether skies. </w:t>
      </w:r>
    </w:p>
    <w:p w14:paraId="73359779" w14:textId="6A07F78E" w:rsidR="003A417A" w:rsidRPr="006307BB" w:rsidRDefault="003A417A" w:rsidP="006307BB">
      <w:pPr>
        <w:pStyle w:val="Poetry"/>
      </w:pPr>
      <w:r w:rsidRPr="006307BB">
        <w:t>The first thus rent a second will arise,</w:t>
      </w:r>
    </w:p>
    <w:p w14:paraId="6A010554" w14:textId="77777777" w:rsidR="003A417A" w:rsidRPr="006307BB" w:rsidRDefault="003A417A" w:rsidP="006307BB">
      <w:pPr>
        <w:pStyle w:val="Poetry"/>
      </w:pPr>
      <w:r w:rsidRPr="006307BB">
        <w:t>And the same metal the same room supplies.</w:t>
      </w:r>
    </w:p>
    <w:p w14:paraId="4436488C" w14:textId="37D1CCB8" w:rsidR="003A417A" w:rsidRPr="006307BB" w:rsidRDefault="003A417A" w:rsidP="006307BB">
      <w:pPr>
        <w:pStyle w:val="Poetry"/>
      </w:pPr>
      <w:r w:rsidRPr="006307BB">
        <w:t>Look round the wood, with lifted eyes, to see</w:t>
      </w:r>
    </w:p>
    <w:p w14:paraId="718A0550" w14:textId="77777777" w:rsidR="003A417A" w:rsidRPr="006307BB" w:rsidRDefault="003A417A" w:rsidP="006307BB">
      <w:pPr>
        <w:pStyle w:val="Poetry"/>
      </w:pPr>
      <w:r w:rsidRPr="006307BB">
        <w:t>The lurking gold upon the fatal tree:</w:t>
      </w:r>
    </w:p>
    <w:p w14:paraId="65168907" w14:textId="77777777" w:rsidR="006307BB" w:rsidRDefault="003A417A" w:rsidP="006307BB">
      <w:pPr>
        <w:pStyle w:val="Poetry"/>
      </w:pPr>
      <w:r w:rsidRPr="006307BB">
        <w:t xml:space="preserve">Then rend it off, as holy rites </w:t>
      </w:r>
      <w:proofErr w:type="gramStart"/>
      <w:r w:rsidRPr="006307BB">
        <w:t>command;</w:t>
      </w:r>
      <w:proofErr w:type="gramEnd"/>
      <w:r w:rsidRPr="006307BB">
        <w:t xml:space="preserve"> </w:t>
      </w:r>
    </w:p>
    <w:p w14:paraId="3B055F0A" w14:textId="77777777" w:rsidR="006307BB" w:rsidRDefault="003A417A" w:rsidP="006307BB">
      <w:pPr>
        <w:pStyle w:val="Poetry"/>
      </w:pPr>
      <w:r w:rsidRPr="006307BB">
        <w:t xml:space="preserve">The willing metal will obey thy hand, </w:t>
      </w:r>
    </w:p>
    <w:p w14:paraId="56FAC1D3" w14:textId="2C93BEA4" w:rsidR="003A417A" w:rsidRPr="006307BB" w:rsidRDefault="003A417A" w:rsidP="006307BB">
      <w:pPr>
        <w:pStyle w:val="Poetry"/>
      </w:pPr>
      <w:r w:rsidRPr="006307BB">
        <w:t>Following with ease, if favor’d by thy fate,</w:t>
      </w:r>
    </w:p>
    <w:p w14:paraId="6CEAADEA" w14:textId="333D4C83" w:rsidR="003A417A" w:rsidRPr="006307BB" w:rsidRDefault="003A417A" w:rsidP="006307BB">
      <w:pPr>
        <w:pStyle w:val="Poetry"/>
      </w:pPr>
      <w:r w:rsidRPr="006307BB">
        <w:t>Thou art foredoom’d to view the Stygian state:</w:t>
      </w:r>
    </w:p>
    <w:p w14:paraId="021EEA4A" w14:textId="77777777" w:rsidR="003A417A" w:rsidRPr="006307BB" w:rsidRDefault="003A417A" w:rsidP="006307BB">
      <w:pPr>
        <w:pStyle w:val="Poetry"/>
      </w:pPr>
      <w:r w:rsidRPr="006307BB">
        <w:t xml:space="preserve">If not, no labor can the tree </w:t>
      </w:r>
      <w:proofErr w:type="gramStart"/>
      <w:r w:rsidRPr="006307BB">
        <w:t>constrain;</w:t>
      </w:r>
      <w:proofErr w:type="gramEnd"/>
    </w:p>
    <w:p w14:paraId="77D8EF19" w14:textId="77777777" w:rsidR="006307BB" w:rsidRDefault="003A417A" w:rsidP="006307BB">
      <w:pPr>
        <w:pStyle w:val="Poetry"/>
      </w:pPr>
      <w:r w:rsidRPr="006307BB">
        <w:t xml:space="preserve">And strength of stubborn arms and steel are vain. </w:t>
      </w:r>
    </w:p>
    <w:p w14:paraId="770ECB28" w14:textId="51AD13AF" w:rsidR="003A417A" w:rsidRPr="006307BB" w:rsidRDefault="003A417A" w:rsidP="006307BB">
      <w:pPr>
        <w:pStyle w:val="Poetry"/>
      </w:pPr>
      <w:r w:rsidRPr="006307BB">
        <w:t>Besides, you know not, while you here attend,</w:t>
      </w:r>
    </w:p>
    <w:p w14:paraId="0D94B92B" w14:textId="77777777" w:rsidR="003A417A" w:rsidRPr="006307BB" w:rsidRDefault="003A417A" w:rsidP="006307BB">
      <w:pPr>
        <w:pStyle w:val="Poetry"/>
      </w:pPr>
      <w:r w:rsidRPr="006307BB">
        <w:t>Th’ unworthy fate of your unhappy friend:</w:t>
      </w:r>
    </w:p>
    <w:p w14:paraId="1D9065F0" w14:textId="162E3A36" w:rsidR="003A417A" w:rsidRPr="006307BB" w:rsidRDefault="003A417A" w:rsidP="006307BB">
      <w:pPr>
        <w:pStyle w:val="Poetry"/>
      </w:pPr>
      <w:r w:rsidRPr="006307BB">
        <w:t xml:space="preserve">Breathless he </w:t>
      </w:r>
      <w:proofErr w:type="gramStart"/>
      <w:r w:rsidRPr="006307BB">
        <w:t>lies;</w:t>
      </w:r>
      <w:proofErr w:type="gramEnd"/>
      <w:r w:rsidRPr="006307BB">
        <w:t xml:space="preserve"> and his unburied ghost,</w:t>
      </w:r>
    </w:p>
    <w:p w14:paraId="5BC35206" w14:textId="77777777" w:rsidR="006307BB" w:rsidRDefault="003A417A" w:rsidP="006307BB">
      <w:pPr>
        <w:pStyle w:val="Poetry"/>
      </w:pPr>
      <w:r w:rsidRPr="006307BB">
        <w:t xml:space="preserve">Depriv’d of fun’ral rites, pollutes your host. </w:t>
      </w:r>
    </w:p>
    <w:p w14:paraId="69042161" w14:textId="77777777" w:rsidR="006307BB" w:rsidRDefault="003A417A" w:rsidP="006307BB">
      <w:pPr>
        <w:pStyle w:val="Poetry"/>
      </w:pPr>
      <w:r w:rsidRPr="006307BB">
        <w:t xml:space="preserve">Pay first his pious dues; and, for the dead, </w:t>
      </w:r>
    </w:p>
    <w:p w14:paraId="29CA71D4" w14:textId="77777777" w:rsidR="006307BB" w:rsidRDefault="003A417A" w:rsidP="006307BB">
      <w:pPr>
        <w:pStyle w:val="Poetry"/>
      </w:pPr>
      <w:r w:rsidRPr="006307BB">
        <w:lastRenderedPageBreak/>
        <w:t xml:space="preserve">Two sable sheep around his hearse be </w:t>
      </w:r>
      <w:proofErr w:type="gramStart"/>
      <w:r w:rsidRPr="006307BB">
        <w:t>led;</w:t>
      </w:r>
      <w:proofErr w:type="gramEnd"/>
      <w:r w:rsidRPr="006307BB">
        <w:t xml:space="preserve"> </w:t>
      </w:r>
    </w:p>
    <w:p w14:paraId="47A36E52" w14:textId="5E8184A4" w:rsidR="003A417A" w:rsidRPr="006307BB" w:rsidRDefault="003A417A" w:rsidP="006307BB">
      <w:pPr>
        <w:pStyle w:val="Poetry"/>
      </w:pPr>
      <w:r w:rsidRPr="006307BB">
        <w:t>Then, living turfs upon his body lay:</w:t>
      </w:r>
    </w:p>
    <w:p w14:paraId="63CC1A3A" w14:textId="7E77F592" w:rsidR="003A417A" w:rsidRPr="006307BB" w:rsidRDefault="003A417A" w:rsidP="006307BB">
      <w:pPr>
        <w:pStyle w:val="Poetry"/>
      </w:pPr>
      <w:r w:rsidRPr="006307BB">
        <w:t>This done, securely take the destin’d way,</w:t>
      </w:r>
    </w:p>
    <w:p w14:paraId="28170621" w14:textId="77777777" w:rsidR="003A417A" w:rsidRPr="006307BB" w:rsidRDefault="003A417A" w:rsidP="006307BB">
      <w:pPr>
        <w:pStyle w:val="Poetry"/>
      </w:pPr>
      <w:r w:rsidRPr="006307BB">
        <w:t>To find the regions destitute of day.”</w:t>
      </w:r>
    </w:p>
    <w:p w14:paraId="4A831E58" w14:textId="77777777" w:rsidR="006307BB" w:rsidRDefault="006307BB" w:rsidP="006307BB">
      <w:pPr>
        <w:pStyle w:val="Poetry"/>
      </w:pPr>
    </w:p>
    <w:p w14:paraId="7FA85A09" w14:textId="77777777" w:rsidR="006307BB" w:rsidRDefault="003A417A" w:rsidP="006307BB">
      <w:pPr>
        <w:pStyle w:val="Poetry"/>
      </w:pPr>
      <w:r w:rsidRPr="006307BB">
        <w:t xml:space="preserve">She </w:t>
      </w:r>
      <w:proofErr w:type="gramStart"/>
      <w:r w:rsidRPr="006307BB">
        <w:t>said, and</w:t>
      </w:r>
      <w:proofErr w:type="gramEnd"/>
      <w:r w:rsidRPr="006307BB">
        <w:t xml:space="preserve"> held her peace. Aeneas went </w:t>
      </w:r>
    </w:p>
    <w:p w14:paraId="38D0794C" w14:textId="77777777" w:rsidR="006307BB" w:rsidRDefault="003A417A" w:rsidP="006307BB">
      <w:pPr>
        <w:pStyle w:val="Poetry"/>
      </w:pPr>
      <w:r w:rsidRPr="006307BB">
        <w:t xml:space="preserve">Sad from the cave, and full of discontent, </w:t>
      </w:r>
    </w:p>
    <w:p w14:paraId="1652D86A" w14:textId="7892F511" w:rsidR="003A417A" w:rsidRPr="006307BB" w:rsidRDefault="003A417A" w:rsidP="006307BB">
      <w:pPr>
        <w:pStyle w:val="Poetry"/>
      </w:pPr>
      <w:r w:rsidRPr="006307BB">
        <w:t>Unknowing whom the sacred Sibyl meant.</w:t>
      </w:r>
    </w:p>
    <w:p w14:paraId="0345055F" w14:textId="12C2E040" w:rsidR="003A417A" w:rsidRPr="006307BB" w:rsidRDefault="003A417A" w:rsidP="006307BB">
      <w:pPr>
        <w:pStyle w:val="Poetry"/>
      </w:pPr>
      <w:r w:rsidRPr="006307BB">
        <w:t>Achates, the companion of his breast,</w:t>
      </w:r>
    </w:p>
    <w:p w14:paraId="7EDB4DFE" w14:textId="77777777" w:rsidR="006307BB" w:rsidRDefault="003A417A" w:rsidP="006307BB">
      <w:pPr>
        <w:pStyle w:val="Poetry"/>
      </w:pPr>
      <w:r w:rsidRPr="006307BB">
        <w:t xml:space="preserve">Goes grieving by his side, with equal cares oppress’d. </w:t>
      </w:r>
    </w:p>
    <w:p w14:paraId="09EBBD18" w14:textId="5921C04E" w:rsidR="003A417A" w:rsidRPr="006307BB" w:rsidRDefault="003A417A" w:rsidP="006307BB">
      <w:pPr>
        <w:pStyle w:val="Poetry"/>
      </w:pPr>
      <w:r w:rsidRPr="006307BB">
        <w:t>Walking, they talk’d, and fruitlessly divin’d</w:t>
      </w:r>
    </w:p>
    <w:p w14:paraId="065F1BB5" w14:textId="77777777" w:rsidR="006307BB" w:rsidRDefault="003A417A" w:rsidP="006307BB">
      <w:pPr>
        <w:pStyle w:val="Poetry"/>
      </w:pPr>
      <w:r w:rsidRPr="006307BB">
        <w:t xml:space="preserve">What friend the priestess by those </w:t>
      </w:r>
      <w:proofErr w:type="gramStart"/>
      <w:r w:rsidRPr="006307BB">
        <w:t>words</w:t>
      </w:r>
      <w:proofErr w:type="gramEnd"/>
      <w:r w:rsidRPr="006307BB">
        <w:t xml:space="preserve"> design’d. </w:t>
      </w:r>
    </w:p>
    <w:p w14:paraId="33C2024F" w14:textId="3E4C0B6D" w:rsidR="003A417A" w:rsidRPr="006307BB" w:rsidRDefault="003A417A" w:rsidP="006307BB">
      <w:pPr>
        <w:pStyle w:val="Poetry"/>
      </w:pPr>
      <w:r w:rsidRPr="006307BB">
        <w:t>But soon they found an object to deplore:</w:t>
      </w:r>
    </w:p>
    <w:p w14:paraId="34DF7133" w14:textId="75D6DC14" w:rsidR="003A417A" w:rsidRPr="006307BB" w:rsidRDefault="003A417A" w:rsidP="006307BB">
      <w:pPr>
        <w:pStyle w:val="Poetry"/>
      </w:pPr>
      <w:r w:rsidRPr="006307BB">
        <w:t xml:space="preserve">Misenus lay extended on the </w:t>
      </w:r>
      <w:proofErr w:type="gramStart"/>
      <w:r w:rsidRPr="006307BB">
        <w:t>shore;</w:t>
      </w:r>
      <w:proofErr w:type="gramEnd"/>
    </w:p>
    <w:p w14:paraId="19C4ADE5" w14:textId="77777777" w:rsidR="006307BB" w:rsidRDefault="003A417A" w:rsidP="006307BB">
      <w:pPr>
        <w:pStyle w:val="Poetry"/>
      </w:pPr>
      <w:r w:rsidRPr="006307BB">
        <w:t xml:space="preserve">Son of the God of Winds: none so renown’d </w:t>
      </w:r>
    </w:p>
    <w:p w14:paraId="7A9B3C66" w14:textId="77777777" w:rsidR="006307BB" w:rsidRDefault="003A417A" w:rsidP="006307BB">
      <w:pPr>
        <w:pStyle w:val="Poetry"/>
      </w:pPr>
      <w:r w:rsidRPr="006307BB">
        <w:t xml:space="preserve">The warrior trumpet in the field to </w:t>
      </w:r>
      <w:proofErr w:type="gramStart"/>
      <w:r w:rsidRPr="006307BB">
        <w:t>sound;</w:t>
      </w:r>
      <w:proofErr w:type="gramEnd"/>
      <w:r w:rsidRPr="006307BB">
        <w:t xml:space="preserve"> </w:t>
      </w:r>
    </w:p>
    <w:p w14:paraId="48E8C797" w14:textId="77777777" w:rsidR="006307BB" w:rsidRDefault="003A417A" w:rsidP="006307BB">
      <w:pPr>
        <w:pStyle w:val="Poetry"/>
      </w:pPr>
      <w:r w:rsidRPr="006307BB">
        <w:t xml:space="preserve">With breathing brass to kindle fierce alarms, </w:t>
      </w:r>
    </w:p>
    <w:p w14:paraId="7B067A51" w14:textId="30690B71" w:rsidR="003A417A" w:rsidRPr="006307BB" w:rsidRDefault="003A417A" w:rsidP="006307BB">
      <w:pPr>
        <w:pStyle w:val="Poetry"/>
      </w:pPr>
      <w:r w:rsidRPr="006307BB">
        <w:t>And rouse to dare their fate in honorable arms.</w:t>
      </w:r>
    </w:p>
    <w:p w14:paraId="428F743E" w14:textId="6F076775" w:rsidR="003A417A" w:rsidRPr="006307BB" w:rsidRDefault="003A417A" w:rsidP="006307BB">
      <w:pPr>
        <w:pStyle w:val="Poetry"/>
      </w:pPr>
      <w:r w:rsidRPr="006307BB">
        <w:t xml:space="preserve">He serv’d great Hector, and was ever </w:t>
      </w:r>
      <w:proofErr w:type="gramStart"/>
      <w:r w:rsidRPr="006307BB">
        <w:t>near</w:t>
      </w:r>
      <w:proofErr w:type="gramEnd"/>
      <w:r w:rsidRPr="006307BB">
        <w:t>,</w:t>
      </w:r>
    </w:p>
    <w:p w14:paraId="77EB85DB" w14:textId="77777777" w:rsidR="006307BB" w:rsidRDefault="003A417A" w:rsidP="006307BB">
      <w:pPr>
        <w:pStyle w:val="Poetry"/>
      </w:pPr>
      <w:r w:rsidRPr="006307BB">
        <w:t xml:space="preserve">Not with his trumpet only, but his spear. </w:t>
      </w:r>
    </w:p>
    <w:p w14:paraId="0903266B" w14:textId="77777777" w:rsidR="006307BB" w:rsidRDefault="003A417A" w:rsidP="006307BB">
      <w:pPr>
        <w:pStyle w:val="Poetry"/>
      </w:pPr>
      <w:r w:rsidRPr="006307BB">
        <w:t xml:space="preserve">But by Pelides’ arms when Hector fell, </w:t>
      </w:r>
    </w:p>
    <w:p w14:paraId="146B45AB" w14:textId="217B0F35" w:rsidR="003A417A" w:rsidRPr="006307BB" w:rsidRDefault="003A417A" w:rsidP="006307BB">
      <w:pPr>
        <w:pStyle w:val="Poetry"/>
      </w:pPr>
      <w:r w:rsidRPr="006307BB">
        <w:t>He chose Aeneas; and he chose as well.</w:t>
      </w:r>
    </w:p>
    <w:p w14:paraId="725C6E1C" w14:textId="77777777" w:rsidR="003A417A" w:rsidRPr="006307BB" w:rsidRDefault="003A417A" w:rsidP="006307BB">
      <w:pPr>
        <w:pStyle w:val="Poetry"/>
      </w:pPr>
      <w:r w:rsidRPr="006307BB">
        <w:t>Swoln with applause, and aiming still at more,</w:t>
      </w:r>
    </w:p>
    <w:p w14:paraId="5EF922D4" w14:textId="050B7ACB" w:rsidR="003A417A" w:rsidRPr="006307BB" w:rsidRDefault="003A417A" w:rsidP="006307BB">
      <w:pPr>
        <w:pStyle w:val="Poetry"/>
      </w:pPr>
      <w:r w:rsidRPr="006307BB">
        <w:t xml:space="preserve">He now provokes the sea gods from the </w:t>
      </w:r>
      <w:proofErr w:type="gramStart"/>
      <w:r w:rsidRPr="006307BB">
        <w:t>shore;</w:t>
      </w:r>
      <w:proofErr w:type="gramEnd"/>
    </w:p>
    <w:p w14:paraId="16BA0632" w14:textId="77777777" w:rsidR="003A417A" w:rsidRPr="006307BB" w:rsidRDefault="003A417A" w:rsidP="006307BB">
      <w:pPr>
        <w:pStyle w:val="Poetry"/>
      </w:pPr>
      <w:r w:rsidRPr="006307BB">
        <w:t>With envy Triton heard the martial sound,</w:t>
      </w:r>
    </w:p>
    <w:p w14:paraId="798C6435" w14:textId="77777777" w:rsidR="003A417A" w:rsidRPr="006307BB" w:rsidRDefault="003A417A" w:rsidP="006307BB">
      <w:pPr>
        <w:pStyle w:val="Poetry"/>
      </w:pPr>
      <w:r w:rsidRPr="006307BB">
        <w:t xml:space="preserve">And the bold champion, for his challenge, </w:t>
      </w:r>
      <w:proofErr w:type="gramStart"/>
      <w:r w:rsidRPr="006307BB">
        <w:t>drown’d;</w:t>
      </w:r>
      <w:proofErr w:type="gramEnd"/>
    </w:p>
    <w:p w14:paraId="7F831AFC" w14:textId="77777777" w:rsidR="003A417A" w:rsidRPr="006307BB" w:rsidRDefault="003A417A" w:rsidP="006307BB">
      <w:pPr>
        <w:pStyle w:val="Poetry"/>
      </w:pPr>
      <w:r w:rsidRPr="006307BB">
        <w:t>Then cast his mangled carcass on the strand:</w:t>
      </w:r>
    </w:p>
    <w:p w14:paraId="63AF3154" w14:textId="77777777" w:rsidR="003A417A" w:rsidRPr="006307BB" w:rsidRDefault="003A417A" w:rsidP="006307BB">
      <w:pPr>
        <w:pStyle w:val="Poetry"/>
      </w:pPr>
      <w:r w:rsidRPr="006307BB">
        <w:t>The gazing crowd around the body stand.</w:t>
      </w:r>
    </w:p>
    <w:p w14:paraId="5304400D" w14:textId="45C6ACBD" w:rsidR="003A417A" w:rsidRPr="006307BB" w:rsidRDefault="003A417A" w:rsidP="006307BB">
      <w:pPr>
        <w:pStyle w:val="Poetry"/>
      </w:pPr>
      <w:r w:rsidRPr="006307BB">
        <w:t xml:space="preserve">All </w:t>
      </w:r>
      <w:proofErr w:type="gramStart"/>
      <w:r w:rsidRPr="006307BB">
        <w:t>weep;</w:t>
      </w:r>
      <w:proofErr w:type="gramEnd"/>
      <w:r w:rsidRPr="006307BB">
        <w:t xml:space="preserve"> but most Aeneas mourns his fate,</w:t>
      </w:r>
    </w:p>
    <w:p w14:paraId="6164D359" w14:textId="77777777" w:rsidR="006307BB" w:rsidRDefault="003A417A" w:rsidP="006307BB">
      <w:pPr>
        <w:pStyle w:val="Poetry"/>
      </w:pPr>
      <w:r w:rsidRPr="006307BB">
        <w:t xml:space="preserve">And hastens to perform the funeral state. </w:t>
      </w:r>
    </w:p>
    <w:p w14:paraId="651A1913" w14:textId="71DDB48F" w:rsidR="003A417A" w:rsidRPr="006307BB" w:rsidRDefault="003A417A" w:rsidP="006307BB">
      <w:pPr>
        <w:pStyle w:val="Poetry"/>
      </w:pPr>
      <w:r w:rsidRPr="006307BB">
        <w:t xml:space="preserve">In altar-wise, a stately pile they </w:t>
      </w:r>
      <w:proofErr w:type="gramStart"/>
      <w:r w:rsidRPr="006307BB">
        <w:t>rear;</w:t>
      </w:r>
      <w:proofErr w:type="gramEnd"/>
    </w:p>
    <w:p w14:paraId="2FA6D69E" w14:textId="77777777" w:rsidR="006307BB" w:rsidRDefault="003A417A" w:rsidP="006307BB">
      <w:pPr>
        <w:pStyle w:val="Poetry"/>
      </w:pPr>
      <w:r w:rsidRPr="006307BB">
        <w:t xml:space="preserve">The basis broad below, and top advanc’d in air. </w:t>
      </w:r>
    </w:p>
    <w:p w14:paraId="3540CC63" w14:textId="740CF1D8" w:rsidR="003A417A" w:rsidRPr="006307BB" w:rsidRDefault="003A417A" w:rsidP="006307BB">
      <w:pPr>
        <w:pStyle w:val="Poetry"/>
      </w:pPr>
      <w:r w:rsidRPr="006307BB">
        <w:t>An ancient wood, fit for the work design’d,</w:t>
      </w:r>
    </w:p>
    <w:p w14:paraId="11EDCDAE" w14:textId="7FE0B143" w:rsidR="003A417A" w:rsidRPr="006307BB" w:rsidRDefault="003A417A" w:rsidP="006307BB">
      <w:pPr>
        <w:pStyle w:val="Poetry"/>
      </w:pPr>
      <w:r w:rsidRPr="006307BB">
        <w:t>(The shady covert of the salvage kind,)</w:t>
      </w:r>
    </w:p>
    <w:p w14:paraId="6AF84C46" w14:textId="77777777" w:rsidR="003A417A" w:rsidRPr="006307BB" w:rsidRDefault="003A417A" w:rsidP="006307BB">
      <w:pPr>
        <w:pStyle w:val="Poetry"/>
      </w:pPr>
      <w:r w:rsidRPr="006307BB">
        <w:t xml:space="preserve">The Trojans found: the sounding ax is </w:t>
      </w:r>
      <w:proofErr w:type="gramStart"/>
      <w:r w:rsidRPr="006307BB">
        <w:t>plied;</w:t>
      </w:r>
      <w:proofErr w:type="gramEnd"/>
    </w:p>
    <w:p w14:paraId="39504795" w14:textId="77777777" w:rsidR="006307BB" w:rsidRDefault="003A417A" w:rsidP="006307BB">
      <w:pPr>
        <w:pStyle w:val="Poetry"/>
      </w:pPr>
      <w:r w:rsidRPr="006307BB">
        <w:lastRenderedPageBreak/>
        <w:t xml:space="preserve">Firs, pines, and pitch trees, and the tow’ring pride </w:t>
      </w:r>
    </w:p>
    <w:p w14:paraId="5292FEE2" w14:textId="69FD6673" w:rsidR="003A417A" w:rsidRPr="006307BB" w:rsidRDefault="003A417A" w:rsidP="006307BB">
      <w:pPr>
        <w:pStyle w:val="Poetry"/>
      </w:pPr>
      <w:r w:rsidRPr="006307BB">
        <w:t>Of forest ashes, feel the fatal stroke,</w:t>
      </w:r>
    </w:p>
    <w:p w14:paraId="6C48FBD7" w14:textId="77777777" w:rsidR="003A417A" w:rsidRPr="006307BB" w:rsidRDefault="003A417A" w:rsidP="006307BB">
      <w:pPr>
        <w:pStyle w:val="Poetry"/>
      </w:pPr>
      <w:r w:rsidRPr="006307BB">
        <w:t>And piercing wedges cleave the stubborn oak.</w:t>
      </w:r>
    </w:p>
    <w:p w14:paraId="46F25BD8" w14:textId="59D6695F" w:rsidR="003A417A" w:rsidRPr="006307BB" w:rsidRDefault="003A417A" w:rsidP="006307BB">
      <w:pPr>
        <w:pStyle w:val="Poetry"/>
      </w:pPr>
      <w:r w:rsidRPr="006307BB">
        <w:t>Huge trunks of trees, fell’d from the steepy crown</w:t>
      </w:r>
    </w:p>
    <w:p w14:paraId="26578EC1" w14:textId="77777777" w:rsidR="006307BB" w:rsidRDefault="003A417A" w:rsidP="006307BB">
      <w:pPr>
        <w:pStyle w:val="Poetry"/>
      </w:pPr>
      <w:r w:rsidRPr="006307BB">
        <w:t xml:space="preserve">Of the bare mountains, roll with ruin down. </w:t>
      </w:r>
    </w:p>
    <w:p w14:paraId="5C531B45" w14:textId="77777777" w:rsidR="006307BB" w:rsidRDefault="003A417A" w:rsidP="006307BB">
      <w:pPr>
        <w:pStyle w:val="Poetry"/>
      </w:pPr>
      <w:r w:rsidRPr="006307BB">
        <w:t xml:space="preserve">Arm’d like the rest the Trojan prince appears, </w:t>
      </w:r>
    </w:p>
    <w:p w14:paraId="5ABA474E" w14:textId="080C5630" w:rsidR="003A417A" w:rsidRPr="006307BB" w:rsidRDefault="003A417A" w:rsidP="006307BB">
      <w:pPr>
        <w:pStyle w:val="Poetry"/>
      </w:pPr>
      <w:r w:rsidRPr="006307BB">
        <w:t>And by his pious labor urges theirs.</w:t>
      </w:r>
    </w:p>
    <w:p w14:paraId="1A809899" w14:textId="77777777" w:rsidR="006307BB" w:rsidRDefault="006307BB" w:rsidP="006307BB">
      <w:pPr>
        <w:pStyle w:val="Poetry"/>
      </w:pPr>
    </w:p>
    <w:p w14:paraId="374E735F" w14:textId="3085DD1E" w:rsidR="003A417A" w:rsidRPr="006307BB" w:rsidRDefault="003A417A" w:rsidP="006307BB">
      <w:pPr>
        <w:pStyle w:val="Poetry"/>
      </w:pPr>
      <w:proofErr w:type="gramStart"/>
      <w:r w:rsidRPr="006307BB">
        <w:t>Thus</w:t>
      </w:r>
      <w:proofErr w:type="gramEnd"/>
      <w:r w:rsidRPr="006307BB">
        <w:t xml:space="preserve"> while he wrought, revolving in his mind</w:t>
      </w:r>
    </w:p>
    <w:p w14:paraId="57ACDCE6" w14:textId="1E8AE113" w:rsidR="003A417A" w:rsidRPr="006307BB" w:rsidRDefault="003A417A" w:rsidP="006307BB">
      <w:pPr>
        <w:pStyle w:val="Poetry"/>
      </w:pPr>
      <w:r w:rsidRPr="006307BB">
        <w:t>The ways to compass what his wish design’d,</w:t>
      </w:r>
    </w:p>
    <w:p w14:paraId="1DA35825" w14:textId="77777777" w:rsidR="003A417A" w:rsidRPr="006307BB" w:rsidRDefault="003A417A" w:rsidP="006307BB">
      <w:pPr>
        <w:pStyle w:val="Poetry"/>
      </w:pPr>
      <w:r w:rsidRPr="006307BB">
        <w:t>He cast his eyes upon the gloomy grove,</w:t>
      </w:r>
    </w:p>
    <w:p w14:paraId="1E794F32" w14:textId="77777777" w:rsidR="003A417A" w:rsidRPr="006307BB" w:rsidRDefault="003A417A" w:rsidP="006307BB">
      <w:pPr>
        <w:pStyle w:val="Poetry"/>
      </w:pPr>
      <w:r w:rsidRPr="006307BB">
        <w:t>And then with vows implor’d the Queen of Love:</w:t>
      </w:r>
    </w:p>
    <w:p w14:paraId="21EA31D1" w14:textId="77777777" w:rsidR="006307BB" w:rsidRDefault="003A417A" w:rsidP="006307BB">
      <w:pPr>
        <w:pStyle w:val="Poetry"/>
      </w:pPr>
      <w:r w:rsidRPr="006307BB">
        <w:t xml:space="preserve">“O may thy pow’r, propitious still to me, </w:t>
      </w:r>
    </w:p>
    <w:p w14:paraId="2EDFFD25" w14:textId="50E9518B" w:rsidR="003A417A" w:rsidRPr="006307BB" w:rsidRDefault="003A417A" w:rsidP="006307BB">
      <w:pPr>
        <w:pStyle w:val="Poetry"/>
      </w:pPr>
      <w:r w:rsidRPr="006307BB">
        <w:t>Conduct my steps to find the fatal tree,</w:t>
      </w:r>
    </w:p>
    <w:p w14:paraId="61FF2EF5" w14:textId="47F85A35" w:rsidR="003A417A" w:rsidRPr="006307BB" w:rsidRDefault="003A417A" w:rsidP="006307BB">
      <w:pPr>
        <w:pStyle w:val="Poetry"/>
      </w:pPr>
      <w:r w:rsidRPr="006307BB">
        <w:t>In this deep forest; since the Sibyl’s breath</w:t>
      </w:r>
    </w:p>
    <w:p w14:paraId="0B4D6697" w14:textId="77777777" w:rsidR="006307BB" w:rsidRDefault="003A417A" w:rsidP="006307BB">
      <w:pPr>
        <w:pStyle w:val="Poetry"/>
      </w:pPr>
      <w:r w:rsidRPr="006307BB">
        <w:t xml:space="preserve">Foretold, alas! too true, Misenus’ death.” </w:t>
      </w:r>
    </w:p>
    <w:p w14:paraId="55827124" w14:textId="77777777" w:rsidR="006307BB" w:rsidRDefault="003A417A" w:rsidP="006307BB">
      <w:pPr>
        <w:pStyle w:val="Poetry"/>
      </w:pPr>
      <w:r w:rsidRPr="006307BB">
        <w:t xml:space="preserve">Scarce had he said, when, full before his sight, </w:t>
      </w:r>
    </w:p>
    <w:p w14:paraId="68FE43F5" w14:textId="77777777" w:rsidR="006307BB" w:rsidRDefault="003A417A" w:rsidP="006307BB">
      <w:pPr>
        <w:pStyle w:val="Poetry"/>
      </w:pPr>
      <w:r w:rsidRPr="006307BB">
        <w:t xml:space="preserve">Two doves, descending from their airy flight, </w:t>
      </w:r>
    </w:p>
    <w:p w14:paraId="15B967E4" w14:textId="083B60D3" w:rsidR="003A417A" w:rsidRPr="006307BB" w:rsidRDefault="003A417A" w:rsidP="006307BB">
      <w:pPr>
        <w:pStyle w:val="Poetry"/>
      </w:pPr>
      <w:r w:rsidRPr="006307BB">
        <w:t>Secure upon the grassy plain alight.</w:t>
      </w:r>
    </w:p>
    <w:p w14:paraId="04D3451D" w14:textId="6E4742A4" w:rsidR="003A417A" w:rsidRPr="006307BB" w:rsidRDefault="003A417A" w:rsidP="006307BB">
      <w:pPr>
        <w:pStyle w:val="Poetry"/>
      </w:pPr>
      <w:r w:rsidRPr="006307BB">
        <w:t xml:space="preserve">He knew his mother’s birds; and </w:t>
      </w:r>
      <w:proofErr w:type="gramStart"/>
      <w:r w:rsidRPr="006307BB">
        <w:t>thus</w:t>
      </w:r>
      <w:proofErr w:type="gramEnd"/>
      <w:r w:rsidRPr="006307BB">
        <w:t xml:space="preserve"> he pray’d:</w:t>
      </w:r>
    </w:p>
    <w:p w14:paraId="790B5D86" w14:textId="77777777" w:rsidR="006307BB" w:rsidRDefault="003A417A" w:rsidP="006307BB">
      <w:pPr>
        <w:pStyle w:val="Poetry"/>
      </w:pPr>
      <w:r w:rsidRPr="006307BB">
        <w:t xml:space="preserve">“Be you my guides, with your auspicious aid, </w:t>
      </w:r>
    </w:p>
    <w:p w14:paraId="2EFF6171" w14:textId="77777777" w:rsidR="006307BB" w:rsidRDefault="003A417A" w:rsidP="006307BB">
      <w:pPr>
        <w:pStyle w:val="Poetry"/>
      </w:pPr>
      <w:r w:rsidRPr="006307BB">
        <w:t xml:space="preserve">And lead my footsteps, till the branch be found, </w:t>
      </w:r>
    </w:p>
    <w:p w14:paraId="2C22236E" w14:textId="77777777" w:rsidR="006307BB" w:rsidRDefault="003A417A" w:rsidP="006307BB">
      <w:pPr>
        <w:pStyle w:val="Poetry"/>
      </w:pPr>
      <w:r w:rsidRPr="006307BB">
        <w:t xml:space="preserve">Whose glitt’ring shadow gilds the sacred ground. </w:t>
      </w:r>
    </w:p>
    <w:p w14:paraId="380F0E40" w14:textId="1649E6A6" w:rsidR="003A417A" w:rsidRPr="006307BB" w:rsidRDefault="003A417A" w:rsidP="006307BB">
      <w:pPr>
        <w:pStyle w:val="Poetry"/>
      </w:pPr>
      <w:r w:rsidRPr="006307BB">
        <w:t>And thou, great parent, with celestial care,</w:t>
      </w:r>
    </w:p>
    <w:p w14:paraId="34A2873D" w14:textId="407DDB1A" w:rsidR="003A417A" w:rsidRPr="006307BB" w:rsidRDefault="003A417A" w:rsidP="006307BB">
      <w:pPr>
        <w:pStyle w:val="Poetry"/>
      </w:pPr>
      <w:r w:rsidRPr="006307BB">
        <w:t>In this distress be present to my pray’r!”</w:t>
      </w:r>
    </w:p>
    <w:p w14:paraId="6082871E" w14:textId="77777777" w:rsidR="006307BB" w:rsidRDefault="003A417A" w:rsidP="006307BB">
      <w:pPr>
        <w:pStyle w:val="Poetry"/>
      </w:pPr>
      <w:proofErr w:type="gramStart"/>
      <w:r w:rsidRPr="006307BB">
        <w:t>Thus</w:t>
      </w:r>
      <w:proofErr w:type="gramEnd"/>
      <w:r w:rsidRPr="006307BB">
        <w:t xml:space="preserve"> having said, he stopp’d with watchful sight, </w:t>
      </w:r>
    </w:p>
    <w:p w14:paraId="5A2B0EC4" w14:textId="374B582D" w:rsidR="003A417A" w:rsidRPr="006307BB" w:rsidRDefault="003A417A" w:rsidP="006307BB">
      <w:pPr>
        <w:pStyle w:val="Poetry"/>
      </w:pPr>
      <w:r w:rsidRPr="006307BB">
        <w:t>Observing still the motions of their flight,</w:t>
      </w:r>
    </w:p>
    <w:p w14:paraId="655325CA" w14:textId="77777777" w:rsidR="006307BB" w:rsidRDefault="003A417A" w:rsidP="006307BB">
      <w:pPr>
        <w:pStyle w:val="Poetry"/>
      </w:pPr>
      <w:r w:rsidRPr="006307BB">
        <w:t>What course they took, what happy signs they shew.</w:t>
      </w:r>
    </w:p>
    <w:p w14:paraId="40E26CB7" w14:textId="41DDA401" w:rsidR="003A417A" w:rsidRPr="006307BB" w:rsidRDefault="003A417A" w:rsidP="006307BB">
      <w:pPr>
        <w:pStyle w:val="Poetry"/>
      </w:pPr>
      <w:r w:rsidRPr="006307BB">
        <w:t xml:space="preserve">They fed, </w:t>
      </w:r>
      <w:proofErr w:type="gramStart"/>
      <w:r w:rsidRPr="006307BB">
        <w:t>and,</w:t>
      </w:r>
      <w:proofErr w:type="gramEnd"/>
      <w:r w:rsidRPr="006307BB">
        <w:t xml:space="preserve"> flutt’ring, by degrees withdrew</w:t>
      </w:r>
    </w:p>
    <w:p w14:paraId="49717774" w14:textId="24DDBEF8" w:rsidR="003A417A" w:rsidRPr="006307BB" w:rsidRDefault="003A417A" w:rsidP="006307BB">
      <w:pPr>
        <w:pStyle w:val="Poetry"/>
      </w:pPr>
      <w:r w:rsidRPr="006307BB">
        <w:t>Still farther from the place, but still in view:</w:t>
      </w:r>
    </w:p>
    <w:p w14:paraId="21008837" w14:textId="77777777" w:rsidR="003A417A" w:rsidRPr="006307BB" w:rsidRDefault="003A417A" w:rsidP="006307BB">
      <w:pPr>
        <w:pStyle w:val="Poetry"/>
      </w:pPr>
      <w:r w:rsidRPr="006307BB">
        <w:t>Hopping and flying, thus they led him on</w:t>
      </w:r>
    </w:p>
    <w:p w14:paraId="4CE9C426" w14:textId="77777777" w:rsidR="006307BB" w:rsidRDefault="003A417A" w:rsidP="006307BB">
      <w:pPr>
        <w:pStyle w:val="Poetry"/>
      </w:pPr>
      <w:r w:rsidRPr="006307BB">
        <w:t xml:space="preserve">To the slow lake, whose baleful stench to shun </w:t>
      </w:r>
    </w:p>
    <w:p w14:paraId="2C766F1D" w14:textId="69F3E6CA" w:rsidR="003A417A" w:rsidRPr="006307BB" w:rsidRDefault="003A417A" w:rsidP="006307BB">
      <w:pPr>
        <w:pStyle w:val="Poetry"/>
      </w:pPr>
      <w:r w:rsidRPr="006307BB">
        <w:t>They wing’d their flight aloft; then, stooping low,</w:t>
      </w:r>
    </w:p>
    <w:p w14:paraId="569169CD" w14:textId="77777777" w:rsidR="003A417A" w:rsidRPr="006307BB" w:rsidRDefault="003A417A" w:rsidP="006307BB">
      <w:pPr>
        <w:pStyle w:val="Poetry"/>
      </w:pPr>
      <w:r w:rsidRPr="006307BB">
        <w:t>Perch’d on the double tree that bears the golden bough.</w:t>
      </w:r>
    </w:p>
    <w:p w14:paraId="2394B524" w14:textId="6CE12825" w:rsidR="003A417A" w:rsidRPr="006307BB" w:rsidRDefault="003A417A" w:rsidP="006307BB">
      <w:pPr>
        <w:pStyle w:val="Poetry"/>
      </w:pPr>
      <w:r w:rsidRPr="006307BB">
        <w:t xml:space="preserve">Thro’ the green leafs the glitt’ring shadows </w:t>
      </w:r>
      <w:proofErr w:type="gramStart"/>
      <w:r w:rsidRPr="006307BB">
        <w:t>glow;</w:t>
      </w:r>
      <w:proofErr w:type="gramEnd"/>
    </w:p>
    <w:p w14:paraId="1AF5ED7D" w14:textId="77777777" w:rsidR="003A417A" w:rsidRPr="006307BB" w:rsidRDefault="003A417A" w:rsidP="006307BB">
      <w:pPr>
        <w:pStyle w:val="Poetry"/>
      </w:pPr>
      <w:r w:rsidRPr="006307BB">
        <w:lastRenderedPageBreak/>
        <w:t>As, on the sacred oak, the wintry mistletoe,</w:t>
      </w:r>
    </w:p>
    <w:p w14:paraId="3BCCACA0" w14:textId="77777777" w:rsidR="006307BB" w:rsidRDefault="003A417A" w:rsidP="006307BB">
      <w:pPr>
        <w:pStyle w:val="Poetry"/>
      </w:pPr>
      <w:r w:rsidRPr="006307BB">
        <w:t xml:space="preserve">Where the proud mother views her precious brood, </w:t>
      </w:r>
    </w:p>
    <w:p w14:paraId="67A48BDB" w14:textId="14CDF214" w:rsidR="003A417A" w:rsidRPr="006307BB" w:rsidRDefault="003A417A" w:rsidP="006307BB">
      <w:pPr>
        <w:pStyle w:val="Poetry"/>
      </w:pPr>
      <w:r w:rsidRPr="006307BB">
        <w:t>And happier branches, which she never sow’d.</w:t>
      </w:r>
    </w:p>
    <w:p w14:paraId="2E963A49" w14:textId="77777777" w:rsidR="003A417A" w:rsidRPr="006307BB" w:rsidRDefault="003A417A" w:rsidP="006307BB">
      <w:pPr>
        <w:pStyle w:val="Poetry"/>
      </w:pPr>
      <w:r w:rsidRPr="006307BB">
        <w:t xml:space="preserve">Such was the </w:t>
      </w:r>
      <w:proofErr w:type="gramStart"/>
      <w:r w:rsidRPr="006307BB">
        <w:t>glitt’ring;</w:t>
      </w:r>
      <w:proofErr w:type="gramEnd"/>
      <w:r w:rsidRPr="006307BB">
        <w:t xml:space="preserve"> such the ruddy rind,</w:t>
      </w:r>
    </w:p>
    <w:p w14:paraId="5446C14F" w14:textId="38B80112" w:rsidR="003A417A" w:rsidRPr="006307BB" w:rsidRDefault="003A417A" w:rsidP="006307BB">
      <w:pPr>
        <w:pStyle w:val="Poetry"/>
      </w:pPr>
      <w:r w:rsidRPr="006307BB">
        <w:t>And dancing leaves, that wanton’d in the wind.</w:t>
      </w:r>
    </w:p>
    <w:p w14:paraId="5C12DEB0" w14:textId="77777777" w:rsidR="006307BB" w:rsidRDefault="003A417A" w:rsidP="006307BB">
      <w:pPr>
        <w:pStyle w:val="Poetry"/>
      </w:pPr>
      <w:r w:rsidRPr="006307BB">
        <w:t xml:space="preserve">He seiz’d the shining bough with griping hold, </w:t>
      </w:r>
    </w:p>
    <w:p w14:paraId="28C7023D" w14:textId="77777777" w:rsidR="006307BB" w:rsidRDefault="003A417A" w:rsidP="006307BB">
      <w:pPr>
        <w:pStyle w:val="Poetry"/>
      </w:pPr>
      <w:r w:rsidRPr="006307BB">
        <w:t xml:space="preserve">And rent away, with ease, the ling’ring </w:t>
      </w:r>
      <w:proofErr w:type="gramStart"/>
      <w:r w:rsidRPr="006307BB">
        <w:t>gold;</w:t>
      </w:r>
      <w:proofErr w:type="gramEnd"/>
      <w:r w:rsidRPr="006307BB">
        <w:t xml:space="preserve"> </w:t>
      </w:r>
    </w:p>
    <w:p w14:paraId="3972D5C8" w14:textId="5AF5F50E" w:rsidR="003A417A" w:rsidRPr="006307BB" w:rsidRDefault="003A417A" w:rsidP="006307BB">
      <w:pPr>
        <w:pStyle w:val="Poetry"/>
      </w:pPr>
      <w:r w:rsidRPr="006307BB">
        <w:t>Then to the Sibyl’s palace bore the prize.</w:t>
      </w:r>
    </w:p>
    <w:p w14:paraId="05802A95" w14:textId="77777777" w:rsidR="003A417A" w:rsidRPr="006307BB" w:rsidRDefault="003A417A" w:rsidP="006307BB">
      <w:pPr>
        <w:pStyle w:val="Poetry"/>
      </w:pPr>
      <w:r w:rsidRPr="006307BB">
        <w:t>Meantime the Trojan troops, with weeping eyes,</w:t>
      </w:r>
    </w:p>
    <w:p w14:paraId="20EE5033" w14:textId="350FBE8C" w:rsidR="003A417A" w:rsidRPr="006307BB" w:rsidRDefault="003A417A" w:rsidP="006307BB">
      <w:pPr>
        <w:pStyle w:val="Poetry"/>
      </w:pPr>
      <w:r w:rsidRPr="006307BB">
        <w:t>To dead Misenus pay his obsequies.</w:t>
      </w:r>
    </w:p>
    <w:p w14:paraId="71878599" w14:textId="77777777" w:rsidR="003A417A" w:rsidRPr="006307BB" w:rsidRDefault="003A417A" w:rsidP="006307BB">
      <w:pPr>
        <w:pStyle w:val="Poetry"/>
      </w:pPr>
      <w:r w:rsidRPr="006307BB">
        <w:t>First, from the ground a lofty pile they rear,</w:t>
      </w:r>
    </w:p>
    <w:p w14:paraId="03BA572A" w14:textId="77777777" w:rsidR="006307BB" w:rsidRDefault="003A417A" w:rsidP="006307BB">
      <w:pPr>
        <w:pStyle w:val="Poetry"/>
      </w:pPr>
      <w:r w:rsidRPr="006307BB">
        <w:t xml:space="preserve">Of pitch trees, oaks, and pines, and unctuous fir: </w:t>
      </w:r>
    </w:p>
    <w:p w14:paraId="771D2CF3" w14:textId="380DC7E4" w:rsidR="003A417A" w:rsidRPr="006307BB" w:rsidRDefault="003A417A" w:rsidP="006307BB">
      <w:pPr>
        <w:pStyle w:val="Poetry"/>
      </w:pPr>
      <w:r w:rsidRPr="006307BB">
        <w:t>The fabric’s front with cypress twigs they strew,</w:t>
      </w:r>
    </w:p>
    <w:p w14:paraId="0121F012" w14:textId="77777777" w:rsidR="003A417A" w:rsidRPr="006307BB" w:rsidRDefault="003A417A" w:rsidP="006307BB">
      <w:pPr>
        <w:pStyle w:val="Poetry"/>
      </w:pPr>
      <w:r w:rsidRPr="006307BB">
        <w:t>And stick the sides with boughs of baleful yew.</w:t>
      </w:r>
    </w:p>
    <w:p w14:paraId="0E03A4EE" w14:textId="7C856D07" w:rsidR="003A417A" w:rsidRPr="006307BB" w:rsidRDefault="003A417A" w:rsidP="006307BB">
      <w:pPr>
        <w:pStyle w:val="Poetry"/>
      </w:pPr>
      <w:r w:rsidRPr="006307BB">
        <w:t xml:space="preserve">The topmost part his glitt’ring arms </w:t>
      </w:r>
      <w:proofErr w:type="gramStart"/>
      <w:r w:rsidRPr="006307BB">
        <w:t>adorn;</w:t>
      </w:r>
      <w:proofErr w:type="gramEnd"/>
    </w:p>
    <w:p w14:paraId="1FB471C9" w14:textId="77777777" w:rsidR="006307BB" w:rsidRDefault="003A417A" w:rsidP="006307BB">
      <w:pPr>
        <w:pStyle w:val="Poetry"/>
      </w:pPr>
      <w:r w:rsidRPr="006307BB">
        <w:t xml:space="preserve">Warm waters, then, in brazen caldrons borne, </w:t>
      </w:r>
    </w:p>
    <w:p w14:paraId="44074DDD" w14:textId="77777777" w:rsidR="006307BB" w:rsidRDefault="003A417A" w:rsidP="006307BB">
      <w:pPr>
        <w:pStyle w:val="Poetry"/>
      </w:pPr>
      <w:r w:rsidRPr="006307BB">
        <w:t xml:space="preserve">Are pour’d to wash his body, joint by joint, </w:t>
      </w:r>
    </w:p>
    <w:p w14:paraId="3CDAEF64" w14:textId="687DFAB1" w:rsidR="003A417A" w:rsidRPr="006307BB" w:rsidRDefault="003A417A" w:rsidP="006307BB">
      <w:pPr>
        <w:pStyle w:val="Poetry"/>
      </w:pPr>
      <w:r w:rsidRPr="006307BB">
        <w:t>And fragrant oils the stiffen’d limbs anoint.</w:t>
      </w:r>
    </w:p>
    <w:p w14:paraId="361EA5C2" w14:textId="77777777" w:rsidR="003A417A" w:rsidRPr="006307BB" w:rsidRDefault="003A417A" w:rsidP="006307BB">
      <w:pPr>
        <w:pStyle w:val="Poetry"/>
      </w:pPr>
      <w:r w:rsidRPr="006307BB">
        <w:t>With groans and cries Misenus they deplore:</w:t>
      </w:r>
    </w:p>
    <w:p w14:paraId="50C9DE24" w14:textId="5A58009E" w:rsidR="003A417A" w:rsidRPr="006307BB" w:rsidRDefault="003A417A" w:rsidP="006307BB">
      <w:pPr>
        <w:pStyle w:val="Poetry"/>
      </w:pPr>
      <w:r w:rsidRPr="006307BB">
        <w:t>Then on a bier, with purple cover’d o’er,</w:t>
      </w:r>
      <w:r w:rsidRPr="006307BB">
        <w:tab/>
      </w:r>
    </w:p>
    <w:p w14:paraId="49F5E6E9" w14:textId="77777777" w:rsidR="006307BB" w:rsidRDefault="003A417A" w:rsidP="006307BB">
      <w:pPr>
        <w:pStyle w:val="Poetry"/>
      </w:pPr>
      <w:r w:rsidRPr="006307BB">
        <w:t xml:space="preserve">The breathless body, thus bewail’d, they lay, </w:t>
      </w:r>
    </w:p>
    <w:p w14:paraId="49AAAE22" w14:textId="77777777" w:rsidR="006307BB" w:rsidRDefault="003A417A" w:rsidP="006307BB">
      <w:pPr>
        <w:pStyle w:val="Poetry"/>
      </w:pPr>
      <w:r w:rsidRPr="006307BB">
        <w:t xml:space="preserve">And fire the pile, their faces turn’d away— </w:t>
      </w:r>
    </w:p>
    <w:p w14:paraId="4517BBD2" w14:textId="77777777" w:rsidR="006307BB" w:rsidRDefault="003A417A" w:rsidP="006307BB">
      <w:pPr>
        <w:pStyle w:val="Poetry"/>
      </w:pPr>
      <w:r w:rsidRPr="006307BB">
        <w:t xml:space="preserve">Such reverend rites their fathers us’d to pay. </w:t>
      </w:r>
    </w:p>
    <w:p w14:paraId="6B5BDCAC" w14:textId="33E72233" w:rsidR="003A417A" w:rsidRPr="006307BB" w:rsidRDefault="003A417A" w:rsidP="006307BB">
      <w:pPr>
        <w:pStyle w:val="Poetry"/>
      </w:pPr>
      <w:r w:rsidRPr="006307BB">
        <w:t>Pure oil and incense on the fire they throw,</w:t>
      </w:r>
    </w:p>
    <w:p w14:paraId="3E2DAB45" w14:textId="0506B8AE" w:rsidR="003A417A" w:rsidRPr="006307BB" w:rsidRDefault="003A417A" w:rsidP="006307BB">
      <w:pPr>
        <w:pStyle w:val="Poetry"/>
      </w:pPr>
      <w:r w:rsidRPr="006307BB">
        <w:t>And fat of victims, which his friends bestow.</w:t>
      </w:r>
    </w:p>
    <w:p w14:paraId="6755936A" w14:textId="77777777" w:rsidR="006307BB" w:rsidRDefault="003A417A" w:rsidP="006307BB">
      <w:pPr>
        <w:pStyle w:val="Poetry"/>
      </w:pPr>
      <w:r w:rsidRPr="006307BB">
        <w:t xml:space="preserve">These gifts the greedy flames to dust </w:t>
      </w:r>
      <w:proofErr w:type="gramStart"/>
      <w:r w:rsidRPr="006307BB">
        <w:t>devour;</w:t>
      </w:r>
      <w:proofErr w:type="gramEnd"/>
      <w:r w:rsidRPr="006307BB">
        <w:t xml:space="preserve"> </w:t>
      </w:r>
    </w:p>
    <w:p w14:paraId="35A85951" w14:textId="77777777" w:rsidR="006307BB" w:rsidRDefault="003A417A" w:rsidP="006307BB">
      <w:pPr>
        <w:pStyle w:val="Poetry"/>
      </w:pPr>
      <w:r w:rsidRPr="006307BB">
        <w:t xml:space="preserve">Then on the living coals red wine they </w:t>
      </w:r>
      <w:proofErr w:type="gramStart"/>
      <w:r w:rsidRPr="006307BB">
        <w:t>pour;</w:t>
      </w:r>
      <w:proofErr w:type="gramEnd"/>
      <w:r w:rsidRPr="006307BB">
        <w:t xml:space="preserve"> </w:t>
      </w:r>
    </w:p>
    <w:p w14:paraId="765D3D42" w14:textId="77777777" w:rsidR="006307BB" w:rsidRDefault="003A417A" w:rsidP="006307BB">
      <w:pPr>
        <w:pStyle w:val="Poetry"/>
      </w:pPr>
      <w:r w:rsidRPr="006307BB">
        <w:t xml:space="preserve">And, last, the relics by themselves dispose, </w:t>
      </w:r>
    </w:p>
    <w:p w14:paraId="79104869" w14:textId="167735F2" w:rsidR="003A417A" w:rsidRPr="006307BB" w:rsidRDefault="003A417A" w:rsidP="006307BB">
      <w:pPr>
        <w:pStyle w:val="Poetry"/>
      </w:pPr>
      <w:r w:rsidRPr="006307BB">
        <w:t xml:space="preserve">Which in a brazen urn the priests </w:t>
      </w:r>
      <w:proofErr w:type="gramStart"/>
      <w:r w:rsidRPr="006307BB">
        <w:t>inclose.</w:t>
      </w:r>
      <w:proofErr w:type="gramEnd"/>
    </w:p>
    <w:p w14:paraId="00B6D5E4" w14:textId="729450BE" w:rsidR="003A417A" w:rsidRPr="006307BB" w:rsidRDefault="003A417A" w:rsidP="006307BB">
      <w:pPr>
        <w:pStyle w:val="Poetry"/>
      </w:pPr>
      <w:r w:rsidRPr="006307BB">
        <w:t>Old Corynaeus compass’d thrice the crew,</w:t>
      </w:r>
    </w:p>
    <w:p w14:paraId="0138351E" w14:textId="77777777" w:rsidR="003A417A" w:rsidRPr="006307BB" w:rsidRDefault="003A417A" w:rsidP="006307BB">
      <w:pPr>
        <w:pStyle w:val="Poetry"/>
      </w:pPr>
      <w:r w:rsidRPr="006307BB">
        <w:t xml:space="preserve">And dipp’d an olive branch in holy </w:t>
      </w:r>
      <w:proofErr w:type="gramStart"/>
      <w:r w:rsidRPr="006307BB">
        <w:t>dew;</w:t>
      </w:r>
      <w:proofErr w:type="gramEnd"/>
    </w:p>
    <w:p w14:paraId="448E5F9D" w14:textId="77777777" w:rsidR="006307BB" w:rsidRDefault="003A417A" w:rsidP="006307BB">
      <w:pPr>
        <w:pStyle w:val="Poetry"/>
      </w:pPr>
      <w:r w:rsidRPr="006307BB">
        <w:t xml:space="preserve">Which thrice he sprinkled round, and thrice aloud </w:t>
      </w:r>
    </w:p>
    <w:p w14:paraId="645A7698" w14:textId="3EEA7B70" w:rsidR="003A417A" w:rsidRPr="006307BB" w:rsidRDefault="003A417A" w:rsidP="006307BB">
      <w:pPr>
        <w:pStyle w:val="Poetry"/>
      </w:pPr>
      <w:r w:rsidRPr="006307BB">
        <w:t>Invok’d the dead, and then dismissed the crowd.</w:t>
      </w:r>
    </w:p>
    <w:p w14:paraId="7D84A17B" w14:textId="77777777" w:rsidR="003A417A" w:rsidRPr="006307BB" w:rsidRDefault="003A417A" w:rsidP="006307BB">
      <w:pPr>
        <w:pStyle w:val="Poetry"/>
      </w:pPr>
      <w:r w:rsidRPr="006307BB">
        <w:t>But good Aeneas order’d on the shore</w:t>
      </w:r>
    </w:p>
    <w:p w14:paraId="6433F1BA" w14:textId="34D7B566" w:rsidR="003A417A" w:rsidRPr="006307BB" w:rsidRDefault="003A417A" w:rsidP="006307BB">
      <w:pPr>
        <w:pStyle w:val="Poetry"/>
      </w:pPr>
      <w:r w:rsidRPr="006307BB">
        <w:t xml:space="preserve">A stately tomb, </w:t>
      </w:r>
      <w:proofErr w:type="gramStart"/>
      <w:r w:rsidRPr="006307BB">
        <w:t>whose</w:t>
      </w:r>
      <w:proofErr w:type="gramEnd"/>
      <w:r w:rsidRPr="006307BB">
        <w:t xml:space="preserve"> top a trumpet bore,</w:t>
      </w:r>
    </w:p>
    <w:p w14:paraId="37CD6B20" w14:textId="77777777" w:rsidR="003A417A" w:rsidRPr="006307BB" w:rsidRDefault="003A417A" w:rsidP="006307BB">
      <w:pPr>
        <w:pStyle w:val="Poetry"/>
      </w:pPr>
      <w:r w:rsidRPr="006307BB">
        <w:lastRenderedPageBreak/>
        <w:t>A soldier’s fauchion, and a seaman’s oar.</w:t>
      </w:r>
    </w:p>
    <w:p w14:paraId="66C88405" w14:textId="77777777" w:rsidR="006307BB" w:rsidRDefault="003A417A" w:rsidP="006307BB">
      <w:pPr>
        <w:pStyle w:val="Poetry"/>
      </w:pPr>
      <w:r w:rsidRPr="006307BB">
        <w:t xml:space="preserve">Thus was his friend </w:t>
      </w:r>
      <w:proofErr w:type="gramStart"/>
      <w:r w:rsidRPr="006307BB">
        <w:t>interr’d;</w:t>
      </w:r>
      <w:proofErr w:type="gramEnd"/>
      <w:r w:rsidRPr="006307BB">
        <w:t xml:space="preserve"> and deathless fame </w:t>
      </w:r>
    </w:p>
    <w:p w14:paraId="5E937C72" w14:textId="5256CB77" w:rsidR="003A417A" w:rsidRPr="006307BB" w:rsidRDefault="003A417A" w:rsidP="006307BB">
      <w:pPr>
        <w:pStyle w:val="Poetry"/>
      </w:pPr>
      <w:r w:rsidRPr="006307BB">
        <w:t>Still to the lofty cape consigns his name.</w:t>
      </w:r>
    </w:p>
    <w:p w14:paraId="5B1A08BD" w14:textId="77777777" w:rsidR="003A417A" w:rsidRPr="006307BB" w:rsidRDefault="003A417A" w:rsidP="006307BB">
      <w:pPr>
        <w:pStyle w:val="Poetry"/>
      </w:pPr>
      <w:r w:rsidRPr="006307BB">
        <w:t>These rites perform’d, the prince, without delay,</w:t>
      </w:r>
    </w:p>
    <w:p w14:paraId="10CE2702" w14:textId="7505A741" w:rsidR="003A417A" w:rsidRPr="006307BB" w:rsidRDefault="003A417A" w:rsidP="006307BB">
      <w:pPr>
        <w:pStyle w:val="Poetry"/>
      </w:pPr>
      <w:r w:rsidRPr="006307BB">
        <w:t>Hastes to the nether world his destin’d way.</w:t>
      </w:r>
    </w:p>
    <w:p w14:paraId="7649AD80" w14:textId="77777777" w:rsidR="006307BB" w:rsidRDefault="003A417A" w:rsidP="006307BB">
      <w:pPr>
        <w:pStyle w:val="Poetry"/>
      </w:pPr>
      <w:r w:rsidRPr="006307BB">
        <w:t xml:space="preserve">Deep was the cave; and, downward as it went </w:t>
      </w:r>
    </w:p>
    <w:p w14:paraId="10BD7E7E" w14:textId="77777777" w:rsidR="006307BB" w:rsidRDefault="003A417A" w:rsidP="006307BB">
      <w:pPr>
        <w:pStyle w:val="Poetry"/>
      </w:pPr>
      <w:r w:rsidRPr="006307BB">
        <w:t xml:space="preserve">From the wide mouth, a rocky rough </w:t>
      </w:r>
      <w:proofErr w:type="gramStart"/>
      <w:r w:rsidRPr="006307BB">
        <w:t>descent;</w:t>
      </w:r>
      <w:proofErr w:type="gramEnd"/>
      <w:r w:rsidRPr="006307BB">
        <w:t xml:space="preserve"> </w:t>
      </w:r>
    </w:p>
    <w:p w14:paraId="30ACACBF" w14:textId="77777777" w:rsidR="006307BB" w:rsidRDefault="003A417A" w:rsidP="006307BB">
      <w:pPr>
        <w:pStyle w:val="Poetry"/>
      </w:pPr>
      <w:r w:rsidRPr="006307BB">
        <w:t xml:space="preserve">And here th’ access a gloomy grove defends, </w:t>
      </w:r>
    </w:p>
    <w:p w14:paraId="4FBB443A" w14:textId="50AA4F2F" w:rsidR="003A417A" w:rsidRPr="006307BB" w:rsidRDefault="003A417A" w:rsidP="006307BB">
      <w:pPr>
        <w:pStyle w:val="Poetry"/>
      </w:pPr>
      <w:r w:rsidRPr="006307BB">
        <w:t>And there th’ unnavigable lake extends,</w:t>
      </w:r>
    </w:p>
    <w:p w14:paraId="5E35505E" w14:textId="65138284" w:rsidR="003A417A" w:rsidRPr="006307BB" w:rsidRDefault="003A417A" w:rsidP="006307BB">
      <w:pPr>
        <w:pStyle w:val="Poetry"/>
      </w:pPr>
      <w:r w:rsidRPr="006307BB">
        <w:t>O’er whose unhappy waters, void of light,</w:t>
      </w:r>
    </w:p>
    <w:p w14:paraId="13A07999" w14:textId="77777777" w:rsidR="006307BB" w:rsidRDefault="003A417A" w:rsidP="006307BB">
      <w:pPr>
        <w:pStyle w:val="Poetry"/>
      </w:pPr>
      <w:r w:rsidRPr="006307BB">
        <w:t xml:space="preserve">No bird presumes to steer his airy </w:t>
      </w:r>
      <w:proofErr w:type="gramStart"/>
      <w:r w:rsidRPr="006307BB">
        <w:t>flight;</w:t>
      </w:r>
      <w:proofErr w:type="gramEnd"/>
      <w:r w:rsidRPr="006307BB">
        <w:t xml:space="preserve"> </w:t>
      </w:r>
    </w:p>
    <w:p w14:paraId="68EA3E40" w14:textId="77777777" w:rsidR="006307BB" w:rsidRDefault="003A417A" w:rsidP="006307BB">
      <w:pPr>
        <w:pStyle w:val="Poetry"/>
      </w:pPr>
      <w:r w:rsidRPr="006307BB">
        <w:t xml:space="preserve">Such deadly stenches from the depths arise, </w:t>
      </w:r>
    </w:p>
    <w:p w14:paraId="3E59042F" w14:textId="0E658D4B" w:rsidR="003A417A" w:rsidRPr="006307BB" w:rsidRDefault="003A417A" w:rsidP="006307BB">
      <w:pPr>
        <w:pStyle w:val="Poetry"/>
      </w:pPr>
      <w:r w:rsidRPr="006307BB">
        <w:t>And steaming sulphur, that infects the skies.</w:t>
      </w:r>
    </w:p>
    <w:p w14:paraId="78025756" w14:textId="77777777" w:rsidR="003A417A" w:rsidRPr="006307BB" w:rsidRDefault="003A417A" w:rsidP="006307BB">
      <w:pPr>
        <w:pStyle w:val="Poetry"/>
      </w:pPr>
      <w:r w:rsidRPr="006307BB">
        <w:t>From hence the Grecian bards their legends make,</w:t>
      </w:r>
    </w:p>
    <w:p w14:paraId="0CDD7D66" w14:textId="35407788" w:rsidR="003A417A" w:rsidRPr="006307BB" w:rsidRDefault="003A417A" w:rsidP="006307BB">
      <w:pPr>
        <w:pStyle w:val="Poetry"/>
      </w:pPr>
      <w:r w:rsidRPr="006307BB">
        <w:t>And give the name Avernus to the lake.</w:t>
      </w:r>
    </w:p>
    <w:p w14:paraId="12EDB3E3" w14:textId="77777777" w:rsidR="006307BB" w:rsidRDefault="003A417A" w:rsidP="006307BB">
      <w:pPr>
        <w:pStyle w:val="Poetry"/>
      </w:pPr>
      <w:r w:rsidRPr="006307BB">
        <w:t xml:space="preserve">Four sable bullocks, in the yoke untaught, </w:t>
      </w:r>
    </w:p>
    <w:p w14:paraId="28206EF9" w14:textId="053665D8" w:rsidR="003A417A" w:rsidRPr="006307BB" w:rsidRDefault="003A417A" w:rsidP="006307BB">
      <w:pPr>
        <w:pStyle w:val="Poetry"/>
      </w:pPr>
      <w:r w:rsidRPr="006307BB">
        <w:t>For sacrifice the pious hero brought.</w:t>
      </w:r>
    </w:p>
    <w:p w14:paraId="52B422DC" w14:textId="77777777" w:rsidR="006307BB" w:rsidRDefault="003A417A" w:rsidP="006307BB">
      <w:pPr>
        <w:pStyle w:val="Poetry"/>
      </w:pPr>
      <w:r w:rsidRPr="006307BB">
        <w:t xml:space="preserve">The priestess pours the wine betwixt their </w:t>
      </w:r>
      <w:proofErr w:type="gramStart"/>
      <w:r w:rsidRPr="006307BB">
        <w:t>horns;</w:t>
      </w:r>
      <w:proofErr w:type="gramEnd"/>
      <w:r w:rsidRPr="006307BB">
        <w:t xml:space="preserve"> </w:t>
      </w:r>
    </w:p>
    <w:p w14:paraId="7F4E13C8" w14:textId="441AC995" w:rsidR="003A417A" w:rsidRPr="006307BB" w:rsidRDefault="003A417A" w:rsidP="006307BB">
      <w:pPr>
        <w:pStyle w:val="Poetry"/>
      </w:pPr>
      <w:r w:rsidRPr="006307BB">
        <w:t>Then cuts the curling hair; that first oblation burns,</w:t>
      </w:r>
    </w:p>
    <w:p w14:paraId="7159CAE0" w14:textId="124B13B7" w:rsidR="003A417A" w:rsidRPr="006307BB" w:rsidRDefault="003A417A" w:rsidP="006307BB">
      <w:pPr>
        <w:pStyle w:val="Poetry"/>
      </w:pPr>
      <w:r w:rsidRPr="006307BB">
        <w:t>Invoking Hecate hither to repair:</w:t>
      </w:r>
    </w:p>
    <w:p w14:paraId="1CC8F0E2" w14:textId="77777777" w:rsidR="003A417A" w:rsidRPr="006307BB" w:rsidRDefault="003A417A" w:rsidP="006307BB">
      <w:pPr>
        <w:pStyle w:val="Poetry"/>
      </w:pPr>
      <w:r w:rsidRPr="006307BB">
        <w:t>A pow’rful name in hell and upper air.</w:t>
      </w:r>
    </w:p>
    <w:p w14:paraId="6848A948" w14:textId="77777777" w:rsidR="006307BB" w:rsidRDefault="003A417A" w:rsidP="006307BB">
      <w:pPr>
        <w:pStyle w:val="Poetry"/>
      </w:pPr>
      <w:r w:rsidRPr="006307BB">
        <w:t xml:space="preserve">The sacred priests with ready knives bereave </w:t>
      </w:r>
    </w:p>
    <w:p w14:paraId="63CDCB2B" w14:textId="65402141" w:rsidR="003A417A" w:rsidRPr="006307BB" w:rsidRDefault="003A417A" w:rsidP="006307BB">
      <w:pPr>
        <w:pStyle w:val="Poetry"/>
      </w:pPr>
      <w:r w:rsidRPr="006307BB">
        <w:t>The beasts of life, and in full bowls receive</w:t>
      </w:r>
    </w:p>
    <w:p w14:paraId="68F80BE2" w14:textId="77777777" w:rsidR="003A417A" w:rsidRPr="006307BB" w:rsidRDefault="003A417A" w:rsidP="006307BB">
      <w:pPr>
        <w:pStyle w:val="Poetry"/>
      </w:pPr>
      <w:r w:rsidRPr="006307BB">
        <w:t>The streaming blood: a lamb to Hell and Night</w:t>
      </w:r>
    </w:p>
    <w:p w14:paraId="0EECC016" w14:textId="2F773C76" w:rsidR="003A417A" w:rsidRPr="006307BB" w:rsidRDefault="003A417A" w:rsidP="006307BB">
      <w:pPr>
        <w:pStyle w:val="Poetry"/>
      </w:pPr>
      <w:r w:rsidRPr="006307BB">
        <w:t>(The sable wool without a streak of white)</w:t>
      </w:r>
    </w:p>
    <w:p w14:paraId="0D005970" w14:textId="77777777" w:rsidR="006307BB" w:rsidRDefault="003A417A" w:rsidP="006307BB">
      <w:pPr>
        <w:pStyle w:val="Poetry"/>
      </w:pPr>
      <w:r w:rsidRPr="006307BB">
        <w:t xml:space="preserve">Aeneas offers; and, by fate’s decree, </w:t>
      </w:r>
    </w:p>
    <w:p w14:paraId="350094DA" w14:textId="77777777" w:rsidR="006307BB" w:rsidRDefault="003A417A" w:rsidP="006307BB">
      <w:pPr>
        <w:pStyle w:val="Poetry"/>
      </w:pPr>
      <w:r w:rsidRPr="006307BB">
        <w:t xml:space="preserve">A barren heifer, Proserpine, to thee, </w:t>
      </w:r>
    </w:p>
    <w:p w14:paraId="2B91BD72" w14:textId="6173DD60" w:rsidR="003A417A" w:rsidRPr="006307BB" w:rsidRDefault="003A417A" w:rsidP="006307BB">
      <w:pPr>
        <w:pStyle w:val="Poetry"/>
      </w:pPr>
      <w:r w:rsidRPr="006307BB">
        <w:t xml:space="preserve">With holocausts he Pluto’s altar </w:t>
      </w:r>
      <w:proofErr w:type="gramStart"/>
      <w:r w:rsidRPr="006307BB">
        <w:t>fills;</w:t>
      </w:r>
      <w:proofErr w:type="gramEnd"/>
    </w:p>
    <w:p w14:paraId="111D93C3" w14:textId="77777777" w:rsidR="003A417A" w:rsidRPr="006307BB" w:rsidRDefault="003A417A" w:rsidP="006307BB">
      <w:pPr>
        <w:pStyle w:val="Poetry"/>
      </w:pPr>
      <w:r w:rsidRPr="006307BB">
        <w:t xml:space="preserve">Sev’n brawny bulls with his own hand he </w:t>
      </w:r>
      <w:proofErr w:type="gramStart"/>
      <w:r w:rsidRPr="006307BB">
        <w:t>kills;</w:t>
      </w:r>
      <w:proofErr w:type="gramEnd"/>
    </w:p>
    <w:p w14:paraId="36BA4F0C" w14:textId="3963586A" w:rsidR="003A417A" w:rsidRPr="006307BB" w:rsidRDefault="003A417A" w:rsidP="006307BB">
      <w:pPr>
        <w:pStyle w:val="Poetry"/>
      </w:pPr>
      <w:r w:rsidRPr="006307BB">
        <w:t xml:space="preserve">Then on the broiling entrails oil he </w:t>
      </w:r>
      <w:proofErr w:type="gramStart"/>
      <w:r w:rsidRPr="006307BB">
        <w:t>pours;</w:t>
      </w:r>
      <w:proofErr w:type="gramEnd"/>
    </w:p>
    <w:p w14:paraId="47BDE841" w14:textId="77777777" w:rsidR="006307BB" w:rsidRDefault="003A417A" w:rsidP="006307BB">
      <w:pPr>
        <w:pStyle w:val="Poetry"/>
      </w:pPr>
      <w:r w:rsidRPr="006307BB">
        <w:t xml:space="preserve">Which, ointed thus, the raging flame devours. </w:t>
      </w:r>
    </w:p>
    <w:p w14:paraId="24774379" w14:textId="3343B685" w:rsidR="003A417A" w:rsidRPr="006307BB" w:rsidRDefault="003A417A" w:rsidP="006307BB">
      <w:pPr>
        <w:pStyle w:val="Poetry"/>
      </w:pPr>
      <w:r w:rsidRPr="006307BB">
        <w:t>Late the nocturnal sacrifice begun,</w:t>
      </w:r>
    </w:p>
    <w:p w14:paraId="6C655F37" w14:textId="77777777" w:rsidR="006307BB" w:rsidRDefault="003A417A" w:rsidP="006307BB">
      <w:pPr>
        <w:pStyle w:val="Poetry"/>
      </w:pPr>
      <w:r w:rsidRPr="006307BB">
        <w:t xml:space="preserve">Nor ended till the next returning sun. </w:t>
      </w:r>
    </w:p>
    <w:p w14:paraId="0E6430B5" w14:textId="5B83DA95" w:rsidR="003A417A" w:rsidRPr="006307BB" w:rsidRDefault="003A417A" w:rsidP="006307BB">
      <w:pPr>
        <w:pStyle w:val="Poetry"/>
      </w:pPr>
      <w:r w:rsidRPr="006307BB">
        <w:t>Then earth began to bellow, trees to dance,</w:t>
      </w:r>
    </w:p>
    <w:p w14:paraId="34AD48A0" w14:textId="08471047" w:rsidR="003A417A" w:rsidRPr="006307BB" w:rsidRDefault="003A417A" w:rsidP="006307BB">
      <w:pPr>
        <w:pStyle w:val="Poetry"/>
      </w:pPr>
      <w:r w:rsidRPr="006307BB">
        <w:t>And howling dogs in glimm’ring light advance,</w:t>
      </w:r>
    </w:p>
    <w:p w14:paraId="52DA73EC" w14:textId="77777777" w:rsidR="006307BB" w:rsidRDefault="003A417A" w:rsidP="006307BB">
      <w:pPr>
        <w:pStyle w:val="Poetry"/>
      </w:pPr>
      <w:r w:rsidRPr="006307BB">
        <w:lastRenderedPageBreak/>
        <w:t xml:space="preserve">Ere Hecate came. “Far hence be souls profane!” </w:t>
      </w:r>
    </w:p>
    <w:p w14:paraId="41F46161" w14:textId="294839B4" w:rsidR="003A417A" w:rsidRPr="006307BB" w:rsidRDefault="003A417A" w:rsidP="006307BB">
      <w:pPr>
        <w:pStyle w:val="Poetry"/>
      </w:pPr>
      <w:r w:rsidRPr="006307BB">
        <w:t>The Sibyl cried, “and from the grove abstain!</w:t>
      </w:r>
    </w:p>
    <w:p w14:paraId="4877F9D4" w14:textId="77777777" w:rsidR="006307BB" w:rsidRDefault="003A417A" w:rsidP="006307BB">
      <w:pPr>
        <w:pStyle w:val="Poetry"/>
      </w:pPr>
      <w:r w:rsidRPr="006307BB">
        <w:t xml:space="preserve">Now, Trojan, take the way thy fates </w:t>
      </w:r>
      <w:proofErr w:type="gramStart"/>
      <w:r w:rsidRPr="006307BB">
        <w:t>afford;</w:t>
      </w:r>
      <w:proofErr w:type="gramEnd"/>
      <w:r w:rsidRPr="006307BB">
        <w:t xml:space="preserve"> </w:t>
      </w:r>
    </w:p>
    <w:p w14:paraId="5748A1A6" w14:textId="219E1428" w:rsidR="003A417A" w:rsidRPr="006307BB" w:rsidRDefault="003A417A" w:rsidP="006307BB">
      <w:pPr>
        <w:pStyle w:val="Poetry"/>
      </w:pPr>
      <w:r w:rsidRPr="006307BB">
        <w:t xml:space="preserve">Assume thy </w:t>
      </w:r>
      <w:proofErr w:type="gramStart"/>
      <w:r w:rsidRPr="006307BB">
        <w:t>courage, and</w:t>
      </w:r>
      <w:proofErr w:type="gramEnd"/>
      <w:r w:rsidRPr="006307BB">
        <w:t xml:space="preserve"> unsheathe thy sword.”</w:t>
      </w:r>
    </w:p>
    <w:p w14:paraId="186E4E39" w14:textId="30CF813C" w:rsidR="003A417A" w:rsidRPr="006307BB" w:rsidRDefault="003A417A" w:rsidP="006307BB">
      <w:pPr>
        <w:pStyle w:val="Poetry"/>
      </w:pPr>
      <w:r w:rsidRPr="006307BB">
        <w:t xml:space="preserve">She said, and pass’d along the gloomy </w:t>
      </w:r>
      <w:proofErr w:type="gramStart"/>
      <w:r w:rsidRPr="006307BB">
        <w:t>space;</w:t>
      </w:r>
      <w:proofErr w:type="gramEnd"/>
    </w:p>
    <w:p w14:paraId="5ABBB048" w14:textId="239DB610" w:rsidR="003A417A" w:rsidRDefault="003A417A" w:rsidP="006307BB">
      <w:pPr>
        <w:pStyle w:val="Poetry"/>
      </w:pPr>
      <w:r w:rsidRPr="006307BB">
        <w:t>The prince pursued her steps with equal pace.</w:t>
      </w:r>
    </w:p>
    <w:p w14:paraId="745E406D" w14:textId="77777777" w:rsidR="006307BB" w:rsidRPr="006307BB" w:rsidRDefault="006307BB" w:rsidP="006307BB">
      <w:pPr>
        <w:pStyle w:val="Poetry"/>
      </w:pPr>
    </w:p>
    <w:p w14:paraId="02640EA4" w14:textId="77777777" w:rsidR="006307BB" w:rsidRDefault="003A417A" w:rsidP="006307BB">
      <w:pPr>
        <w:pStyle w:val="Poetry"/>
      </w:pPr>
      <w:r w:rsidRPr="006307BB">
        <w:t xml:space="preserve">Ye realms, yet unreveal’d to human sight, </w:t>
      </w:r>
    </w:p>
    <w:p w14:paraId="3064DB22" w14:textId="77777777" w:rsidR="006307BB" w:rsidRDefault="003A417A" w:rsidP="006307BB">
      <w:pPr>
        <w:pStyle w:val="Poetry"/>
      </w:pPr>
      <w:r w:rsidRPr="006307BB">
        <w:t xml:space="preserve">Ye gods who rule the regions of the night, </w:t>
      </w:r>
    </w:p>
    <w:p w14:paraId="6D66903F" w14:textId="539258C8" w:rsidR="003A417A" w:rsidRPr="006307BB" w:rsidRDefault="003A417A" w:rsidP="006307BB">
      <w:pPr>
        <w:pStyle w:val="Poetry"/>
      </w:pPr>
      <w:r w:rsidRPr="006307BB">
        <w:t>Ye gliding ghosts, permit me to relate</w:t>
      </w:r>
    </w:p>
    <w:p w14:paraId="12B8B5C7" w14:textId="4C45DC09" w:rsidR="003A417A" w:rsidRPr="006307BB" w:rsidRDefault="003A417A" w:rsidP="006307BB">
      <w:pPr>
        <w:pStyle w:val="Poetry"/>
      </w:pPr>
      <w:r w:rsidRPr="006307BB">
        <w:t>The mystic wonders of your silent state!</w:t>
      </w:r>
    </w:p>
    <w:p w14:paraId="204F9C71" w14:textId="77777777" w:rsidR="006307BB" w:rsidRDefault="006307BB" w:rsidP="006307BB">
      <w:pPr>
        <w:pStyle w:val="Poetry"/>
      </w:pPr>
    </w:p>
    <w:p w14:paraId="263F1944" w14:textId="5DB91460" w:rsidR="006307BB" w:rsidRDefault="003A417A" w:rsidP="006307BB">
      <w:pPr>
        <w:pStyle w:val="Poetry"/>
      </w:pPr>
      <w:r w:rsidRPr="006307BB">
        <w:t xml:space="preserve">Obscure they went thro’ dreary shades, that led </w:t>
      </w:r>
    </w:p>
    <w:p w14:paraId="5322548E" w14:textId="2F1726FA" w:rsidR="003A417A" w:rsidRPr="006307BB" w:rsidRDefault="003A417A" w:rsidP="006307BB">
      <w:pPr>
        <w:pStyle w:val="Poetry"/>
      </w:pPr>
      <w:r w:rsidRPr="006307BB">
        <w:t>Along the waste dominions of the dead.</w:t>
      </w:r>
    </w:p>
    <w:p w14:paraId="6395C31A" w14:textId="77777777" w:rsidR="006307BB" w:rsidRDefault="003A417A" w:rsidP="006307BB">
      <w:pPr>
        <w:pStyle w:val="Poetry"/>
      </w:pPr>
      <w:proofErr w:type="gramStart"/>
      <w:r w:rsidRPr="006307BB">
        <w:t>Thus</w:t>
      </w:r>
      <w:proofErr w:type="gramEnd"/>
      <w:r w:rsidRPr="006307BB">
        <w:t xml:space="preserve"> wander travelers in woods by night, </w:t>
      </w:r>
    </w:p>
    <w:p w14:paraId="6712AD71" w14:textId="29314E4E" w:rsidR="003A417A" w:rsidRPr="006307BB" w:rsidRDefault="003A417A" w:rsidP="006307BB">
      <w:pPr>
        <w:pStyle w:val="Poetry"/>
      </w:pPr>
      <w:r w:rsidRPr="006307BB">
        <w:t>By the moon’s doubtful and malignant light,</w:t>
      </w:r>
    </w:p>
    <w:p w14:paraId="5294AA6E" w14:textId="305622F8" w:rsidR="003A417A" w:rsidRPr="006307BB" w:rsidRDefault="003A417A" w:rsidP="006307BB">
      <w:pPr>
        <w:pStyle w:val="Poetry"/>
      </w:pPr>
      <w:r w:rsidRPr="006307BB">
        <w:t>When Jove in dusky clouds involves the skies,</w:t>
      </w:r>
    </w:p>
    <w:p w14:paraId="2C5B2AC2" w14:textId="77777777" w:rsidR="003A417A" w:rsidRPr="006307BB" w:rsidRDefault="003A417A" w:rsidP="006307BB">
      <w:pPr>
        <w:pStyle w:val="Poetry"/>
      </w:pPr>
      <w:r w:rsidRPr="006307BB">
        <w:t>And the faint crescent shoots by fits before their eyes.</w:t>
      </w:r>
    </w:p>
    <w:p w14:paraId="4D2774F0" w14:textId="77777777" w:rsidR="006307BB" w:rsidRDefault="006307BB" w:rsidP="006307BB">
      <w:pPr>
        <w:pStyle w:val="Poetry"/>
      </w:pPr>
    </w:p>
    <w:p w14:paraId="7968767E" w14:textId="77777777" w:rsidR="006307BB" w:rsidRDefault="003A417A" w:rsidP="006307BB">
      <w:pPr>
        <w:pStyle w:val="Poetry"/>
      </w:pPr>
      <w:r w:rsidRPr="006307BB">
        <w:t xml:space="preserve">Just in the gate and in the jaws of hell, </w:t>
      </w:r>
    </w:p>
    <w:p w14:paraId="2972D80F" w14:textId="77777777" w:rsidR="006307BB" w:rsidRDefault="003A417A" w:rsidP="006307BB">
      <w:pPr>
        <w:pStyle w:val="Poetry"/>
      </w:pPr>
      <w:r w:rsidRPr="006307BB">
        <w:t xml:space="preserve">Revengeful Cares and sullen </w:t>
      </w:r>
      <w:proofErr w:type="gramStart"/>
      <w:r w:rsidRPr="006307BB">
        <w:t>Sorrows</w:t>
      </w:r>
      <w:proofErr w:type="gramEnd"/>
      <w:r w:rsidRPr="006307BB">
        <w:t xml:space="preserve"> dwell, </w:t>
      </w:r>
    </w:p>
    <w:p w14:paraId="4084246D" w14:textId="3796A634" w:rsidR="003A417A" w:rsidRPr="006307BB" w:rsidRDefault="003A417A" w:rsidP="006307BB">
      <w:pPr>
        <w:pStyle w:val="Poetry"/>
      </w:pPr>
      <w:r w:rsidRPr="006307BB">
        <w:t>And pale Diseases, and repining Age,</w:t>
      </w:r>
    </w:p>
    <w:p w14:paraId="28763C2C" w14:textId="6EECF56E" w:rsidR="003A417A" w:rsidRPr="006307BB" w:rsidRDefault="003A417A" w:rsidP="006307BB">
      <w:pPr>
        <w:pStyle w:val="Poetry"/>
      </w:pPr>
      <w:r w:rsidRPr="006307BB">
        <w:t xml:space="preserve">Want, Fear, and Famine’s unresisted </w:t>
      </w:r>
      <w:proofErr w:type="gramStart"/>
      <w:r w:rsidRPr="006307BB">
        <w:t>rage;</w:t>
      </w:r>
      <w:proofErr w:type="gramEnd"/>
    </w:p>
    <w:p w14:paraId="27F95333" w14:textId="77777777" w:rsidR="006307BB" w:rsidRDefault="003A417A" w:rsidP="006307BB">
      <w:pPr>
        <w:pStyle w:val="Poetry"/>
      </w:pPr>
      <w:r w:rsidRPr="006307BB">
        <w:t xml:space="preserve">Here Toils, and Death, and Death’s half-brother, </w:t>
      </w:r>
    </w:p>
    <w:p w14:paraId="5AEF1DE7" w14:textId="13907586" w:rsidR="003A417A" w:rsidRPr="006307BB" w:rsidRDefault="003A417A" w:rsidP="006307BB">
      <w:pPr>
        <w:pStyle w:val="Poetry"/>
      </w:pPr>
      <w:r w:rsidRPr="006307BB">
        <w:t xml:space="preserve">Sleep, Forms terrible to view, their sentry </w:t>
      </w:r>
      <w:proofErr w:type="gramStart"/>
      <w:r w:rsidRPr="006307BB">
        <w:t>keep;</w:t>
      </w:r>
      <w:proofErr w:type="gramEnd"/>
    </w:p>
    <w:p w14:paraId="5944F2A1" w14:textId="77777777" w:rsidR="006307BB" w:rsidRDefault="003A417A" w:rsidP="006307BB">
      <w:pPr>
        <w:pStyle w:val="Poetry"/>
      </w:pPr>
      <w:r w:rsidRPr="006307BB">
        <w:t xml:space="preserve">With anxious Pleasures of a guilty mind, </w:t>
      </w:r>
    </w:p>
    <w:p w14:paraId="225B106B" w14:textId="22F983E0" w:rsidR="003A417A" w:rsidRPr="006307BB" w:rsidRDefault="003A417A" w:rsidP="006307BB">
      <w:pPr>
        <w:pStyle w:val="Poetry"/>
      </w:pPr>
      <w:r w:rsidRPr="006307BB">
        <w:t xml:space="preserve">Deep Frauds before, and open Force </w:t>
      </w:r>
      <w:proofErr w:type="gramStart"/>
      <w:r w:rsidRPr="006307BB">
        <w:t>behind;</w:t>
      </w:r>
      <w:proofErr w:type="gramEnd"/>
    </w:p>
    <w:p w14:paraId="1A91A91F" w14:textId="552B14D9" w:rsidR="003A417A" w:rsidRPr="006307BB" w:rsidRDefault="003A417A" w:rsidP="006307BB">
      <w:pPr>
        <w:pStyle w:val="Poetry"/>
      </w:pPr>
      <w:r w:rsidRPr="006307BB">
        <w:t>The Furies’ iron beds; and Strife, that shakes</w:t>
      </w:r>
    </w:p>
    <w:p w14:paraId="4E23FE0E" w14:textId="77777777" w:rsidR="006307BB" w:rsidRDefault="003A417A" w:rsidP="006307BB">
      <w:pPr>
        <w:pStyle w:val="Poetry"/>
      </w:pPr>
      <w:r w:rsidRPr="006307BB">
        <w:t xml:space="preserve">Her hissing tresses and unfolds her snakes. </w:t>
      </w:r>
    </w:p>
    <w:p w14:paraId="6111D257" w14:textId="70CB9BC6" w:rsidR="003A417A" w:rsidRPr="006307BB" w:rsidRDefault="003A417A" w:rsidP="006307BB">
      <w:pPr>
        <w:pStyle w:val="Poetry"/>
      </w:pPr>
      <w:r w:rsidRPr="006307BB">
        <w:t>Full in the midst of this infernal road,</w:t>
      </w:r>
    </w:p>
    <w:p w14:paraId="03BF49C5" w14:textId="77777777" w:rsidR="003A417A" w:rsidRPr="006307BB" w:rsidRDefault="003A417A" w:rsidP="006307BB">
      <w:pPr>
        <w:pStyle w:val="Poetry"/>
      </w:pPr>
      <w:r w:rsidRPr="006307BB">
        <w:t>An elm displays her dusky arms abroad:</w:t>
      </w:r>
    </w:p>
    <w:p w14:paraId="5C7DCF33" w14:textId="77777777" w:rsidR="003A417A" w:rsidRPr="006307BB" w:rsidRDefault="003A417A" w:rsidP="006307BB">
      <w:pPr>
        <w:pStyle w:val="Poetry"/>
      </w:pPr>
      <w:r w:rsidRPr="006307BB">
        <w:t>The God of Sleep there hides his heavy head,</w:t>
      </w:r>
    </w:p>
    <w:p w14:paraId="6182C00D" w14:textId="090A4B93" w:rsidR="003A417A" w:rsidRPr="006307BB" w:rsidRDefault="003A417A" w:rsidP="006307BB">
      <w:pPr>
        <w:pStyle w:val="Poetry"/>
      </w:pPr>
      <w:r w:rsidRPr="006307BB">
        <w:t>And empty dreams on ev’ry leaf are spread.</w:t>
      </w:r>
    </w:p>
    <w:p w14:paraId="45F01D81" w14:textId="77777777" w:rsidR="006307BB" w:rsidRDefault="003A417A" w:rsidP="006307BB">
      <w:pPr>
        <w:pStyle w:val="Poetry"/>
      </w:pPr>
      <w:r w:rsidRPr="006307BB">
        <w:t xml:space="preserve">Of various forms unnumber’d specters more, </w:t>
      </w:r>
    </w:p>
    <w:p w14:paraId="0FFAF64A" w14:textId="77777777" w:rsidR="006307BB" w:rsidRDefault="003A417A" w:rsidP="006307BB">
      <w:pPr>
        <w:pStyle w:val="Poetry"/>
      </w:pPr>
      <w:r w:rsidRPr="006307BB">
        <w:t xml:space="preserve">Centaurs, and double shapes, besiege the door. </w:t>
      </w:r>
    </w:p>
    <w:p w14:paraId="700E9B78" w14:textId="27A8C0D8" w:rsidR="003A417A" w:rsidRPr="006307BB" w:rsidRDefault="003A417A" w:rsidP="006307BB">
      <w:pPr>
        <w:pStyle w:val="Poetry"/>
      </w:pPr>
      <w:r w:rsidRPr="006307BB">
        <w:lastRenderedPageBreak/>
        <w:t>Before the passage, horrid Hydra stands,</w:t>
      </w:r>
    </w:p>
    <w:p w14:paraId="7B6F483F" w14:textId="77777777" w:rsidR="003A417A" w:rsidRPr="006307BB" w:rsidRDefault="003A417A" w:rsidP="006307BB">
      <w:pPr>
        <w:pStyle w:val="Poetry"/>
      </w:pPr>
      <w:r w:rsidRPr="006307BB">
        <w:t xml:space="preserve">And Briareus with all his hundred </w:t>
      </w:r>
      <w:proofErr w:type="gramStart"/>
      <w:r w:rsidRPr="006307BB">
        <w:t>hands;</w:t>
      </w:r>
      <w:proofErr w:type="gramEnd"/>
    </w:p>
    <w:p w14:paraId="77338A40" w14:textId="28F6CBAB" w:rsidR="003A417A" w:rsidRPr="006307BB" w:rsidRDefault="003A417A" w:rsidP="006307BB">
      <w:pPr>
        <w:pStyle w:val="Poetry"/>
      </w:pPr>
      <w:r w:rsidRPr="006307BB">
        <w:t xml:space="preserve">Gorgons, Geryon with his triple </w:t>
      </w:r>
      <w:proofErr w:type="gramStart"/>
      <w:r w:rsidRPr="006307BB">
        <w:t>frame;</w:t>
      </w:r>
      <w:proofErr w:type="gramEnd"/>
    </w:p>
    <w:p w14:paraId="0F4BB2B6" w14:textId="77777777" w:rsidR="003A417A" w:rsidRPr="006307BB" w:rsidRDefault="003A417A" w:rsidP="006307BB">
      <w:pPr>
        <w:pStyle w:val="Poetry"/>
      </w:pPr>
      <w:r w:rsidRPr="006307BB">
        <w:t>And vain Chimaera vomits empty flame.</w:t>
      </w:r>
    </w:p>
    <w:p w14:paraId="7FFFAFF5" w14:textId="77777777" w:rsidR="006307BB" w:rsidRDefault="003A417A" w:rsidP="006307BB">
      <w:pPr>
        <w:pStyle w:val="Poetry"/>
      </w:pPr>
      <w:r w:rsidRPr="006307BB">
        <w:t xml:space="preserve">The chief unsheath’d his shining steel, prepar’d, </w:t>
      </w:r>
    </w:p>
    <w:p w14:paraId="348EEA6A" w14:textId="77777777" w:rsidR="006307BB" w:rsidRDefault="003A417A" w:rsidP="006307BB">
      <w:pPr>
        <w:pStyle w:val="Poetry"/>
      </w:pPr>
      <w:r w:rsidRPr="006307BB">
        <w:t xml:space="preserve">Tho’ seiz’d with sudden fear, to force the guard, </w:t>
      </w:r>
    </w:p>
    <w:p w14:paraId="6613B486" w14:textId="0F0E5992" w:rsidR="003A417A" w:rsidRPr="006307BB" w:rsidRDefault="003A417A" w:rsidP="006307BB">
      <w:pPr>
        <w:pStyle w:val="Poetry"/>
      </w:pPr>
      <w:r w:rsidRPr="006307BB">
        <w:t xml:space="preserve">Off ’ring his brandish’d weapon at their </w:t>
      </w:r>
      <w:proofErr w:type="gramStart"/>
      <w:r w:rsidRPr="006307BB">
        <w:t>face;</w:t>
      </w:r>
      <w:proofErr w:type="gramEnd"/>
    </w:p>
    <w:p w14:paraId="1D0172AA" w14:textId="19AA3716" w:rsidR="003A417A" w:rsidRPr="006307BB" w:rsidRDefault="003A417A" w:rsidP="006307BB">
      <w:pPr>
        <w:pStyle w:val="Poetry"/>
      </w:pPr>
      <w:r w:rsidRPr="006307BB">
        <w:t>Had not the Sibyl stopp’d his eager pace,</w:t>
      </w:r>
    </w:p>
    <w:p w14:paraId="5B98B282" w14:textId="77777777" w:rsidR="003A417A" w:rsidRPr="006307BB" w:rsidRDefault="003A417A" w:rsidP="006307BB">
      <w:pPr>
        <w:pStyle w:val="Poetry"/>
      </w:pPr>
      <w:r w:rsidRPr="006307BB">
        <w:t>And told him what those empty phantoms were:</w:t>
      </w:r>
    </w:p>
    <w:p w14:paraId="2E752C50" w14:textId="77777777" w:rsidR="006307BB" w:rsidRDefault="003A417A" w:rsidP="006307BB">
      <w:pPr>
        <w:pStyle w:val="Poetry"/>
      </w:pPr>
      <w:r w:rsidRPr="006307BB">
        <w:t xml:space="preserve">Forms without bodies, and impassive air. </w:t>
      </w:r>
    </w:p>
    <w:p w14:paraId="0C04FB66" w14:textId="321017FE" w:rsidR="003A417A" w:rsidRPr="006307BB" w:rsidRDefault="003A417A" w:rsidP="006307BB">
      <w:pPr>
        <w:pStyle w:val="Poetry"/>
      </w:pPr>
      <w:r w:rsidRPr="006307BB">
        <w:t>Hence to deep Acheron they take their way,</w:t>
      </w:r>
    </w:p>
    <w:p w14:paraId="362D272F" w14:textId="77777777" w:rsidR="003A417A" w:rsidRPr="006307BB" w:rsidRDefault="003A417A" w:rsidP="006307BB">
      <w:pPr>
        <w:pStyle w:val="Poetry"/>
      </w:pPr>
      <w:r w:rsidRPr="006307BB">
        <w:t>Whose troubled eddies, thick with ooze and clay,</w:t>
      </w:r>
    </w:p>
    <w:p w14:paraId="7D451993" w14:textId="392E9AC4" w:rsidR="003A417A" w:rsidRPr="006307BB" w:rsidRDefault="003A417A" w:rsidP="006307BB">
      <w:pPr>
        <w:pStyle w:val="Poetry"/>
      </w:pPr>
      <w:r w:rsidRPr="006307BB">
        <w:t>Are whirl’d aloft, and in Cocytus lost.</w:t>
      </w:r>
    </w:p>
    <w:p w14:paraId="71B0F054" w14:textId="77777777" w:rsidR="006307BB" w:rsidRDefault="003A417A" w:rsidP="006307BB">
      <w:pPr>
        <w:pStyle w:val="Poetry"/>
      </w:pPr>
      <w:r w:rsidRPr="006307BB">
        <w:t xml:space="preserve">There Charon stands, who rules the dreary coast— </w:t>
      </w:r>
    </w:p>
    <w:p w14:paraId="5EF324FF" w14:textId="4BF42EB7" w:rsidR="003A417A" w:rsidRPr="006307BB" w:rsidRDefault="003A417A" w:rsidP="006307BB">
      <w:pPr>
        <w:pStyle w:val="Poetry"/>
      </w:pPr>
      <w:r w:rsidRPr="006307BB">
        <w:t>A sordid god: down from his hoary chin</w:t>
      </w:r>
    </w:p>
    <w:p w14:paraId="333F04E7" w14:textId="77777777" w:rsidR="006307BB" w:rsidRDefault="003A417A" w:rsidP="006307BB">
      <w:pPr>
        <w:pStyle w:val="Poetry"/>
      </w:pPr>
      <w:r w:rsidRPr="006307BB">
        <w:t xml:space="preserve">A length of beard descends, uncomb’d, </w:t>
      </w:r>
      <w:proofErr w:type="gramStart"/>
      <w:r w:rsidRPr="006307BB">
        <w:t>unclean;</w:t>
      </w:r>
      <w:proofErr w:type="gramEnd"/>
      <w:r w:rsidRPr="006307BB">
        <w:t xml:space="preserve"> </w:t>
      </w:r>
    </w:p>
    <w:p w14:paraId="30DF2992" w14:textId="2C00BC28" w:rsidR="003A417A" w:rsidRPr="006307BB" w:rsidRDefault="003A417A" w:rsidP="006307BB">
      <w:pPr>
        <w:pStyle w:val="Poetry"/>
      </w:pPr>
      <w:r w:rsidRPr="006307BB">
        <w:t xml:space="preserve">His eyes, like hollow furnaces on </w:t>
      </w:r>
      <w:proofErr w:type="gramStart"/>
      <w:r w:rsidRPr="006307BB">
        <w:t>fire;</w:t>
      </w:r>
      <w:proofErr w:type="gramEnd"/>
    </w:p>
    <w:p w14:paraId="7C4AA532" w14:textId="3D52A040" w:rsidR="003A417A" w:rsidRPr="006307BB" w:rsidRDefault="003A417A" w:rsidP="006307BB">
      <w:pPr>
        <w:pStyle w:val="Poetry"/>
      </w:pPr>
      <w:r w:rsidRPr="006307BB">
        <w:t>A girdle, foul with grease, binds his obscene attire.</w:t>
      </w:r>
    </w:p>
    <w:p w14:paraId="56B0633A" w14:textId="77777777" w:rsidR="003A417A" w:rsidRPr="006307BB" w:rsidRDefault="003A417A" w:rsidP="006307BB">
      <w:pPr>
        <w:pStyle w:val="Poetry"/>
      </w:pPr>
      <w:r w:rsidRPr="006307BB">
        <w:t xml:space="preserve">He spreads his canvas; with his pole he </w:t>
      </w:r>
      <w:proofErr w:type="gramStart"/>
      <w:r w:rsidRPr="006307BB">
        <w:t>steers;</w:t>
      </w:r>
      <w:proofErr w:type="gramEnd"/>
    </w:p>
    <w:p w14:paraId="4B1FC67F" w14:textId="77777777" w:rsidR="006307BB" w:rsidRDefault="003A417A" w:rsidP="006307BB">
      <w:pPr>
        <w:pStyle w:val="Poetry"/>
      </w:pPr>
      <w:r w:rsidRPr="006307BB">
        <w:t xml:space="preserve">The freights of flitting ghosts in his thin bottom bears. </w:t>
      </w:r>
    </w:p>
    <w:p w14:paraId="47DB8FD9" w14:textId="25DA84A7" w:rsidR="003A417A" w:rsidRPr="006307BB" w:rsidRDefault="003A417A" w:rsidP="006307BB">
      <w:pPr>
        <w:pStyle w:val="Poetry"/>
      </w:pPr>
      <w:r w:rsidRPr="006307BB">
        <w:t>He look’d in years; yet in his years were seen</w:t>
      </w:r>
    </w:p>
    <w:p w14:paraId="4D2A4143" w14:textId="77777777" w:rsidR="003A417A" w:rsidRPr="006307BB" w:rsidRDefault="003A417A" w:rsidP="006307BB">
      <w:pPr>
        <w:pStyle w:val="Poetry"/>
      </w:pPr>
      <w:r w:rsidRPr="006307BB">
        <w:t>A youthful vigor and autumnal green.</w:t>
      </w:r>
    </w:p>
    <w:p w14:paraId="764A978D" w14:textId="598C49DA" w:rsidR="003A417A" w:rsidRPr="006307BB" w:rsidRDefault="003A417A" w:rsidP="006307BB">
      <w:pPr>
        <w:pStyle w:val="Poetry"/>
      </w:pPr>
      <w:r w:rsidRPr="006307BB">
        <w:t>An airy crowd came rushing where he stood,</w:t>
      </w:r>
    </w:p>
    <w:p w14:paraId="26A4F250" w14:textId="77777777" w:rsidR="003A417A" w:rsidRPr="006307BB" w:rsidRDefault="003A417A" w:rsidP="006307BB">
      <w:pPr>
        <w:pStyle w:val="Poetry"/>
      </w:pPr>
      <w:r w:rsidRPr="006307BB">
        <w:t>Which fill’d the margin of the fatal flood:</w:t>
      </w:r>
    </w:p>
    <w:p w14:paraId="181FE1C0" w14:textId="77777777" w:rsidR="006307BB" w:rsidRDefault="003A417A" w:rsidP="006307BB">
      <w:pPr>
        <w:pStyle w:val="Poetry"/>
      </w:pPr>
      <w:r w:rsidRPr="006307BB">
        <w:t xml:space="preserve">Husbands and wives, boys and unmarried maids, </w:t>
      </w:r>
    </w:p>
    <w:p w14:paraId="20F0A4BB" w14:textId="75FA230F" w:rsidR="003A417A" w:rsidRPr="006307BB" w:rsidRDefault="003A417A" w:rsidP="006307BB">
      <w:pPr>
        <w:pStyle w:val="Poetry"/>
      </w:pPr>
      <w:r w:rsidRPr="006307BB">
        <w:t>And mighty heroes’ more majestic shades,</w:t>
      </w:r>
    </w:p>
    <w:p w14:paraId="4AEC6037" w14:textId="77777777" w:rsidR="003A417A" w:rsidRPr="006307BB" w:rsidRDefault="003A417A" w:rsidP="006307BB">
      <w:pPr>
        <w:pStyle w:val="Poetry"/>
      </w:pPr>
      <w:r w:rsidRPr="006307BB">
        <w:t>And youths, intomb’d before their fathers’ eyes,</w:t>
      </w:r>
    </w:p>
    <w:p w14:paraId="6934065A" w14:textId="5127E695" w:rsidR="003A417A" w:rsidRPr="006307BB" w:rsidRDefault="003A417A" w:rsidP="006307BB">
      <w:pPr>
        <w:pStyle w:val="Poetry"/>
      </w:pPr>
      <w:r w:rsidRPr="006307BB">
        <w:t>With hollow groans, and shrieks, and feeble cries.</w:t>
      </w:r>
    </w:p>
    <w:p w14:paraId="7963CCC2" w14:textId="77777777" w:rsidR="006307BB" w:rsidRDefault="003A417A" w:rsidP="006307BB">
      <w:pPr>
        <w:pStyle w:val="Poetry"/>
      </w:pPr>
      <w:r w:rsidRPr="006307BB">
        <w:t xml:space="preserve">Thick as the leaves in autumn strow the woods, </w:t>
      </w:r>
    </w:p>
    <w:p w14:paraId="69746D7D" w14:textId="77777777" w:rsidR="006307BB" w:rsidRDefault="003A417A" w:rsidP="006307BB">
      <w:pPr>
        <w:pStyle w:val="Poetry"/>
      </w:pPr>
      <w:r w:rsidRPr="006307BB">
        <w:t xml:space="preserve">Or fowls, by winter forc’d, forsake the floods, </w:t>
      </w:r>
    </w:p>
    <w:p w14:paraId="3A22B854" w14:textId="77777777" w:rsidR="006307BB" w:rsidRDefault="003A417A" w:rsidP="006307BB">
      <w:pPr>
        <w:pStyle w:val="Poetry"/>
      </w:pPr>
      <w:r w:rsidRPr="006307BB">
        <w:t xml:space="preserve">And wing their hasty flight to happier </w:t>
      </w:r>
      <w:proofErr w:type="gramStart"/>
      <w:r w:rsidRPr="006307BB">
        <w:t>lands;</w:t>
      </w:r>
      <w:proofErr w:type="gramEnd"/>
      <w:r w:rsidRPr="006307BB">
        <w:t xml:space="preserve"> </w:t>
      </w:r>
    </w:p>
    <w:p w14:paraId="0BE4ABE0" w14:textId="32993212" w:rsidR="003A417A" w:rsidRPr="006307BB" w:rsidRDefault="003A417A" w:rsidP="006307BB">
      <w:pPr>
        <w:pStyle w:val="Poetry"/>
      </w:pPr>
      <w:r w:rsidRPr="006307BB">
        <w:t>Such, and so thick, the shiv’ring army stands,</w:t>
      </w:r>
    </w:p>
    <w:p w14:paraId="5EA2698B" w14:textId="1EBED460" w:rsidR="003A417A" w:rsidRPr="006307BB" w:rsidRDefault="003A417A" w:rsidP="006307BB">
      <w:pPr>
        <w:pStyle w:val="Poetry"/>
      </w:pPr>
      <w:r w:rsidRPr="006307BB">
        <w:t>And press for passage with extended hands.</w:t>
      </w:r>
    </w:p>
    <w:p w14:paraId="17B7EA0B" w14:textId="77777777" w:rsidR="003A417A" w:rsidRPr="006307BB" w:rsidRDefault="003A417A" w:rsidP="006307BB">
      <w:pPr>
        <w:pStyle w:val="Poetry"/>
      </w:pPr>
      <w:r w:rsidRPr="006307BB">
        <w:t>Now these, now those, the surly boatman bore:</w:t>
      </w:r>
    </w:p>
    <w:p w14:paraId="2E28A25D" w14:textId="77777777" w:rsidR="006307BB" w:rsidRDefault="003A417A" w:rsidP="006307BB">
      <w:pPr>
        <w:pStyle w:val="Poetry"/>
      </w:pPr>
      <w:r w:rsidRPr="006307BB">
        <w:t xml:space="preserve">The rest he drove to distance from the shore. </w:t>
      </w:r>
    </w:p>
    <w:p w14:paraId="059A54BB" w14:textId="19E62BBD" w:rsidR="003A417A" w:rsidRPr="006307BB" w:rsidRDefault="003A417A" w:rsidP="006307BB">
      <w:pPr>
        <w:pStyle w:val="Poetry"/>
      </w:pPr>
      <w:r w:rsidRPr="006307BB">
        <w:lastRenderedPageBreak/>
        <w:t>The hero, who beheld with wond’ring eyes</w:t>
      </w:r>
    </w:p>
    <w:p w14:paraId="0CB14E46" w14:textId="77777777" w:rsidR="003A417A" w:rsidRPr="006307BB" w:rsidRDefault="003A417A" w:rsidP="006307BB">
      <w:pPr>
        <w:pStyle w:val="Poetry"/>
      </w:pPr>
      <w:r w:rsidRPr="006307BB">
        <w:t>The tumult mix’d with shrieks, laments, and cries,</w:t>
      </w:r>
    </w:p>
    <w:p w14:paraId="091479B9" w14:textId="1C44DEDF" w:rsidR="003A417A" w:rsidRPr="006307BB" w:rsidRDefault="003A417A" w:rsidP="006307BB">
      <w:pPr>
        <w:pStyle w:val="Poetry"/>
      </w:pPr>
      <w:r w:rsidRPr="006307BB">
        <w:t xml:space="preserve">Ask’d of his guide, what the rude concourse </w:t>
      </w:r>
      <w:proofErr w:type="gramStart"/>
      <w:r w:rsidRPr="006307BB">
        <w:t>meant;</w:t>
      </w:r>
      <w:proofErr w:type="gramEnd"/>
    </w:p>
    <w:p w14:paraId="01778820" w14:textId="77777777" w:rsidR="006307BB" w:rsidRDefault="003A417A" w:rsidP="006307BB">
      <w:pPr>
        <w:pStyle w:val="Poetry"/>
      </w:pPr>
      <w:r w:rsidRPr="006307BB">
        <w:t xml:space="preserve">Why to the shore the thronging </w:t>
      </w:r>
      <w:proofErr w:type="gramStart"/>
      <w:r w:rsidRPr="006307BB">
        <w:t>people bent;</w:t>
      </w:r>
      <w:proofErr w:type="gramEnd"/>
      <w:r w:rsidRPr="006307BB">
        <w:t xml:space="preserve"> </w:t>
      </w:r>
    </w:p>
    <w:p w14:paraId="6900312D" w14:textId="77777777" w:rsidR="006307BB" w:rsidRDefault="003A417A" w:rsidP="006307BB">
      <w:pPr>
        <w:pStyle w:val="Poetry"/>
      </w:pPr>
      <w:r w:rsidRPr="006307BB">
        <w:t xml:space="preserve">What forms of law among the ghosts </w:t>
      </w:r>
      <w:proofErr w:type="gramStart"/>
      <w:r w:rsidRPr="006307BB">
        <w:t>were us’d;</w:t>
      </w:r>
      <w:proofErr w:type="gramEnd"/>
      <w:r w:rsidRPr="006307BB">
        <w:t xml:space="preserve"> </w:t>
      </w:r>
    </w:p>
    <w:p w14:paraId="718E5AB6" w14:textId="476B6D6E" w:rsidR="003A417A" w:rsidRDefault="003A417A" w:rsidP="006307BB">
      <w:pPr>
        <w:pStyle w:val="Poetry"/>
      </w:pPr>
      <w:r w:rsidRPr="006307BB">
        <w:t>Why some were ferried o’er, and some refus’d.</w:t>
      </w:r>
    </w:p>
    <w:p w14:paraId="7F51E5E1" w14:textId="77777777" w:rsidR="006307BB" w:rsidRPr="006307BB" w:rsidRDefault="006307BB" w:rsidP="006307BB">
      <w:pPr>
        <w:pStyle w:val="Poetry"/>
      </w:pPr>
    </w:p>
    <w:p w14:paraId="7D3AF445" w14:textId="77777777" w:rsidR="003A417A" w:rsidRPr="006307BB" w:rsidRDefault="003A417A" w:rsidP="006307BB">
      <w:pPr>
        <w:pStyle w:val="Poetry"/>
      </w:pPr>
      <w:r w:rsidRPr="006307BB">
        <w:t>“Son of Anchises, offspring of the gods,”</w:t>
      </w:r>
    </w:p>
    <w:p w14:paraId="59B9FA85" w14:textId="1FADCB21" w:rsidR="003A417A" w:rsidRPr="006307BB" w:rsidRDefault="003A417A" w:rsidP="006307BB">
      <w:pPr>
        <w:pStyle w:val="Poetry"/>
      </w:pPr>
      <w:r w:rsidRPr="006307BB">
        <w:t>The Sibyl said, “you see the Stygian floods,</w:t>
      </w:r>
    </w:p>
    <w:p w14:paraId="33F6E848" w14:textId="77777777" w:rsidR="006307BB" w:rsidRDefault="003A417A" w:rsidP="006307BB">
      <w:pPr>
        <w:pStyle w:val="Poetry"/>
      </w:pPr>
      <w:r w:rsidRPr="006307BB">
        <w:t xml:space="preserve">The sacred stream which heav’n’s imperial state </w:t>
      </w:r>
    </w:p>
    <w:p w14:paraId="4ECC991B" w14:textId="69566F40" w:rsidR="003A417A" w:rsidRPr="006307BB" w:rsidRDefault="003A417A" w:rsidP="006307BB">
      <w:pPr>
        <w:pStyle w:val="Poetry"/>
      </w:pPr>
      <w:r w:rsidRPr="006307BB">
        <w:t>Attests in oaths, and fears to violate.</w:t>
      </w:r>
    </w:p>
    <w:p w14:paraId="205C4720" w14:textId="77777777" w:rsidR="006307BB" w:rsidRDefault="003A417A" w:rsidP="006307BB">
      <w:pPr>
        <w:pStyle w:val="Poetry"/>
      </w:pPr>
      <w:r w:rsidRPr="006307BB">
        <w:t xml:space="preserve">The ghosts rejected are th’ unhappy crew </w:t>
      </w:r>
    </w:p>
    <w:p w14:paraId="1A1A8404" w14:textId="2239D991" w:rsidR="003A417A" w:rsidRPr="006307BB" w:rsidRDefault="003A417A" w:rsidP="006307BB">
      <w:pPr>
        <w:pStyle w:val="Poetry"/>
      </w:pPr>
      <w:r w:rsidRPr="006307BB">
        <w:t>Depriv’d of sepulchers and fun’ral due:</w:t>
      </w:r>
    </w:p>
    <w:p w14:paraId="064753D1" w14:textId="1CC49E27" w:rsidR="003A417A" w:rsidRPr="006307BB" w:rsidRDefault="003A417A" w:rsidP="006307BB">
      <w:pPr>
        <w:pStyle w:val="Poetry"/>
      </w:pPr>
      <w:r w:rsidRPr="006307BB">
        <w:t>The boatman, Charon; those, the buried host,</w:t>
      </w:r>
    </w:p>
    <w:p w14:paraId="79671B8A" w14:textId="77777777" w:rsidR="003A417A" w:rsidRPr="006307BB" w:rsidRDefault="003A417A" w:rsidP="006307BB">
      <w:pPr>
        <w:pStyle w:val="Poetry"/>
      </w:pPr>
      <w:r w:rsidRPr="006307BB">
        <w:t xml:space="preserve">He ferries over to the farther </w:t>
      </w:r>
      <w:proofErr w:type="gramStart"/>
      <w:r w:rsidRPr="006307BB">
        <w:t>coast;</w:t>
      </w:r>
      <w:proofErr w:type="gramEnd"/>
    </w:p>
    <w:p w14:paraId="03987A31" w14:textId="77777777" w:rsidR="003A417A" w:rsidRPr="006307BB" w:rsidRDefault="003A417A" w:rsidP="006307BB">
      <w:pPr>
        <w:pStyle w:val="Poetry"/>
      </w:pPr>
      <w:r w:rsidRPr="006307BB">
        <w:t>Nor dares his transport vessel cross the waves</w:t>
      </w:r>
    </w:p>
    <w:p w14:paraId="56F98587" w14:textId="77777777" w:rsidR="006307BB" w:rsidRDefault="003A417A" w:rsidP="006307BB">
      <w:pPr>
        <w:pStyle w:val="Poetry"/>
      </w:pPr>
      <w:r w:rsidRPr="006307BB">
        <w:t xml:space="preserve">With such whose bones are not compos’d in graves. </w:t>
      </w:r>
    </w:p>
    <w:p w14:paraId="0B94636D" w14:textId="3DF40F3E" w:rsidR="003A417A" w:rsidRPr="006307BB" w:rsidRDefault="003A417A" w:rsidP="006307BB">
      <w:pPr>
        <w:pStyle w:val="Poetry"/>
      </w:pPr>
      <w:r w:rsidRPr="006307BB">
        <w:t xml:space="preserve">A hundred years they wander on the </w:t>
      </w:r>
      <w:proofErr w:type="gramStart"/>
      <w:r w:rsidRPr="006307BB">
        <w:t>shore;</w:t>
      </w:r>
      <w:proofErr w:type="gramEnd"/>
    </w:p>
    <w:p w14:paraId="56B6F3DC" w14:textId="5CB92E5E" w:rsidR="003A417A" w:rsidRPr="006307BB" w:rsidRDefault="003A417A" w:rsidP="006307BB">
      <w:pPr>
        <w:pStyle w:val="Poetry"/>
      </w:pPr>
      <w:r w:rsidRPr="006307BB">
        <w:t>At length, their penance done, are wafted o’er.”</w:t>
      </w:r>
    </w:p>
    <w:p w14:paraId="4D0C8756" w14:textId="77777777" w:rsidR="006307BB" w:rsidRDefault="003A417A" w:rsidP="006307BB">
      <w:pPr>
        <w:pStyle w:val="Poetry"/>
      </w:pPr>
      <w:r w:rsidRPr="006307BB">
        <w:t xml:space="preserve">The Trojan chief his forward pace repress’d, </w:t>
      </w:r>
    </w:p>
    <w:p w14:paraId="43B61FA8" w14:textId="4734BB91" w:rsidR="003A417A" w:rsidRPr="006307BB" w:rsidRDefault="003A417A" w:rsidP="006307BB">
      <w:pPr>
        <w:pStyle w:val="Poetry"/>
      </w:pPr>
      <w:r w:rsidRPr="006307BB">
        <w:t>Revolving anxious thoughts within his breast,</w:t>
      </w:r>
    </w:p>
    <w:p w14:paraId="3D435BF0" w14:textId="77777777" w:rsidR="006307BB" w:rsidRDefault="003A417A" w:rsidP="006307BB">
      <w:pPr>
        <w:pStyle w:val="Poetry"/>
      </w:pPr>
      <w:r w:rsidRPr="006307BB">
        <w:t xml:space="preserve">He saw his friends, who, whelm’d beneath the waves, </w:t>
      </w:r>
    </w:p>
    <w:p w14:paraId="3CE9369D" w14:textId="74B0CA07" w:rsidR="003A417A" w:rsidRPr="006307BB" w:rsidRDefault="003A417A" w:rsidP="006307BB">
      <w:pPr>
        <w:pStyle w:val="Poetry"/>
      </w:pPr>
      <w:r w:rsidRPr="006307BB">
        <w:t>Their fun’ral honors claim’d, and ask’d their quiet graves.</w:t>
      </w:r>
    </w:p>
    <w:p w14:paraId="59E102EB" w14:textId="62AF062E" w:rsidR="003A417A" w:rsidRPr="006307BB" w:rsidRDefault="003A417A" w:rsidP="006307BB">
      <w:pPr>
        <w:pStyle w:val="Poetry"/>
      </w:pPr>
      <w:r w:rsidRPr="006307BB">
        <w:t>The lost Leucaspis in the crowd he knew,</w:t>
      </w:r>
    </w:p>
    <w:p w14:paraId="1112F895" w14:textId="77777777" w:rsidR="006307BB" w:rsidRDefault="003A417A" w:rsidP="006307BB">
      <w:pPr>
        <w:pStyle w:val="Poetry"/>
      </w:pPr>
      <w:r w:rsidRPr="006307BB">
        <w:t xml:space="preserve">And the brave leader of the Lycian crew, </w:t>
      </w:r>
    </w:p>
    <w:p w14:paraId="1A2C5743" w14:textId="77777777" w:rsidR="006307BB" w:rsidRDefault="003A417A" w:rsidP="006307BB">
      <w:pPr>
        <w:pStyle w:val="Poetry"/>
      </w:pPr>
      <w:r w:rsidRPr="006307BB">
        <w:t xml:space="preserve">Whom, on the Tyrrhene seas, the tempests </w:t>
      </w:r>
      <w:proofErr w:type="gramStart"/>
      <w:r w:rsidRPr="006307BB">
        <w:t>met;</w:t>
      </w:r>
      <w:proofErr w:type="gramEnd"/>
      <w:r w:rsidRPr="006307BB">
        <w:t xml:space="preserve"> </w:t>
      </w:r>
    </w:p>
    <w:p w14:paraId="2839E211" w14:textId="1FD71AD0" w:rsidR="003A417A" w:rsidRPr="006307BB" w:rsidRDefault="003A417A" w:rsidP="006307BB">
      <w:pPr>
        <w:pStyle w:val="Poetry"/>
      </w:pPr>
      <w:r w:rsidRPr="006307BB">
        <w:t xml:space="preserve">The </w:t>
      </w:r>
      <w:proofErr w:type="gramStart"/>
      <w:r w:rsidRPr="006307BB">
        <w:t>sailors</w:t>
      </w:r>
      <w:proofErr w:type="gramEnd"/>
      <w:r w:rsidRPr="006307BB">
        <w:t xml:space="preserve"> master’d, and the ship o’erset.</w:t>
      </w:r>
    </w:p>
    <w:p w14:paraId="03BEE4A8" w14:textId="77777777" w:rsidR="006307BB" w:rsidRDefault="006307BB" w:rsidP="006307BB">
      <w:pPr>
        <w:pStyle w:val="Poetry"/>
      </w:pPr>
    </w:p>
    <w:p w14:paraId="4FA260D8" w14:textId="321C5392" w:rsidR="003A417A" w:rsidRPr="006307BB" w:rsidRDefault="003A417A" w:rsidP="006307BB">
      <w:pPr>
        <w:pStyle w:val="Poetry"/>
      </w:pPr>
      <w:r w:rsidRPr="006307BB">
        <w:t>Amidst the spirits, Palinurus press’d,</w:t>
      </w:r>
    </w:p>
    <w:p w14:paraId="236A20ED" w14:textId="21A9F9D9" w:rsidR="003A417A" w:rsidRPr="006307BB" w:rsidRDefault="003A417A" w:rsidP="006307BB">
      <w:pPr>
        <w:pStyle w:val="Poetry"/>
      </w:pPr>
      <w:r w:rsidRPr="006307BB">
        <w:t>Yet fresh from life, a new-admitted guest,</w:t>
      </w:r>
    </w:p>
    <w:p w14:paraId="63112204" w14:textId="77777777" w:rsidR="006307BB" w:rsidRDefault="003A417A" w:rsidP="006307BB">
      <w:pPr>
        <w:pStyle w:val="Poetry"/>
      </w:pPr>
      <w:r w:rsidRPr="006307BB">
        <w:t xml:space="preserve">Who, while he steering view’d the stars, and </w:t>
      </w:r>
      <w:proofErr w:type="gramStart"/>
      <w:r w:rsidRPr="006307BB">
        <w:t>bore</w:t>
      </w:r>
      <w:proofErr w:type="gramEnd"/>
      <w:r w:rsidRPr="006307BB">
        <w:t xml:space="preserve"> </w:t>
      </w:r>
    </w:p>
    <w:p w14:paraId="397DF180" w14:textId="10E2ACF0" w:rsidR="003A417A" w:rsidRPr="006307BB" w:rsidRDefault="003A417A" w:rsidP="006307BB">
      <w:pPr>
        <w:pStyle w:val="Poetry"/>
      </w:pPr>
      <w:r w:rsidRPr="006307BB">
        <w:t>His course from Afric to the Latian shore,</w:t>
      </w:r>
    </w:p>
    <w:p w14:paraId="2FA68754" w14:textId="77777777" w:rsidR="003A417A" w:rsidRPr="006307BB" w:rsidRDefault="003A417A" w:rsidP="006307BB">
      <w:pPr>
        <w:pStyle w:val="Poetry"/>
      </w:pPr>
      <w:r w:rsidRPr="006307BB">
        <w:t>Fell headlong down. The Trojan fix’d his view,</w:t>
      </w:r>
    </w:p>
    <w:p w14:paraId="22A27477" w14:textId="77777777" w:rsidR="003A417A" w:rsidRPr="006307BB" w:rsidRDefault="003A417A" w:rsidP="006307BB">
      <w:pPr>
        <w:pStyle w:val="Poetry"/>
      </w:pPr>
      <w:r w:rsidRPr="006307BB">
        <w:t>And scarcely thro’ the gloom the sullen shadow knew.</w:t>
      </w:r>
    </w:p>
    <w:p w14:paraId="4D5AAFA1" w14:textId="15696431" w:rsidR="003A417A" w:rsidRPr="006307BB" w:rsidRDefault="003A417A" w:rsidP="006307BB">
      <w:pPr>
        <w:pStyle w:val="Poetry"/>
      </w:pPr>
      <w:r w:rsidRPr="006307BB">
        <w:t>Then thus the prince: “What envious pow’r, O friend,</w:t>
      </w:r>
    </w:p>
    <w:p w14:paraId="267AEE1F" w14:textId="77777777" w:rsidR="006307BB" w:rsidRDefault="003A417A" w:rsidP="006307BB">
      <w:pPr>
        <w:pStyle w:val="Poetry"/>
      </w:pPr>
      <w:r w:rsidRPr="006307BB">
        <w:lastRenderedPageBreak/>
        <w:t xml:space="preserve">Brought your lov’d life to this disastrous end? </w:t>
      </w:r>
    </w:p>
    <w:p w14:paraId="2B108862" w14:textId="07356546" w:rsidR="003A417A" w:rsidRPr="006307BB" w:rsidRDefault="003A417A" w:rsidP="006307BB">
      <w:pPr>
        <w:pStyle w:val="Poetry"/>
      </w:pPr>
      <w:r w:rsidRPr="006307BB">
        <w:t>For Phoebus, ever true in all he said,</w:t>
      </w:r>
    </w:p>
    <w:p w14:paraId="1005A036" w14:textId="77777777" w:rsidR="006307BB" w:rsidRDefault="003A417A" w:rsidP="006307BB">
      <w:pPr>
        <w:pStyle w:val="Poetry"/>
      </w:pPr>
      <w:r w:rsidRPr="006307BB">
        <w:t xml:space="preserve">Has in your fate alone my faith betray’d. </w:t>
      </w:r>
    </w:p>
    <w:p w14:paraId="344CE9B9" w14:textId="550DDDDF" w:rsidR="003A417A" w:rsidRPr="006307BB" w:rsidRDefault="003A417A" w:rsidP="006307BB">
      <w:pPr>
        <w:pStyle w:val="Poetry"/>
      </w:pPr>
      <w:r w:rsidRPr="006307BB">
        <w:t>The god foretold you should not die, before</w:t>
      </w:r>
    </w:p>
    <w:p w14:paraId="05AF3B0C" w14:textId="54B667E7" w:rsidR="003A417A" w:rsidRPr="006307BB" w:rsidRDefault="003A417A" w:rsidP="006307BB">
      <w:pPr>
        <w:pStyle w:val="Poetry"/>
      </w:pPr>
      <w:proofErr w:type="gramStart"/>
      <w:r w:rsidRPr="006307BB">
        <w:t>You</w:t>
      </w:r>
      <w:proofErr w:type="gramEnd"/>
      <w:r w:rsidRPr="006307BB">
        <w:t xml:space="preserve"> reach’d, secure from seas, th’ Italian shore.</w:t>
      </w:r>
    </w:p>
    <w:p w14:paraId="0E2B9474" w14:textId="77777777" w:rsidR="006307BB" w:rsidRDefault="003A417A" w:rsidP="006307BB">
      <w:pPr>
        <w:pStyle w:val="Poetry"/>
      </w:pPr>
      <w:r w:rsidRPr="006307BB">
        <w:t xml:space="preserve">Is this th’ unerring pow’r?” The ghost </w:t>
      </w:r>
      <w:proofErr w:type="gramStart"/>
      <w:r w:rsidRPr="006307BB">
        <w:t>replied;</w:t>
      </w:r>
      <w:proofErr w:type="gramEnd"/>
      <w:r w:rsidRPr="006307BB">
        <w:t xml:space="preserve"> </w:t>
      </w:r>
    </w:p>
    <w:p w14:paraId="24499878" w14:textId="77777777" w:rsidR="006307BB" w:rsidRDefault="003A417A" w:rsidP="006307BB">
      <w:pPr>
        <w:pStyle w:val="Poetry"/>
      </w:pPr>
      <w:r w:rsidRPr="006307BB">
        <w:t xml:space="preserve">“Nor Phoebus flatter’d, nor his answers </w:t>
      </w:r>
      <w:proofErr w:type="gramStart"/>
      <w:r w:rsidRPr="006307BB">
        <w:t>lied;</w:t>
      </w:r>
      <w:proofErr w:type="gramEnd"/>
      <w:r w:rsidRPr="006307BB">
        <w:t xml:space="preserve"> </w:t>
      </w:r>
    </w:p>
    <w:p w14:paraId="41DE44CB" w14:textId="77777777" w:rsidR="006307BB" w:rsidRDefault="003A417A" w:rsidP="006307BB">
      <w:pPr>
        <w:pStyle w:val="Poetry"/>
      </w:pPr>
      <w:r w:rsidRPr="006307BB">
        <w:t xml:space="preserve">Nor envious gods have sent me to the deep: </w:t>
      </w:r>
    </w:p>
    <w:p w14:paraId="2E78F0DC" w14:textId="366AFFA6" w:rsidR="003A417A" w:rsidRPr="006307BB" w:rsidRDefault="003A417A" w:rsidP="006307BB">
      <w:pPr>
        <w:pStyle w:val="Poetry"/>
      </w:pPr>
      <w:r w:rsidRPr="006307BB">
        <w:t>But, while the stars and course of heav’n I keep,</w:t>
      </w:r>
    </w:p>
    <w:p w14:paraId="748F8B40" w14:textId="6EF54B89" w:rsidR="003A417A" w:rsidRPr="006307BB" w:rsidRDefault="003A417A" w:rsidP="006307BB">
      <w:pPr>
        <w:pStyle w:val="Poetry"/>
      </w:pPr>
      <w:r w:rsidRPr="006307BB">
        <w:t>My wearied eyes were seiz’d with fatal sleep.</w:t>
      </w:r>
    </w:p>
    <w:p w14:paraId="17D204B6" w14:textId="77777777" w:rsidR="006307BB" w:rsidRDefault="003A417A" w:rsidP="006307BB">
      <w:pPr>
        <w:pStyle w:val="Poetry"/>
      </w:pPr>
      <w:r w:rsidRPr="006307BB">
        <w:t xml:space="preserve">I fell; and, with my weight, the helm constrain’d </w:t>
      </w:r>
    </w:p>
    <w:p w14:paraId="28F8DE08" w14:textId="77777777" w:rsidR="006307BB" w:rsidRDefault="003A417A" w:rsidP="006307BB">
      <w:pPr>
        <w:pStyle w:val="Poetry"/>
      </w:pPr>
      <w:r w:rsidRPr="006307BB">
        <w:t xml:space="preserve">Was drawn along, which yet my gripe retain’d. </w:t>
      </w:r>
    </w:p>
    <w:p w14:paraId="0DD9A0C1" w14:textId="77777777" w:rsidR="006307BB" w:rsidRDefault="003A417A" w:rsidP="006307BB">
      <w:pPr>
        <w:pStyle w:val="Poetry"/>
      </w:pPr>
      <w:r w:rsidRPr="006307BB">
        <w:t xml:space="preserve">Now by the winds and raging waves I swear, </w:t>
      </w:r>
    </w:p>
    <w:p w14:paraId="41DE1C5F" w14:textId="6E6AAF72" w:rsidR="003A417A" w:rsidRPr="006307BB" w:rsidRDefault="003A417A" w:rsidP="006307BB">
      <w:pPr>
        <w:pStyle w:val="Poetry"/>
      </w:pPr>
      <w:r w:rsidRPr="006307BB">
        <w:t xml:space="preserve">Your safety, more than mine, was then my </w:t>
      </w:r>
      <w:proofErr w:type="gramStart"/>
      <w:r w:rsidRPr="006307BB">
        <w:t>care;</w:t>
      </w:r>
      <w:proofErr w:type="gramEnd"/>
    </w:p>
    <w:p w14:paraId="00F347C0" w14:textId="78F2289E" w:rsidR="003A417A" w:rsidRPr="006307BB" w:rsidRDefault="003A417A" w:rsidP="006307BB">
      <w:pPr>
        <w:pStyle w:val="Poetry"/>
      </w:pPr>
      <w:r w:rsidRPr="006307BB">
        <w:t>Lest, of the guide bereft, the rudder lost,</w:t>
      </w:r>
    </w:p>
    <w:p w14:paraId="10143F0F" w14:textId="77777777" w:rsidR="003A417A" w:rsidRPr="006307BB" w:rsidRDefault="003A417A" w:rsidP="006307BB">
      <w:pPr>
        <w:pStyle w:val="Poetry"/>
      </w:pPr>
      <w:r w:rsidRPr="006307BB">
        <w:t>Your ship should run against the rocky coast.</w:t>
      </w:r>
    </w:p>
    <w:p w14:paraId="7ED11D90" w14:textId="77777777" w:rsidR="006307BB" w:rsidRDefault="003A417A" w:rsidP="006307BB">
      <w:pPr>
        <w:pStyle w:val="Poetry"/>
      </w:pPr>
      <w:r w:rsidRPr="006307BB">
        <w:t xml:space="preserve">Three blust’ring nights, borne by the southern blast, </w:t>
      </w:r>
    </w:p>
    <w:p w14:paraId="73C3DFAA" w14:textId="7D0D35AD" w:rsidR="003A417A" w:rsidRPr="006307BB" w:rsidRDefault="003A417A" w:rsidP="006307BB">
      <w:pPr>
        <w:pStyle w:val="Poetry"/>
      </w:pPr>
      <w:r w:rsidRPr="006307BB">
        <w:t>I floated, and discover’d land at last:</w:t>
      </w:r>
    </w:p>
    <w:p w14:paraId="3C687176" w14:textId="77777777" w:rsidR="003A417A" w:rsidRPr="006307BB" w:rsidRDefault="003A417A" w:rsidP="006307BB">
      <w:pPr>
        <w:pStyle w:val="Poetry"/>
      </w:pPr>
      <w:r w:rsidRPr="006307BB">
        <w:t>High on a mounting wave my head I bore,</w:t>
      </w:r>
    </w:p>
    <w:p w14:paraId="0DD57EEE" w14:textId="4EB6CB32" w:rsidR="003A417A" w:rsidRPr="006307BB" w:rsidRDefault="003A417A" w:rsidP="006307BB">
      <w:pPr>
        <w:pStyle w:val="Poetry"/>
      </w:pPr>
      <w:r w:rsidRPr="006307BB">
        <w:t>Forcing my strength, and gath’ring to the shore.</w:t>
      </w:r>
    </w:p>
    <w:p w14:paraId="2BD15F74" w14:textId="77777777" w:rsidR="006307BB" w:rsidRDefault="003A417A" w:rsidP="006307BB">
      <w:pPr>
        <w:pStyle w:val="Poetry"/>
      </w:pPr>
      <w:r w:rsidRPr="006307BB">
        <w:t xml:space="preserve">Panting, but past the danger, now I seiz’d </w:t>
      </w:r>
    </w:p>
    <w:p w14:paraId="527339BD" w14:textId="559E0FCF" w:rsidR="003A417A" w:rsidRPr="006307BB" w:rsidRDefault="003A417A" w:rsidP="006307BB">
      <w:pPr>
        <w:pStyle w:val="Poetry"/>
      </w:pPr>
      <w:r w:rsidRPr="006307BB">
        <w:t>The craggy cliffs, and my tir’d members eas’d.</w:t>
      </w:r>
    </w:p>
    <w:p w14:paraId="12B10885" w14:textId="77777777" w:rsidR="006307BB" w:rsidRDefault="003A417A" w:rsidP="006307BB">
      <w:pPr>
        <w:pStyle w:val="Poetry"/>
      </w:pPr>
      <w:proofErr w:type="gramStart"/>
      <w:r w:rsidRPr="006307BB">
        <w:t>While,</w:t>
      </w:r>
      <w:proofErr w:type="gramEnd"/>
      <w:r w:rsidRPr="006307BB">
        <w:t xml:space="preserve"> cumber’d with my dropping clothes, I lay, </w:t>
      </w:r>
    </w:p>
    <w:p w14:paraId="297AFA3A" w14:textId="76F0E5E9" w:rsidR="003A417A" w:rsidRPr="006307BB" w:rsidRDefault="003A417A" w:rsidP="006307BB">
      <w:pPr>
        <w:pStyle w:val="Poetry"/>
      </w:pPr>
      <w:r w:rsidRPr="006307BB">
        <w:t>The cruel nation, covetous of prey,</w:t>
      </w:r>
    </w:p>
    <w:p w14:paraId="6DDE527E" w14:textId="51D58268" w:rsidR="003A417A" w:rsidRPr="006307BB" w:rsidRDefault="003A417A" w:rsidP="006307BB">
      <w:pPr>
        <w:pStyle w:val="Poetry"/>
      </w:pPr>
      <w:r w:rsidRPr="006307BB">
        <w:t xml:space="preserve">Stain’d with my blood th’ unhospitable </w:t>
      </w:r>
      <w:proofErr w:type="gramStart"/>
      <w:r w:rsidRPr="006307BB">
        <w:t>coast;</w:t>
      </w:r>
      <w:proofErr w:type="gramEnd"/>
    </w:p>
    <w:p w14:paraId="050F9A4C" w14:textId="77777777" w:rsidR="003A417A" w:rsidRPr="006307BB" w:rsidRDefault="003A417A" w:rsidP="006307BB">
      <w:pPr>
        <w:pStyle w:val="Poetry"/>
      </w:pPr>
      <w:r w:rsidRPr="006307BB">
        <w:t>And now, by winds and waves, my lifeless limbs are toss’d:</w:t>
      </w:r>
    </w:p>
    <w:p w14:paraId="0CD7E734" w14:textId="77777777" w:rsidR="006307BB" w:rsidRDefault="003A417A" w:rsidP="006307BB">
      <w:pPr>
        <w:pStyle w:val="Poetry"/>
      </w:pPr>
      <w:r w:rsidRPr="006307BB">
        <w:t xml:space="preserve">Which O avert, by yon ethereal light, </w:t>
      </w:r>
    </w:p>
    <w:p w14:paraId="520D98C6" w14:textId="77777777" w:rsidR="006307BB" w:rsidRDefault="003A417A" w:rsidP="006307BB">
      <w:pPr>
        <w:pStyle w:val="Poetry"/>
      </w:pPr>
      <w:r w:rsidRPr="006307BB">
        <w:t xml:space="preserve">Which I have lost for this eternal night! </w:t>
      </w:r>
    </w:p>
    <w:p w14:paraId="429F0617" w14:textId="51CD74FB" w:rsidR="003A417A" w:rsidRPr="006307BB" w:rsidRDefault="003A417A" w:rsidP="006307BB">
      <w:pPr>
        <w:pStyle w:val="Poetry"/>
      </w:pPr>
      <w:r w:rsidRPr="006307BB">
        <w:t>Or, if by dearer ties you may be won,</w:t>
      </w:r>
    </w:p>
    <w:p w14:paraId="69B967D6" w14:textId="282B7442" w:rsidR="003A417A" w:rsidRPr="006307BB" w:rsidRDefault="003A417A" w:rsidP="006307BB">
      <w:pPr>
        <w:pStyle w:val="Poetry"/>
      </w:pPr>
      <w:r w:rsidRPr="006307BB">
        <w:t>By your dead sire, and by your living son,</w:t>
      </w:r>
    </w:p>
    <w:p w14:paraId="7BAF5292" w14:textId="77777777" w:rsidR="006307BB" w:rsidRDefault="003A417A" w:rsidP="006307BB">
      <w:pPr>
        <w:pStyle w:val="Poetry"/>
      </w:pPr>
      <w:r w:rsidRPr="006307BB">
        <w:t xml:space="preserve">Redeem from this reproach my wand’ring </w:t>
      </w:r>
      <w:proofErr w:type="gramStart"/>
      <w:r w:rsidRPr="006307BB">
        <w:t>ghost;</w:t>
      </w:r>
      <w:proofErr w:type="gramEnd"/>
      <w:r w:rsidRPr="006307BB">
        <w:t xml:space="preserve"> </w:t>
      </w:r>
    </w:p>
    <w:p w14:paraId="08D16186" w14:textId="2617D767" w:rsidR="003A417A" w:rsidRPr="006307BB" w:rsidRDefault="003A417A" w:rsidP="006307BB">
      <w:pPr>
        <w:pStyle w:val="Poetry"/>
      </w:pPr>
      <w:r w:rsidRPr="006307BB">
        <w:t>Or with your navy seek the Velin coast,</w:t>
      </w:r>
    </w:p>
    <w:p w14:paraId="5DE360A5" w14:textId="77777777" w:rsidR="006307BB" w:rsidRDefault="003A417A" w:rsidP="006307BB">
      <w:pPr>
        <w:pStyle w:val="Poetry"/>
      </w:pPr>
      <w:r w:rsidRPr="006307BB">
        <w:t xml:space="preserve">And in a peaceful grave my corpse </w:t>
      </w:r>
      <w:proofErr w:type="gramStart"/>
      <w:r w:rsidRPr="006307BB">
        <w:t>compose;</w:t>
      </w:r>
      <w:proofErr w:type="gramEnd"/>
      <w:r w:rsidRPr="006307BB">
        <w:t xml:space="preserve"> </w:t>
      </w:r>
    </w:p>
    <w:p w14:paraId="639710EB" w14:textId="0FFFA82C" w:rsidR="003A417A" w:rsidRPr="006307BB" w:rsidRDefault="003A417A" w:rsidP="006307BB">
      <w:pPr>
        <w:pStyle w:val="Poetry"/>
      </w:pPr>
      <w:r w:rsidRPr="006307BB">
        <w:t>Or, if a nearer way your mother shows,</w:t>
      </w:r>
    </w:p>
    <w:p w14:paraId="3570ECE6" w14:textId="1EE34AAC" w:rsidR="003A417A" w:rsidRPr="006307BB" w:rsidRDefault="003A417A" w:rsidP="006307BB">
      <w:pPr>
        <w:pStyle w:val="Poetry"/>
      </w:pPr>
      <w:r w:rsidRPr="006307BB">
        <w:t>Without whose aid you durst not undertake</w:t>
      </w:r>
    </w:p>
    <w:p w14:paraId="483D121D" w14:textId="77777777" w:rsidR="003A417A" w:rsidRPr="006307BB" w:rsidRDefault="003A417A" w:rsidP="006307BB">
      <w:pPr>
        <w:pStyle w:val="Poetry"/>
      </w:pPr>
      <w:r w:rsidRPr="006307BB">
        <w:lastRenderedPageBreak/>
        <w:t>This frightful passage o’er the Stygian lake,</w:t>
      </w:r>
    </w:p>
    <w:p w14:paraId="76BF29EB" w14:textId="77777777" w:rsidR="006307BB" w:rsidRDefault="003A417A" w:rsidP="006307BB">
      <w:pPr>
        <w:pStyle w:val="Poetry"/>
      </w:pPr>
      <w:r w:rsidRPr="006307BB">
        <w:t xml:space="preserve">Lend to this wretch your hand, and waft him o’er </w:t>
      </w:r>
    </w:p>
    <w:p w14:paraId="166F791F" w14:textId="77777777" w:rsidR="006307BB" w:rsidRDefault="003A417A" w:rsidP="006307BB">
      <w:pPr>
        <w:pStyle w:val="Poetry"/>
      </w:pPr>
      <w:r w:rsidRPr="006307BB">
        <w:t xml:space="preserve">To the sweet banks of yon forbidden shore.” </w:t>
      </w:r>
    </w:p>
    <w:p w14:paraId="69ECC537" w14:textId="1EB810F6" w:rsidR="003A417A" w:rsidRPr="006307BB" w:rsidRDefault="003A417A" w:rsidP="006307BB">
      <w:pPr>
        <w:pStyle w:val="Poetry"/>
      </w:pPr>
      <w:r w:rsidRPr="006307BB">
        <w:t>Scarce had he said, the prophetess began:</w:t>
      </w:r>
    </w:p>
    <w:p w14:paraId="3B56B149" w14:textId="39D3EAA9" w:rsidR="003A417A" w:rsidRPr="006307BB" w:rsidRDefault="003A417A" w:rsidP="006307BB">
      <w:pPr>
        <w:pStyle w:val="Poetry"/>
      </w:pPr>
      <w:r w:rsidRPr="006307BB">
        <w:t>“What hopes delude thee, miserable man?</w:t>
      </w:r>
    </w:p>
    <w:p w14:paraId="13D261F4" w14:textId="77777777" w:rsidR="006307BB" w:rsidRDefault="003A417A" w:rsidP="006307BB">
      <w:pPr>
        <w:pStyle w:val="Poetry"/>
      </w:pPr>
      <w:r w:rsidRPr="006307BB">
        <w:t xml:space="preserve">Think’st thou, thus unintomb’d, to cross the floods, </w:t>
      </w:r>
    </w:p>
    <w:p w14:paraId="07DC235A" w14:textId="11DE2F89" w:rsidR="003A417A" w:rsidRPr="006307BB" w:rsidRDefault="003A417A" w:rsidP="006307BB">
      <w:pPr>
        <w:pStyle w:val="Poetry"/>
      </w:pPr>
      <w:r w:rsidRPr="006307BB">
        <w:t>To view the Furies and infernal gods,</w:t>
      </w:r>
    </w:p>
    <w:p w14:paraId="10104896" w14:textId="77777777" w:rsidR="006307BB" w:rsidRDefault="003A417A" w:rsidP="006307BB">
      <w:pPr>
        <w:pStyle w:val="Poetry"/>
      </w:pPr>
      <w:r w:rsidRPr="006307BB">
        <w:t xml:space="preserve">And visit, without leave, the dark abodes? </w:t>
      </w:r>
    </w:p>
    <w:p w14:paraId="2344E167" w14:textId="0904968D" w:rsidR="003A417A" w:rsidRPr="006307BB" w:rsidRDefault="003A417A" w:rsidP="006307BB">
      <w:pPr>
        <w:pStyle w:val="Poetry"/>
      </w:pPr>
      <w:r w:rsidRPr="006307BB">
        <w:t xml:space="preserve">Attend the term of long revolving </w:t>
      </w:r>
      <w:proofErr w:type="gramStart"/>
      <w:r w:rsidRPr="006307BB">
        <w:t>years;</w:t>
      </w:r>
      <w:proofErr w:type="gramEnd"/>
    </w:p>
    <w:p w14:paraId="2487FE9E" w14:textId="33F0B05A" w:rsidR="003A417A" w:rsidRPr="006307BB" w:rsidRDefault="003A417A" w:rsidP="006307BB">
      <w:pPr>
        <w:pStyle w:val="Poetry"/>
      </w:pPr>
      <w:r w:rsidRPr="006307BB">
        <w:t>Fate, and the dooming gods, are deaf to tears.</w:t>
      </w:r>
    </w:p>
    <w:p w14:paraId="103FB0D8" w14:textId="77777777" w:rsidR="003A417A" w:rsidRPr="006307BB" w:rsidRDefault="003A417A" w:rsidP="006307BB">
      <w:pPr>
        <w:pStyle w:val="Poetry"/>
      </w:pPr>
      <w:r w:rsidRPr="006307BB">
        <w:t xml:space="preserve">This comfort of thy dire misfortune </w:t>
      </w:r>
      <w:proofErr w:type="gramStart"/>
      <w:r w:rsidRPr="006307BB">
        <w:t>take</w:t>
      </w:r>
      <w:proofErr w:type="gramEnd"/>
      <w:r w:rsidRPr="006307BB">
        <w:t>:</w:t>
      </w:r>
    </w:p>
    <w:p w14:paraId="24080279" w14:textId="77777777" w:rsidR="006307BB" w:rsidRDefault="003A417A" w:rsidP="006307BB">
      <w:pPr>
        <w:pStyle w:val="Poetry"/>
      </w:pPr>
      <w:r w:rsidRPr="006307BB">
        <w:t xml:space="preserve">The wrath of Heav’n, inflicted for thy sake, </w:t>
      </w:r>
    </w:p>
    <w:p w14:paraId="3D3929E6" w14:textId="77777777" w:rsidR="006307BB" w:rsidRDefault="003A417A" w:rsidP="006307BB">
      <w:pPr>
        <w:pStyle w:val="Poetry"/>
      </w:pPr>
      <w:r w:rsidRPr="006307BB">
        <w:t xml:space="preserve">With vengeance shall pursue th’ inhuman coast, </w:t>
      </w:r>
    </w:p>
    <w:p w14:paraId="766FFFD8" w14:textId="6253A04A" w:rsidR="003A417A" w:rsidRPr="006307BB" w:rsidRDefault="003A417A" w:rsidP="006307BB">
      <w:pPr>
        <w:pStyle w:val="Poetry"/>
      </w:pPr>
      <w:r w:rsidRPr="006307BB">
        <w:t>Till they propitiate thy offended ghost,</w:t>
      </w:r>
    </w:p>
    <w:p w14:paraId="41B6F635" w14:textId="506E1CD6" w:rsidR="003A417A" w:rsidRPr="006307BB" w:rsidRDefault="003A417A" w:rsidP="006307BB">
      <w:pPr>
        <w:pStyle w:val="Poetry"/>
      </w:pPr>
      <w:r w:rsidRPr="006307BB">
        <w:t xml:space="preserve">And raise a tomb, with vows and solemn </w:t>
      </w:r>
      <w:proofErr w:type="gramStart"/>
      <w:r w:rsidRPr="006307BB">
        <w:t>pray’r;</w:t>
      </w:r>
      <w:proofErr w:type="gramEnd"/>
    </w:p>
    <w:p w14:paraId="23102918" w14:textId="77777777" w:rsidR="003A417A" w:rsidRPr="006307BB" w:rsidRDefault="003A417A" w:rsidP="006307BB">
      <w:pPr>
        <w:pStyle w:val="Poetry"/>
      </w:pPr>
      <w:r w:rsidRPr="006307BB">
        <w:t>And Palinurus’ name the place shall bear.”</w:t>
      </w:r>
    </w:p>
    <w:p w14:paraId="7DDA99BE" w14:textId="77777777" w:rsidR="006307BB" w:rsidRDefault="003A417A" w:rsidP="006307BB">
      <w:pPr>
        <w:pStyle w:val="Poetry"/>
      </w:pPr>
      <w:r w:rsidRPr="006307BB">
        <w:t xml:space="preserve">This calm’d his cares; sooth’d with his future fame, </w:t>
      </w:r>
    </w:p>
    <w:p w14:paraId="3E054F64" w14:textId="2B552E36" w:rsidR="003A417A" w:rsidRPr="006307BB" w:rsidRDefault="003A417A" w:rsidP="006307BB">
      <w:pPr>
        <w:pStyle w:val="Poetry"/>
      </w:pPr>
      <w:r w:rsidRPr="006307BB">
        <w:t>And pleas’d to hear his propagated name.</w:t>
      </w:r>
    </w:p>
    <w:p w14:paraId="44D74B63" w14:textId="77777777" w:rsidR="006307BB" w:rsidRDefault="006307BB" w:rsidP="006307BB">
      <w:pPr>
        <w:pStyle w:val="Poetry"/>
      </w:pPr>
    </w:p>
    <w:p w14:paraId="6CC388B7" w14:textId="415DC18E" w:rsidR="003A417A" w:rsidRPr="006307BB" w:rsidRDefault="003A417A" w:rsidP="006307BB">
      <w:pPr>
        <w:pStyle w:val="Poetry"/>
      </w:pPr>
      <w:r w:rsidRPr="006307BB">
        <w:t>Now nearer to the Stygian lake they draw:</w:t>
      </w:r>
    </w:p>
    <w:p w14:paraId="2460C912" w14:textId="3C812463" w:rsidR="003A417A" w:rsidRPr="006307BB" w:rsidRDefault="003A417A" w:rsidP="006307BB">
      <w:pPr>
        <w:pStyle w:val="Poetry"/>
      </w:pPr>
      <w:r w:rsidRPr="006307BB">
        <w:t xml:space="preserve">Whom, from the shore, the surly boatman </w:t>
      </w:r>
      <w:proofErr w:type="gramStart"/>
      <w:r w:rsidRPr="006307BB">
        <w:t>saw;</w:t>
      </w:r>
      <w:proofErr w:type="gramEnd"/>
    </w:p>
    <w:p w14:paraId="05D3988B" w14:textId="77777777" w:rsidR="006307BB" w:rsidRDefault="003A417A" w:rsidP="006307BB">
      <w:pPr>
        <w:pStyle w:val="Poetry"/>
      </w:pPr>
      <w:r w:rsidRPr="006307BB">
        <w:t xml:space="preserve">Observ’d their passage thro’ the shady wood, </w:t>
      </w:r>
    </w:p>
    <w:p w14:paraId="24FDAB86" w14:textId="77777777" w:rsidR="006307BB" w:rsidRDefault="003A417A" w:rsidP="006307BB">
      <w:pPr>
        <w:pStyle w:val="Poetry"/>
      </w:pPr>
      <w:r w:rsidRPr="006307BB">
        <w:t xml:space="preserve">And mark’d their near approaches to the flood. </w:t>
      </w:r>
    </w:p>
    <w:p w14:paraId="300E834B" w14:textId="218FCECF" w:rsidR="003A417A" w:rsidRPr="006307BB" w:rsidRDefault="003A417A" w:rsidP="006307BB">
      <w:pPr>
        <w:pStyle w:val="Poetry"/>
      </w:pPr>
      <w:r w:rsidRPr="006307BB">
        <w:t>Then thus he call’d aloud, inflam’d with wrath:</w:t>
      </w:r>
    </w:p>
    <w:p w14:paraId="37CFA039" w14:textId="77777777" w:rsidR="003A417A" w:rsidRPr="006307BB" w:rsidRDefault="003A417A" w:rsidP="006307BB">
      <w:pPr>
        <w:pStyle w:val="Poetry"/>
      </w:pPr>
      <w:r w:rsidRPr="006307BB">
        <w:t>“Mortal, whate’er, who this forbidden path</w:t>
      </w:r>
    </w:p>
    <w:p w14:paraId="33428B97" w14:textId="1940B626" w:rsidR="003A417A" w:rsidRPr="006307BB" w:rsidRDefault="003A417A" w:rsidP="006307BB">
      <w:pPr>
        <w:pStyle w:val="Poetry"/>
      </w:pPr>
      <w:r w:rsidRPr="006307BB">
        <w:t>In arms presum’st to tread, I charge thee, stand,</w:t>
      </w:r>
    </w:p>
    <w:p w14:paraId="0FD753FF" w14:textId="77777777" w:rsidR="006307BB" w:rsidRDefault="003A417A" w:rsidP="006307BB">
      <w:pPr>
        <w:pStyle w:val="Poetry"/>
      </w:pPr>
      <w:r w:rsidRPr="006307BB">
        <w:t xml:space="preserve">And tell thy name, and bus’ness in the land. </w:t>
      </w:r>
    </w:p>
    <w:p w14:paraId="1AF1F461" w14:textId="6298829B" w:rsidR="003A417A" w:rsidRPr="006307BB" w:rsidRDefault="003A417A" w:rsidP="006307BB">
      <w:pPr>
        <w:pStyle w:val="Poetry"/>
      </w:pPr>
      <w:r w:rsidRPr="006307BB">
        <w:t>Know this, the realm of night—the Stygian shore:</w:t>
      </w:r>
    </w:p>
    <w:p w14:paraId="4F38DC84" w14:textId="77777777" w:rsidR="003A417A" w:rsidRPr="006307BB" w:rsidRDefault="003A417A" w:rsidP="006307BB">
      <w:pPr>
        <w:pStyle w:val="Poetry"/>
      </w:pPr>
      <w:r w:rsidRPr="006307BB">
        <w:t xml:space="preserve">My boat conveys no living bodies </w:t>
      </w:r>
      <w:proofErr w:type="gramStart"/>
      <w:r w:rsidRPr="006307BB">
        <w:t>o’er;</w:t>
      </w:r>
      <w:proofErr w:type="gramEnd"/>
    </w:p>
    <w:p w14:paraId="5370A565" w14:textId="77777777" w:rsidR="003A417A" w:rsidRPr="006307BB" w:rsidRDefault="003A417A" w:rsidP="006307BB">
      <w:pPr>
        <w:pStyle w:val="Poetry"/>
      </w:pPr>
      <w:r w:rsidRPr="006307BB">
        <w:t>Nor was I pleas’d great Theseus once to bear,</w:t>
      </w:r>
    </w:p>
    <w:p w14:paraId="2385EDAF" w14:textId="780F98E2" w:rsidR="003A417A" w:rsidRPr="006307BB" w:rsidRDefault="003A417A" w:rsidP="006307BB">
      <w:pPr>
        <w:pStyle w:val="Poetry"/>
      </w:pPr>
      <w:r w:rsidRPr="006307BB">
        <w:t>Who forc’d a passage with his pointed spear,</w:t>
      </w:r>
    </w:p>
    <w:p w14:paraId="457EA178" w14:textId="77777777" w:rsidR="003A417A" w:rsidRPr="006307BB" w:rsidRDefault="003A417A" w:rsidP="006307BB">
      <w:pPr>
        <w:pStyle w:val="Poetry"/>
      </w:pPr>
      <w:r w:rsidRPr="006307BB">
        <w:t>Nor strong Alcides—men of mighty fame,</w:t>
      </w:r>
    </w:p>
    <w:p w14:paraId="1F7E009A" w14:textId="77777777" w:rsidR="006307BB" w:rsidRDefault="003A417A" w:rsidP="006307BB">
      <w:pPr>
        <w:pStyle w:val="Poetry"/>
      </w:pPr>
      <w:r w:rsidRPr="006307BB">
        <w:t xml:space="preserve">And from th’ immortal gods their lineage came. </w:t>
      </w:r>
    </w:p>
    <w:p w14:paraId="260541BA" w14:textId="09691602" w:rsidR="003A417A" w:rsidRPr="006307BB" w:rsidRDefault="003A417A" w:rsidP="006307BB">
      <w:pPr>
        <w:pStyle w:val="Poetry"/>
      </w:pPr>
      <w:r w:rsidRPr="006307BB">
        <w:t>In fetters one the barking porter tied,</w:t>
      </w:r>
    </w:p>
    <w:p w14:paraId="32B73AD6" w14:textId="77777777" w:rsidR="003A417A" w:rsidRPr="006307BB" w:rsidRDefault="003A417A" w:rsidP="006307BB">
      <w:pPr>
        <w:pStyle w:val="Poetry"/>
      </w:pPr>
      <w:r w:rsidRPr="006307BB">
        <w:t>And took him trembling from his sov’reign’s side:</w:t>
      </w:r>
    </w:p>
    <w:p w14:paraId="3A58FB69" w14:textId="13CED828" w:rsidR="003A417A" w:rsidRPr="006307BB" w:rsidRDefault="003A417A" w:rsidP="006307BB">
      <w:pPr>
        <w:pStyle w:val="Poetry"/>
      </w:pPr>
      <w:r w:rsidRPr="006307BB">
        <w:lastRenderedPageBreak/>
        <w:t>Two sought by force to seize his beauteous bride.”</w:t>
      </w:r>
    </w:p>
    <w:p w14:paraId="20ADB137" w14:textId="77777777" w:rsidR="006307BB" w:rsidRDefault="003A417A" w:rsidP="006307BB">
      <w:pPr>
        <w:pStyle w:val="Poetry"/>
      </w:pPr>
      <w:r w:rsidRPr="006307BB">
        <w:t xml:space="preserve">To whom the Sibyl thus: “Compose thy </w:t>
      </w:r>
      <w:proofErr w:type="gramStart"/>
      <w:r w:rsidRPr="006307BB">
        <w:t>mind;</w:t>
      </w:r>
      <w:proofErr w:type="gramEnd"/>
      <w:r w:rsidRPr="006307BB">
        <w:t xml:space="preserve"> </w:t>
      </w:r>
    </w:p>
    <w:p w14:paraId="0047EEC9" w14:textId="77777777" w:rsidR="006307BB" w:rsidRDefault="003A417A" w:rsidP="006307BB">
      <w:pPr>
        <w:pStyle w:val="Poetry"/>
      </w:pPr>
      <w:r w:rsidRPr="006307BB">
        <w:t xml:space="preserve">Nor frauds are here contriv’d, nor force design’d. </w:t>
      </w:r>
    </w:p>
    <w:p w14:paraId="39BC654D" w14:textId="77777777" w:rsidR="006307BB" w:rsidRDefault="003A417A" w:rsidP="006307BB">
      <w:pPr>
        <w:pStyle w:val="Poetry"/>
      </w:pPr>
      <w:r w:rsidRPr="006307BB">
        <w:t xml:space="preserve">Still may the dog the wand’ring troops constrain </w:t>
      </w:r>
    </w:p>
    <w:p w14:paraId="02B1B28E" w14:textId="62A04678" w:rsidR="003A417A" w:rsidRPr="006307BB" w:rsidRDefault="003A417A" w:rsidP="006307BB">
      <w:pPr>
        <w:pStyle w:val="Poetry"/>
      </w:pPr>
      <w:r w:rsidRPr="006307BB">
        <w:t>Of airy ghosts, and vex the guilty train,</w:t>
      </w:r>
    </w:p>
    <w:p w14:paraId="761BA908" w14:textId="04EE656A" w:rsidR="003A417A" w:rsidRPr="006307BB" w:rsidRDefault="003A417A" w:rsidP="006307BB">
      <w:pPr>
        <w:pStyle w:val="Poetry"/>
      </w:pPr>
      <w:r w:rsidRPr="006307BB">
        <w:t xml:space="preserve">And with her grisly lord his lovely queen </w:t>
      </w:r>
      <w:proofErr w:type="gramStart"/>
      <w:r w:rsidRPr="006307BB">
        <w:t>remain</w:t>
      </w:r>
      <w:proofErr w:type="gramEnd"/>
      <w:r w:rsidR="006307BB">
        <w:t>.</w:t>
      </w:r>
    </w:p>
    <w:p w14:paraId="6CDB89F1" w14:textId="77777777" w:rsidR="006307BB" w:rsidRDefault="003A417A" w:rsidP="006307BB">
      <w:pPr>
        <w:pStyle w:val="Poetry"/>
      </w:pPr>
      <w:r w:rsidRPr="006307BB">
        <w:t xml:space="preserve">The Trojan chief, whose lineage is from Jove, </w:t>
      </w:r>
    </w:p>
    <w:p w14:paraId="0760340F" w14:textId="77777777" w:rsidR="006307BB" w:rsidRDefault="003A417A" w:rsidP="006307BB">
      <w:pPr>
        <w:pStyle w:val="Poetry"/>
      </w:pPr>
      <w:r w:rsidRPr="006307BB">
        <w:t xml:space="preserve">Much fam’d for arms, and more for filial love, </w:t>
      </w:r>
    </w:p>
    <w:p w14:paraId="42188F0F" w14:textId="77777777" w:rsidR="006307BB" w:rsidRDefault="003A417A" w:rsidP="006307BB">
      <w:pPr>
        <w:pStyle w:val="Poetry"/>
      </w:pPr>
      <w:r w:rsidRPr="006307BB">
        <w:t xml:space="preserve">Is sent to seek his sire in your Elysian grove. </w:t>
      </w:r>
    </w:p>
    <w:p w14:paraId="1E3081A3" w14:textId="10B9C71E" w:rsidR="003A417A" w:rsidRPr="006307BB" w:rsidRDefault="003A417A" w:rsidP="006307BB">
      <w:pPr>
        <w:pStyle w:val="Poetry"/>
      </w:pPr>
      <w:r w:rsidRPr="006307BB">
        <w:t>If neither piety, nor Heav’n’s command,</w:t>
      </w:r>
    </w:p>
    <w:p w14:paraId="45E9F9A5" w14:textId="5FA034CC" w:rsidR="003A417A" w:rsidRPr="006307BB" w:rsidRDefault="003A417A" w:rsidP="006307BB">
      <w:pPr>
        <w:pStyle w:val="Poetry"/>
      </w:pPr>
      <w:r w:rsidRPr="006307BB">
        <w:t>Can gain his passage to the Stygian strand,</w:t>
      </w:r>
    </w:p>
    <w:p w14:paraId="3C1B07F5" w14:textId="77777777" w:rsidR="003A417A" w:rsidRPr="006307BB" w:rsidRDefault="003A417A" w:rsidP="006307BB">
      <w:pPr>
        <w:pStyle w:val="Poetry"/>
      </w:pPr>
      <w:r w:rsidRPr="006307BB">
        <w:t>This fatal present shall prevail at least.”</w:t>
      </w:r>
    </w:p>
    <w:p w14:paraId="17168023" w14:textId="77777777" w:rsidR="006307BB" w:rsidRDefault="003A417A" w:rsidP="006307BB">
      <w:pPr>
        <w:pStyle w:val="Poetry"/>
      </w:pPr>
      <w:r w:rsidRPr="006307BB">
        <w:t xml:space="preserve">Then shew’d the shining bough, conceal’d within her vest. </w:t>
      </w:r>
    </w:p>
    <w:p w14:paraId="740D13BF" w14:textId="20166B13" w:rsidR="003A417A" w:rsidRPr="006307BB" w:rsidRDefault="003A417A" w:rsidP="006307BB">
      <w:pPr>
        <w:pStyle w:val="Poetry"/>
      </w:pPr>
      <w:r w:rsidRPr="006307BB">
        <w:t>No more was needful: for the gloomy god</w:t>
      </w:r>
    </w:p>
    <w:p w14:paraId="34BB8D1C" w14:textId="77777777" w:rsidR="003A417A" w:rsidRPr="006307BB" w:rsidRDefault="003A417A" w:rsidP="006307BB">
      <w:pPr>
        <w:pStyle w:val="Poetry"/>
      </w:pPr>
      <w:r w:rsidRPr="006307BB">
        <w:t xml:space="preserve">Stood mute with awe, to see the golden </w:t>
      </w:r>
      <w:proofErr w:type="gramStart"/>
      <w:r w:rsidRPr="006307BB">
        <w:t>rod;</w:t>
      </w:r>
      <w:proofErr w:type="gramEnd"/>
    </w:p>
    <w:p w14:paraId="1A21356E" w14:textId="278CFEE4" w:rsidR="003A417A" w:rsidRPr="006307BB" w:rsidRDefault="003A417A" w:rsidP="006307BB">
      <w:pPr>
        <w:pStyle w:val="Poetry"/>
      </w:pPr>
      <w:r w:rsidRPr="006307BB">
        <w:t>Admir’d the destin’d off ’ring to his queen—</w:t>
      </w:r>
    </w:p>
    <w:p w14:paraId="070B70AA" w14:textId="77777777" w:rsidR="003A417A" w:rsidRPr="006307BB" w:rsidRDefault="003A417A" w:rsidP="006307BB">
      <w:pPr>
        <w:pStyle w:val="Poetry"/>
      </w:pPr>
      <w:r w:rsidRPr="006307BB">
        <w:t>A venerable gift, so rarely seen.</w:t>
      </w:r>
    </w:p>
    <w:p w14:paraId="5CEDE9F8" w14:textId="77777777" w:rsidR="003A417A" w:rsidRPr="006307BB" w:rsidRDefault="003A417A" w:rsidP="006307BB">
      <w:pPr>
        <w:pStyle w:val="Poetry"/>
      </w:pPr>
      <w:r w:rsidRPr="006307BB">
        <w:t xml:space="preserve">His fury thus appeas’d, he puts to </w:t>
      </w:r>
      <w:proofErr w:type="gramStart"/>
      <w:r w:rsidRPr="006307BB">
        <w:t>land;</w:t>
      </w:r>
      <w:proofErr w:type="gramEnd"/>
    </w:p>
    <w:p w14:paraId="2E35C27C" w14:textId="77777777" w:rsidR="003A417A" w:rsidRPr="006307BB" w:rsidRDefault="003A417A" w:rsidP="006307BB">
      <w:pPr>
        <w:pStyle w:val="Poetry"/>
      </w:pPr>
      <w:r w:rsidRPr="006307BB">
        <w:t>The ghosts forsake their seats at his command:</w:t>
      </w:r>
    </w:p>
    <w:p w14:paraId="5F72DE65" w14:textId="77777777" w:rsidR="003A417A" w:rsidRPr="006307BB" w:rsidRDefault="003A417A" w:rsidP="006307BB">
      <w:pPr>
        <w:pStyle w:val="Poetry"/>
      </w:pPr>
      <w:r w:rsidRPr="006307BB">
        <w:t xml:space="preserve">He clears the deck, receives the mighty </w:t>
      </w:r>
      <w:proofErr w:type="gramStart"/>
      <w:r w:rsidRPr="006307BB">
        <w:t>freight;</w:t>
      </w:r>
      <w:proofErr w:type="gramEnd"/>
    </w:p>
    <w:p w14:paraId="54CAB03E" w14:textId="1FE9B753" w:rsidR="003A417A" w:rsidRPr="006307BB" w:rsidRDefault="003A417A" w:rsidP="006307BB">
      <w:pPr>
        <w:pStyle w:val="Poetry"/>
      </w:pPr>
      <w:r w:rsidRPr="006307BB">
        <w:t>The leaky vessel groans beneath the weight.</w:t>
      </w:r>
    </w:p>
    <w:p w14:paraId="55EB6BEE" w14:textId="77777777" w:rsidR="006307BB" w:rsidRDefault="003A417A" w:rsidP="006307BB">
      <w:pPr>
        <w:pStyle w:val="Poetry"/>
      </w:pPr>
      <w:r w:rsidRPr="006307BB">
        <w:t xml:space="preserve">Slowly she sails, and scarcely stems the </w:t>
      </w:r>
      <w:proofErr w:type="gramStart"/>
      <w:r w:rsidRPr="006307BB">
        <w:t>tides;</w:t>
      </w:r>
      <w:proofErr w:type="gramEnd"/>
      <w:r w:rsidRPr="006307BB">
        <w:t xml:space="preserve"> </w:t>
      </w:r>
    </w:p>
    <w:p w14:paraId="7ED81568" w14:textId="642AB840" w:rsidR="003A417A" w:rsidRPr="006307BB" w:rsidRDefault="003A417A" w:rsidP="006307BB">
      <w:pPr>
        <w:pStyle w:val="Poetry"/>
      </w:pPr>
      <w:r w:rsidRPr="006307BB">
        <w:t>The pressing water pours within her sides.</w:t>
      </w:r>
    </w:p>
    <w:p w14:paraId="505A6E0F" w14:textId="383D0ACB" w:rsidR="006307BB" w:rsidRDefault="003A417A" w:rsidP="006307BB">
      <w:pPr>
        <w:pStyle w:val="Poetry"/>
      </w:pPr>
      <w:r w:rsidRPr="006307BB">
        <w:t xml:space="preserve">His passengers at length are wafted o’er, </w:t>
      </w:r>
    </w:p>
    <w:p w14:paraId="42BA43A6" w14:textId="18D3E351" w:rsidR="003A417A" w:rsidRDefault="003A417A" w:rsidP="006307BB">
      <w:pPr>
        <w:pStyle w:val="Poetry"/>
      </w:pPr>
      <w:r w:rsidRPr="006307BB">
        <w:t>Expos’d, in muddy weeds, upon the miry shore.</w:t>
      </w:r>
    </w:p>
    <w:p w14:paraId="13C45E8A" w14:textId="77777777" w:rsidR="006307BB" w:rsidRPr="006307BB" w:rsidRDefault="006307BB" w:rsidP="006307BB">
      <w:pPr>
        <w:pStyle w:val="Poetry"/>
      </w:pPr>
    </w:p>
    <w:p w14:paraId="7EC1FD5C" w14:textId="77777777" w:rsidR="003A417A" w:rsidRPr="006307BB" w:rsidRDefault="003A417A" w:rsidP="006307BB">
      <w:pPr>
        <w:pStyle w:val="Poetry"/>
      </w:pPr>
      <w:r w:rsidRPr="006307BB">
        <w:t>No sooner landed, in his den they found</w:t>
      </w:r>
      <w:r w:rsidRPr="006307BB">
        <w:tab/>
        <w:t>6110</w:t>
      </w:r>
    </w:p>
    <w:p w14:paraId="0BE215FA" w14:textId="77777777" w:rsidR="006307BB" w:rsidRDefault="003A417A" w:rsidP="006307BB">
      <w:pPr>
        <w:pStyle w:val="Poetry"/>
      </w:pPr>
      <w:r w:rsidRPr="006307BB">
        <w:t xml:space="preserve">The triple porter of the Stygian sound, </w:t>
      </w:r>
    </w:p>
    <w:p w14:paraId="7321AC41" w14:textId="6F6B8BE0" w:rsidR="003A417A" w:rsidRPr="006307BB" w:rsidRDefault="003A417A" w:rsidP="006307BB">
      <w:pPr>
        <w:pStyle w:val="Poetry"/>
      </w:pPr>
      <w:r w:rsidRPr="006307BB">
        <w:t>Grim Cerberus, who soon began to rear</w:t>
      </w:r>
    </w:p>
    <w:p w14:paraId="56CD7D13" w14:textId="77777777" w:rsidR="006307BB" w:rsidRDefault="003A417A" w:rsidP="006307BB">
      <w:pPr>
        <w:pStyle w:val="Poetry"/>
      </w:pPr>
      <w:r w:rsidRPr="006307BB">
        <w:t xml:space="preserve">His crested snakes, and arm’d his bristling hair. </w:t>
      </w:r>
    </w:p>
    <w:p w14:paraId="6DDA20F0" w14:textId="7B71C633" w:rsidR="003A417A" w:rsidRPr="006307BB" w:rsidRDefault="003A417A" w:rsidP="006307BB">
      <w:pPr>
        <w:pStyle w:val="Poetry"/>
      </w:pPr>
      <w:r w:rsidRPr="006307BB">
        <w:t>The prudent Sibyl had before prepar’d</w:t>
      </w:r>
    </w:p>
    <w:p w14:paraId="642E839B" w14:textId="395846E7" w:rsidR="003A417A" w:rsidRPr="006307BB" w:rsidRDefault="003A417A" w:rsidP="006307BB">
      <w:pPr>
        <w:pStyle w:val="Poetry"/>
      </w:pPr>
      <w:r w:rsidRPr="006307BB">
        <w:t xml:space="preserve">A sop, in honey steep’d, to charm the </w:t>
      </w:r>
      <w:proofErr w:type="gramStart"/>
      <w:r w:rsidRPr="006307BB">
        <w:t>guard;</w:t>
      </w:r>
      <w:proofErr w:type="gramEnd"/>
    </w:p>
    <w:p w14:paraId="730F1525" w14:textId="77777777" w:rsidR="006307BB" w:rsidRDefault="003A417A" w:rsidP="006307BB">
      <w:pPr>
        <w:pStyle w:val="Poetry"/>
      </w:pPr>
      <w:r w:rsidRPr="006307BB">
        <w:t xml:space="preserve">Which, mix’d with pow’rful drugs, she cast before </w:t>
      </w:r>
    </w:p>
    <w:p w14:paraId="677BCB37" w14:textId="0AA4E5C3" w:rsidR="003A417A" w:rsidRPr="006307BB" w:rsidRDefault="003A417A" w:rsidP="006307BB">
      <w:pPr>
        <w:pStyle w:val="Poetry"/>
      </w:pPr>
      <w:r w:rsidRPr="006307BB">
        <w:t>His greedy grinning jaws, just op’d to roar.</w:t>
      </w:r>
    </w:p>
    <w:p w14:paraId="55CB4877" w14:textId="77777777" w:rsidR="006307BB" w:rsidRDefault="003A417A" w:rsidP="006307BB">
      <w:pPr>
        <w:pStyle w:val="Poetry"/>
      </w:pPr>
      <w:r w:rsidRPr="006307BB">
        <w:t xml:space="preserve">With three enormous mouths he </w:t>
      </w:r>
      <w:proofErr w:type="gramStart"/>
      <w:r w:rsidRPr="006307BB">
        <w:t>gapes;</w:t>
      </w:r>
      <w:proofErr w:type="gramEnd"/>
      <w:r w:rsidRPr="006307BB">
        <w:t xml:space="preserve"> and straight, </w:t>
      </w:r>
    </w:p>
    <w:p w14:paraId="132FEB21" w14:textId="24AB2C32" w:rsidR="003A417A" w:rsidRPr="006307BB" w:rsidRDefault="003A417A" w:rsidP="006307BB">
      <w:pPr>
        <w:pStyle w:val="Poetry"/>
      </w:pPr>
      <w:r w:rsidRPr="006307BB">
        <w:lastRenderedPageBreak/>
        <w:t>With hunger press’d, devours the pleasing bait.</w:t>
      </w:r>
    </w:p>
    <w:p w14:paraId="305C04EA" w14:textId="56B9A03A" w:rsidR="003A417A" w:rsidRPr="006307BB" w:rsidRDefault="003A417A" w:rsidP="006307BB">
      <w:pPr>
        <w:pStyle w:val="Poetry"/>
      </w:pPr>
      <w:r w:rsidRPr="006307BB">
        <w:t xml:space="preserve">Long draughts of sleep his monstrous limbs </w:t>
      </w:r>
      <w:proofErr w:type="gramStart"/>
      <w:r w:rsidRPr="006307BB">
        <w:t>enslave;</w:t>
      </w:r>
      <w:proofErr w:type="gramEnd"/>
    </w:p>
    <w:p w14:paraId="2B3D31B3" w14:textId="77777777" w:rsidR="006307BB" w:rsidRDefault="003A417A" w:rsidP="006307BB">
      <w:pPr>
        <w:pStyle w:val="Poetry"/>
      </w:pPr>
      <w:r w:rsidRPr="006307BB">
        <w:t xml:space="preserve">He reels, and, falling, fills the spacious cave. </w:t>
      </w:r>
    </w:p>
    <w:p w14:paraId="0AEDB01C" w14:textId="77777777" w:rsidR="006307BB" w:rsidRDefault="003A417A" w:rsidP="006307BB">
      <w:pPr>
        <w:pStyle w:val="Poetry"/>
      </w:pPr>
      <w:r w:rsidRPr="006307BB">
        <w:t xml:space="preserve">The keeper charm’d, the chief without delay </w:t>
      </w:r>
    </w:p>
    <w:p w14:paraId="55355A20" w14:textId="65A87718" w:rsidR="003A417A" w:rsidRPr="006307BB" w:rsidRDefault="003A417A" w:rsidP="006307BB">
      <w:pPr>
        <w:pStyle w:val="Poetry"/>
      </w:pPr>
      <w:r w:rsidRPr="006307BB">
        <w:t xml:space="preserve">Pass’d </w:t>
      </w:r>
      <w:proofErr w:type="gramStart"/>
      <w:r w:rsidRPr="006307BB">
        <w:t>on, and</w:t>
      </w:r>
      <w:proofErr w:type="gramEnd"/>
      <w:r w:rsidRPr="006307BB">
        <w:t xml:space="preserve"> took th’ irremeable way.</w:t>
      </w:r>
    </w:p>
    <w:p w14:paraId="7ACF64A6" w14:textId="77777777" w:rsidR="003A417A" w:rsidRPr="006307BB" w:rsidRDefault="003A417A" w:rsidP="006307BB">
      <w:pPr>
        <w:pStyle w:val="Poetry"/>
      </w:pPr>
      <w:r w:rsidRPr="006307BB">
        <w:t xml:space="preserve">Before the gates, the cries of babes </w:t>
      </w:r>
      <w:proofErr w:type="gramStart"/>
      <w:r w:rsidRPr="006307BB">
        <w:t>new born</w:t>
      </w:r>
      <w:proofErr w:type="gramEnd"/>
      <w:r w:rsidRPr="006307BB">
        <w:t>,</w:t>
      </w:r>
    </w:p>
    <w:p w14:paraId="01552B25" w14:textId="6AA18948" w:rsidR="003A417A" w:rsidRPr="006307BB" w:rsidRDefault="003A417A" w:rsidP="006307BB">
      <w:pPr>
        <w:pStyle w:val="Poetry"/>
      </w:pPr>
      <w:r w:rsidRPr="006307BB">
        <w:t>Whom fate had from their tender mothers torn,</w:t>
      </w:r>
    </w:p>
    <w:p w14:paraId="2CDCCC49" w14:textId="77777777" w:rsidR="006307BB" w:rsidRDefault="003A417A" w:rsidP="006307BB">
      <w:pPr>
        <w:pStyle w:val="Poetry"/>
      </w:pPr>
      <w:r w:rsidRPr="006307BB">
        <w:t xml:space="preserve">Assault his ears: then those, </w:t>
      </w:r>
      <w:proofErr w:type="gramStart"/>
      <w:r w:rsidRPr="006307BB">
        <w:t>whom</w:t>
      </w:r>
      <w:proofErr w:type="gramEnd"/>
      <w:r w:rsidRPr="006307BB">
        <w:t xml:space="preserve"> form of laws </w:t>
      </w:r>
    </w:p>
    <w:p w14:paraId="67BC4B3C" w14:textId="77777777" w:rsidR="006307BB" w:rsidRDefault="003A417A" w:rsidP="006307BB">
      <w:pPr>
        <w:pStyle w:val="Poetry"/>
      </w:pPr>
      <w:r w:rsidRPr="006307BB">
        <w:t xml:space="preserve">Condemn’d to die, when traitors judg’d their cause. </w:t>
      </w:r>
    </w:p>
    <w:p w14:paraId="3B64E137" w14:textId="2D95D294" w:rsidR="003A417A" w:rsidRPr="006307BB" w:rsidRDefault="003A417A" w:rsidP="006307BB">
      <w:pPr>
        <w:pStyle w:val="Poetry"/>
      </w:pPr>
      <w:r w:rsidRPr="006307BB">
        <w:t>Nor want they lots, nor judges to review</w:t>
      </w:r>
    </w:p>
    <w:p w14:paraId="2820CC5B" w14:textId="77777777" w:rsidR="003A417A" w:rsidRPr="006307BB" w:rsidRDefault="003A417A" w:rsidP="006307BB">
      <w:pPr>
        <w:pStyle w:val="Poetry"/>
      </w:pPr>
      <w:r w:rsidRPr="006307BB">
        <w:t xml:space="preserve">The wrongful </w:t>
      </w:r>
      <w:proofErr w:type="gramStart"/>
      <w:r w:rsidRPr="006307BB">
        <w:t>sentence, and</w:t>
      </w:r>
      <w:proofErr w:type="gramEnd"/>
      <w:r w:rsidRPr="006307BB">
        <w:t xml:space="preserve"> award a new.</w:t>
      </w:r>
    </w:p>
    <w:p w14:paraId="0D4C880B" w14:textId="7B071E9A" w:rsidR="003A417A" w:rsidRPr="006307BB" w:rsidRDefault="003A417A" w:rsidP="006307BB">
      <w:pPr>
        <w:pStyle w:val="Poetry"/>
      </w:pPr>
      <w:r w:rsidRPr="006307BB">
        <w:t xml:space="preserve">Minos, the strict inquisitor, </w:t>
      </w:r>
      <w:proofErr w:type="gramStart"/>
      <w:r w:rsidRPr="006307BB">
        <w:t>appears;</w:t>
      </w:r>
      <w:proofErr w:type="gramEnd"/>
    </w:p>
    <w:p w14:paraId="0A6CFD63" w14:textId="77777777" w:rsidR="006307BB" w:rsidRDefault="003A417A" w:rsidP="006307BB">
      <w:pPr>
        <w:pStyle w:val="Poetry"/>
      </w:pPr>
      <w:r w:rsidRPr="006307BB">
        <w:t xml:space="preserve">And lives and crimes, with his assessors, hears. </w:t>
      </w:r>
    </w:p>
    <w:p w14:paraId="7548B9C7" w14:textId="77777777" w:rsidR="006307BB" w:rsidRDefault="003A417A" w:rsidP="006307BB">
      <w:pPr>
        <w:pStyle w:val="Poetry"/>
      </w:pPr>
      <w:r w:rsidRPr="006307BB">
        <w:t xml:space="preserve">Round in his urn the blended balls he rolls, </w:t>
      </w:r>
    </w:p>
    <w:p w14:paraId="220CCA5F" w14:textId="77777777" w:rsidR="006307BB" w:rsidRDefault="003A417A" w:rsidP="006307BB">
      <w:pPr>
        <w:pStyle w:val="Poetry"/>
      </w:pPr>
      <w:r w:rsidRPr="006307BB">
        <w:t xml:space="preserve">Absolves the </w:t>
      </w:r>
      <w:proofErr w:type="gramStart"/>
      <w:r w:rsidRPr="006307BB">
        <w:t>just, and</w:t>
      </w:r>
      <w:proofErr w:type="gramEnd"/>
      <w:r w:rsidRPr="006307BB">
        <w:t xml:space="preserve"> dooms the guilty souls. </w:t>
      </w:r>
    </w:p>
    <w:p w14:paraId="4C0BBE53" w14:textId="020C0447" w:rsidR="003A417A" w:rsidRPr="006307BB" w:rsidRDefault="003A417A" w:rsidP="006307BB">
      <w:pPr>
        <w:pStyle w:val="Poetry"/>
      </w:pPr>
      <w:r w:rsidRPr="006307BB">
        <w:t>The next, in place and punishment, are they</w:t>
      </w:r>
    </w:p>
    <w:p w14:paraId="7991560F" w14:textId="0619DB42" w:rsidR="003A417A" w:rsidRPr="006307BB" w:rsidRDefault="003A417A" w:rsidP="006307BB">
      <w:pPr>
        <w:pStyle w:val="Poetry"/>
      </w:pPr>
      <w:r w:rsidRPr="006307BB">
        <w:t xml:space="preserve">Who prodigally throw their souls </w:t>
      </w:r>
      <w:proofErr w:type="gramStart"/>
      <w:r w:rsidRPr="006307BB">
        <w:t>away;</w:t>
      </w:r>
      <w:proofErr w:type="gramEnd"/>
    </w:p>
    <w:p w14:paraId="579F6A78" w14:textId="77777777" w:rsidR="003A417A" w:rsidRPr="006307BB" w:rsidRDefault="003A417A" w:rsidP="006307BB">
      <w:pPr>
        <w:pStyle w:val="Poetry"/>
      </w:pPr>
      <w:r w:rsidRPr="006307BB">
        <w:t>Fools, who, repining at their wretched state,</w:t>
      </w:r>
    </w:p>
    <w:p w14:paraId="151D4645" w14:textId="77777777" w:rsidR="006307BB" w:rsidRDefault="003A417A" w:rsidP="006307BB">
      <w:pPr>
        <w:pStyle w:val="Poetry"/>
      </w:pPr>
      <w:r w:rsidRPr="006307BB">
        <w:t xml:space="preserve">And loathing anxious life, suborn’d their fate. </w:t>
      </w:r>
    </w:p>
    <w:p w14:paraId="4944570E" w14:textId="77777777" w:rsidR="006307BB" w:rsidRDefault="003A417A" w:rsidP="006307BB">
      <w:pPr>
        <w:pStyle w:val="Poetry"/>
      </w:pPr>
      <w:r w:rsidRPr="006307BB">
        <w:t xml:space="preserve">With late repentance now they would retrieve </w:t>
      </w:r>
    </w:p>
    <w:p w14:paraId="67ED06C7" w14:textId="1F1D7CAA" w:rsidR="003A417A" w:rsidRPr="006307BB" w:rsidRDefault="003A417A" w:rsidP="006307BB">
      <w:pPr>
        <w:pStyle w:val="Poetry"/>
      </w:pPr>
      <w:r w:rsidRPr="006307BB">
        <w:t xml:space="preserve">The bodies they forsook, and wish to </w:t>
      </w:r>
      <w:proofErr w:type="gramStart"/>
      <w:r w:rsidRPr="006307BB">
        <w:t>live;</w:t>
      </w:r>
      <w:proofErr w:type="gramEnd"/>
    </w:p>
    <w:p w14:paraId="0B29DBEF" w14:textId="7D510650" w:rsidR="003A417A" w:rsidRPr="006307BB" w:rsidRDefault="003A417A" w:rsidP="006307BB">
      <w:pPr>
        <w:pStyle w:val="Poetry"/>
      </w:pPr>
      <w:r w:rsidRPr="006307BB">
        <w:t>Their pains and poverty desire to bear,</w:t>
      </w:r>
    </w:p>
    <w:p w14:paraId="5FE718EB" w14:textId="77777777" w:rsidR="003A417A" w:rsidRPr="006307BB" w:rsidRDefault="003A417A" w:rsidP="006307BB">
      <w:pPr>
        <w:pStyle w:val="Poetry"/>
      </w:pPr>
      <w:r w:rsidRPr="006307BB">
        <w:t>To view the light of heav’n, and breathe the vital air:</w:t>
      </w:r>
    </w:p>
    <w:p w14:paraId="3FB3D8F2" w14:textId="77777777" w:rsidR="003A417A" w:rsidRPr="006307BB" w:rsidRDefault="003A417A" w:rsidP="006307BB">
      <w:pPr>
        <w:pStyle w:val="Poetry"/>
      </w:pPr>
      <w:r w:rsidRPr="006307BB">
        <w:t>But fate forbids; the Stygian floods oppose,</w:t>
      </w:r>
    </w:p>
    <w:p w14:paraId="71969321" w14:textId="77777777" w:rsidR="003A417A" w:rsidRPr="006307BB" w:rsidRDefault="003A417A" w:rsidP="006307BB">
      <w:pPr>
        <w:pStyle w:val="Poetry"/>
      </w:pPr>
      <w:r w:rsidRPr="006307BB">
        <w:t>And with circling streams the captive souls inclose.</w:t>
      </w:r>
    </w:p>
    <w:p w14:paraId="56913ACC" w14:textId="77777777" w:rsidR="006307BB" w:rsidRDefault="006307BB" w:rsidP="006307BB">
      <w:pPr>
        <w:pStyle w:val="Poetry"/>
      </w:pPr>
    </w:p>
    <w:p w14:paraId="38974350" w14:textId="286C1C95" w:rsidR="003A417A" w:rsidRPr="006307BB" w:rsidRDefault="003A417A" w:rsidP="006307BB">
      <w:pPr>
        <w:pStyle w:val="Poetry"/>
      </w:pPr>
      <w:r w:rsidRPr="006307BB">
        <w:t>Not far from thence, the Mournful Fields appear</w:t>
      </w:r>
    </w:p>
    <w:p w14:paraId="1DFE2450" w14:textId="3861A685" w:rsidR="003A417A" w:rsidRPr="006307BB" w:rsidRDefault="003A417A" w:rsidP="006307BB">
      <w:pPr>
        <w:pStyle w:val="Poetry"/>
      </w:pPr>
      <w:proofErr w:type="gramStart"/>
      <w:r w:rsidRPr="006307BB">
        <w:t>So</w:t>
      </w:r>
      <w:proofErr w:type="gramEnd"/>
      <w:r w:rsidRPr="006307BB">
        <w:t xml:space="preserve"> call’d from lovers that inhabit there.</w:t>
      </w:r>
    </w:p>
    <w:p w14:paraId="0AE1C2D3" w14:textId="77777777" w:rsidR="006307BB" w:rsidRDefault="003A417A" w:rsidP="006307BB">
      <w:pPr>
        <w:pStyle w:val="Poetry"/>
      </w:pPr>
      <w:r w:rsidRPr="006307BB">
        <w:t xml:space="preserve">The souls whom that unhappy flame invades, </w:t>
      </w:r>
    </w:p>
    <w:p w14:paraId="39C3D925" w14:textId="153E1CC1" w:rsidR="003A417A" w:rsidRPr="006307BB" w:rsidRDefault="003A417A" w:rsidP="006307BB">
      <w:pPr>
        <w:pStyle w:val="Poetry"/>
      </w:pPr>
      <w:r w:rsidRPr="006307BB">
        <w:t>In secret solitude and myrtle shades</w:t>
      </w:r>
    </w:p>
    <w:p w14:paraId="06E67C3B" w14:textId="77777777" w:rsidR="006307BB" w:rsidRDefault="003A417A" w:rsidP="006307BB">
      <w:pPr>
        <w:pStyle w:val="Poetry"/>
      </w:pPr>
      <w:r w:rsidRPr="006307BB">
        <w:t xml:space="preserve">Make endless moans, and, pining with desire, </w:t>
      </w:r>
    </w:p>
    <w:p w14:paraId="296E303E" w14:textId="11FBE0A9" w:rsidR="003A417A" w:rsidRPr="006307BB" w:rsidRDefault="003A417A" w:rsidP="006307BB">
      <w:pPr>
        <w:pStyle w:val="Poetry"/>
      </w:pPr>
      <w:r w:rsidRPr="006307BB">
        <w:t>Lament too late their unextinguish’d fire.</w:t>
      </w:r>
    </w:p>
    <w:p w14:paraId="033D7F29" w14:textId="189F71CB" w:rsidR="003A417A" w:rsidRPr="006307BB" w:rsidRDefault="003A417A" w:rsidP="006307BB">
      <w:pPr>
        <w:pStyle w:val="Poetry"/>
      </w:pPr>
      <w:r w:rsidRPr="006307BB">
        <w:t>Here Procris, Eriphyle here he found,</w:t>
      </w:r>
    </w:p>
    <w:p w14:paraId="3B88F1C9" w14:textId="77777777" w:rsidR="006307BB" w:rsidRDefault="003A417A" w:rsidP="006307BB">
      <w:pPr>
        <w:pStyle w:val="Poetry"/>
      </w:pPr>
      <w:r w:rsidRPr="006307BB">
        <w:t xml:space="preserve">Baring her breast, yet bleeding with the wound </w:t>
      </w:r>
    </w:p>
    <w:p w14:paraId="69440A0E" w14:textId="37DD300B" w:rsidR="003A417A" w:rsidRPr="006307BB" w:rsidRDefault="003A417A" w:rsidP="006307BB">
      <w:pPr>
        <w:pStyle w:val="Poetry"/>
      </w:pPr>
      <w:r w:rsidRPr="006307BB">
        <w:t>Made by her son. He saw Pasiphae there,</w:t>
      </w:r>
    </w:p>
    <w:p w14:paraId="7F3A9B0D" w14:textId="77777777" w:rsidR="006307BB" w:rsidRDefault="003A417A" w:rsidP="006307BB">
      <w:pPr>
        <w:pStyle w:val="Poetry"/>
      </w:pPr>
      <w:r w:rsidRPr="006307BB">
        <w:lastRenderedPageBreak/>
        <w:t xml:space="preserve">With Phaedra’s ghost, a foul incestuous pair. </w:t>
      </w:r>
    </w:p>
    <w:p w14:paraId="7242A3D6" w14:textId="0FB0730E" w:rsidR="003A417A" w:rsidRPr="006307BB" w:rsidRDefault="003A417A" w:rsidP="006307BB">
      <w:pPr>
        <w:pStyle w:val="Poetry"/>
      </w:pPr>
      <w:r w:rsidRPr="006307BB">
        <w:t>There Laodamia, with Evadne, moves,</w:t>
      </w:r>
    </w:p>
    <w:p w14:paraId="0194370A" w14:textId="5564D41B" w:rsidR="003A417A" w:rsidRPr="006307BB" w:rsidRDefault="003A417A" w:rsidP="006307BB">
      <w:pPr>
        <w:pStyle w:val="Poetry"/>
      </w:pPr>
      <w:r w:rsidRPr="006307BB">
        <w:t>Unhappy both, but loyal in their loves:</w:t>
      </w:r>
    </w:p>
    <w:p w14:paraId="1ECC6AC0" w14:textId="77777777" w:rsidR="006307BB" w:rsidRDefault="003A417A" w:rsidP="006307BB">
      <w:pPr>
        <w:pStyle w:val="Poetry"/>
      </w:pPr>
      <w:r w:rsidRPr="006307BB">
        <w:t xml:space="preserve">Caeneus, a woman once, and once a man, </w:t>
      </w:r>
    </w:p>
    <w:p w14:paraId="2E103C7F" w14:textId="182A0347" w:rsidR="003A417A" w:rsidRPr="006307BB" w:rsidRDefault="003A417A" w:rsidP="006307BB">
      <w:pPr>
        <w:pStyle w:val="Poetry"/>
      </w:pPr>
      <w:r w:rsidRPr="006307BB">
        <w:t>But ending in the sex she first began.</w:t>
      </w:r>
    </w:p>
    <w:p w14:paraId="3FEDA104" w14:textId="77777777" w:rsidR="003A417A" w:rsidRPr="006307BB" w:rsidRDefault="003A417A" w:rsidP="006307BB">
      <w:pPr>
        <w:pStyle w:val="Poetry"/>
      </w:pPr>
      <w:r w:rsidRPr="006307BB">
        <w:t>Not far from these Phoenician Dido stood,</w:t>
      </w:r>
    </w:p>
    <w:p w14:paraId="1A46E35F" w14:textId="77777777" w:rsidR="003A417A" w:rsidRPr="006307BB" w:rsidRDefault="003A417A" w:rsidP="006307BB">
      <w:pPr>
        <w:pStyle w:val="Poetry"/>
      </w:pPr>
      <w:r w:rsidRPr="006307BB">
        <w:t xml:space="preserve">Fresh from her wound, her bosom bath’d in </w:t>
      </w:r>
      <w:proofErr w:type="gramStart"/>
      <w:r w:rsidRPr="006307BB">
        <w:t>blood;</w:t>
      </w:r>
      <w:proofErr w:type="gramEnd"/>
    </w:p>
    <w:p w14:paraId="2C8D6544" w14:textId="2EB86E48" w:rsidR="003A417A" w:rsidRPr="006307BB" w:rsidRDefault="003A417A" w:rsidP="006307BB">
      <w:pPr>
        <w:pStyle w:val="Poetry"/>
      </w:pPr>
      <w:r w:rsidRPr="006307BB">
        <w:t>Whom when the Trojan hero hardly knew,</w:t>
      </w:r>
    </w:p>
    <w:p w14:paraId="5E5BC4AE" w14:textId="77777777" w:rsidR="006307BB" w:rsidRDefault="003A417A" w:rsidP="006307BB">
      <w:pPr>
        <w:pStyle w:val="Poetry"/>
      </w:pPr>
      <w:r w:rsidRPr="006307BB">
        <w:t xml:space="preserve">Obscure in shades, and with a doubtful view, </w:t>
      </w:r>
    </w:p>
    <w:p w14:paraId="51C879E5" w14:textId="77777777" w:rsidR="006307BB" w:rsidRDefault="003A417A" w:rsidP="006307BB">
      <w:pPr>
        <w:pStyle w:val="Poetry"/>
      </w:pPr>
      <w:r w:rsidRPr="006307BB">
        <w:t xml:space="preserve">(Doubtful as he who sees, thro’ dusky night, </w:t>
      </w:r>
    </w:p>
    <w:p w14:paraId="78EA4013" w14:textId="77777777" w:rsidR="006307BB" w:rsidRDefault="003A417A" w:rsidP="006307BB">
      <w:pPr>
        <w:pStyle w:val="Poetry"/>
      </w:pPr>
      <w:r w:rsidRPr="006307BB">
        <w:t xml:space="preserve">Or thinks he sees, the moon’s uncertain light,) </w:t>
      </w:r>
    </w:p>
    <w:p w14:paraId="4772AC8E" w14:textId="12F916BE" w:rsidR="003A417A" w:rsidRPr="006307BB" w:rsidRDefault="003A417A" w:rsidP="006307BB">
      <w:pPr>
        <w:pStyle w:val="Poetry"/>
      </w:pPr>
      <w:r w:rsidRPr="006307BB">
        <w:t xml:space="preserve">With tears he first approach’d the sullen </w:t>
      </w:r>
      <w:proofErr w:type="gramStart"/>
      <w:r w:rsidRPr="006307BB">
        <w:t>shade;</w:t>
      </w:r>
      <w:proofErr w:type="gramEnd"/>
    </w:p>
    <w:p w14:paraId="1552AF09" w14:textId="2204F2B5" w:rsidR="003A417A" w:rsidRPr="006307BB" w:rsidRDefault="003A417A" w:rsidP="006307BB">
      <w:pPr>
        <w:pStyle w:val="Poetry"/>
      </w:pPr>
      <w:r w:rsidRPr="006307BB">
        <w:t>And, as his love inspir’d him, thus he said:</w:t>
      </w:r>
    </w:p>
    <w:p w14:paraId="515099B8" w14:textId="77777777" w:rsidR="006307BB" w:rsidRDefault="003A417A" w:rsidP="006307BB">
      <w:pPr>
        <w:pStyle w:val="Poetry"/>
      </w:pPr>
      <w:r w:rsidRPr="006307BB">
        <w:t xml:space="preserve">“Unhappy queen! then is the common breath </w:t>
      </w:r>
    </w:p>
    <w:p w14:paraId="2011B1E1" w14:textId="32DFDDE6" w:rsidR="003A417A" w:rsidRPr="006307BB" w:rsidRDefault="003A417A" w:rsidP="006307BB">
      <w:pPr>
        <w:pStyle w:val="Poetry"/>
      </w:pPr>
      <w:r w:rsidRPr="006307BB">
        <w:t>Of rumor true, in your reported death,</w:t>
      </w:r>
    </w:p>
    <w:p w14:paraId="61E1D4C3" w14:textId="77777777" w:rsidR="003A417A" w:rsidRPr="006307BB" w:rsidRDefault="003A417A" w:rsidP="006307BB">
      <w:pPr>
        <w:pStyle w:val="Poetry"/>
      </w:pPr>
      <w:r w:rsidRPr="006307BB">
        <w:t>And I, alas! the cause? By Heav’n, I vow,</w:t>
      </w:r>
    </w:p>
    <w:p w14:paraId="2FAC1661" w14:textId="77777777" w:rsidR="003A417A" w:rsidRPr="006307BB" w:rsidRDefault="003A417A" w:rsidP="006307BB">
      <w:pPr>
        <w:pStyle w:val="Poetry"/>
      </w:pPr>
      <w:r w:rsidRPr="006307BB">
        <w:t>And all the pow’rs that rule the realms below,</w:t>
      </w:r>
    </w:p>
    <w:p w14:paraId="77E36366" w14:textId="606D9638" w:rsidR="003A417A" w:rsidRPr="006307BB" w:rsidRDefault="003A417A" w:rsidP="006307BB">
      <w:pPr>
        <w:pStyle w:val="Poetry"/>
      </w:pPr>
      <w:r w:rsidRPr="006307BB">
        <w:t>Unwilling I forsook your friendly state,</w:t>
      </w:r>
    </w:p>
    <w:p w14:paraId="24713E96" w14:textId="77777777" w:rsidR="006307BB" w:rsidRDefault="003A417A" w:rsidP="006307BB">
      <w:pPr>
        <w:pStyle w:val="Poetry"/>
      </w:pPr>
      <w:r w:rsidRPr="006307BB">
        <w:t xml:space="preserve">Commanded by the gods, and forc’d by fate— </w:t>
      </w:r>
    </w:p>
    <w:p w14:paraId="2EE8C29F" w14:textId="77777777" w:rsidR="006307BB" w:rsidRDefault="003A417A" w:rsidP="006307BB">
      <w:pPr>
        <w:pStyle w:val="Poetry"/>
      </w:pPr>
      <w:r w:rsidRPr="006307BB">
        <w:t xml:space="preserve">Those gods, that fate, whose unresisted might </w:t>
      </w:r>
    </w:p>
    <w:p w14:paraId="516FE404" w14:textId="77777777" w:rsidR="006307BB" w:rsidRDefault="003A417A" w:rsidP="006307BB">
      <w:pPr>
        <w:pStyle w:val="Poetry"/>
      </w:pPr>
      <w:r w:rsidRPr="006307BB">
        <w:t xml:space="preserve">Have sent me to these regions void of light, </w:t>
      </w:r>
    </w:p>
    <w:p w14:paraId="696929ED" w14:textId="327F1C5D" w:rsidR="003A417A" w:rsidRPr="006307BB" w:rsidRDefault="003A417A" w:rsidP="006307BB">
      <w:pPr>
        <w:pStyle w:val="Poetry"/>
      </w:pPr>
      <w:r w:rsidRPr="006307BB">
        <w:t>Thro’ the vast empire of eternal night.</w:t>
      </w:r>
    </w:p>
    <w:p w14:paraId="027A5C44" w14:textId="17446F1E" w:rsidR="003A417A" w:rsidRPr="006307BB" w:rsidRDefault="003A417A" w:rsidP="006307BB">
      <w:pPr>
        <w:pStyle w:val="Poetry"/>
      </w:pPr>
      <w:r w:rsidRPr="006307BB">
        <w:t>Nor dar’d I to presume, that, press’d with grief,</w:t>
      </w:r>
    </w:p>
    <w:p w14:paraId="1D87F69B" w14:textId="77777777" w:rsidR="006307BB" w:rsidRDefault="003A417A" w:rsidP="006307BB">
      <w:pPr>
        <w:pStyle w:val="Poetry"/>
      </w:pPr>
      <w:r w:rsidRPr="006307BB">
        <w:t xml:space="preserve">My flight should urge you to this dire relief. </w:t>
      </w:r>
    </w:p>
    <w:p w14:paraId="2B325726" w14:textId="3767A093" w:rsidR="003A417A" w:rsidRPr="006307BB" w:rsidRDefault="003A417A" w:rsidP="006307BB">
      <w:pPr>
        <w:pStyle w:val="Poetry"/>
      </w:pPr>
      <w:r w:rsidRPr="006307BB">
        <w:t>Stay, stay your steps, and listen to my vows:</w:t>
      </w:r>
    </w:p>
    <w:p w14:paraId="45461A5C" w14:textId="77777777" w:rsidR="003A417A" w:rsidRPr="006307BB" w:rsidRDefault="003A417A" w:rsidP="006307BB">
      <w:pPr>
        <w:pStyle w:val="Poetry"/>
      </w:pPr>
      <w:r w:rsidRPr="006307BB">
        <w:t>‘T is the last interview that fate allows!”</w:t>
      </w:r>
    </w:p>
    <w:p w14:paraId="2D6E05D4" w14:textId="77777777" w:rsidR="003A417A" w:rsidRPr="006307BB" w:rsidRDefault="003A417A" w:rsidP="006307BB">
      <w:pPr>
        <w:pStyle w:val="Poetry"/>
      </w:pPr>
      <w:r w:rsidRPr="006307BB">
        <w:t>In vain he thus attempts her mind to move</w:t>
      </w:r>
    </w:p>
    <w:p w14:paraId="70E257A6" w14:textId="029986B1" w:rsidR="003A417A" w:rsidRPr="006307BB" w:rsidRDefault="003A417A" w:rsidP="006307BB">
      <w:pPr>
        <w:pStyle w:val="Poetry"/>
      </w:pPr>
      <w:r w:rsidRPr="006307BB">
        <w:t>With tears, and pray’rs, and late-repenting love.</w:t>
      </w:r>
    </w:p>
    <w:p w14:paraId="28C87E6A" w14:textId="77777777" w:rsidR="006307BB" w:rsidRDefault="003A417A" w:rsidP="006307BB">
      <w:pPr>
        <w:pStyle w:val="Poetry"/>
      </w:pPr>
      <w:r w:rsidRPr="006307BB">
        <w:t xml:space="preserve">Disdainfully she look’d; then turning round, </w:t>
      </w:r>
    </w:p>
    <w:p w14:paraId="43F4CCBD" w14:textId="77777777" w:rsidR="006307BB" w:rsidRDefault="003A417A" w:rsidP="006307BB">
      <w:pPr>
        <w:pStyle w:val="Poetry"/>
      </w:pPr>
      <w:r w:rsidRPr="006307BB">
        <w:t xml:space="preserve">But fix’d her eyes unmov’d upon the ground, </w:t>
      </w:r>
    </w:p>
    <w:p w14:paraId="36498001" w14:textId="2EA67C21" w:rsidR="003A417A" w:rsidRPr="006307BB" w:rsidRDefault="003A417A" w:rsidP="006307BB">
      <w:pPr>
        <w:pStyle w:val="Poetry"/>
      </w:pPr>
      <w:r w:rsidRPr="006307BB">
        <w:t>And what he says and swears, regards no more</w:t>
      </w:r>
    </w:p>
    <w:p w14:paraId="3CC07437" w14:textId="77777777" w:rsidR="003A417A" w:rsidRPr="006307BB" w:rsidRDefault="003A417A" w:rsidP="006307BB">
      <w:pPr>
        <w:pStyle w:val="Poetry"/>
      </w:pPr>
      <w:proofErr w:type="gramStart"/>
      <w:r w:rsidRPr="006307BB">
        <w:t>Than</w:t>
      </w:r>
      <w:proofErr w:type="gramEnd"/>
      <w:r w:rsidRPr="006307BB">
        <w:t xml:space="preserve"> the deaf rocks, when the loud billows roar;</w:t>
      </w:r>
    </w:p>
    <w:p w14:paraId="3E373141" w14:textId="4080C61E" w:rsidR="003A417A" w:rsidRPr="006307BB" w:rsidRDefault="003A417A" w:rsidP="006307BB">
      <w:pPr>
        <w:pStyle w:val="Poetry"/>
      </w:pPr>
      <w:r w:rsidRPr="006307BB">
        <w:t>But whirl’d away, to shun his hateful sight,</w:t>
      </w:r>
    </w:p>
    <w:p w14:paraId="7490552D" w14:textId="77777777" w:rsidR="006307BB" w:rsidRDefault="003A417A" w:rsidP="006307BB">
      <w:pPr>
        <w:pStyle w:val="Poetry"/>
      </w:pPr>
      <w:r w:rsidRPr="006307BB">
        <w:t xml:space="preserve">Hid in the forest and the shades of </w:t>
      </w:r>
      <w:proofErr w:type="gramStart"/>
      <w:r w:rsidRPr="006307BB">
        <w:t>night;</w:t>
      </w:r>
      <w:proofErr w:type="gramEnd"/>
      <w:r w:rsidRPr="006307BB">
        <w:t xml:space="preserve"> </w:t>
      </w:r>
    </w:p>
    <w:p w14:paraId="66696B32" w14:textId="273D4517" w:rsidR="003A417A" w:rsidRPr="006307BB" w:rsidRDefault="003A417A" w:rsidP="006307BB">
      <w:pPr>
        <w:pStyle w:val="Poetry"/>
      </w:pPr>
      <w:r w:rsidRPr="006307BB">
        <w:t>Then sought Sichaeus thro’ the shady grove,</w:t>
      </w:r>
    </w:p>
    <w:p w14:paraId="75423C2C" w14:textId="77777777" w:rsidR="003A417A" w:rsidRPr="006307BB" w:rsidRDefault="003A417A" w:rsidP="006307BB">
      <w:pPr>
        <w:pStyle w:val="Poetry"/>
      </w:pPr>
      <w:r w:rsidRPr="006307BB">
        <w:lastRenderedPageBreak/>
        <w:t>Who answer’d all her cares, and equal’d all her love.</w:t>
      </w:r>
    </w:p>
    <w:p w14:paraId="7A633CA3" w14:textId="77777777" w:rsidR="006307BB" w:rsidRDefault="006307BB" w:rsidP="006307BB">
      <w:pPr>
        <w:pStyle w:val="Poetry"/>
      </w:pPr>
    </w:p>
    <w:p w14:paraId="090B4A1E" w14:textId="319348F9" w:rsidR="003A417A" w:rsidRPr="006307BB" w:rsidRDefault="003A417A" w:rsidP="006307BB">
      <w:pPr>
        <w:pStyle w:val="Poetry"/>
      </w:pPr>
      <w:r w:rsidRPr="006307BB">
        <w:t>Some pious tears the pitying hero paid,</w:t>
      </w:r>
    </w:p>
    <w:p w14:paraId="11270431" w14:textId="15FD4D83" w:rsidR="003A417A" w:rsidRPr="006307BB" w:rsidRDefault="003A417A" w:rsidP="006307BB">
      <w:pPr>
        <w:pStyle w:val="Poetry"/>
      </w:pPr>
      <w:r w:rsidRPr="006307BB">
        <w:t>And follow’d with his eyes the flitting shade,</w:t>
      </w:r>
    </w:p>
    <w:p w14:paraId="20D8947C" w14:textId="77777777" w:rsidR="003A417A" w:rsidRPr="006307BB" w:rsidRDefault="003A417A" w:rsidP="006307BB">
      <w:pPr>
        <w:pStyle w:val="Poetry"/>
      </w:pPr>
      <w:r w:rsidRPr="006307BB">
        <w:t>Then took the forward way, by fate ordain’d,</w:t>
      </w:r>
    </w:p>
    <w:p w14:paraId="1477DE17" w14:textId="77777777" w:rsidR="003A417A" w:rsidRPr="006307BB" w:rsidRDefault="003A417A" w:rsidP="006307BB">
      <w:pPr>
        <w:pStyle w:val="Poetry"/>
      </w:pPr>
      <w:r w:rsidRPr="006307BB">
        <w:t>And, with his guide, the farther fields attain’d,</w:t>
      </w:r>
    </w:p>
    <w:p w14:paraId="26C8BC39" w14:textId="77777777" w:rsidR="006307BB" w:rsidRDefault="003A417A" w:rsidP="006307BB">
      <w:pPr>
        <w:pStyle w:val="Poetry"/>
      </w:pPr>
      <w:proofErr w:type="gramStart"/>
      <w:r w:rsidRPr="006307BB">
        <w:t>Where</w:t>
      </w:r>
      <w:proofErr w:type="gramEnd"/>
      <w:r w:rsidRPr="006307BB">
        <w:t xml:space="preserve">, sever’d from the rest, the warrior souls remain’d. </w:t>
      </w:r>
    </w:p>
    <w:p w14:paraId="558FE468" w14:textId="4C1A44A8" w:rsidR="003A417A" w:rsidRPr="006307BB" w:rsidRDefault="003A417A" w:rsidP="006307BB">
      <w:pPr>
        <w:pStyle w:val="Poetry"/>
      </w:pPr>
      <w:proofErr w:type="gramStart"/>
      <w:r w:rsidRPr="006307BB">
        <w:t>Tydeus</w:t>
      </w:r>
      <w:proofErr w:type="gramEnd"/>
      <w:r w:rsidRPr="006307BB">
        <w:t xml:space="preserve"> he met, with Meleager’s race,</w:t>
      </w:r>
    </w:p>
    <w:p w14:paraId="0C3A51A3" w14:textId="5675D7A9" w:rsidR="003A417A" w:rsidRPr="006307BB" w:rsidRDefault="003A417A" w:rsidP="006307BB">
      <w:pPr>
        <w:pStyle w:val="Poetry"/>
      </w:pPr>
      <w:r w:rsidRPr="006307BB">
        <w:t xml:space="preserve">The pride of armies, and the soldiers’ </w:t>
      </w:r>
      <w:proofErr w:type="gramStart"/>
      <w:r w:rsidRPr="006307BB">
        <w:t>grace;</w:t>
      </w:r>
      <w:proofErr w:type="gramEnd"/>
    </w:p>
    <w:p w14:paraId="345A8440" w14:textId="77777777" w:rsidR="003A417A" w:rsidRPr="006307BB" w:rsidRDefault="003A417A" w:rsidP="006307BB">
      <w:pPr>
        <w:pStyle w:val="Poetry"/>
      </w:pPr>
      <w:r w:rsidRPr="006307BB">
        <w:t>And pale Adrastus with his ghastly face.</w:t>
      </w:r>
    </w:p>
    <w:p w14:paraId="6E4D52AE" w14:textId="77777777" w:rsidR="006307BB" w:rsidRDefault="003A417A" w:rsidP="006307BB">
      <w:pPr>
        <w:pStyle w:val="Poetry"/>
      </w:pPr>
      <w:r w:rsidRPr="006307BB">
        <w:t xml:space="preserve">Of Trojan chiefs he view’d a num’rous train, </w:t>
      </w:r>
    </w:p>
    <w:p w14:paraId="2374335B" w14:textId="77777777" w:rsidR="006307BB" w:rsidRDefault="003A417A" w:rsidP="006307BB">
      <w:pPr>
        <w:pStyle w:val="Poetry"/>
      </w:pPr>
      <w:r w:rsidRPr="006307BB">
        <w:t xml:space="preserve">All much lamented, all in battle </w:t>
      </w:r>
      <w:proofErr w:type="gramStart"/>
      <w:r w:rsidRPr="006307BB">
        <w:t>slain;</w:t>
      </w:r>
      <w:proofErr w:type="gramEnd"/>
    </w:p>
    <w:p w14:paraId="0F906145" w14:textId="2769DDF1" w:rsidR="003A417A" w:rsidRPr="006307BB" w:rsidRDefault="003A417A" w:rsidP="006307BB">
      <w:pPr>
        <w:pStyle w:val="Poetry"/>
      </w:pPr>
      <w:r w:rsidRPr="006307BB">
        <w:t xml:space="preserve"> Glaucus and Medon, high above the rest,</w:t>
      </w:r>
    </w:p>
    <w:p w14:paraId="30F05BA0" w14:textId="7552BA21" w:rsidR="003A417A" w:rsidRPr="006307BB" w:rsidRDefault="003A417A" w:rsidP="006307BB">
      <w:pPr>
        <w:pStyle w:val="Poetry"/>
      </w:pPr>
      <w:r w:rsidRPr="006307BB">
        <w:t>Antenor’s sons, and Ceres’ sacred priest.</w:t>
      </w:r>
      <w:r w:rsidRPr="006307BB">
        <w:tab/>
      </w:r>
    </w:p>
    <w:p w14:paraId="0FF7CE83" w14:textId="77777777" w:rsidR="003A417A" w:rsidRPr="006307BB" w:rsidRDefault="003A417A" w:rsidP="006307BB">
      <w:pPr>
        <w:pStyle w:val="Poetry"/>
      </w:pPr>
      <w:r w:rsidRPr="006307BB">
        <w:t>And proud Idaeus, Priam’s charioteer,</w:t>
      </w:r>
    </w:p>
    <w:p w14:paraId="1257F724" w14:textId="77777777" w:rsidR="006307BB" w:rsidRDefault="003A417A" w:rsidP="006307BB">
      <w:pPr>
        <w:pStyle w:val="Poetry"/>
      </w:pPr>
      <w:r w:rsidRPr="006307BB">
        <w:t xml:space="preserve">Who shakes his empty reins, and aims his airy </w:t>
      </w:r>
      <w:proofErr w:type="gramStart"/>
      <w:r w:rsidRPr="006307BB">
        <w:t>spear.</w:t>
      </w:r>
      <w:proofErr w:type="gramEnd"/>
      <w:r w:rsidRPr="006307BB">
        <w:t xml:space="preserve"> </w:t>
      </w:r>
    </w:p>
    <w:p w14:paraId="30BA32B6" w14:textId="01BB87DE" w:rsidR="003A417A" w:rsidRPr="006307BB" w:rsidRDefault="003A417A" w:rsidP="006307BB">
      <w:pPr>
        <w:pStyle w:val="Poetry"/>
      </w:pPr>
      <w:r w:rsidRPr="006307BB">
        <w:t>The gladsome ghosts, in circling troops, attend</w:t>
      </w:r>
    </w:p>
    <w:p w14:paraId="72382FA7" w14:textId="77777777" w:rsidR="003A417A" w:rsidRPr="006307BB" w:rsidRDefault="003A417A" w:rsidP="006307BB">
      <w:pPr>
        <w:pStyle w:val="Poetry"/>
      </w:pPr>
      <w:r w:rsidRPr="006307BB">
        <w:t xml:space="preserve">And with unwearied eyes behold their </w:t>
      </w:r>
      <w:proofErr w:type="gramStart"/>
      <w:r w:rsidRPr="006307BB">
        <w:t>friend;</w:t>
      </w:r>
      <w:proofErr w:type="gramEnd"/>
    </w:p>
    <w:p w14:paraId="70891B11" w14:textId="6F7CB6FF" w:rsidR="003A417A" w:rsidRPr="006307BB" w:rsidRDefault="003A417A" w:rsidP="006307BB">
      <w:pPr>
        <w:pStyle w:val="Poetry"/>
      </w:pPr>
      <w:r w:rsidRPr="006307BB">
        <w:t>Delight to hover near, and long to know</w:t>
      </w:r>
    </w:p>
    <w:p w14:paraId="79824B8A" w14:textId="77777777" w:rsidR="006307BB" w:rsidRDefault="003A417A" w:rsidP="006307BB">
      <w:pPr>
        <w:pStyle w:val="Poetry"/>
      </w:pPr>
      <w:r w:rsidRPr="006307BB">
        <w:t xml:space="preserve">What bus’ness brought him to the realms below. </w:t>
      </w:r>
    </w:p>
    <w:p w14:paraId="56E04FB0" w14:textId="1E8543AF" w:rsidR="003A417A" w:rsidRPr="006307BB" w:rsidRDefault="003A417A" w:rsidP="006307BB">
      <w:pPr>
        <w:pStyle w:val="Poetry"/>
      </w:pPr>
      <w:r w:rsidRPr="006307BB">
        <w:t>But Argive chiefs, and Agamemnon’s train,</w:t>
      </w:r>
    </w:p>
    <w:p w14:paraId="038DF14D" w14:textId="77777777" w:rsidR="006307BB" w:rsidRDefault="003A417A" w:rsidP="006307BB">
      <w:pPr>
        <w:pStyle w:val="Poetry"/>
      </w:pPr>
      <w:r w:rsidRPr="006307BB">
        <w:t xml:space="preserve">When his refulgent arms flash’d thro’ the shady plain, </w:t>
      </w:r>
    </w:p>
    <w:p w14:paraId="765DFE28" w14:textId="1698EB77" w:rsidR="003A417A" w:rsidRPr="006307BB" w:rsidRDefault="003A417A" w:rsidP="006307BB">
      <w:pPr>
        <w:pStyle w:val="Poetry"/>
      </w:pPr>
      <w:r w:rsidRPr="006307BB">
        <w:t>Fled from his well-known face, with wonted fear,</w:t>
      </w:r>
    </w:p>
    <w:p w14:paraId="0EEC41F7" w14:textId="7155215B" w:rsidR="003A417A" w:rsidRPr="006307BB" w:rsidRDefault="003A417A" w:rsidP="006307BB">
      <w:pPr>
        <w:pStyle w:val="Poetry"/>
      </w:pPr>
      <w:r w:rsidRPr="006307BB">
        <w:t>As when his thund’ring sword and pointed spear</w:t>
      </w:r>
    </w:p>
    <w:p w14:paraId="5858A80E" w14:textId="77777777" w:rsidR="006307BB" w:rsidRDefault="003A417A" w:rsidP="006307BB">
      <w:pPr>
        <w:pStyle w:val="Poetry"/>
      </w:pPr>
      <w:r w:rsidRPr="006307BB">
        <w:t xml:space="preserve">Drove headlong to their ships, and glean’d the routed rear. </w:t>
      </w:r>
    </w:p>
    <w:p w14:paraId="18AB56E8" w14:textId="69ED86C8" w:rsidR="003A417A" w:rsidRPr="006307BB" w:rsidRDefault="003A417A" w:rsidP="006307BB">
      <w:pPr>
        <w:pStyle w:val="Poetry"/>
      </w:pPr>
      <w:r w:rsidRPr="006307BB">
        <w:t xml:space="preserve">They rais’d a feeble cry, with trembling </w:t>
      </w:r>
      <w:proofErr w:type="gramStart"/>
      <w:r w:rsidRPr="006307BB">
        <w:t>notes;</w:t>
      </w:r>
      <w:proofErr w:type="gramEnd"/>
    </w:p>
    <w:p w14:paraId="0031C246" w14:textId="77777777" w:rsidR="003A417A" w:rsidRPr="006307BB" w:rsidRDefault="003A417A" w:rsidP="006307BB">
      <w:pPr>
        <w:pStyle w:val="Poetry"/>
      </w:pPr>
      <w:r w:rsidRPr="006307BB">
        <w:t>But the weak voice deceiv’d their gasping throats.</w:t>
      </w:r>
    </w:p>
    <w:p w14:paraId="7BD3141D" w14:textId="77777777" w:rsidR="0021587E" w:rsidRDefault="0021587E" w:rsidP="006307BB">
      <w:pPr>
        <w:pStyle w:val="Poetry"/>
      </w:pPr>
    </w:p>
    <w:p w14:paraId="0FF6AF8E" w14:textId="323379C4" w:rsidR="003A417A" w:rsidRPr="006307BB" w:rsidRDefault="003A417A" w:rsidP="006307BB">
      <w:pPr>
        <w:pStyle w:val="Poetry"/>
      </w:pPr>
      <w:r w:rsidRPr="006307BB">
        <w:t>Here Priam’s son, Deiphobus, he found,</w:t>
      </w:r>
    </w:p>
    <w:p w14:paraId="05B98FF1" w14:textId="0DE42D2F" w:rsidR="003A417A" w:rsidRPr="006307BB" w:rsidRDefault="003A417A" w:rsidP="006307BB">
      <w:pPr>
        <w:pStyle w:val="Poetry"/>
      </w:pPr>
      <w:r w:rsidRPr="006307BB">
        <w:t>Whose face and limbs were one continued wound:</w:t>
      </w:r>
    </w:p>
    <w:p w14:paraId="4FAE9039" w14:textId="77777777" w:rsidR="006307BB" w:rsidRDefault="003A417A" w:rsidP="006307BB">
      <w:pPr>
        <w:pStyle w:val="Poetry"/>
      </w:pPr>
      <w:r w:rsidRPr="006307BB">
        <w:t xml:space="preserve">Dishonest, with lopp’d arms, the youth </w:t>
      </w:r>
      <w:proofErr w:type="gramStart"/>
      <w:r w:rsidRPr="006307BB">
        <w:t>appears</w:t>
      </w:r>
      <w:proofErr w:type="gramEnd"/>
      <w:r w:rsidRPr="006307BB">
        <w:t xml:space="preserve">, </w:t>
      </w:r>
    </w:p>
    <w:p w14:paraId="3AD3B89F" w14:textId="05A61635" w:rsidR="003A417A" w:rsidRPr="006307BB" w:rsidRDefault="003A417A" w:rsidP="006307BB">
      <w:pPr>
        <w:pStyle w:val="Poetry"/>
      </w:pPr>
      <w:r w:rsidRPr="006307BB">
        <w:t>Spoil’d of his nose, and shorten’d of his ears.</w:t>
      </w:r>
    </w:p>
    <w:p w14:paraId="7EAB35B3" w14:textId="77777777" w:rsidR="006307BB" w:rsidRDefault="003A417A" w:rsidP="006307BB">
      <w:pPr>
        <w:pStyle w:val="Poetry"/>
      </w:pPr>
      <w:r w:rsidRPr="006307BB">
        <w:t xml:space="preserve">He scarcely knew him, striving to disown </w:t>
      </w:r>
    </w:p>
    <w:p w14:paraId="675E6DE7" w14:textId="76DFB18C" w:rsidR="003A417A" w:rsidRPr="006307BB" w:rsidRDefault="003A417A" w:rsidP="006307BB">
      <w:pPr>
        <w:pStyle w:val="Poetry"/>
      </w:pPr>
      <w:r w:rsidRPr="006307BB">
        <w:t xml:space="preserve">His blotted form, and blushing to be </w:t>
      </w:r>
      <w:proofErr w:type="gramStart"/>
      <w:r w:rsidRPr="006307BB">
        <w:t>known;</w:t>
      </w:r>
      <w:proofErr w:type="gramEnd"/>
    </w:p>
    <w:p w14:paraId="2CAB2789" w14:textId="3C6962C1" w:rsidR="003A417A" w:rsidRPr="006307BB" w:rsidRDefault="003A417A" w:rsidP="006307BB">
      <w:pPr>
        <w:pStyle w:val="Poetry"/>
      </w:pPr>
      <w:r w:rsidRPr="006307BB">
        <w:t xml:space="preserve">And </w:t>
      </w:r>
      <w:proofErr w:type="gramStart"/>
      <w:r w:rsidRPr="006307BB">
        <w:t>therefore</w:t>
      </w:r>
      <w:proofErr w:type="gramEnd"/>
      <w:r w:rsidRPr="006307BB">
        <w:t xml:space="preserve"> first began: “O Teucer’s race,</w:t>
      </w:r>
    </w:p>
    <w:p w14:paraId="3D188CD5" w14:textId="77777777" w:rsidR="003A417A" w:rsidRPr="006307BB" w:rsidRDefault="003A417A" w:rsidP="006307BB">
      <w:pPr>
        <w:pStyle w:val="Poetry"/>
      </w:pPr>
      <w:r w:rsidRPr="006307BB">
        <w:lastRenderedPageBreak/>
        <w:t xml:space="preserve">Who durst thy faultless figure thus </w:t>
      </w:r>
      <w:proofErr w:type="gramStart"/>
      <w:r w:rsidRPr="006307BB">
        <w:t>deface</w:t>
      </w:r>
      <w:proofErr w:type="gramEnd"/>
      <w:r w:rsidRPr="006307BB">
        <w:t>?</w:t>
      </w:r>
    </w:p>
    <w:p w14:paraId="080FB5AB" w14:textId="77777777" w:rsidR="006307BB" w:rsidRDefault="003A417A" w:rsidP="006307BB">
      <w:pPr>
        <w:pStyle w:val="Poetry"/>
      </w:pPr>
      <w:r w:rsidRPr="006307BB">
        <w:t xml:space="preserve">What heart could wish, what hand inflict, this dire disgrace? </w:t>
      </w:r>
    </w:p>
    <w:p w14:paraId="71DFADF4" w14:textId="31FE6905" w:rsidR="003A417A" w:rsidRPr="006307BB" w:rsidRDefault="003A417A" w:rsidP="006307BB">
      <w:pPr>
        <w:pStyle w:val="Poetry"/>
      </w:pPr>
      <w:r w:rsidRPr="006307BB">
        <w:t>‘Twas fam’d, that in our last and fatal night</w:t>
      </w:r>
    </w:p>
    <w:p w14:paraId="2D215D08" w14:textId="77777777" w:rsidR="003A417A" w:rsidRPr="006307BB" w:rsidRDefault="003A417A" w:rsidP="006307BB">
      <w:pPr>
        <w:pStyle w:val="Poetry"/>
      </w:pPr>
      <w:r w:rsidRPr="006307BB">
        <w:t>Your single prowess long sustain’d the fight,</w:t>
      </w:r>
    </w:p>
    <w:p w14:paraId="73FACB41" w14:textId="403A8552" w:rsidR="003A417A" w:rsidRPr="006307BB" w:rsidRDefault="003A417A" w:rsidP="006307BB">
      <w:pPr>
        <w:pStyle w:val="Poetry"/>
      </w:pPr>
      <w:r w:rsidRPr="006307BB">
        <w:t>Till tir’d, not forc’d, a glorious fate you chose,</w:t>
      </w:r>
    </w:p>
    <w:p w14:paraId="0CB5C97D" w14:textId="77777777" w:rsidR="0021587E" w:rsidRDefault="003A417A" w:rsidP="006307BB">
      <w:pPr>
        <w:pStyle w:val="Poetry"/>
      </w:pPr>
      <w:r w:rsidRPr="006307BB">
        <w:t xml:space="preserve">And fell upon a heap of slaughter’d foes. </w:t>
      </w:r>
    </w:p>
    <w:p w14:paraId="49B3FE9E" w14:textId="77777777" w:rsidR="0021587E" w:rsidRDefault="003A417A" w:rsidP="006307BB">
      <w:pPr>
        <w:pStyle w:val="Poetry"/>
      </w:pPr>
      <w:r w:rsidRPr="006307BB">
        <w:t xml:space="preserve">But, in remembrance of so brave a deed, </w:t>
      </w:r>
    </w:p>
    <w:p w14:paraId="77546429" w14:textId="34FF8592" w:rsidR="003A417A" w:rsidRPr="006307BB" w:rsidRDefault="003A417A" w:rsidP="006307BB">
      <w:pPr>
        <w:pStyle w:val="Poetry"/>
      </w:pPr>
      <w:r w:rsidRPr="006307BB">
        <w:t xml:space="preserve">A tomb and fun’ral honors I </w:t>
      </w:r>
      <w:proofErr w:type="gramStart"/>
      <w:r w:rsidRPr="006307BB">
        <w:t>decreed;</w:t>
      </w:r>
      <w:proofErr w:type="gramEnd"/>
    </w:p>
    <w:p w14:paraId="7B937A4B" w14:textId="77777777" w:rsidR="003A417A" w:rsidRPr="006307BB" w:rsidRDefault="003A417A" w:rsidP="006307BB">
      <w:pPr>
        <w:pStyle w:val="Poetry"/>
      </w:pPr>
      <w:r w:rsidRPr="006307BB">
        <w:t>Thrice call’d your manes on the Trojan plains:</w:t>
      </w:r>
    </w:p>
    <w:p w14:paraId="63C783C2" w14:textId="76FDEE03" w:rsidR="003A417A" w:rsidRPr="006307BB" w:rsidRDefault="003A417A" w:rsidP="006307BB">
      <w:pPr>
        <w:pStyle w:val="Poetry"/>
      </w:pPr>
      <w:r w:rsidRPr="006307BB">
        <w:t xml:space="preserve">The place your armor and your name </w:t>
      </w:r>
      <w:proofErr w:type="gramStart"/>
      <w:r w:rsidRPr="006307BB">
        <w:t>retains</w:t>
      </w:r>
      <w:proofErr w:type="gramEnd"/>
      <w:r w:rsidRPr="006307BB">
        <w:t>.</w:t>
      </w:r>
    </w:p>
    <w:p w14:paraId="6595DA67" w14:textId="77777777" w:rsidR="0021587E" w:rsidRDefault="003A417A" w:rsidP="006307BB">
      <w:pPr>
        <w:pStyle w:val="Poetry"/>
      </w:pPr>
      <w:r w:rsidRPr="006307BB">
        <w:t xml:space="preserve">Your body too I sought, and, had I found, </w:t>
      </w:r>
    </w:p>
    <w:p w14:paraId="781694B2" w14:textId="06A0E5A0" w:rsidR="003A417A" w:rsidRPr="006307BB" w:rsidRDefault="003A417A" w:rsidP="006307BB">
      <w:pPr>
        <w:pStyle w:val="Poetry"/>
      </w:pPr>
      <w:r w:rsidRPr="006307BB">
        <w:t>Design’d for burial in your native ground.”</w:t>
      </w:r>
    </w:p>
    <w:p w14:paraId="3556DBE9" w14:textId="77777777" w:rsidR="0021587E" w:rsidRDefault="0021587E" w:rsidP="006307BB">
      <w:pPr>
        <w:pStyle w:val="Poetry"/>
      </w:pPr>
    </w:p>
    <w:p w14:paraId="15536E19" w14:textId="40E892DC" w:rsidR="003A417A" w:rsidRPr="006307BB" w:rsidRDefault="003A417A" w:rsidP="006307BB">
      <w:pPr>
        <w:pStyle w:val="Poetry"/>
      </w:pPr>
      <w:r w:rsidRPr="006307BB">
        <w:t>The ghost replied: “Your piety has paid</w:t>
      </w:r>
    </w:p>
    <w:p w14:paraId="3CB36B41" w14:textId="77777777" w:rsidR="003A417A" w:rsidRPr="006307BB" w:rsidRDefault="003A417A" w:rsidP="006307BB">
      <w:pPr>
        <w:pStyle w:val="Poetry"/>
      </w:pPr>
      <w:r w:rsidRPr="006307BB">
        <w:t xml:space="preserve">All needful rites, to rest my wand’ring </w:t>
      </w:r>
      <w:proofErr w:type="gramStart"/>
      <w:r w:rsidRPr="006307BB">
        <w:t>shade;</w:t>
      </w:r>
      <w:proofErr w:type="gramEnd"/>
    </w:p>
    <w:p w14:paraId="4A2682F7" w14:textId="7A84E215" w:rsidR="003A417A" w:rsidRPr="006307BB" w:rsidRDefault="003A417A" w:rsidP="006307BB">
      <w:pPr>
        <w:pStyle w:val="Poetry"/>
      </w:pPr>
      <w:r w:rsidRPr="006307BB">
        <w:t xml:space="preserve">But cruel fate, and my </w:t>
      </w:r>
      <w:proofErr w:type="gramStart"/>
      <w:r w:rsidRPr="006307BB">
        <w:t>more cruel</w:t>
      </w:r>
      <w:proofErr w:type="gramEnd"/>
      <w:r w:rsidRPr="006307BB">
        <w:t xml:space="preserve"> wife,</w:t>
      </w:r>
    </w:p>
    <w:p w14:paraId="41195BBB" w14:textId="77777777" w:rsidR="0021587E" w:rsidRDefault="003A417A" w:rsidP="006307BB">
      <w:pPr>
        <w:pStyle w:val="Poetry"/>
      </w:pPr>
      <w:r w:rsidRPr="006307BB">
        <w:t xml:space="preserve">To Grecian swords betray’d my sleeping life. </w:t>
      </w:r>
    </w:p>
    <w:p w14:paraId="427B1C37" w14:textId="56E24261" w:rsidR="003A417A" w:rsidRPr="006307BB" w:rsidRDefault="003A417A" w:rsidP="006307BB">
      <w:pPr>
        <w:pStyle w:val="Poetry"/>
      </w:pPr>
      <w:r w:rsidRPr="006307BB">
        <w:t>These are the monuments of Helen’s love:</w:t>
      </w:r>
    </w:p>
    <w:p w14:paraId="416EF38C" w14:textId="77777777" w:rsidR="0021587E" w:rsidRDefault="003A417A" w:rsidP="006307BB">
      <w:pPr>
        <w:pStyle w:val="Poetry"/>
      </w:pPr>
      <w:r w:rsidRPr="006307BB">
        <w:t xml:space="preserve">The shame I bear below, the marks I bore above. </w:t>
      </w:r>
    </w:p>
    <w:p w14:paraId="07F645B2" w14:textId="04E0DC45" w:rsidR="003A417A" w:rsidRPr="006307BB" w:rsidRDefault="003A417A" w:rsidP="006307BB">
      <w:pPr>
        <w:pStyle w:val="Poetry"/>
      </w:pPr>
      <w:r w:rsidRPr="006307BB">
        <w:t>You know in what deluding joys we pass’d</w:t>
      </w:r>
    </w:p>
    <w:p w14:paraId="0DDC7DBB" w14:textId="7BA3D36E" w:rsidR="003A417A" w:rsidRPr="006307BB" w:rsidRDefault="003A417A" w:rsidP="006307BB">
      <w:pPr>
        <w:pStyle w:val="Poetry"/>
      </w:pPr>
      <w:r w:rsidRPr="006307BB">
        <w:t>The night that was by Heav’n decreed our last:</w:t>
      </w:r>
    </w:p>
    <w:p w14:paraId="479EBF2E" w14:textId="77777777" w:rsidR="0021587E" w:rsidRDefault="003A417A" w:rsidP="006307BB">
      <w:pPr>
        <w:pStyle w:val="Poetry"/>
      </w:pPr>
      <w:r w:rsidRPr="006307BB">
        <w:t xml:space="preserve">For, when the fatal horse, descending down, </w:t>
      </w:r>
    </w:p>
    <w:p w14:paraId="511479C7" w14:textId="77777777" w:rsidR="0021587E" w:rsidRDefault="003A417A" w:rsidP="006307BB">
      <w:pPr>
        <w:pStyle w:val="Poetry"/>
      </w:pPr>
      <w:r w:rsidRPr="006307BB">
        <w:t xml:space="preserve">Pregnant with arms, o’erwhelm’d th’ unhappy town </w:t>
      </w:r>
    </w:p>
    <w:p w14:paraId="5ED02E06" w14:textId="30192E5D" w:rsidR="003A417A" w:rsidRPr="006307BB" w:rsidRDefault="003A417A" w:rsidP="006307BB">
      <w:pPr>
        <w:pStyle w:val="Poetry"/>
      </w:pPr>
      <w:r w:rsidRPr="006307BB">
        <w:t>She feign’d nocturnal orgies; left my bed,</w:t>
      </w:r>
    </w:p>
    <w:p w14:paraId="738273C5" w14:textId="77777777" w:rsidR="003A417A" w:rsidRPr="006307BB" w:rsidRDefault="003A417A" w:rsidP="006307BB">
      <w:pPr>
        <w:pStyle w:val="Poetry"/>
      </w:pPr>
      <w:proofErr w:type="gramStart"/>
      <w:r w:rsidRPr="006307BB">
        <w:t>And,</w:t>
      </w:r>
      <w:proofErr w:type="gramEnd"/>
      <w:r w:rsidRPr="006307BB">
        <w:t xml:space="preserve"> mix’d with Trojan dames, the dances led</w:t>
      </w:r>
    </w:p>
    <w:p w14:paraId="6EA0335E" w14:textId="4AA7396D" w:rsidR="003A417A" w:rsidRPr="006307BB" w:rsidRDefault="003A417A" w:rsidP="006307BB">
      <w:pPr>
        <w:pStyle w:val="Poetry"/>
      </w:pPr>
      <w:r w:rsidRPr="006307BB">
        <w:t>Then, waving high her torch, the signal made,</w:t>
      </w:r>
    </w:p>
    <w:p w14:paraId="12DF7F15" w14:textId="77777777" w:rsidR="003A417A" w:rsidRPr="006307BB" w:rsidRDefault="003A417A" w:rsidP="006307BB">
      <w:pPr>
        <w:pStyle w:val="Poetry"/>
      </w:pPr>
      <w:r w:rsidRPr="006307BB">
        <w:t>Which rous’d the Grecians from their ambuscade.</w:t>
      </w:r>
    </w:p>
    <w:p w14:paraId="653A5587" w14:textId="77777777" w:rsidR="0021587E" w:rsidRDefault="003A417A" w:rsidP="0021587E">
      <w:pPr>
        <w:pStyle w:val="Poetry"/>
      </w:pPr>
      <w:r w:rsidRPr="0021587E">
        <w:t xml:space="preserve">With watching overworn, with cares oppress’d, </w:t>
      </w:r>
    </w:p>
    <w:p w14:paraId="56EB6A4D" w14:textId="0C52F2D4" w:rsidR="003A417A" w:rsidRPr="0021587E" w:rsidRDefault="003A417A" w:rsidP="0021587E">
      <w:pPr>
        <w:pStyle w:val="Poetry"/>
      </w:pPr>
      <w:r w:rsidRPr="0021587E">
        <w:t>Unhappy I had laid me down to rest,</w:t>
      </w:r>
    </w:p>
    <w:p w14:paraId="2059FA7F" w14:textId="77777777" w:rsidR="003A417A" w:rsidRPr="0021587E" w:rsidRDefault="003A417A" w:rsidP="0021587E">
      <w:pPr>
        <w:pStyle w:val="Poetry"/>
      </w:pPr>
      <w:r w:rsidRPr="0021587E">
        <w:t>And heavy sleep my weary limbs possess’d.</w:t>
      </w:r>
    </w:p>
    <w:p w14:paraId="36EB8A8B" w14:textId="774674D6" w:rsidR="003A417A" w:rsidRPr="0021587E" w:rsidRDefault="003A417A" w:rsidP="0021587E">
      <w:pPr>
        <w:pStyle w:val="Poetry"/>
      </w:pPr>
      <w:r w:rsidRPr="0021587E">
        <w:t>Meantime my worthy wife our arms mislaid,</w:t>
      </w:r>
    </w:p>
    <w:p w14:paraId="5F87480B" w14:textId="77777777" w:rsidR="0021587E" w:rsidRDefault="003A417A" w:rsidP="0021587E">
      <w:pPr>
        <w:pStyle w:val="Poetry"/>
      </w:pPr>
      <w:r w:rsidRPr="0021587E">
        <w:t xml:space="preserve">And from beneath my head my sword </w:t>
      </w:r>
      <w:proofErr w:type="gramStart"/>
      <w:r w:rsidRPr="0021587E">
        <w:t>convey’d;</w:t>
      </w:r>
      <w:proofErr w:type="gramEnd"/>
      <w:r w:rsidRPr="0021587E">
        <w:t xml:space="preserve"> </w:t>
      </w:r>
    </w:p>
    <w:p w14:paraId="327C0DF4" w14:textId="77777777" w:rsidR="0021587E" w:rsidRDefault="003A417A" w:rsidP="0021587E">
      <w:pPr>
        <w:pStyle w:val="Poetry"/>
      </w:pPr>
      <w:r w:rsidRPr="0021587E">
        <w:t xml:space="preserve">The door unlatch’d, and, with repeated calls, </w:t>
      </w:r>
    </w:p>
    <w:p w14:paraId="052EB703" w14:textId="63E3BAA4" w:rsidR="003A417A" w:rsidRPr="0021587E" w:rsidRDefault="003A417A" w:rsidP="0021587E">
      <w:pPr>
        <w:pStyle w:val="Poetry"/>
      </w:pPr>
      <w:r w:rsidRPr="0021587E">
        <w:t>Invites her former lord within my walls.</w:t>
      </w:r>
    </w:p>
    <w:p w14:paraId="6C2FB0A0" w14:textId="77777777" w:rsidR="003A417A" w:rsidRPr="0021587E" w:rsidRDefault="003A417A" w:rsidP="0021587E">
      <w:pPr>
        <w:pStyle w:val="Poetry"/>
      </w:pPr>
      <w:proofErr w:type="gramStart"/>
      <w:r w:rsidRPr="0021587E">
        <w:t>Thus</w:t>
      </w:r>
      <w:proofErr w:type="gramEnd"/>
      <w:r w:rsidRPr="0021587E">
        <w:t xml:space="preserve"> in her crime her confidence she plac’d,</w:t>
      </w:r>
    </w:p>
    <w:p w14:paraId="7C97CF5A" w14:textId="4CF2B2EA" w:rsidR="003A417A" w:rsidRPr="0021587E" w:rsidRDefault="003A417A" w:rsidP="0021587E">
      <w:pPr>
        <w:pStyle w:val="Poetry"/>
      </w:pPr>
      <w:r w:rsidRPr="0021587E">
        <w:lastRenderedPageBreak/>
        <w:t>And with new treasons would redeem the past.</w:t>
      </w:r>
    </w:p>
    <w:p w14:paraId="7C4F3143" w14:textId="77777777" w:rsidR="0021587E" w:rsidRDefault="003A417A" w:rsidP="0021587E">
      <w:pPr>
        <w:pStyle w:val="Poetry"/>
      </w:pPr>
      <w:r w:rsidRPr="0021587E">
        <w:t xml:space="preserve">What need I more? Into the room they ran, </w:t>
      </w:r>
    </w:p>
    <w:p w14:paraId="7DBB8839" w14:textId="77777777" w:rsidR="0021587E" w:rsidRDefault="003A417A" w:rsidP="0021587E">
      <w:pPr>
        <w:pStyle w:val="Poetry"/>
      </w:pPr>
      <w:r w:rsidRPr="0021587E">
        <w:t xml:space="preserve">And meanly murther’d a defenseless man. </w:t>
      </w:r>
    </w:p>
    <w:p w14:paraId="66FA98D1" w14:textId="0521D380" w:rsidR="003A417A" w:rsidRPr="0021587E" w:rsidRDefault="003A417A" w:rsidP="0021587E">
      <w:pPr>
        <w:pStyle w:val="Poetry"/>
      </w:pPr>
      <w:r w:rsidRPr="0021587E">
        <w:t>Ulysses, basely born, first led the way.</w:t>
      </w:r>
    </w:p>
    <w:p w14:paraId="36C58422" w14:textId="77777777" w:rsidR="003A417A" w:rsidRPr="0021587E" w:rsidRDefault="003A417A" w:rsidP="0021587E">
      <w:pPr>
        <w:pStyle w:val="Poetry"/>
      </w:pPr>
      <w:r w:rsidRPr="0021587E">
        <w:t>Avenging pow’rs! with justice if I pray,</w:t>
      </w:r>
    </w:p>
    <w:p w14:paraId="526AF001" w14:textId="3C7EBF63" w:rsidR="003A417A" w:rsidRPr="0021587E" w:rsidRDefault="003A417A" w:rsidP="0021587E">
      <w:pPr>
        <w:pStyle w:val="Poetry"/>
      </w:pPr>
      <w:r w:rsidRPr="0021587E">
        <w:t>That fortune be their own another day!</w:t>
      </w:r>
    </w:p>
    <w:p w14:paraId="21FACEAF" w14:textId="77777777" w:rsidR="0021587E" w:rsidRDefault="003A417A" w:rsidP="0021587E">
      <w:pPr>
        <w:pStyle w:val="Poetry"/>
      </w:pPr>
      <w:r w:rsidRPr="0021587E">
        <w:t xml:space="preserve">But answer you; and in your turn relate, </w:t>
      </w:r>
    </w:p>
    <w:p w14:paraId="6B864687" w14:textId="6581071D" w:rsidR="003A417A" w:rsidRPr="0021587E" w:rsidRDefault="003A417A" w:rsidP="0021587E">
      <w:pPr>
        <w:pStyle w:val="Poetry"/>
      </w:pPr>
      <w:r w:rsidRPr="0021587E">
        <w:t>What brought you, living, to the Stygian state:</w:t>
      </w:r>
    </w:p>
    <w:p w14:paraId="4DACA9FE" w14:textId="77777777" w:rsidR="0021587E" w:rsidRDefault="003A417A" w:rsidP="0021587E">
      <w:pPr>
        <w:pStyle w:val="Poetry"/>
      </w:pPr>
      <w:r w:rsidRPr="0021587E">
        <w:t xml:space="preserve">Driv’n by the winds and errors of the sea, </w:t>
      </w:r>
    </w:p>
    <w:p w14:paraId="194CA607" w14:textId="2DD7DFAD" w:rsidR="003A417A" w:rsidRPr="0021587E" w:rsidRDefault="003A417A" w:rsidP="0021587E">
      <w:pPr>
        <w:pStyle w:val="Poetry"/>
      </w:pPr>
      <w:r w:rsidRPr="0021587E">
        <w:t>Or did you Heav’n’s superior doom obey?</w:t>
      </w:r>
    </w:p>
    <w:p w14:paraId="2C8A0D1F" w14:textId="2BA4334D" w:rsidR="003A417A" w:rsidRPr="0021587E" w:rsidRDefault="003A417A" w:rsidP="0021587E">
      <w:pPr>
        <w:pStyle w:val="Poetry"/>
      </w:pPr>
      <w:r w:rsidRPr="0021587E">
        <w:t>Or tell what other chance conducts your way,</w:t>
      </w:r>
    </w:p>
    <w:p w14:paraId="19B4FD1C" w14:textId="77777777" w:rsidR="0021587E" w:rsidRDefault="003A417A" w:rsidP="0021587E">
      <w:pPr>
        <w:pStyle w:val="Poetry"/>
      </w:pPr>
      <w:r w:rsidRPr="0021587E">
        <w:t xml:space="preserve">To view with mortal eyes our dark retreats, </w:t>
      </w:r>
    </w:p>
    <w:p w14:paraId="4726290A" w14:textId="5550D981" w:rsidR="003A417A" w:rsidRPr="0021587E" w:rsidRDefault="003A417A" w:rsidP="0021587E">
      <w:pPr>
        <w:pStyle w:val="Poetry"/>
      </w:pPr>
      <w:r w:rsidRPr="0021587E">
        <w:t>Tumults and torments of th’ infernal seats.”</w:t>
      </w:r>
    </w:p>
    <w:p w14:paraId="07C7F2D4" w14:textId="77777777" w:rsidR="0021587E" w:rsidRDefault="0021587E" w:rsidP="0021587E">
      <w:pPr>
        <w:pStyle w:val="Poetry"/>
      </w:pPr>
    </w:p>
    <w:p w14:paraId="5ACFB82E" w14:textId="77777777" w:rsidR="0021587E" w:rsidRDefault="003A417A" w:rsidP="0021587E">
      <w:pPr>
        <w:pStyle w:val="Poetry"/>
      </w:pPr>
      <w:r w:rsidRPr="0021587E">
        <w:t xml:space="preserve">While thus in talk the flying hours they pass, </w:t>
      </w:r>
    </w:p>
    <w:p w14:paraId="1E01491D" w14:textId="1CBB5C46" w:rsidR="003A417A" w:rsidRPr="0021587E" w:rsidRDefault="003A417A" w:rsidP="0021587E">
      <w:pPr>
        <w:pStyle w:val="Poetry"/>
      </w:pPr>
      <w:r w:rsidRPr="0021587E">
        <w:t>The sun had finish’d more than half his race:</w:t>
      </w:r>
    </w:p>
    <w:p w14:paraId="325EA744" w14:textId="5428239F" w:rsidR="003A417A" w:rsidRPr="0021587E" w:rsidRDefault="003A417A" w:rsidP="0021587E">
      <w:pPr>
        <w:pStyle w:val="Poetry"/>
      </w:pPr>
      <w:r w:rsidRPr="0021587E">
        <w:t>And they, perhaps, in words and tears had spent</w:t>
      </w:r>
    </w:p>
    <w:p w14:paraId="3B4E5BD1" w14:textId="77777777" w:rsidR="0021587E" w:rsidRDefault="003A417A" w:rsidP="0021587E">
      <w:pPr>
        <w:pStyle w:val="Poetry"/>
      </w:pPr>
      <w:r w:rsidRPr="0021587E">
        <w:t xml:space="preserve">The little time of stay which Heav’n had </w:t>
      </w:r>
      <w:proofErr w:type="gramStart"/>
      <w:r w:rsidRPr="0021587E">
        <w:t>lent;</w:t>
      </w:r>
      <w:proofErr w:type="gramEnd"/>
      <w:r w:rsidRPr="0021587E">
        <w:t xml:space="preserve"> </w:t>
      </w:r>
    </w:p>
    <w:p w14:paraId="7443AB59" w14:textId="22EB6354" w:rsidR="003A417A" w:rsidRPr="0021587E" w:rsidRDefault="003A417A" w:rsidP="0021587E">
      <w:pPr>
        <w:pStyle w:val="Poetry"/>
      </w:pPr>
      <w:r w:rsidRPr="0021587E">
        <w:t xml:space="preserve">But </w:t>
      </w:r>
      <w:proofErr w:type="gramStart"/>
      <w:r w:rsidRPr="0021587E">
        <w:t>thus</w:t>
      </w:r>
      <w:proofErr w:type="gramEnd"/>
      <w:r w:rsidRPr="0021587E">
        <w:t xml:space="preserve"> the Sibyl chides their long delay:</w:t>
      </w:r>
    </w:p>
    <w:p w14:paraId="631178C1" w14:textId="77777777" w:rsidR="003A417A" w:rsidRPr="0021587E" w:rsidRDefault="003A417A" w:rsidP="0021587E">
      <w:pPr>
        <w:pStyle w:val="Poetry"/>
      </w:pPr>
      <w:r w:rsidRPr="0021587E">
        <w:t>“Night rushes down, and headlong drives the day:</w:t>
      </w:r>
    </w:p>
    <w:p w14:paraId="30527508" w14:textId="77777777" w:rsidR="003A417A" w:rsidRPr="0021587E" w:rsidRDefault="003A417A" w:rsidP="0021587E">
      <w:pPr>
        <w:pStyle w:val="Poetry"/>
      </w:pPr>
      <w:r w:rsidRPr="0021587E">
        <w:t xml:space="preserve">‘T is here, in different paths, the way </w:t>
      </w:r>
      <w:proofErr w:type="gramStart"/>
      <w:r w:rsidRPr="0021587E">
        <w:t>divides;</w:t>
      </w:r>
      <w:proofErr w:type="gramEnd"/>
    </w:p>
    <w:p w14:paraId="6660837A" w14:textId="262E38A9" w:rsidR="003A417A" w:rsidRPr="0021587E" w:rsidRDefault="003A417A" w:rsidP="0021587E">
      <w:pPr>
        <w:pStyle w:val="Poetry"/>
      </w:pPr>
      <w:r w:rsidRPr="0021587E">
        <w:t xml:space="preserve">The right to Pluto’s golden palace </w:t>
      </w:r>
      <w:proofErr w:type="gramStart"/>
      <w:r w:rsidRPr="0021587E">
        <w:t>guides;</w:t>
      </w:r>
      <w:proofErr w:type="gramEnd"/>
    </w:p>
    <w:p w14:paraId="0255B6B8" w14:textId="77777777" w:rsidR="0021587E" w:rsidRDefault="003A417A" w:rsidP="0021587E">
      <w:pPr>
        <w:pStyle w:val="Poetry"/>
      </w:pPr>
      <w:r w:rsidRPr="0021587E">
        <w:t xml:space="preserve">The left to that unhappy region tends, </w:t>
      </w:r>
    </w:p>
    <w:p w14:paraId="1FA0DBC7" w14:textId="56407858" w:rsidR="003A417A" w:rsidRPr="0021587E" w:rsidRDefault="003A417A" w:rsidP="0021587E">
      <w:pPr>
        <w:pStyle w:val="Poetry"/>
      </w:pPr>
      <w:r w:rsidRPr="0021587E">
        <w:t xml:space="preserve">Which to the depth of </w:t>
      </w:r>
      <w:proofErr w:type="gramStart"/>
      <w:r w:rsidRPr="0021587E">
        <w:t>Tartarus descends;</w:t>
      </w:r>
      <w:proofErr w:type="gramEnd"/>
    </w:p>
    <w:p w14:paraId="56B4D2E6" w14:textId="77777777" w:rsidR="0021587E" w:rsidRDefault="003A417A" w:rsidP="0021587E">
      <w:pPr>
        <w:pStyle w:val="Poetry"/>
      </w:pPr>
      <w:r w:rsidRPr="0021587E">
        <w:t xml:space="preserve">The seat of night profound, and punish’d fiends.” </w:t>
      </w:r>
    </w:p>
    <w:p w14:paraId="791C2FD1" w14:textId="2D4F4FCA" w:rsidR="003A417A" w:rsidRPr="0021587E" w:rsidRDefault="003A417A" w:rsidP="0021587E">
      <w:pPr>
        <w:pStyle w:val="Poetry"/>
      </w:pPr>
      <w:r w:rsidRPr="0021587E">
        <w:t>Then thus Deiphobus: “O sacred maid,</w:t>
      </w:r>
    </w:p>
    <w:p w14:paraId="49634C8D" w14:textId="3AA456E0" w:rsidR="003A417A" w:rsidRPr="0021587E" w:rsidRDefault="003A417A" w:rsidP="0021587E">
      <w:pPr>
        <w:pStyle w:val="Poetry"/>
      </w:pPr>
      <w:r w:rsidRPr="0021587E">
        <w:t xml:space="preserve">Forbear to </w:t>
      </w:r>
      <w:proofErr w:type="gramStart"/>
      <w:r w:rsidRPr="0021587E">
        <w:t>chide, and</w:t>
      </w:r>
      <w:proofErr w:type="gramEnd"/>
      <w:r w:rsidRPr="0021587E">
        <w:t xml:space="preserve"> be your will obey’d!</w:t>
      </w:r>
    </w:p>
    <w:p w14:paraId="017C9F28" w14:textId="77777777" w:rsidR="003A417A" w:rsidRPr="0021587E" w:rsidRDefault="003A417A" w:rsidP="0021587E">
      <w:pPr>
        <w:pStyle w:val="Poetry"/>
      </w:pPr>
      <w:r w:rsidRPr="0021587E">
        <w:t>Lo! to the secret shadows I retire,</w:t>
      </w:r>
    </w:p>
    <w:p w14:paraId="66709F20" w14:textId="77777777" w:rsidR="0021587E" w:rsidRDefault="003A417A" w:rsidP="0021587E">
      <w:pPr>
        <w:pStyle w:val="Poetry"/>
      </w:pPr>
      <w:r w:rsidRPr="0021587E">
        <w:t xml:space="preserve">To pay my penance till my years expire. </w:t>
      </w:r>
    </w:p>
    <w:p w14:paraId="47CC2140" w14:textId="77777777" w:rsidR="0021587E" w:rsidRDefault="003A417A" w:rsidP="0021587E">
      <w:pPr>
        <w:pStyle w:val="Poetry"/>
      </w:pPr>
      <w:r w:rsidRPr="0021587E">
        <w:t xml:space="preserve">Proceed, auspicious prince, with glory crown’d, </w:t>
      </w:r>
    </w:p>
    <w:p w14:paraId="24F28485" w14:textId="099582EB" w:rsidR="003A417A" w:rsidRPr="0021587E" w:rsidRDefault="003A417A" w:rsidP="0021587E">
      <w:pPr>
        <w:pStyle w:val="Poetry"/>
      </w:pPr>
      <w:r w:rsidRPr="0021587E">
        <w:t>And born to better fates than I have found.”</w:t>
      </w:r>
    </w:p>
    <w:p w14:paraId="06D2A4A2" w14:textId="40042C27" w:rsidR="003A417A" w:rsidRPr="0021587E" w:rsidRDefault="003A417A" w:rsidP="0021587E">
      <w:pPr>
        <w:pStyle w:val="Poetry"/>
      </w:pPr>
      <w:r w:rsidRPr="0021587E">
        <w:t xml:space="preserve">He </w:t>
      </w:r>
      <w:proofErr w:type="gramStart"/>
      <w:r w:rsidRPr="0021587E">
        <w:t>said;</w:t>
      </w:r>
      <w:proofErr w:type="gramEnd"/>
      <w:r w:rsidRPr="0021587E">
        <w:t xml:space="preserve"> and, while he said, his steps he turn’d</w:t>
      </w:r>
    </w:p>
    <w:p w14:paraId="5A029050" w14:textId="7B1EA41E" w:rsidR="003A417A" w:rsidRDefault="003A417A" w:rsidP="0021587E">
      <w:pPr>
        <w:pStyle w:val="Poetry"/>
      </w:pPr>
      <w:r w:rsidRPr="0021587E">
        <w:t>To secret shadows, and in silence mourn’d.</w:t>
      </w:r>
    </w:p>
    <w:p w14:paraId="618AFC78" w14:textId="77777777" w:rsidR="0021587E" w:rsidRPr="0021587E" w:rsidRDefault="0021587E" w:rsidP="0021587E">
      <w:pPr>
        <w:pStyle w:val="Poetry"/>
      </w:pPr>
    </w:p>
    <w:p w14:paraId="4478B32E" w14:textId="77777777" w:rsidR="0021587E" w:rsidRDefault="003A417A" w:rsidP="0021587E">
      <w:pPr>
        <w:pStyle w:val="Poetry"/>
      </w:pPr>
      <w:r w:rsidRPr="0021587E">
        <w:t xml:space="preserve">The hero, looking on the left, espied </w:t>
      </w:r>
    </w:p>
    <w:p w14:paraId="2F672AC3" w14:textId="2C048540" w:rsidR="003A417A" w:rsidRPr="0021587E" w:rsidRDefault="003A417A" w:rsidP="0021587E">
      <w:pPr>
        <w:pStyle w:val="Poetry"/>
      </w:pPr>
      <w:r w:rsidRPr="0021587E">
        <w:lastRenderedPageBreak/>
        <w:t>A lofty tow’r, and strong on ev’ry side</w:t>
      </w:r>
    </w:p>
    <w:p w14:paraId="23E046F8" w14:textId="77777777" w:rsidR="003A417A" w:rsidRPr="0021587E" w:rsidRDefault="003A417A" w:rsidP="0021587E">
      <w:pPr>
        <w:pStyle w:val="Poetry"/>
      </w:pPr>
      <w:r w:rsidRPr="0021587E">
        <w:t>With treble walls, which Phlegethon surrounds,</w:t>
      </w:r>
    </w:p>
    <w:p w14:paraId="6E0F608C" w14:textId="6AD485EA" w:rsidR="003A417A" w:rsidRPr="0021587E" w:rsidRDefault="003A417A" w:rsidP="0021587E">
      <w:pPr>
        <w:pStyle w:val="Poetry"/>
      </w:pPr>
      <w:r w:rsidRPr="0021587E">
        <w:t xml:space="preserve">Whose fiery flood the burning empire </w:t>
      </w:r>
      <w:proofErr w:type="gramStart"/>
      <w:r w:rsidRPr="0021587E">
        <w:t>bounds;</w:t>
      </w:r>
      <w:proofErr w:type="gramEnd"/>
    </w:p>
    <w:p w14:paraId="1ECB52A0" w14:textId="77777777" w:rsidR="0021587E" w:rsidRDefault="003A417A" w:rsidP="0021587E">
      <w:pPr>
        <w:pStyle w:val="Poetry"/>
      </w:pPr>
      <w:proofErr w:type="gramStart"/>
      <w:r w:rsidRPr="0021587E">
        <w:t>And,</w:t>
      </w:r>
      <w:proofErr w:type="gramEnd"/>
      <w:r w:rsidRPr="0021587E">
        <w:t xml:space="preserve"> press’d betwixt the rocks, the bellowing noise resounds </w:t>
      </w:r>
    </w:p>
    <w:p w14:paraId="5EF7CD80" w14:textId="7622595E" w:rsidR="003A417A" w:rsidRPr="0021587E" w:rsidRDefault="003A417A" w:rsidP="0021587E">
      <w:pPr>
        <w:pStyle w:val="Poetry"/>
      </w:pPr>
      <w:r w:rsidRPr="0021587E">
        <w:t xml:space="preserve">Wide is the fronting gate, </w:t>
      </w:r>
      <w:proofErr w:type="gramStart"/>
      <w:r w:rsidRPr="0021587E">
        <w:t>and,</w:t>
      </w:r>
      <w:proofErr w:type="gramEnd"/>
      <w:r w:rsidRPr="0021587E">
        <w:t xml:space="preserve"> rais’d on high</w:t>
      </w:r>
    </w:p>
    <w:p w14:paraId="6531A87D" w14:textId="77777777" w:rsidR="0021587E" w:rsidRDefault="003A417A" w:rsidP="0021587E">
      <w:pPr>
        <w:pStyle w:val="Poetry"/>
      </w:pPr>
      <w:r w:rsidRPr="0021587E">
        <w:t xml:space="preserve">With adamantine columns, threats the sky. </w:t>
      </w:r>
    </w:p>
    <w:p w14:paraId="63937E0A" w14:textId="792D981E" w:rsidR="003A417A" w:rsidRPr="0021587E" w:rsidRDefault="003A417A" w:rsidP="0021587E">
      <w:pPr>
        <w:pStyle w:val="Poetry"/>
      </w:pPr>
      <w:r w:rsidRPr="0021587E">
        <w:t>Vain is the force of man, and Heav’n’s as vain,</w:t>
      </w:r>
    </w:p>
    <w:p w14:paraId="2C573DF8" w14:textId="76A09951" w:rsidR="003A417A" w:rsidRPr="0021587E" w:rsidRDefault="003A417A" w:rsidP="0021587E">
      <w:pPr>
        <w:pStyle w:val="Poetry"/>
      </w:pPr>
      <w:r w:rsidRPr="0021587E">
        <w:t>To crush the pillars which the pile sustain.</w:t>
      </w:r>
    </w:p>
    <w:p w14:paraId="089480B0" w14:textId="77777777" w:rsidR="0021587E" w:rsidRDefault="003A417A" w:rsidP="0021587E">
      <w:pPr>
        <w:pStyle w:val="Poetry"/>
      </w:pPr>
      <w:r w:rsidRPr="0021587E">
        <w:t xml:space="preserve">Sublime on these a tow’r of steel is </w:t>
      </w:r>
      <w:proofErr w:type="gramStart"/>
      <w:r w:rsidRPr="0021587E">
        <w:t>rear’d;</w:t>
      </w:r>
      <w:proofErr w:type="gramEnd"/>
      <w:r w:rsidRPr="0021587E">
        <w:t xml:space="preserve"> </w:t>
      </w:r>
    </w:p>
    <w:p w14:paraId="23DA3F73" w14:textId="77777777" w:rsidR="0021587E" w:rsidRDefault="003A417A" w:rsidP="0021587E">
      <w:pPr>
        <w:pStyle w:val="Poetry"/>
      </w:pPr>
      <w:r w:rsidRPr="0021587E">
        <w:t xml:space="preserve">And dire Tisiphone there keeps the ward, </w:t>
      </w:r>
    </w:p>
    <w:p w14:paraId="29F121FF" w14:textId="441990F1" w:rsidR="003A417A" w:rsidRPr="0021587E" w:rsidRDefault="003A417A" w:rsidP="0021587E">
      <w:pPr>
        <w:pStyle w:val="Poetry"/>
      </w:pPr>
      <w:r w:rsidRPr="0021587E">
        <w:t>Girt in her sanguine gown, by night and day,</w:t>
      </w:r>
    </w:p>
    <w:p w14:paraId="22B1F161" w14:textId="77777777" w:rsidR="003A417A" w:rsidRPr="0021587E" w:rsidRDefault="003A417A" w:rsidP="0021587E">
      <w:pPr>
        <w:pStyle w:val="Poetry"/>
      </w:pPr>
      <w:r w:rsidRPr="0021587E">
        <w:t>Observant of the souls that pass the downward way.</w:t>
      </w:r>
    </w:p>
    <w:p w14:paraId="1F85E37E" w14:textId="4A7DC880" w:rsidR="003A417A" w:rsidRPr="0021587E" w:rsidRDefault="003A417A" w:rsidP="0021587E">
      <w:pPr>
        <w:pStyle w:val="Poetry"/>
      </w:pPr>
      <w:r w:rsidRPr="0021587E">
        <w:t>From hence are heard the groans of ghosts, the pains</w:t>
      </w:r>
    </w:p>
    <w:p w14:paraId="6E7516A9" w14:textId="77777777" w:rsidR="003A417A" w:rsidRPr="0021587E" w:rsidRDefault="003A417A" w:rsidP="0021587E">
      <w:pPr>
        <w:pStyle w:val="Poetry"/>
      </w:pPr>
      <w:r w:rsidRPr="0021587E">
        <w:t>Of sounding lashes and of dragging chains.</w:t>
      </w:r>
    </w:p>
    <w:p w14:paraId="156C6922" w14:textId="77777777" w:rsidR="003A417A" w:rsidRPr="0021587E" w:rsidRDefault="003A417A" w:rsidP="0021587E">
      <w:pPr>
        <w:pStyle w:val="Poetry"/>
      </w:pPr>
      <w:r w:rsidRPr="0021587E">
        <w:t>The Trojan stood astonish’d at their cries,</w:t>
      </w:r>
    </w:p>
    <w:p w14:paraId="48624AC3" w14:textId="77777777" w:rsidR="0021587E" w:rsidRDefault="003A417A" w:rsidP="0021587E">
      <w:pPr>
        <w:pStyle w:val="Poetry"/>
      </w:pPr>
      <w:r w:rsidRPr="0021587E">
        <w:t xml:space="preserve">And ask’d his guide from whence those yells </w:t>
      </w:r>
      <w:proofErr w:type="gramStart"/>
      <w:r w:rsidRPr="0021587E">
        <w:t>arise;</w:t>
      </w:r>
      <w:proofErr w:type="gramEnd"/>
      <w:r w:rsidRPr="0021587E">
        <w:t xml:space="preserve"> </w:t>
      </w:r>
    </w:p>
    <w:p w14:paraId="7B09F073" w14:textId="5681B0A3" w:rsidR="003A417A" w:rsidRPr="0021587E" w:rsidRDefault="003A417A" w:rsidP="0021587E">
      <w:pPr>
        <w:pStyle w:val="Poetry"/>
      </w:pPr>
      <w:r w:rsidRPr="0021587E">
        <w:t>And what the crimes, and what the tortures were,</w:t>
      </w:r>
    </w:p>
    <w:p w14:paraId="475A6755" w14:textId="5B49F15C" w:rsidR="003A417A" w:rsidRDefault="003A417A" w:rsidP="0021587E">
      <w:pPr>
        <w:pStyle w:val="Poetry"/>
      </w:pPr>
      <w:r w:rsidRPr="0021587E">
        <w:t>And loud laments that rent the liquid air.</w:t>
      </w:r>
      <w:r w:rsidRPr="0021587E">
        <w:tab/>
      </w:r>
    </w:p>
    <w:p w14:paraId="3EBD313C" w14:textId="77777777" w:rsidR="0021587E" w:rsidRPr="0021587E" w:rsidRDefault="0021587E" w:rsidP="0021587E">
      <w:pPr>
        <w:pStyle w:val="Poetry"/>
      </w:pPr>
    </w:p>
    <w:p w14:paraId="2F91490F" w14:textId="77777777" w:rsidR="0021587E" w:rsidRDefault="003A417A" w:rsidP="0021587E">
      <w:pPr>
        <w:pStyle w:val="Poetry"/>
      </w:pPr>
      <w:r w:rsidRPr="0021587E">
        <w:t xml:space="preserve">She thus replied: “The chaste and holy race </w:t>
      </w:r>
    </w:p>
    <w:p w14:paraId="723B15F2" w14:textId="7B16AA54" w:rsidR="003A417A" w:rsidRPr="0021587E" w:rsidRDefault="003A417A" w:rsidP="0021587E">
      <w:pPr>
        <w:pStyle w:val="Poetry"/>
      </w:pPr>
      <w:r w:rsidRPr="0021587E">
        <w:t>Are all forbidden this polluted place.</w:t>
      </w:r>
    </w:p>
    <w:p w14:paraId="3F4459F0" w14:textId="77777777" w:rsidR="0021587E" w:rsidRDefault="003A417A" w:rsidP="0021587E">
      <w:pPr>
        <w:pStyle w:val="Poetry"/>
      </w:pPr>
      <w:r w:rsidRPr="0021587E">
        <w:t xml:space="preserve">But Hecate, when she gave to rule the woods, </w:t>
      </w:r>
    </w:p>
    <w:p w14:paraId="5FC5DE99" w14:textId="73AC97B1" w:rsidR="003A417A" w:rsidRPr="0021587E" w:rsidRDefault="003A417A" w:rsidP="0021587E">
      <w:pPr>
        <w:pStyle w:val="Poetry"/>
      </w:pPr>
      <w:r w:rsidRPr="0021587E">
        <w:t>Then led me trembling thro’ these dire abodes,</w:t>
      </w:r>
    </w:p>
    <w:p w14:paraId="44F96CD2" w14:textId="2ADC3E9F" w:rsidR="003A417A" w:rsidRPr="0021587E" w:rsidRDefault="003A417A" w:rsidP="0021587E">
      <w:pPr>
        <w:pStyle w:val="Poetry"/>
      </w:pPr>
      <w:r w:rsidRPr="0021587E">
        <w:t>And taught the tortures of th’ avenging gods.</w:t>
      </w:r>
    </w:p>
    <w:p w14:paraId="671D4310" w14:textId="77777777" w:rsidR="0021587E" w:rsidRDefault="003A417A" w:rsidP="0021587E">
      <w:pPr>
        <w:pStyle w:val="Poetry"/>
      </w:pPr>
      <w:r w:rsidRPr="0021587E">
        <w:t xml:space="preserve">These are the realms of unrelenting </w:t>
      </w:r>
      <w:proofErr w:type="gramStart"/>
      <w:r w:rsidRPr="0021587E">
        <w:t>fate;</w:t>
      </w:r>
      <w:proofErr w:type="gramEnd"/>
      <w:r w:rsidRPr="0021587E">
        <w:t xml:space="preserve"> </w:t>
      </w:r>
    </w:p>
    <w:p w14:paraId="41B3A83E" w14:textId="77777777" w:rsidR="0021587E" w:rsidRDefault="003A417A" w:rsidP="0021587E">
      <w:pPr>
        <w:pStyle w:val="Poetry"/>
      </w:pPr>
      <w:r w:rsidRPr="0021587E">
        <w:t xml:space="preserve">And awful Rhadamanthus rules the state. </w:t>
      </w:r>
    </w:p>
    <w:p w14:paraId="4E2FCAF6" w14:textId="77777777" w:rsidR="0021587E" w:rsidRDefault="003A417A" w:rsidP="0021587E">
      <w:pPr>
        <w:pStyle w:val="Poetry"/>
      </w:pPr>
      <w:r w:rsidRPr="0021587E">
        <w:t xml:space="preserve">He hears and judges each committed </w:t>
      </w:r>
      <w:proofErr w:type="gramStart"/>
      <w:r w:rsidRPr="0021587E">
        <w:t>crime;</w:t>
      </w:r>
      <w:proofErr w:type="gramEnd"/>
      <w:r w:rsidRPr="0021587E">
        <w:t xml:space="preserve"> </w:t>
      </w:r>
    </w:p>
    <w:p w14:paraId="2FD09AF1" w14:textId="244A3714" w:rsidR="003A417A" w:rsidRPr="0021587E" w:rsidRDefault="003A417A" w:rsidP="0021587E">
      <w:pPr>
        <w:pStyle w:val="Poetry"/>
      </w:pPr>
      <w:r w:rsidRPr="0021587E">
        <w:t>Enquires into the manner, place, and time.</w:t>
      </w:r>
    </w:p>
    <w:p w14:paraId="70D4E38B" w14:textId="6405436A" w:rsidR="003A417A" w:rsidRPr="0021587E" w:rsidRDefault="003A417A" w:rsidP="0021587E">
      <w:pPr>
        <w:pStyle w:val="Poetry"/>
      </w:pPr>
      <w:r w:rsidRPr="0021587E">
        <w:t>The conscious wretch must all his acts reveal,</w:t>
      </w:r>
    </w:p>
    <w:p w14:paraId="21588001" w14:textId="77777777" w:rsidR="0021587E" w:rsidRDefault="003A417A" w:rsidP="0021587E">
      <w:pPr>
        <w:pStyle w:val="Poetry"/>
      </w:pPr>
      <w:r w:rsidRPr="0021587E">
        <w:t xml:space="preserve">(Loth to confess, unable to conceal), </w:t>
      </w:r>
    </w:p>
    <w:p w14:paraId="5F127BDC" w14:textId="77777777" w:rsidR="0021587E" w:rsidRDefault="003A417A" w:rsidP="0021587E">
      <w:pPr>
        <w:pStyle w:val="Poetry"/>
      </w:pPr>
      <w:r w:rsidRPr="0021587E">
        <w:t xml:space="preserve">From the first moment of his vital breath, </w:t>
      </w:r>
    </w:p>
    <w:p w14:paraId="322A3D17" w14:textId="5B336E11" w:rsidR="003A417A" w:rsidRPr="0021587E" w:rsidRDefault="003A417A" w:rsidP="0021587E">
      <w:pPr>
        <w:pStyle w:val="Poetry"/>
      </w:pPr>
      <w:r w:rsidRPr="0021587E">
        <w:t>To his last hour of unrepenting death.</w:t>
      </w:r>
    </w:p>
    <w:p w14:paraId="19765CEC" w14:textId="77777777" w:rsidR="003A417A" w:rsidRPr="0021587E" w:rsidRDefault="003A417A" w:rsidP="0021587E">
      <w:pPr>
        <w:pStyle w:val="Poetry"/>
      </w:pPr>
      <w:r w:rsidRPr="0021587E">
        <w:t>Straight, o’er the guilty ghost, the Fury shakes</w:t>
      </w:r>
    </w:p>
    <w:p w14:paraId="6CD77ABC" w14:textId="1D6B27F3" w:rsidR="003A417A" w:rsidRPr="0021587E" w:rsidRDefault="003A417A" w:rsidP="0021587E">
      <w:pPr>
        <w:pStyle w:val="Poetry"/>
      </w:pPr>
      <w:r w:rsidRPr="0021587E">
        <w:t>The sounding whip and brandishes her snakes,</w:t>
      </w:r>
    </w:p>
    <w:p w14:paraId="13DD0A0E" w14:textId="77777777" w:rsidR="0021587E" w:rsidRDefault="003A417A" w:rsidP="0021587E">
      <w:pPr>
        <w:pStyle w:val="Poetry"/>
      </w:pPr>
      <w:r w:rsidRPr="0021587E">
        <w:t xml:space="preserve">And the pale sinner, with her sisters, takes. </w:t>
      </w:r>
    </w:p>
    <w:p w14:paraId="218C768F" w14:textId="32E84648" w:rsidR="003A417A" w:rsidRPr="0021587E" w:rsidRDefault="003A417A" w:rsidP="0021587E">
      <w:pPr>
        <w:pStyle w:val="Poetry"/>
      </w:pPr>
      <w:r w:rsidRPr="0021587E">
        <w:lastRenderedPageBreak/>
        <w:t xml:space="preserve">Then, of itself, unfolds th’ eternal </w:t>
      </w:r>
      <w:proofErr w:type="gramStart"/>
      <w:r w:rsidRPr="0021587E">
        <w:t>door;</w:t>
      </w:r>
      <w:proofErr w:type="gramEnd"/>
    </w:p>
    <w:p w14:paraId="63CA18AD" w14:textId="77777777" w:rsidR="0021587E" w:rsidRDefault="003A417A" w:rsidP="0021587E">
      <w:pPr>
        <w:pStyle w:val="Poetry"/>
      </w:pPr>
      <w:r w:rsidRPr="0021587E">
        <w:t xml:space="preserve">With dreadful sounds the brazen hinges roar. </w:t>
      </w:r>
    </w:p>
    <w:p w14:paraId="24AD13F5" w14:textId="21D78305" w:rsidR="003A417A" w:rsidRPr="0021587E" w:rsidRDefault="003A417A" w:rsidP="0021587E">
      <w:pPr>
        <w:pStyle w:val="Poetry"/>
      </w:pPr>
      <w:r w:rsidRPr="0021587E">
        <w:t>You see, before the gate, what stalking ghost</w:t>
      </w:r>
    </w:p>
    <w:p w14:paraId="1EE366D6" w14:textId="75A2BE79" w:rsidR="003A417A" w:rsidRPr="0021587E" w:rsidRDefault="003A417A" w:rsidP="0021587E">
      <w:pPr>
        <w:pStyle w:val="Poetry"/>
      </w:pPr>
      <w:r w:rsidRPr="0021587E">
        <w:t>Commands the guard, what sentries keep the post.</w:t>
      </w:r>
    </w:p>
    <w:p w14:paraId="56F1DBDE" w14:textId="77777777" w:rsidR="0021587E" w:rsidRDefault="003A417A" w:rsidP="0021587E">
      <w:pPr>
        <w:pStyle w:val="Poetry"/>
      </w:pPr>
      <w:r w:rsidRPr="0021587E">
        <w:t xml:space="preserve">More formidable Hydra stands within, </w:t>
      </w:r>
    </w:p>
    <w:p w14:paraId="0D7D8857" w14:textId="77777777" w:rsidR="0021587E" w:rsidRDefault="003A417A" w:rsidP="0021587E">
      <w:pPr>
        <w:pStyle w:val="Poetry"/>
      </w:pPr>
      <w:r w:rsidRPr="0021587E">
        <w:t xml:space="preserve">Whose jaws with iron teeth severely grin. </w:t>
      </w:r>
    </w:p>
    <w:p w14:paraId="14ECE880" w14:textId="178CBEB9" w:rsidR="003A417A" w:rsidRPr="0021587E" w:rsidRDefault="003A417A" w:rsidP="0021587E">
      <w:pPr>
        <w:pStyle w:val="Poetry"/>
      </w:pPr>
      <w:r w:rsidRPr="0021587E">
        <w:t>The gaping gulf low to the center lies,</w:t>
      </w:r>
    </w:p>
    <w:p w14:paraId="5FA03849" w14:textId="77777777" w:rsidR="003A417A" w:rsidRPr="0021587E" w:rsidRDefault="003A417A" w:rsidP="0021587E">
      <w:pPr>
        <w:pStyle w:val="Poetry"/>
      </w:pPr>
      <w:r w:rsidRPr="0021587E">
        <w:t>And twice as deep as earth is distant from the skies.</w:t>
      </w:r>
    </w:p>
    <w:p w14:paraId="209C34CB" w14:textId="181B2CFB" w:rsidR="003A417A" w:rsidRPr="0021587E" w:rsidRDefault="003A417A" w:rsidP="0021587E">
      <w:pPr>
        <w:pStyle w:val="Poetry"/>
      </w:pPr>
      <w:r w:rsidRPr="0021587E">
        <w:t>The rivals of the gods, the Titan race,</w:t>
      </w:r>
    </w:p>
    <w:p w14:paraId="46D0CD8A" w14:textId="77777777" w:rsidR="0021587E" w:rsidRDefault="003A417A" w:rsidP="0021587E">
      <w:pPr>
        <w:pStyle w:val="Poetry"/>
      </w:pPr>
      <w:r w:rsidRPr="0021587E">
        <w:t xml:space="preserve">Here, sing’d with lightning, roll within th’ unfathom’d space. </w:t>
      </w:r>
    </w:p>
    <w:p w14:paraId="23A21548" w14:textId="659957F9" w:rsidR="003A417A" w:rsidRPr="0021587E" w:rsidRDefault="003A417A" w:rsidP="0021587E">
      <w:pPr>
        <w:pStyle w:val="Poetry"/>
      </w:pPr>
      <w:r w:rsidRPr="0021587E">
        <w:t>Here lie th’ Alaean twins, (I saw them both,)</w:t>
      </w:r>
    </w:p>
    <w:p w14:paraId="235E1185" w14:textId="77777777" w:rsidR="0021587E" w:rsidRDefault="003A417A" w:rsidP="0021587E">
      <w:pPr>
        <w:pStyle w:val="Poetry"/>
      </w:pPr>
      <w:r w:rsidRPr="0021587E">
        <w:t xml:space="preserve">Enormous bodies, of gigantic growth, </w:t>
      </w:r>
    </w:p>
    <w:p w14:paraId="1C173437" w14:textId="5369F80E" w:rsidR="003A417A" w:rsidRPr="0021587E" w:rsidRDefault="003A417A" w:rsidP="0021587E">
      <w:pPr>
        <w:pStyle w:val="Poetry"/>
      </w:pPr>
      <w:r w:rsidRPr="0021587E">
        <w:t>Who dar’d in fight the Thund’rer to defy,</w:t>
      </w:r>
    </w:p>
    <w:p w14:paraId="413AD947" w14:textId="16F58813" w:rsidR="003A417A" w:rsidRPr="0021587E" w:rsidRDefault="003A417A" w:rsidP="0021587E">
      <w:pPr>
        <w:pStyle w:val="Poetry"/>
      </w:pPr>
      <w:r w:rsidRPr="0021587E">
        <w:t xml:space="preserve">Affect his </w:t>
      </w:r>
      <w:proofErr w:type="gramStart"/>
      <w:r w:rsidRPr="0021587E">
        <w:t>heav’n, and</w:t>
      </w:r>
      <w:proofErr w:type="gramEnd"/>
      <w:r w:rsidRPr="0021587E">
        <w:t xml:space="preserve"> force him from the sky.</w:t>
      </w:r>
    </w:p>
    <w:p w14:paraId="058A7E74" w14:textId="77777777" w:rsidR="0021587E" w:rsidRDefault="003A417A" w:rsidP="0021587E">
      <w:pPr>
        <w:pStyle w:val="Poetry"/>
      </w:pPr>
      <w:r w:rsidRPr="0021587E">
        <w:t xml:space="preserve">Salmoneus, suff ’ring cruel pains, I found, </w:t>
      </w:r>
    </w:p>
    <w:p w14:paraId="09AE5495" w14:textId="6472072F" w:rsidR="003A417A" w:rsidRPr="0021587E" w:rsidRDefault="003A417A" w:rsidP="0021587E">
      <w:pPr>
        <w:pStyle w:val="Poetry"/>
      </w:pPr>
      <w:r w:rsidRPr="0021587E">
        <w:t>For emulating Jove; the rattling sound</w:t>
      </w:r>
    </w:p>
    <w:p w14:paraId="07186C65" w14:textId="77777777" w:rsidR="0021587E" w:rsidRDefault="003A417A" w:rsidP="0021587E">
      <w:pPr>
        <w:pStyle w:val="Poetry"/>
      </w:pPr>
      <w:r w:rsidRPr="0021587E">
        <w:t xml:space="preserve">Of mimic thunder, and the glitt’ring blaze </w:t>
      </w:r>
    </w:p>
    <w:p w14:paraId="7FEF9F28" w14:textId="2D21DC98" w:rsidR="003A417A" w:rsidRPr="0021587E" w:rsidRDefault="003A417A" w:rsidP="0021587E">
      <w:pPr>
        <w:pStyle w:val="Poetry"/>
      </w:pPr>
      <w:r w:rsidRPr="0021587E">
        <w:t>Of pointed lightnings, and their forky rays.</w:t>
      </w:r>
    </w:p>
    <w:p w14:paraId="26B9C93A" w14:textId="57B59CAF" w:rsidR="003A417A" w:rsidRPr="0021587E" w:rsidRDefault="003A417A" w:rsidP="0021587E">
      <w:pPr>
        <w:pStyle w:val="Poetry"/>
      </w:pPr>
      <w:r w:rsidRPr="0021587E">
        <w:t xml:space="preserve">Thro’ Elis and the Grecian towns he </w:t>
      </w:r>
      <w:proofErr w:type="gramStart"/>
      <w:r w:rsidRPr="0021587E">
        <w:t>flew;</w:t>
      </w:r>
      <w:proofErr w:type="gramEnd"/>
    </w:p>
    <w:p w14:paraId="40698E1D" w14:textId="77777777" w:rsidR="003A417A" w:rsidRPr="0021587E" w:rsidRDefault="003A417A" w:rsidP="0021587E">
      <w:pPr>
        <w:pStyle w:val="Poetry"/>
      </w:pPr>
      <w:r w:rsidRPr="0021587E">
        <w:t>Th’ audacious wretch four fiery coursers drew:</w:t>
      </w:r>
    </w:p>
    <w:p w14:paraId="1C021A5A" w14:textId="77777777" w:rsidR="0021587E" w:rsidRDefault="003A417A" w:rsidP="0021587E">
      <w:pPr>
        <w:pStyle w:val="Poetry"/>
      </w:pPr>
      <w:r w:rsidRPr="0021587E">
        <w:t xml:space="preserve">He wav’d a torch aloft, and, madly vain, </w:t>
      </w:r>
    </w:p>
    <w:p w14:paraId="49CE29CA" w14:textId="77777777" w:rsidR="0021587E" w:rsidRDefault="003A417A" w:rsidP="0021587E">
      <w:pPr>
        <w:pStyle w:val="Poetry"/>
      </w:pPr>
      <w:r w:rsidRPr="0021587E">
        <w:t xml:space="preserve">Sought godlike worship from a servile train. </w:t>
      </w:r>
    </w:p>
    <w:p w14:paraId="2C7DB26C" w14:textId="17B9B129" w:rsidR="003A417A" w:rsidRPr="0021587E" w:rsidRDefault="003A417A" w:rsidP="0021587E">
      <w:pPr>
        <w:pStyle w:val="Poetry"/>
      </w:pPr>
      <w:r w:rsidRPr="0021587E">
        <w:t>Ambitious fool! with horny hoofs to pass</w:t>
      </w:r>
    </w:p>
    <w:p w14:paraId="6D32A270" w14:textId="49C9BD6F" w:rsidR="003A417A" w:rsidRPr="0021587E" w:rsidRDefault="003A417A" w:rsidP="0021587E">
      <w:pPr>
        <w:pStyle w:val="Poetry"/>
      </w:pPr>
      <w:r w:rsidRPr="0021587E">
        <w:t>O’er hollow arches of resounding brass,</w:t>
      </w:r>
    </w:p>
    <w:p w14:paraId="387E69AA" w14:textId="77777777" w:rsidR="0021587E" w:rsidRDefault="003A417A" w:rsidP="0021587E">
      <w:pPr>
        <w:pStyle w:val="Poetry"/>
      </w:pPr>
      <w:r w:rsidRPr="0021587E">
        <w:t xml:space="preserve">To rival thunder in its rapid course, </w:t>
      </w:r>
    </w:p>
    <w:p w14:paraId="4A8E8E49" w14:textId="5B7527A2" w:rsidR="003A417A" w:rsidRPr="0021587E" w:rsidRDefault="003A417A" w:rsidP="0021587E">
      <w:pPr>
        <w:pStyle w:val="Poetry"/>
      </w:pPr>
      <w:r w:rsidRPr="0021587E">
        <w:t>And imitate inimitable force!</w:t>
      </w:r>
    </w:p>
    <w:p w14:paraId="2AF41C1D" w14:textId="77777777" w:rsidR="0021587E" w:rsidRDefault="003A417A" w:rsidP="0021587E">
      <w:pPr>
        <w:pStyle w:val="Poetry"/>
      </w:pPr>
      <w:r w:rsidRPr="0021587E">
        <w:t xml:space="preserve">But he, the King of Heav’n, obscure on high, </w:t>
      </w:r>
    </w:p>
    <w:p w14:paraId="59F55A10" w14:textId="64A8633E" w:rsidR="003A417A" w:rsidRPr="0021587E" w:rsidRDefault="003A417A" w:rsidP="0021587E">
      <w:pPr>
        <w:pStyle w:val="Poetry"/>
      </w:pPr>
      <w:r w:rsidRPr="0021587E">
        <w:t>Bar’d his red arm, and, launching from the sky</w:t>
      </w:r>
    </w:p>
    <w:p w14:paraId="348D05F5" w14:textId="5DEC9D35" w:rsidR="003A417A" w:rsidRPr="0021587E" w:rsidRDefault="003A417A" w:rsidP="0021587E">
      <w:pPr>
        <w:pStyle w:val="Poetry"/>
      </w:pPr>
      <w:r w:rsidRPr="0021587E">
        <w:t>His writhen bolt, not shaking empty smoke,</w:t>
      </w:r>
    </w:p>
    <w:p w14:paraId="19B56B4A" w14:textId="77777777" w:rsidR="0021587E" w:rsidRDefault="003A417A" w:rsidP="0021587E">
      <w:pPr>
        <w:pStyle w:val="Poetry"/>
      </w:pPr>
      <w:r w:rsidRPr="0021587E">
        <w:t xml:space="preserve">Down to the deep abyss the flaming felon strook. </w:t>
      </w:r>
    </w:p>
    <w:p w14:paraId="212A624B" w14:textId="5957D5E4" w:rsidR="003A417A" w:rsidRPr="0021587E" w:rsidRDefault="003A417A" w:rsidP="0021587E">
      <w:pPr>
        <w:pStyle w:val="Poetry"/>
      </w:pPr>
      <w:r w:rsidRPr="0021587E">
        <w:t>There Tityus was to see, who took his birth</w:t>
      </w:r>
    </w:p>
    <w:p w14:paraId="7186A4EF" w14:textId="77777777" w:rsidR="0021587E" w:rsidRDefault="003A417A" w:rsidP="0021587E">
      <w:pPr>
        <w:pStyle w:val="Poetry"/>
      </w:pPr>
      <w:r w:rsidRPr="0021587E">
        <w:t xml:space="preserve">From heav’n, his nursing from the foodful earth. </w:t>
      </w:r>
    </w:p>
    <w:p w14:paraId="7209AC5D" w14:textId="5FE1B918" w:rsidR="003A417A" w:rsidRPr="0021587E" w:rsidRDefault="003A417A" w:rsidP="0021587E">
      <w:pPr>
        <w:pStyle w:val="Poetry"/>
      </w:pPr>
      <w:r w:rsidRPr="0021587E">
        <w:t>Here his gigantic limbs, with large embrace,</w:t>
      </w:r>
    </w:p>
    <w:p w14:paraId="782652CF" w14:textId="299542DF" w:rsidR="003A417A" w:rsidRPr="0021587E" w:rsidRDefault="003A417A" w:rsidP="0021587E">
      <w:pPr>
        <w:pStyle w:val="Poetry"/>
      </w:pPr>
      <w:r w:rsidRPr="0021587E">
        <w:t>Infold nine acres of infernal space.</w:t>
      </w:r>
    </w:p>
    <w:p w14:paraId="6B72ABBB" w14:textId="77777777" w:rsidR="0021587E" w:rsidRDefault="003A417A" w:rsidP="0021587E">
      <w:pPr>
        <w:pStyle w:val="Poetry"/>
      </w:pPr>
      <w:r w:rsidRPr="0021587E">
        <w:t xml:space="preserve">A rav’nous vulture, in his open’d side, </w:t>
      </w:r>
    </w:p>
    <w:p w14:paraId="7143C61C" w14:textId="5E33272C" w:rsidR="003A417A" w:rsidRPr="0021587E" w:rsidRDefault="003A417A" w:rsidP="0021587E">
      <w:pPr>
        <w:pStyle w:val="Poetry"/>
      </w:pPr>
      <w:r w:rsidRPr="0021587E">
        <w:lastRenderedPageBreak/>
        <w:t xml:space="preserve">Her crooked beak and cruel talons </w:t>
      </w:r>
      <w:proofErr w:type="gramStart"/>
      <w:r w:rsidRPr="0021587E">
        <w:t>tried;</w:t>
      </w:r>
      <w:proofErr w:type="gramEnd"/>
    </w:p>
    <w:p w14:paraId="29C2C5DC" w14:textId="77777777" w:rsidR="0021587E" w:rsidRDefault="003A417A" w:rsidP="0021587E">
      <w:pPr>
        <w:pStyle w:val="Poetry"/>
      </w:pPr>
      <w:r w:rsidRPr="0021587E">
        <w:t xml:space="preserve">Still for the growing liver digg’d his </w:t>
      </w:r>
      <w:proofErr w:type="gramStart"/>
      <w:r w:rsidRPr="0021587E">
        <w:t>breast;</w:t>
      </w:r>
      <w:proofErr w:type="gramEnd"/>
      <w:r w:rsidRPr="0021587E">
        <w:t xml:space="preserve"> </w:t>
      </w:r>
    </w:p>
    <w:p w14:paraId="21C0313B" w14:textId="29332297" w:rsidR="003A417A" w:rsidRPr="0021587E" w:rsidRDefault="003A417A" w:rsidP="0021587E">
      <w:pPr>
        <w:pStyle w:val="Poetry"/>
      </w:pPr>
      <w:r w:rsidRPr="0021587E">
        <w:t xml:space="preserve">The growing liver still supplied the </w:t>
      </w:r>
      <w:proofErr w:type="gramStart"/>
      <w:r w:rsidRPr="0021587E">
        <w:t>feast;</w:t>
      </w:r>
      <w:proofErr w:type="gramEnd"/>
    </w:p>
    <w:p w14:paraId="652D7B20" w14:textId="5ED1D664" w:rsidR="003A417A" w:rsidRPr="0021587E" w:rsidRDefault="003A417A" w:rsidP="0021587E">
      <w:pPr>
        <w:pStyle w:val="Poetry"/>
      </w:pPr>
      <w:r w:rsidRPr="0021587E">
        <w:t>Still are his entrails fruitful to their pains:</w:t>
      </w:r>
    </w:p>
    <w:p w14:paraId="21B53920" w14:textId="77777777" w:rsidR="0021587E" w:rsidRDefault="003A417A" w:rsidP="0021587E">
      <w:pPr>
        <w:pStyle w:val="Poetry"/>
      </w:pPr>
      <w:r w:rsidRPr="0021587E">
        <w:t xml:space="preserve">Th’ immortal hunger lasts, th’ immortal food remains. </w:t>
      </w:r>
    </w:p>
    <w:p w14:paraId="1CD95A89" w14:textId="331AAEEB" w:rsidR="003A417A" w:rsidRPr="0021587E" w:rsidRDefault="003A417A" w:rsidP="0021587E">
      <w:pPr>
        <w:pStyle w:val="Poetry"/>
      </w:pPr>
      <w:r w:rsidRPr="0021587E">
        <w:t>Ixion and Perithous I could name,</w:t>
      </w:r>
    </w:p>
    <w:p w14:paraId="565090D4" w14:textId="77777777" w:rsidR="0021587E" w:rsidRDefault="003A417A" w:rsidP="0021587E">
      <w:pPr>
        <w:pStyle w:val="Poetry"/>
      </w:pPr>
      <w:r w:rsidRPr="0021587E">
        <w:t xml:space="preserve">And more Thessalian chiefs of mighty fame. </w:t>
      </w:r>
    </w:p>
    <w:p w14:paraId="5973006D" w14:textId="405D4C9A" w:rsidR="003A417A" w:rsidRPr="0021587E" w:rsidRDefault="003A417A" w:rsidP="0021587E">
      <w:pPr>
        <w:pStyle w:val="Poetry"/>
      </w:pPr>
      <w:r w:rsidRPr="0021587E">
        <w:t>High o’er their heads a mold’ring rock is plac’d,</w:t>
      </w:r>
    </w:p>
    <w:p w14:paraId="2BE43A74" w14:textId="1E8C1B2F" w:rsidR="003A417A" w:rsidRPr="0021587E" w:rsidRDefault="003A417A" w:rsidP="0021587E">
      <w:pPr>
        <w:pStyle w:val="Poetry"/>
      </w:pPr>
      <w:r w:rsidRPr="0021587E">
        <w:t xml:space="preserve">That promises a </w:t>
      </w:r>
      <w:proofErr w:type="gramStart"/>
      <w:r w:rsidRPr="0021587E">
        <w:t>fall, and</w:t>
      </w:r>
      <w:proofErr w:type="gramEnd"/>
      <w:r w:rsidRPr="0021587E">
        <w:t xml:space="preserve"> shakes at ev’ry blast.</w:t>
      </w:r>
    </w:p>
    <w:p w14:paraId="74F2D808" w14:textId="77777777" w:rsidR="0021587E" w:rsidRDefault="003A417A" w:rsidP="0021587E">
      <w:pPr>
        <w:pStyle w:val="Poetry"/>
      </w:pPr>
      <w:r w:rsidRPr="0021587E">
        <w:t xml:space="preserve">They lie below, on golden beds </w:t>
      </w:r>
      <w:proofErr w:type="gramStart"/>
      <w:r w:rsidRPr="0021587E">
        <w:t>display’d;</w:t>
      </w:r>
      <w:proofErr w:type="gramEnd"/>
      <w:r w:rsidRPr="0021587E">
        <w:t xml:space="preserve"> </w:t>
      </w:r>
    </w:p>
    <w:p w14:paraId="4E70A89C" w14:textId="77777777" w:rsidR="0021587E" w:rsidRDefault="003A417A" w:rsidP="0021587E">
      <w:pPr>
        <w:pStyle w:val="Poetry"/>
      </w:pPr>
      <w:r w:rsidRPr="0021587E">
        <w:t xml:space="preserve">And genial feasts with regal pomp are made. </w:t>
      </w:r>
    </w:p>
    <w:p w14:paraId="6DA33A59" w14:textId="2356A7D0" w:rsidR="003A417A" w:rsidRPr="0021587E" w:rsidRDefault="003A417A" w:rsidP="0021587E">
      <w:pPr>
        <w:pStyle w:val="Poetry"/>
      </w:pPr>
      <w:r w:rsidRPr="0021587E">
        <w:t>The Queen of Furies by their sides is set,</w:t>
      </w:r>
    </w:p>
    <w:p w14:paraId="2A0249BE" w14:textId="77777777" w:rsidR="003A417A" w:rsidRPr="0021587E" w:rsidRDefault="003A417A" w:rsidP="0021587E">
      <w:pPr>
        <w:pStyle w:val="Poetry"/>
      </w:pPr>
      <w:r w:rsidRPr="0021587E">
        <w:t>And snatches from their mouths th’ untasted meat,</w:t>
      </w:r>
    </w:p>
    <w:p w14:paraId="34D3B698" w14:textId="60B1BA17" w:rsidR="003A417A" w:rsidRPr="0021587E" w:rsidRDefault="003A417A" w:rsidP="0021587E">
      <w:pPr>
        <w:pStyle w:val="Poetry"/>
      </w:pPr>
      <w:r w:rsidRPr="0021587E">
        <w:t>Which if they touch, her hissing snakes she rears,</w:t>
      </w:r>
    </w:p>
    <w:p w14:paraId="43C02EDA" w14:textId="77777777" w:rsidR="0021587E" w:rsidRDefault="003A417A" w:rsidP="0021587E">
      <w:pPr>
        <w:pStyle w:val="Poetry"/>
      </w:pPr>
      <w:r w:rsidRPr="0021587E">
        <w:t xml:space="preserve">Tossing her torch, and thund’ring in their ears. </w:t>
      </w:r>
    </w:p>
    <w:p w14:paraId="23438D87" w14:textId="77777777" w:rsidR="0021587E" w:rsidRDefault="003A417A" w:rsidP="0021587E">
      <w:pPr>
        <w:pStyle w:val="Poetry"/>
      </w:pPr>
      <w:r w:rsidRPr="0021587E">
        <w:t xml:space="preserve">Then they, who brothers’ better claim </w:t>
      </w:r>
      <w:proofErr w:type="gramStart"/>
      <w:r w:rsidRPr="0021587E">
        <w:t>disown</w:t>
      </w:r>
      <w:proofErr w:type="gramEnd"/>
      <w:r w:rsidRPr="0021587E">
        <w:t xml:space="preserve">, </w:t>
      </w:r>
    </w:p>
    <w:p w14:paraId="1F707E3E" w14:textId="77777777" w:rsidR="0021587E" w:rsidRDefault="003A417A" w:rsidP="0021587E">
      <w:pPr>
        <w:pStyle w:val="Poetry"/>
      </w:pPr>
      <w:r w:rsidRPr="0021587E">
        <w:t xml:space="preserve">Expel their parents, and usurp the </w:t>
      </w:r>
      <w:proofErr w:type="gramStart"/>
      <w:r w:rsidRPr="0021587E">
        <w:t>throne;</w:t>
      </w:r>
      <w:proofErr w:type="gramEnd"/>
      <w:r w:rsidRPr="0021587E">
        <w:t xml:space="preserve"> </w:t>
      </w:r>
    </w:p>
    <w:p w14:paraId="3910C461" w14:textId="71994171" w:rsidR="003A417A" w:rsidRPr="0021587E" w:rsidRDefault="003A417A" w:rsidP="0021587E">
      <w:pPr>
        <w:pStyle w:val="Poetry"/>
      </w:pPr>
      <w:r w:rsidRPr="0021587E">
        <w:t>Defraud their clients, and, to lucre sold,</w:t>
      </w:r>
    </w:p>
    <w:p w14:paraId="534A8AF0" w14:textId="120B898D" w:rsidR="003A417A" w:rsidRPr="0021587E" w:rsidRDefault="003A417A" w:rsidP="0021587E">
      <w:pPr>
        <w:pStyle w:val="Poetry"/>
      </w:pPr>
      <w:r w:rsidRPr="0021587E">
        <w:t xml:space="preserve">Sit brooding on unprofitable </w:t>
      </w:r>
      <w:proofErr w:type="gramStart"/>
      <w:r w:rsidRPr="0021587E">
        <w:t>gold;</w:t>
      </w:r>
      <w:proofErr w:type="gramEnd"/>
    </w:p>
    <w:p w14:paraId="61CCBD52" w14:textId="77777777" w:rsidR="0021587E" w:rsidRDefault="003A417A" w:rsidP="0021587E">
      <w:pPr>
        <w:pStyle w:val="Poetry"/>
      </w:pPr>
      <w:r w:rsidRPr="0021587E">
        <w:t xml:space="preserve">Who dare not give, and ev’n refuse to </w:t>
      </w:r>
      <w:proofErr w:type="gramStart"/>
      <w:r w:rsidRPr="0021587E">
        <w:t>lend</w:t>
      </w:r>
      <w:proofErr w:type="gramEnd"/>
      <w:r w:rsidRPr="0021587E">
        <w:t xml:space="preserve"> </w:t>
      </w:r>
    </w:p>
    <w:p w14:paraId="07E57668" w14:textId="77777777" w:rsidR="0021587E" w:rsidRDefault="003A417A" w:rsidP="0021587E">
      <w:pPr>
        <w:pStyle w:val="Poetry"/>
      </w:pPr>
      <w:r w:rsidRPr="0021587E">
        <w:t xml:space="preserve">To their poor kindred, or a wanting friend. </w:t>
      </w:r>
    </w:p>
    <w:p w14:paraId="4AD453A9" w14:textId="77777777" w:rsidR="0021587E" w:rsidRDefault="003A417A" w:rsidP="0021587E">
      <w:pPr>
        <w:pStyle w:val="Poetry"/>
      </w:pPr>
      <w:r w:rsidRPr="0021587E">
        <w:t xml:space="preserve">Vast is the throng of </w:t>
      </w:r>
      <w:proofErr w:type="gramStart"/>
      <w:r w:rsidRPr="0021587E">
        <w:t>these;</w:t>
      </w:r>
      <w:proofErr w:type="gramEnd"/>
      <w:r w:rsidRPr="0021587E">
        <w:t xml:space="preserve"> nor less the train </w:t>
      </w:r>
    </w:p>
    <w:p w14:paraId="6DC100E3" w14:textId="08FC1C3F" w:rsidR="003A417A" w:rsidRPr="0021587E" w:rsidRDefault="003A417A" w:rsidP="0021587E">
      <w:pPr>
        <w:pStyle w:val="Poetry"/>
      </w:pPr>
      <w:r w:rsidRPr="0021587E">
        <w:t>Of lustful youths, for foul adult’ry slain:</w:t>
      </w:r>
    </w:p>
    <w:p w14:paraId="204BED4B" w14:textId="3CB826FC" w:rsidR="003A417A" w:rsidRPr="0021587E" w:rsidRDefault="003A417A" w:rsidP="0021587E">
      <w:pPr>
        <w:pStyle w:val="Poetry"/>
      </w:pPr>
      <w:r w:rsidRPr="0021587E">
        <w:t>Hosts of deserters, who their honor sold,</w:t>
      </w:r>
    </w:p>
    <w:p w14:paraId="7C5930A6" w14:textId="77777777" w:rsidR="0021587E" w:rsidRDefault="003A417A" w:rsidP="0021587E">
      <w:pPr>
        <w:pStyle w:val="Poetry"/>
      </w:pPr>
      <w:r w:rsidRPr="0021587E">
        <w:t xml:space="preserve">And basely broke their faith for bribes of gold. </w:t>
      </w:r>
    </w:p>
    <w:p w14:paraId="6006EF14" w14:textId="77777777" w:rsidR="0021587E" w:rsidRDefault="003A417A" w:rsidP="0021587E">
      <w:pPr>
        <w:pStyle w:val="Poetry"/>
      </w:pPr>
      <w:r w:rsidRPr="0021587E">
        <w:t xml:space="preserve">All these within the dungeon’s depth remain, </w:t>
      </w:r>
    </w:p>
    <w:p w14:paraId="1BDB0E38" w14:textId="04AC4605" w:rsidR="003A417A" w:rsidRPr="0021587E" w:rsidRDefault="003A417A" w:rsidP="0021587E">
      <w:pPr>
        <w:pStyle w:val="Poetry"/>
      </w:pPr>
      <w:r w:rsidRPr="0021587E">
        <w:t xml:space="preserve">Despairing </w:t>
      </w:r>
      <w:proofErr w:type="gramStart"/>
      <w:r w:rsidRPr="0021587E">
        <w:t>pardon, and</w:t>
      </w:r>
      <w:proofErr w:type="gramEnd"/>
      <w:r w:rsidRPr="0021587E">
        <w:t xml:space="preserve"> expecting pain.</w:t>
      </w:r>
    </w:p>
    <w:p w14:paraId="3DBD481F" w14:textId="77777777" w:rsidR="003A417A" w:rsidRPr="0021587E" w:rsidRDefault="003A417A" w:rsidP="0021587E">
      <w:pPr>
        <w:pStyle w:val="Poetry"/>
      </w:pPr>
      <w:r w:rsidRPr="0021587E">
        <w:t>Ask not what pains; nor farther seek to know</w:t>
      </w:r>
    </w:p>
    <w:p w14:paraId="21849592" w14:textId="06A7B23A" w:rsidR="003A417A" w:rsidRPr="0021587E" w:rsidRDefault="003A417A" w:rsidP="0021587E">
      <w:pPr>
        <w:pStyle w:val="Poetry"/>
      </w:pPr>
      <w:r w:rsidRPr="0021587E">
        <w:t>Their process, or the forms of law below.</w:t>
      </w:r>
    </w:p>
    <w:p w14:paraId="766AC060" w14:textId="77777777" w:rsidR="003A417A" w:rsidRPr="0021587E" w:rsidRDefault="003A417A" w:rsidP="0021587E">
      <w:pPr>
        <w:pStyle w:val="Poetry"/>
      </w:pPr>
      <w:r w:rsidRPr="0021587E">
        <w:t>Some roll a weighty stone; some, laid along,</w:t>
      </w:r>
    </w:p>
    <w:p w14:paraId="75CB1768" w14:textId="77777777" w:rsidR="0021587E" w:rsidRDefault="003A417A" w:rsidP="0021587E">
      <w:pPr>
        <w:pStyle w:val="Poetry"/>
      </w:pPr>
      <w:r w:rsidRPr="0021587E">
        <w:t xml:space="preserve">And bound with burning wires, on spokes of wheels are hung </w:t>
      </w:r>
    </w:p>
    <w:p w14:paraId="786327DF" w14:textId="6A6D14FD" w:rsidR="003A417A" w:rsidRPr="0021587E" w:rsidRDefault="003A417A" w:rsidP="0021587E">
      <w:pPr>
        <w:pStyle w:val="Poetry"/>
      </w:pPr>
      <w:r w:rsidRPr="0021587E">
        <w:t>Unhappy Theseus, doom’d for ever there,</w:t>
      </w:r>
    </w:p>
    <w:p w14:paraId="0EFD7FBD" w14:textId="77777777" w:rsidR="003A417A" w:rsidRPr="0021587E" w:rsidRDefault="003A417A" w:rsidP="0021587E">
      <w:pPr>
        <w:pStyle w:val="Poetry"/>
      </w:pPr>
      <w:r w:rsidRPr="0021587E">
        <w:t xml:space="preserve">Is fix’d by fate on his eternal </w:t>
      </w:r>
      <w:proofErr w:type="gramStart"/>
      <w:r w:rsidRPr="0021587E">
        <w:t>chair;</w:t>
      </w:r>
      <w:proofErr w:type="gramEnd"/>
    </w:p>
    <w:p w14:paraId="2E1A3487" w14:textId="274C1168" w:rsidR="003A417A" w:rsidRPr="0021587E" w:rsidRDefault="003A417A" w:rsidP="0021587E">
      <w:pPr>
        <w:pStyle w:val="Poetry"/>
      </w:pPr>
      <w:r w:rsidRPr="0021587E">
        <w:t>And wretched Phlegyas warns the world with cries</w:t>
      </w:r>
    </w:p>
    <w:p w14:paraId="3E5DE1BB" w14:textId="77777777" w:rsidR="003A417A" w:rsidRPr="0021587E" w:rsidRDefault="003A417A" w:rsidP="0021587E">
      <w:pPr>
        <w:pStyle w:val="Poetry"/>
      </w:pPr>
      <w:r w:rsidRPr="0021587E">
        <w:t>(Could warning make the world more just or wise):</w:t>
      </w:r>
    </w:p>
    <w:p w14:paraId="5B2E7FFD" w14:textId="77777777" w:rsidR="0021587E" w:rsidRDefault="003A417A" w:rsidP="0021587E">
      <w:pPr>
        <w:pStyle w:val="Poetry"/>
      </w:pPr>
      <w:r w:rsidRPr="0021587E">
        <w:lastRenderedPageBreak/>
        <w:t xml:space="preserve">‘Learn righteousness, and dread th’ avenging deities.’ </w:t>
      </w:r>
    </w:p>
    <w:p w14:paraId="32A98FBC" w14:textId="2C4481A6" w:rsidR="003A417A" w:rsidRPr="0021587E" w:rsidRDefault="003A417A" w:rsidP="0021587E">
      <w:pPr>
        <w:pStyle w:val="Poetry"/>
      </w:pPr>
      <w:r w:rsidRPr="0021587E">
        <w:t xml:space="preserve">To </w:t>
      </w:r>
      <w:proofErr w:type="gramStart"/>
      <w:r w:rsidRPr="0021587E">
        <w:t>tyrants</w:t>
      </w:r>
      <w:proofErr w:type="gramEnd"/>
      <w:r w:rsidRPr="0021587E">
        <w:t xml:space="preserve"> others have their country sold,</w:t>
      </w:r>
    </w:p>
    <w:p w14:paraId="2DFC001B" w14:textId="77777777" w:rsidR="003A417A" w:rsidRPr="0021587E" w:rsidRDefault="003A417A" w:rsidP="0021587E">
      <w:pPr>
        <w:pStyle w:val="Poetry"/>
      </w:pPr>
      <w:r w:rsidRPr="0021587E">
        <w:t xml:space="preserve">Imposing foreign lords, for foreign </w:t>
      </w:r>
      <w:proofErr w:type="gramStart"/>
      <w:r w:rsidRPr="0021587E">
        <w:t>gold;</w:t>
      </w:r>
      <w:proofErr w:type="gramEnd"/>
    </w:p>
    <w:p w14:paraId="379CD95C" w14:textId="3F29A1E3" w:rsidR="003A417A" w:rsidRPr="0021587E" w:rsidRDefault="003A417A" w:rsidP="0021587E">
      <w:pPr>
        <w:pStyle w:val="Poetry"/>
      </w:pPr>
      <w:r w:rsidRPr="0021587E">
        <w:t>Some have old laws repeal’d, new statutes made,</w:t>
      </w:r>
      <w:r w:rsidRPr="0021587E">
        <w:tab/>
      </w:r>
    </w:p>
    <w:p w14:paraId="605AEB21" w14:textId="77777777" w:rsidR="0021587E" w:rsidRDefault="003A417A" w:rsidP="0021587E">
      <w:pPr>
        <w:pStyle w:val="Poetry"/>
      </w:pPr>
      <w:r w:rsidRPr="0021587E">
        <w:t xml:space="preserve">Not as the people pleas’d, but as they </w:t>
      </w:r>
      <w:proofErr w:type="gramStart"/>
      <w:r w:rsidRPr="0021587E">
        <w:t>paid;</w:t>
      </w:r>
      <w:proofErr w:type="gramEnd"/>
      <w:r w:rsidRPr="0021587E">
        <w:t xml:space="preserve"> </w:t>
      </w:r>
    </w:p>
    <w:p w14:paraId="174B7830" w14:textId="3B344C2B" w:rsidR="003A417A" w:rsidRPr="0021587E" w:rsidRDefault="003A417A" w:rsidP="0021587E">
      <w:pPr>
        <w:pStyle w:val="Poetry"/>
      </w:pPr>
      <w:r w:rsidRPr="0021587E">
        <w:t>With incest some their daughters’ bed profan’d:</w:t>
      </w:r>
    </w:p>
    <w:p w14:paraId="349AAB2A" w14:textId="77777777" w:rsidR="0021587E" w:rsidRDefault="003A417A" w:rsidP="0021587E">
      <w:pPr>
        <w:pStyle w:val="Poetry"/>
      </w:pPr>
      <w:r w:rsidRPr="0021587E">
        <w:t xml:space="preserve">All dar’d the worst of ills, and, what they dar’d, attain’d. </w:t>
      </w:r>
    </w:p>
    <w:p w14:paraId="454E9424" w14:textId="1AFB4534" w:rsidR="003A417A" w:rsidRPr="0021587E" w:rsidRDefault="003A417A" w:rsidP="0021587E">
      <w:pPr>
        <w:pStyle w:val="Poetry"/>
      </w:pPr>
      <w:r w:rsidRPr="0021587E">
        <w:t xml:space="preserve">Had I </w:t>
      </w:r>
      <w:proofErr w:type="gramStart"/>
      <w:r w:rsidRPr="0021587E">
        <w:t>a</w:t>
      </w:r>
      <w:proofErr w:type="gramEnd"/>
      <w:r w:rsidRPr="0021587E">
        <w:t xml:space="preserve"> hundred mouths, a hundred tongues,</w:t>
      </w:r>
    </w:p>
    <w:p w14:paraId="72960696" w14:textId="4DD2AD78" w:rsidR="003A417A" w:rsidRPr="0021587E" w:rsidRDefault="003A417A" w:rsidP="0021587E">
      <w:pPr>
        <w:pStyle w:val="Poetry"/>
      </w:pPr>
      <w:r w:rsidRPr="0021587E">
        <w:t>And throats of brass, inspir’d with iron lungs,</w:t>
      </w:r>
    </w:p>
    <w:p w14:paraId="00879CB6" w14:textId="77777777" w:rsidR="003A417A" w:rsidRPr="0021587E" w:rsidRDefault="003A417A" w:rsidP="0021587E">
      <w:pPr>
        <w:pStyle w:val="Poetry"/>
      </w:pPr>
      <w:r w:rsidRPr="0021587E">
        <w:t>I could not half those horrid crimes repeat,</w:t>
      </w:r>
    </w:p>
    <w:p w14:paraId="3E20605F" w14:textId="77777777" w:rsidR="0021587E" w:rsidRDefault="003A417A" w:rsidP="0021587E">
      <w:pPr>
        <w:pStyle w:val="Poetry"/>
      </w:pPr>
      <w:r w:rsidRPr="0021587E">
        <w:t xml:space="preserve">Nor half the punishments those crimes have met. </w:t>
      </w:r>
    </w:p>
    <w:p w14:paraId="6D939B1A" w14:textId="2655A179" w:rsidR="003A417A" w:rsidRPr="0021587E" w:rsidRDefault="003A417A" w:rsidP="0021587E">
      <w:pPr>
        <w:pStyle w:val="Poetry"/>
      </w:pPr>
      <w:r w:rsidRPr="0021587E">
        <w:t>But let us haste our voyage to pursue:</w:t>
      </w:r>
    </w:p>
    <w:p w14:paraId="52B21BFF" w14:textId="77777777" w:rsidR="003A417A" w:rsidRPr="0021587E" w:rsidRDefault="003A417A" w:rsidP="0021587E">
      <w:pPr>
        <w:pStyle w:val="Poetry"/>
      </w:pPr>
      <w:r w:rsidRPr="0021587E">
        <w:t xml:space="preserve">The walls of Pluto’s palace are in </w:t>
      </w:r>
      <w:proofErr w:type="gramStart"/>
      <w:r w:rsidRPr="0021587E">
        <w:t>view;</w:t>
      </w:r>
      <w:proofErr w:type="gramEnd"/>
    </w:p>
    <w:p w14:paraId="15E8EC11" w14:textId="5CD6D041" w:rsidR="003A417A" w:rsidRPr="0021587E" w:rsidRDefault="003A417A" w:rsidP="0021587E">
      <w:pPr>
        <w:pStyle w:val="Poetry"/>
      </w:pPr>
      <w:r w:rsidRPr="0021587E">
        <w:t>The gate, and iron arch above it, stands</w:t>
      </w:r>
    </w:p>
    <w:p w14:paraId="7A8BAC93" w14:textId="77777777" w:rsidR="0021587E" w:rsidRDefault="003A417A" w:rsidP="0021587E">
      <w:pPr>
        <w:pStyle w:val="Poetry"/>
      </w:pPr>
      <w:r w:rsidRPr="0021587E">
        <w:t xml:space="preserve">On anvils labor’d by the Cyclops’ hands. </w:t>
      </w:r>
    </w:p>
    <w:p w14:paraId="23B50744" w14:textId="38003205" w:rsidR="003A417A" w:rsidRPr="0021587E" w:rsidRDefault="003A417A" w:rsidP="0021587E">
      <w:pPr>
        <w:pStyle w:val="Poetry"/>
      </w:pPr>
      <w:r w:rsidRPr="0021587E">
        <w:t>Before our farther way the Fates allow,</w:t>
      </w:r>
    </w:p>
    <w:p w14:paraId="72E4934B" w14:textId="77777777" w:rsidR="003A417A" w:rsidRPr="0021587E" w:rsidRDefault="003A417A" w:rsidP="0021587E">
      <w:pPr>
        <w:pStyle w:val="Poetry"/>
      </w:pPr>
      <w:r w:rsidRPr="0021587E">
        <w:t>Here must we fix on high the golden bough.”</w:t>
      </w:r>
    </w:p>
    <w:p w14:paraId="52A4CD9B" w14:textId="77777777" w:rsidR="0021587E" w:rsidRDefault="0021587E" w:rsidP="0021587E">
      <w:pPr>
        <w:pStyle w:val="Poetry"/>
      </w:pPr>
    </w:p>
    <w:p w14:paraId="45F38B0C" w14:textId="5B687D89" w:rsidR="003A417A" w:rsidRPr="0021587E" w:rsidRDefault="003A417A" w:rsidP="0021587E">
      <w:pPr>
        <w:pStyle w:val="Poetry"/>
      </w:pPr>
      <w:r w:rsidRPr="0021587E">
        <w:t>She said: and thro’ the gloomy shades they pass’d,</w:t>
      </w:r>
    </w:p>
    <w:p w14:paraId="2B2A2D4B" w14:textId="06B88BB0" w:rsidR="003A417A" w:rsidRPr="0021587E" w:rsidRDefault="003A417A" w:rsidP="0021587E">
      <w:pPr>
        <w:pStyle w:val="Poetry"/>
      </w:pPr>
      <w:r w:rsidRPr="0021587E">
        <w:t>And chose the middle path. Arriv’d at last,</w:t>
      </w:r>
    </w:p>
    <w:p w14:paraId="006DF522" w14:textId="77777777" w:rsidR="0021587E" w:rsidRDefault="003A417A" w:rsidP="0021587E">
      <w:pPr>
        <w:pStyle w:val="Poetry"/>
      </w:pPr>
      <w:r w:rsidRPr="0021587E">
        <w:t xml:space="preserve">The prince with living water sprinkled o’er </w:t>
      </w:r>
    </w:p>
    <w:p w14:paraId="60EDD5DD" w14:textId="77777777" w:rsidR="0021587E" w:rsidRDefault="003A417A" w:rsidP="0021587E">
      <w:pPr>
        <w:pStyle w:val="Poetry"/>
      </w:pPr>
      <w:r w:rsidRPr="0021587E">
        <w:t xml:space="preserve">His limbs and body; then approach’d the door, </w:t>
      </w:r>
    </w:p>
    <w:p w14:paraId="0C18593C" w14:textId="1561B873" w:rsidR="003A417A" w:rsidRPr="0021587E" w:rsidRDefault="003A417A" w:rsidP="0021587E">
      <w:pPr>
        <w:pStyle w:val="Poetry"/>
      </w:pPr>
      <w:r w:rsidRPr="0021587E">
        <w:t>Possess’d the porch, and on the front above</w:t>
      </w:r>
    </w:p>
    <w:p w14:paraId="0D80131E" w14:textId="77777777" w:rsidR="003A417A" w:rsidRPr="0021587E" w:rsidRDefault="003A417A" w:rsidP="0021587E">
      <w:pPr>
        <w:pStyle w:val="Poetry"/>
      </w:pPr>
      <w:r w:rsidRPr="0021587E">
        <w:t>He fix’d the fatal bough requir’d by Pluto’s love.</w:t>
      </w:r>
    </w:p>
    <w:p w14:paraId="056A2AE9" w14:textId="07FE4A0E" w:rsidR="003A417A" w:rsidRPr="0021587E" w:rsidRDefault="003A417A" w:rsidP="0021587E">
      <w:pPr>
        <w:pStyle w:val="Poetry"/>
      </w:pPr>
      <w:r w:rsidRPr="0021587E">
        <w:t>These holy rites perform’d, they took their way</w:t>
      </w:r>
    </w:p>
    <w:p w14:paraId="54FCEB49" w14:textId="77777777" w:rsidR="003A417A" w:rsidRPr="0021587E" w:rsidRDefault="003A417A" w:rsidP="0021587E">
      <w:pPr>
        <w:pStyle w:val="Poetry"/>
      </w:pPr>
      <w:r w:rsidRPr="0021587E">
        <w:t>Where long extended plains of pleasure lay:</w:t>
      </w:r>
    </w:p>
    <w:p w14:paraId="58CFF61B" w14:textId="77777777" w:rsidR="0021587E" w:rsidRDefault="003A417A" w:rsidP="0021587E">
      <w:pPr>
        <w:pStyle w:val="Poetry"/>
      </w:pPr>
      <w:r w:rsidRPr="0021587E">
        <w:t xml:space="preserve">The verdant fields with those of heav’n may vie, </w:t>
      </w:r>
    </w:p>
    <w:p w14:paraId="05DB23AB" w14:textId="416B9F6D" w:rsidR="003A417A" w:rsidRPr="0021587E" w:rsidRDefault="003A417A" w:rsidP="0021587E">
      <w:pPr>
        <w:pStyle w:val="Poetry"/>
      </w:pPr>
      <w:r w:rsidRPr="0021587E">
        <w:t xml:space="preserve">With ether vested, and a purple </w:t>
      </w:r>
      <w:proofErr w:type="gramStart"/>
      <w:r w:rsidRPr="0021587E">
        <w:t>sky;</w:t>
      </w:r>
      <w:proofErr w:type="gramEnd"/>
    </w:p>
    <w:p w14:paraId="42F409EC" w14:textId="77777777" w:rsidR="003A417A" w:rsidRPr="0021587E" w:rsidRDefault="003A417A" w:rsidP="0021587E">
      <w:pPr>
        <w:pStyle w:val="Poetry"/>
      </w:pPr>
      <w:r w:rsidRPr="0021587E">
        <w:t>The blissful seats of happy souls below.</w:t>
      </w:r>
    </w:p>
    <w:p w14:paraId="272D826B" w14:textId="5F9C751B" w:rsidR="003A417A" w:rsidRPr="0021587E" w:rsidRDefault="003A417A" w:rsidP="0021587E">
      <w:pPr>
        <w:pStyle w:val="Poetry"/>
      </w:pPr>
      <w:r w:rsidRPr="0021587E">
        <w:t xml:space="preserve">Stars of their own, and their own suns, they </w:t>
      </w:r>
      <w:proofErr w:type="gramStart"/>
      <w:r w:rsidRPr="0021587E">
        <w:t>know;</w:t>
      </w:r>
      <w:proofErr w:type="gramEnd"/>
    </w:p>
    <w:p w14:paraId="17F11AFD" w14:textId="77777777" w:rsidR="003A417A" w:rsidRPr="0021587E" w:rsidRDefault="003A417A" w:rsidP="0021587E">
      <w:pPr>
        <w:pStyle w:val="Poetry"/>
      </w:pPr>
      <w:r w:rsidRPr="0021587E">
        <w:t>Their airy limbs in sports they exercise,</w:t>
      </w:r>
    </w:p>
    <w:p w14:paraId="54CFB9D3" w14:textId="77777777" w:rsidR="0021587E" w:rsidRDefault="003A417A" w:rsidP="0021587E">
      <w:pPr>
        <w:pStyle w:val="Poetry"/>
      </w:pPr>
      <w:r w:rsidRPr="0021587E">
        <w:t xml:space="preserve">And on the green contend the wrestler’s prize. </w:t>
      </w:r>
    </w:p>
    <w:p w14:paraId="17A526C4" w14:textId="10457CC1" w:rsidR="003A417A" w:rsidRPr="0021587E" w:rsidRDefault="003A417A" w:rsidP="0021587E">
      <w:pPr>
        <w:pStyle w:val="Poetry"/>
      </w:pPr>
      <w:r w:rsidRPr="0021587E">
        <w:t xml:space="preserve">Some in heroic verse divinely </w:t>
      </w:r>
      <w:proofErr w:type="gramStart"/>
      <w:r w:rsidRPr="0021587E">
        <w:t>sing;</w:t>
      </w:r>
      <w:proofErr w:type="gramEnd"/>
    </w:p>
    <w:p w14:paraId="35CCF24A" w14:textId="77777777" w:rsidR="003A417A" w:rsidRPr="0021587E" w:rsidRDefault="003A417A" w:rsidP="0021587E">
      <w:pPr>
        <w:pStyle w:val="Poetry"/>
      </w:pPr>
      <w:r w:rsidRPr="0021587E">
        <w:t>Others in artful measures led the ring.</w:t>
      </w:r>
    </w:p>
    <w:p w14:paraId="1277C67F" w14:textId="17285C06" w:rsidR="003A417A" w:rsidRPr="0021587E" w:rsidRDefault="003A417A" w:rsidP="0021587E">
      <w:pPr>
        <w:pStyle w:val="Poetry"/>
      </w:pPr>
      <w:r w:rsidRPr="0021587E">
        <w:t>The Thracian bard, surrounded by the rest,</w:t>
      </w:r>
    </w:p>
    <w:p w14:paraId="150F312F" w14:textId="77777777" w:rsidR="0021587E" w:rsidRDefault="003A417A" w:rsidP="0021587E">
      <w:pPr>
        <w:pStyle w:val="Poetry"/>
      </w:pPr>
      <w:r w:rsidRPr="0021587E">
        <w:lastRenderedPageBreak/>
        <w:t xml:space="preserve">There stands conspicuous in his flowing </w:t>
      </w:r>
      <w:proofErr w:type="gramStart"/>
      <w:r w:rsidRPr="0021587E">
        <w:t>vest;</w:t>
      </w:r>
      <w:proofErr w:type="gramEnd"/>
      <w:r w:rsidRPr="0021587E">
        <w:t xml:space="preserve"> </w:t>
      </w:r>
    </w:p>
    <w:p w14:paraId="18069FCD" w14:textId="025F1758" w:rsidR="003A417A" w:rsidRPr="0021587E" w:rsidRDefault="003A417A" w:rsidP="0021587E">
      <w:pPr>
        <w:pStyle w:val="Poetry"/>
      </w:pPr>
      <w:r w:rsidRPr="0021587E">
        <w:t>His flying fingers, and harmonious quill,</w:t>
      </w:r>
    </w:p>
    <w:p w14:paraId="32459EBD" w14:textId="77777777" w:rsidR="0021587E" w:rsidRDefault="003A417A" w:rsidP="0021587E">
      <w:pPr>
        <w:pStyle w:val="Poetry"/>
      </w:pPr>
      <w:r w:rsidRPr="0021587E">
        <w:t xml:space="preserve">Strikes sev’n distinguish’d notes, and sev’n at once they fill. </w:t>
      </w:r>
    </w:p>
    <w:p w14:paraId="512D2EA6" w14:textId="02DEA3FC" w:rsidR="003A417A" w:rsidRPr="0021587E" w:rsidRDefault="003A417A" w:rsidP="0021587E">
      <w:pPr>
        <w:pStyle w:val="Poetry"/>
      </w:pPr>
      <w:r w:rsidRPr="0021587E">
        <w:t>Here found they Teucer’s old heroic race,</w:t>
      </w:r>
    </w:p>
    <w:p w14:paraId="4D637277" w14:textId="24C555E6" w:rsidR="003A417A" w:rsidRPr="0021587E" w:rsidRDefault="003A417A" w:rsidP="0021587E">
      <w:pPr>
        <w:pStyle w:val="Poetry"/>
      </w:pPr>
      <w:r w:rsidRPr="0021587E">
        <w:t>Born better times and happier years to grace.</w:t>
      </w:r>
    </w:p>
    <w:p w14:paraId="7B2B291A" w14:textId="77777777" w:rsidR="003A417A" w:rsidRPr="0021587E" w:rsidRDefault="003A417A" w:rsidP="0021587E">
      <w:pPr>
        <w:pStyle w:val="Poetry"/>
      </w:pPr>
      <w:r w:rsidRPr="0021587E">
        <w:t>Assaracus and Ilus here enjoy</w:t>
      </w:r>
    </w:p>
    <w:p w14:paraId="75829DBB" w14:textId="77777777" w:rsidR="0021587E" w:rsidRDefault="003A417A" w:rsidP="0021587E">
      <w:pPr>
        <w:pStyle w:val="Poetry"/>
      </w:pPr>
      <w:r w:rsidRPr="0021587E">
        <w:t xml:space="preserve">Perpetual fame, with him who founded Troy. </w:t>
      </w:r>
    </w:p>
    <w:p w14:paraId="41D4BD89" w14:textId="417D0DAE" w:rsidR="003A417A" w:rsidRPr="0021587E" w:rsidRDefault="003A417A" w:rsidP="0021587E">
      <w:pPr>
        <w:pStyle w:val="Poetry"/>
      </w:pPr>
      <w:r w:rsidRPr="0021587E">
        <w:t>The chief beheld their chariots from afar,</w:t>
      </w:r>
    </w:p>
    <w:p w14:paraId="19780A9C" w14:textId="77777777" w:rsidR="003A417A" w:rsidRPr="0021587E" w:rsidRDefault="003A417A" w:rsidP="0021587E">
      <w:pPr>
        <w:pStyle w:val="Poetry"/>
      </w:pPr>
      <w:r w:rsidRPr="0021587E">
        <w:t xml:space="preserve">Their shining arms, and </w:t>
      </w:r>
      <w:proofErr w:type="gramStart"/>
      <w:r w:rsidRPr="0021587E">
        <w:t>coursers</w:t>
      </w:r>
      <w:proofErr w:type="gramEnd"/>
      <w:r w:rsidRPr="0021587E">
        <w:t xml:space="preserve"> train’d to war:</w:t>
      </w:r>
    </w:p>
    <w:p w14:paraId="2D3BD458" w14:textId="620C88A0" w:rsidR="003A417A" w:rsidRPr="0021587E" w:rsidRDefault="003A417A" w:rsidP="0021587E">
      <w:pPr>
        <w:pStyle w:val="Poetry"/>
      </w:pPr>
      <w:r w:rsidRPr="0021587E">
        <w:t>Their lances fix’d in earth, their steeds around,</w:t>
      </w:r>
    </w:p>
    <w:p w14:paraId="270017EB" w14:textId="77777777" w:rsidR="0021587E" w:rsidRDefault="003A417A" w:rsidP="0021587E">
      <w:pPr>
        <w:pStyle w:val="Poetry"/>
      </w:pPr>
      <w:r w:rsidRPr="0021587E">
        <w:t xml:space="preserve">Free from their harness, graze the flow’ry ground. </w:t>
      </w:r>
    </w:p>
    <w:p w14:paraId="6B4E0D5B" w14:textId="15E255BE" w:rsidR="003A417A" w:rsidRPr="0021587E" w:rsidRDefault="003A417A" w:rsidP="0021587E">
      <w:pPr>
        <w:pStyle w:val="Poetry"/>
      </w:pPr>
      <w:r w:rsidRPr="0021587E">
        <w:t>The love of horses which they had, alive,</w:t>
      </w:r>
    </w:p>
    <w:p w14:paraId="2C6350A6" w14:textId="77777777" w:rsidR="003A417A" w:rsidRPr="0021587E" w:rsidRDefault="003A417A" w:rsidP="0021587E">
      <w:pPr>
        <w:pStyle w:val="Poetry"/>
      </w:pPr>
      <w:r w:rsidRPr="0021587E">
        <w:t>And care of chariots, after death survive.</w:t>
      </w:r>
    </w:p>
    <w:p w14:paraId="7919BC0E" w14:textId="77777777" w:rsidR="003A417A" w:rsidRPr="0021587E" w:rsidRDefault="003A417A" w:rsidP="0021587E">
      <w:pPr>
        <w:pStyle w:val="Poetry"/>
      </w:pPr>
      <w:r w:rsidRPr="0021587E">
        <w:t xml:space="preserve">Some cheerful souls were feasting on the </w:t>
      </w:r>
      <w:proofErr w:type="gramStart"/>
      <w:r w:rsidRPr="0021587E">
        <w:t>plain;</w:t>
      </w:r>
      <w:proofErr w:type="gramEnd"/>
    </w:p>
    <w:p w14:paraId="6B50576D" w14:textId="7EDBA85E" w:rsidR="003A417A" w:rsidRPr="0021587E" w:rsidRDefault="003A417A" w:rsidP="0021587E">
      <w:pPr>
        <w:pStyle w:val="Poetry"/>
      </w:pPr>
      <w:r w:rsidRPr="0021587E">
        <w:t>Some did the song, and some the choir maintain,</w:t>
      </w:r>
    </w:p>
    <w:p w14:paraId="0436D1A2" w14:textId="77777777" w:rsidR="003A417A" w:rsidRPr="0021587E" w:rsidRDefault="003A417A" w:rsidP="0021587E">
      <w:pPr>
        <w:pStyle w:val="Poetry"/>
      </w:pPr>
      <w:r w:rsidRPr="0021587E">
        <w:t>Beneath a laurel shade, where mighty Po</w:t>
      </w:r>
    </w:p>
    <w:p w14:paraId="15EAFD7F" w14:textId="77777777" w:rsidR="0021587E" w:rsidRDefault="003A417A" w:rsidP="0021587E">
      <w:pPr>
        <w:pStyle w:val="Poetry"/>
      </w:pPr>
      <w:r w:rsidRPr="0021587E">
        <w:t xml:space="preserve">Mounts up to woods </w:t>
      </w:r>
      <w:proofErr w:type="gramStart"/>
      <w:r w:rsidRPr="0021587E">
        <w:t>above, and</w:t>
      </w:r>
      <w:proofErr w:type="gramEnd"/>
      <w:r w:rsidRPr="0021587E">
        <w:t xml:space="preserve"> hides his head below. </w:t>
      </w:r>
    </w:p>
    <w:p w14:paraId="4614F005" w14:textId="4BD7191B" w:rsidR="003A417A" w:rsidRPr="0021587E" w:rsidRDefault="003A417A" w:rsidP="0021587E">
      <w:pPr>
        <w:pStyle w:val="Poetry"/>
      </w:pPr>
      <w:r w:rsidRPr="0021587E">
        <w:t>Here patriots live, who, for their country’s good,</w:t>
      </w:r>
    </w:p>
    <w:p w14:paraId="2C48C430" w14:textId="77777777" w:rsidR="003A417A" w:rsidRPr="0021587E" w:rsidRDefault="003A417A" w:rsidP="0021587E">
      <w:pPr>
        <w:pStyle w:val="Poetry"/>
      </w:pPr>
      <w:r w:rsidRPr="0021587E">
        <w:t>In fighting fields, were prodigal of blood:</w:t>
      </w:r>
    </w:p>
    <w:p w14:paraId="7E9B2D24" w14:textId="68404105" w:rsidR="003A417A" w:rsidRPr="0021587E" w:rsidRDefault="003A417A" w:rsidP="0021587E">
      <w:pPr>
        <w:pStyle w:val="Poetry"/>
      </w:pPr>
      <w:r w:rsidRPr="0021587E">
        <w:t>Priests of unblemish’d lives here make abode,</w:t>
      </w:r>
    </w:p>
    <w:p w14:paraId="221FB7C4" w14:textId="77777777" w:rsidR="003A417A" w:rsidRPr="0021587E" w:rsidRDefault="003A417A" w:rsidP="0021587E">
      <w:pPr>
        <w:pStyle w:val="Poetry"/>
      </w:pPr>
      <w:r w:rsidRPr="0021587E">
        <w:t xml:space="preserve">And poets worthy their inspiring </w:t>
      </w:r>
      <w:proofErr w:type="gramStart"/>
      <w:r w:rsidRPr="0021587E">
        <w:t>god;</w:t>
      </w:r>
      <w:proofErr w:type="gramEnd"/>
    </w:p>
    <w:p w14:paraId="3D847978" w14:textId="77777777" w:rsidR="0021587E" w:rsidRDefault="003A417A" w:rsidP="0021587E">
      <w:pPr>
        <w:pStyle w:val="Poetry"/>
      </w:pPr>
      <w:r w:rsidRPr="0021587E">
        <w:t xml:space="preserve">And searching wits, of more mechanic parts, </w:t>
      </w:r>
    </w:p>
    <w:p w14:paraId="35D98D15" w14:textId="040B3888" w:rsidR="003A417A" w:rsidRPr="0021587E" w:rsidRDefault="003A417A" w:rsidP="0021587E">
      <w:pPr>
        <w:pStyle w:val="Poetry"/>
      </w:pPr>
      <w:r w:rsidRPr="0021587E">
        <w:t>Who grac’d their age with new-invented arts:</w:t>
      </w:r>
    </w:p>
    <w:p w14:paraId="76061EEA" w14:textId="77777777" w:rsidR="003A417A" w:rsidRPr="0021587E" w:rsidRDefault="003A417A" w:rsidP="0021587E">
      <w:pPr>
        <w:pStyle w:val="Poetry"/>
      </w:pPr>
      <w:r w:rsidRPr="0021587E">
        <w:t>Those who to worth their bounty did extend,</w:t>
      </w:r>
    </w:p>
    <w:p w14:paraId="63DCF15D" w14:textId="77A2A296" w:rsidR="003A417A" w:rsidRPr="0021587E" w:rsidRDefault="003A417A" w:rsidP="0021587E">
      <w:pPr>
        <w:pStyle w:val="Poetry"/>
      </w:pPr>
      <w:r w:rsidRPr="0021587E">
        <w:t>And those who knew that bounty to commend.</w:t>
      </w:r>
    </w:p>
    <w:p w14:paraId="2E246E74" w14:textId="77777777" w:rsidR="003A417A" w:rsidRPr="0021587E" w:rsidRDefault="003A417A" w:rsidP="0021587E">
      <w:pPr>
        <w:pStyle w:val="Poetry"/>
      </w:pPr>
      <w:r w:rsidRPr="0021587E">
        <w:t>The heads of these with holy fillets bound,</w:t>
      </w:r>
    </w:p>
    <w:p w14:paraId="46AE20AC" w14:textId="77777777" w:rsidR="003A417A" w:rsidRPr="0021587E" w:rsidRDefault="003A417A" w:rsidP="0021587E">
      <w:pPr>
        <w:pStyle w:val="Poetry"/>
      </w:pPr>
      <w:r w:rsidRPr="0021587E">
        <w:t>And all their temples were with garlands crown’d.</w:t>
      </w:r>
    </w:p>
    <w:p w14:paraId="0A22C071" w14:textId="77777777" w:rsidR="0021587E" w:rsidRDefault="0021587E" w:rsidP="0021587E">
      <w:pPr>
        <w:pStyle w:val="Poetry"/>
      </w:pPr>
    </w:p>
    <w:p w14:paraId="212839BB" w14:textId="49E5A61F" w:rsidR="003A417A" w:rsidRPr="0021587E" w:rsidRDefault="003A417A" w:rsidP="0021587E">
      <w:pPr>
        <w:pStyle w:val="Poetry"/>
      </w:pPr>
      <w:r w:rsidRPr="0021587E">
        <w:t>To these the Sibyl thus her speech address’d,</w:t>
      </w:r>
    </w:p>
    <w:p w14:paraId="1F3B8D35" w14:textId="77777777" w:rsidR="003A417A" w:rsidRPr="0021587E" w:rsidRDefault="003A417A" w:rsidP="0021587E">
      <w:pPr>
        <w:pStyle w:val="Poetry"/>
      </w:pPr>
      <w:r w:rsidRPr="0021587E">
        <w:t>And first to him surrounded by the rest</w:t>
      </w:r>
    </w:p>
    <w:p w14:paraId="4AA4EEAA" w14:textId="082FC5E1" w:rsidR="003A417A" w:rsidRPr="0021587E" w:rsidRDefault="003A417A" w:rsidP="0021587E">
      <w:pPr>
        <w:pStyle w:val="Poetry"/>
      </w:pPr>
      <w:r w:rsidRPr="0021587E">
        <w:t>(Tow’ring his height, and ample was his breast):</w:t>
      </w:r>
    </w:p>
    <w:p w14:paraId="0CAC914F" w14:textId="77777777" w:rsidR="0021587E" w:rsidRDefault="003A417A" w:rsidP="0021587E">
      <w:pPr>
        <w:pStyle w:val="Poetry"/>
      </w:pPr>
      <w:r w:rsidRPr="0021587E">
        <w:t xml:space="preserve">“Say, happy souls, divine Musaeus, say, </w:t>
      </w:r>
    </w:p>
    <w:p w14:paraId="234930E6" w14:textId="77777777" w:rsidR="0021587E" w:rsidRDefault="003A417A" w:rsidP="0021587E">
      <w:pPr>
        <w:pStyle w:val="Poetry"/>
      </w:pPr>
      <w:r w:rsidRPr="0021587E">
        <w:t xml:space="preserve">Where lives Anchises, and where lies our way </w:t>
      </w:r>
    </w:p>
    <w:p w14:paraId="3464C361" w14:textId="534F464F" w:rsidR="003A417A" w:rsidRPr="0021587E" w:rsidRDefault="003A417A" w:rsidP="0021587E">
      <w:pPr>
        <w:pStyle w:val="Poetry"/>
      </w:pPr>
      <w:r w:rsidRPr="0021587E">
        <w:t>To find the hero, for whose only sake</w:t>
      </w:r>
    </w:p>
    <w:p w14:paraId="18A82EFE" w14:textId="77777777" w:rsidR="003A417A" w:rsidRPr="0021587E" w:rsidRDefault="003A417A" w:rsidP="0021587E">
      <w:pPr>
        <w:pStyle w:val="Poetry"/>
      </w:pPr>
      <w:r w:rsidRPr="0021587E">
        <w:t>We sought the dark abodes, and cross’d the bitter lake?”</w:t>
      </w:r>
    </w:p>
    <w:p w14:paraId="071F7615" w14:textId="045CC2E4" w:rsidR="003A417A" w:rsidRPr="0021587E" w:rsidRDefault="003A417A" w:rsidP="0021587E">
      <w:pPr>
        <w:pStyle w:val="Poetry"/>
      </w:pPr>
      <w:r w:rsidRPr="0021587E">
        <w:lastRenderedPageBreak/>
        <w:t>To this the sacred poet thus replied:</w:t>
      </w:r>
    </w:p>
    <w:p w14:paraId="15BCDE89" w14:textId="77777777" w:rsidR="0021587E" w:rsidRDefault="003A417A" w:rsidP="0021587E">
      <w:pPr>
        <w:pStyle w:val="Poetry"/>
      </w:pPr>
      <w:r w:rsidRPr="0021587E">
        <w:t xml:space="preserve">“In no fix’d place the happy souls reside. </w:t>
      </w:r>
    </w:p>
    <w:p w14:paraId="5D01B2C2" w14:textId="75AD55AE" w:rsidR="003A417A" w:rsidRPr="0021587E" w:rsidRDefault="003A417A" w:rsidP="0021587E">
      <w:pPr>
        <w:pStyle w:val="Poetry"/>
      </w:pPr>
      <w:r w:rsidRPr="0021587E">
        <w:t>In groves we live, and lie on mossy beds,</w:t>
      </w:r>
    </w:p>
    <w:p w14:paraId="25339FFC" w14:textId="77777777" w:rsidR="003A417A" w:rsidRPr="0021587E" w:rsidRDefault="003A417A" w:rsidP="0021587E">
      <w:pPr>
        <w:pStyle w:val="Poetry"/>
      </w:pPr>
      <w:r w:rsidRPr="0021587E">
        <w:t>By crystal streams, that murmur thro’ the meads:</w:t>
      </w:r>
    </w:p>
    <w:p w14:paraId="488D426A" w14:textId="77777777" w:rsidR="003A417A" w:rsidRPr="0021587E" w:rsidRDefault="003A417A" w:rsidP="0021587E">
      <w:pPr>
        <w:pStyle w:val="Poetry"/>
      </w:pPr>
      <w:r w:rsidRPr="0021587E">
        <w:t xml:space="preserve">But pass yon easy hill, and thence </w:t>
      </w:r>
      <w:proofErr w:type="gramStart"/>
      <w:r w:rsidRPr="0021587E">
        <w:t>descend;</w:t>
      </w:r>
      <w:proofErr w:type="gramEnd"/>
    </w:p>
    <w:p w14:paraId="6E39BB5D" w14:textId="3CD099D4" w:rsidR="003A417A" w:rsidRPr="0021587E" w:rsidRDefault="003A417A" w:rsidP="0021587E">
      <w:pPr>
        <w:pStyle w:val="Poetry"/>
      </w:pPr>
      <w:r w:rsidRPr="0021587E">
        <w:t>The path conducts you to your journey’s end.”</w:t>
      </w:r>
    </w:p>
    <w:p w14:paraId="7E1072B5" w14:textId="77777777" w:rsidR="0021587E" w:rsidRDefault="003A417A" w:rsidP="0021587E">
      <w:pPr>
        <w:pStyle w:val="Poetry"/>
      </w:pPr>
      <w:r w:rsidRPr="0021587E">
        <w:t xml:space="preserve">This said, he led them up the mountain’s brow, </w:t>
      </w:r>
    </w:p>
    <w:p w14:paraId="37D5DD57" w14:textId="29AA1C67" w:rsidR="003A417A" w:rsidRPr="0021587E" w:rsidRDefault="003A417A" w:rsidP="0021587E">
      <w:pPr>
        <w:pStyle w:val="Poetry"/>
      </w:pPr>
      <w:r w:rsidRPr="0021587E">
        <w:t>And shews them all the shining fields below.</w:t>
      </w:r>
    </w:p>
    <w:p w14:paraId="22992481" w14:textId="77777777" w:rsidR="003A417A" w:rsidRPr="0021587E" w:rsidRDefault="003A417A" w:rsidP="0021587E">
      <w:pPr>
        <w:pStyle w:val="Poetry"/>
      </w:pPr>
      <w:r w:rsidRPr="0021587E">
        <w:t>They wind the hill, and thro’ the blissful meadows go.</w:t>
      </w:r>
    </w:p>
    <w:p w14:paraId="38EA48A8" w14:textId="77777777" w:rsidR="003A417A" w:rsidRPr="0021587E" w:rsidRDefault="003A417A" w:rsidP="0021587E">
      <w:pPr>
        <w:pStyle w:val="Poetry"/>
      </w:pPr>
      <w:r w:rsidRPr="0021587E">
        <w:t>But old Anchises, in a flow’ry vale,</w:t>
      </w:r>
    </w:p>
    <w:p w14:paraId="0EF21E77" w14:textId="2349A9EC" w:rsidR="003A417A" w:rsidRPr="0021587E" w:rsidRDefault="003A417A" w:rsidP="0021587E">
      <w:pPr>
        <w:pStyle w:val="Poetry"/>
      </w:pPr>
      <w:r w:rsidRPr="0021587E">
        <w:t>Review’d his muster’d race, and took the tale:</w:t>
      </w:r>
    </w:p>
    <w:p w14:paraId="506E9074" w14:textId="77777777" w:rsidR="0021587E" w:rsidRDefault="003A417A" w:rsidP="0021587E">
      <w:pPr>
        <w:pStyle w:val="Poetry"/>
      </w:pPr>
      <w:r w:rsidRPr="0021587E">
        <w:t xml:space="preserve">Those happy spirits, which, ordain’d by fate, </w:t>
      </w:r>
    </w:p>
    <w:p w14:paraId="79876F01" w14:textId="5C0895FA" w:rsidR="003A417A" w:rsidRPr="0021587E" w:rsidRDefault="003A417A" w:rsidP="0021587E">
      <w:pPr>
        <w:pStyle w:val="Poetry"/>
      </w:pPr>
      <w:r w:rsidRPr="0021587E">
        <w:t>For future beings and new bodies wait—</w:t>
      </w:r>
    </w:p>
    <w:p w14:paraId="2B9890A1" w14:textId="77777777" w:rsidR="0021587E" w:rsidRDefault="003A417A" w:rsidP="0021587E">
      <w:pPr>
        <w:pStyle w:val="Poetry"/>
      </w:pPr>
      <w:r w:rsidRPr="0021587E">
        <w:t xml:space="preserve">With studious thought observ’d th’ illustrious throng, </w:t>
      </w:r>
    </w:p>
    <w:p w14:paraId="5BBA66E8" w14:textId="3CA89CEA" w:rsidR="003A417A" w:rsidRPr="0021587E" w:rsidRDefault="003A417A" w:rsidP="0021587E">
      <w:pPr>
        <w:pStyle w:val="Poetry"/>
      </w:pPr>
      <w:r w:rsidRPr="0021587E">
        <w:t>In nature’s order as they pass’d along:</w:t>
      </w:r>
    </w:p>
    <w:p w14:paraId="190AC1B4" w14:textId="6FBD46A9" w:rsidR="003A417A" w:rsidRPr="0021587E" w:rsidRDefault="003A417A" w:rsidP="0021587E">
      <w:pPr>
        <w:pStyle w:val="Poetry"/>
      </w:pPr>
      <w:r w:rsidRPr="0021587E">
        <w:t>Their names, their fates, their conduct, and their care,</w:t>
      </w:r>
    </w:p>
    <w:p w14:paraId="5B6C73BD" w14:textId="77777777" w:rsidR="0021587E" w:rsidRDefault="003A417A" w:rsidP="0021587E">
      <w:pPr>
        <w:pStyle w:val="Poetry"/>
      </w:pPr>
      <w:r w:rsidRPr="0021587E">
        <w:t xml:space="preserve">In peaceful senates and successful war. </w:t>
      </w:r>
    </w:p>
    <w:p w14:paraId="4CB5CDB0" w14:textId="4B4CC69E" w:rsidR="003A417A" w:rsidRPr="0021587E" w:rsidRDefault="003A417A" w:rsidP="0021587E">
      <w:pPr>
        <w:pStyle w:val="Poetry"/>
      </w:pPr>
      <w:r w:rsidRPr="0021587E">
        <w:t>He, when Aeneas on the plain appears,</w:t>
      </w:r>
    </w:p>
    <w:p w14:paraId="3C8D5CF5" w14:textId="77777777" w:rsidR="0021587E" w:rsidRDefault="003A417A" w:rsidP="0021587E">
      <w:pPr>
        <w:pStyle w:val="Poetry"/>
      </w:pPr>
      <w:r w:rsidRPr="0021587E">
        <w:t xml:space="preserve">Meets him with open </w:t>
      </w:r>
      <w:proofErr w:type="gramStart"/>
      <w:r w:rsidRPr="0021587E">
        <w:t>arms, and</w:t>
      </w:r>
      <w:proofErr w:type="gramEnd"/>
      <w:r w:rsidRPr="0021587E">
        <w:t xml:space="preserve"> falling tears. </w:t>
      </w:r>
    </w:p>
    <w:p w14:paraId="75A0B4B9" w14:textId="6AA0F96B" w:rsidR="003A417A" w:rsidRPr="0021587E" w:rsidRDefault="003A417A" w:rsidP="0021587E">
      <w:pPr>
        <w:pStyle w:val="Poetry"/>
      </w:pPr>
      <w:r w:rsidRPr="0021587E">
        <w:t>“Welcome,” he said, “the gods’ undoubted race!</w:t>
      </w:r>
    </w:p>
    <w:p w14:paraId="31420A9B" w14:textId="584A1BF2" w:rsidR="003A417A" w:rsidRPr="0021587E" w:rsidRDefault="003A417A" w:rsidP="0021587E">
      <w:pPr>
        <w:pStyle w:val="Poetry"/>
      </w:pPr>
      <w:r w:rsidRPr="0021587E">
        <w:t>O long expected to my dear embrace!</w:t>
      </w:r>
    </w:p>
    <w:p w14:paraId="76E2D1F3" w14:textId="77777777" w:rsidR="0021587E" w:rsidRDefault="003A417A" w:rsidP="0021587E">
      <w:pPr>
        <w:pStyle w:val="Poetry"/>
      </w:pPr>
      <w:r w:rsidRPr="0021587E">
        <w:t xml:space="preserve">Once more ‘t is giv’n me to behold your face! </w:t>
      </w:r>
    </w:p>
    <w:p w14:paraId="4D9D9747" w14:textId="2E1F03D5" w:rsidR="003A417A" w:rsidRPr="0021587E" w:rsidRDefault="003A417A" w:rsidP="0021587E">
      <w:pPr>
        <w:pStyle w:val="Poetry"/>
      </w:pPr>
      <w:r w:rsidRPr="0021587E">
        <w:t>The love and pious duty which you pay</w:t>
      </w:r>
    </w:p>
    <w:p w14:paraId="31C156C3" w14:textId="77777777" w:rsidR="003A417A" w:rsidRPr="0021587E" w:rsidRDefault="003A417A" w:rsidP="0021587E">
      <w:pPr>
        <w:pStyle w:val="Poetry"/>
      </w:pPr>
      <w:r w:rsidRPr="0021587E">
        <w:t>Have pass’d the perils of so hard a way.</w:t>
      </w:r>
    </w:p>
    <w:p w14:paraId="612A33C1" w14:textId="77777777" w:rsidR="003A417A" w:rsidRPr="0021587E" w:rsidRDefault="003A417A" w:rsidP="0021587E">
      <w:pPr>
        <w:pStyle w:val="Poetry"/>
      </w:pPr>
      <w:r w:rsidRPr="0021587E">
        <w:t>‘T is true, computing times, I now believ’d</w:t>
      </w:r>
    </w:p>
    <w:p w14:paraId="2B1066CE" w14:textId="2003E0C3" w:rsidR="003A417A" w:rsidRPr="0021587E" w:rsidRDefault="003A417A" w:rsidP="0021587E">
      <w:pPr>
        <w:pStyle w:val="Poetry"/>
      </w:pPr>
      <w:r w:rsidRPr="0021587E">
        <w:t>The happy day approach’d; nor are my hopes deceiv’d.</w:t>
      </w:r>
    </w:p>
    <w:p w14:paraId="542515CF" w14:textId="77777777" w:rsidR="0021587E" w:rsidRDefault="003A417A" w:rsidP="0021587E">
      <w:pPr>
        <w:pStyle w:val="Poetry"/>
      </w:pPr>
      <w:r w:rsidRPr="0021587E">
        <w:t xml:space="preserve">What length of lands, what oceans have </w:t>
      </w:r>
      <w:proofErr w:type="gramStart"/>
      <w:r w:rsidRPr="0021587E">
        <w:t>you pass’d;</w:t>
      </w:r>
      <w:proofErr w:type="gramEnd"/>
      <w:r w:rsidRPr="0021587E">
        <w:t xml:space="preserve"> </w:t>
      </w:r>
    </w:p>
    <w:p w14:paraId="1B911BF8" w14:textId="77777777" w:rsidR="0021587E" w:rsidRDefault="003A417A" w:rsidP="0021587E">
      <w:pPr>
        <w:pStyle w:val="Poetry"/>
      </w:pPr>
      <w:r w:rsidRPr="0021587E">
        <w:t xml:space="preserve">What storms sustain’d, and on what shores been cast? </w:t>
      </w:r>
    </w:p>
    <w:p w14:paraId="2F44B1B2" w14:textId="2DC28C67" w:rsidR="003A417A" w:rsidRPr="0021587E" w:rsidRDefault="003A417A" w:rsidP="0021587E">
      <w:pPr>
        <w:pStyle w:val="Poetry"/>
      </w:pPr>
      <w:r w:rsidRPr="0021587E">
        <w:t>How have I fear’d your fate! but fear’d it most,</w:t>
      </w:r>
    </w:p>
    <w:p w14:paraId="7961D0BA" w14:textId="77777777" w:rsidR="003A417A" w:rsidRPr="0021587E" w:rsidRDefault="003A417A" w:rsidP="0021587E">
      <w:pPr>
        <w:pStyle w:val="Poetry"/>
      </w:pPr>
      <w:r w:rsidRPr="0021587E">
        <w:t>When love assail’d you, on the Libyan coast.”</w:t>
      </w:r>
    </w:p>
    <w:p w14:paraId="38917252" w14:textId="7D6B82C7" w:rsidR="003A417A" w:rsidRPr="0021587E" w:rsidRDefault="003A417A" w:rsidP="0021587E">
      <w:pPr>
        <w:pStyle w:val="Poetry"/>
      </w:pPr>
      <w:r w:rsidRPr="0021587E">
        <w:t>To this, the filial duty thus replies:</w:t>
      </w:r>
    </w:p>
    <w:p w14:paraId="2D064166" w14:textId="77777777" w:rsidR="0021587E" w:rsidRDefault="003A417A" w:rsidP="0021587E">
      <w:pPr>
        <w:pStyle w:val="Poetry"/>
      </w:pPr>
      <w:r w:rsidRPr="0021587E">
        <w:t xml:space="preserve">“Your sacred ghost before my sleeping eyes </w:t>
      </w:r>
    </w:p>
    <w:p w14:paraId="1429561B" w14:textId="77777777" w:rsidR="0021587E" w:rsidRDefault="003A417A" w:rsidP="0021587E">
      <w:pPr>
        <w:pStyle w:val="Poetry"/>
      </w:pPr>
      <w:r w:rsidRPr="0021587E">
        <w:t xml:space="preserve">Appear’d, and often urg’d this painful enterprise. </w:t>
      </w:r>
    </w:p>
    <w:p w14:paraId="3EDB8C48" w14:textId="6407A3F2" w:rsidR="003A417A" w:rsidRPr="0021587E" w:rsidRDefault="003A417A" w:rsidP="0021587E">
      <w:pPr>
        <w:pStyle w:val="Poetry"/>
      </w:pPr>
      <w:r w:rsidRPr="0021587E">
        <w:t>After long tossing on the Tyrrhene sea,</w:t>
      </w:r>
    </w:p>
    <w:p w14:paraId="07A16D7E" w14:textId="77777777" w:rsidR="003A417A" w:rsidRPr="0021587E" w:rsidRDefault="003A417A" w:rsidP="0021587E">
      <w:pPr>
        <w:pStyle w:val="Poetry"/>
      </w:pPr>
      <w:r w:rsidRPr="0021587E">
        <w:t>My navy rides at anchor in the bay.</w:t>
      </w:r>
    </w:p>
    <w:p w14:paraId="56F22B40" w14:textId="15419BBE" w:rsidR="003A417A" w:rsidRPr="0021587E" w:rsidRDefault="003A417A" w:rsidP="0021587E">
      <w:pPr>
        <w:pStyle w:val="Poetry"/>
      </w:pPr>
      <w:r w:rsidRPr="0021587E">
        <w:lastRenderedPageBreak/>
        <w:t>But reach your hand, O parent shade, nor shun</w:t>
      </w:r>
    </w:p>
    <w:p w14:paraId="59AE7942" w14:textId="77777777" w:rsidR="0021587E" w:rsidRDefault="003A417A" w:rsidP="0021587E">
      <w:pPr>
        <w:pStyle w:val="Poetry"/>
      </w:pPr>
      <w:r w:rsidRPr="0021587E">
        <w:t xml:space="preserve">The dear embraces of your longing son!” </w:t>
      </w:r>
    </w:p>
    <w:p w14:paraId="23722419" w14:textId="110075A8" w:rsidR="003A417A" w:rsidRPr="0021587E" w:rsidRDefault="003A417A" w:rsidP="0021587E">
      <w:pPr>
        <w:pStyle w:val="Poetry"/>
      </w:pPr>
      <w:r w:rsidRPr="0021587E">
        <w:t xml:space="preserve">He </w:t>
      </w:r>
      <w:proofErr w:type="gramStart"/>
      <w:r w:rsidRPr="0021587E">
        <w:t>said;</w:t>
      </w:r>
      <w:proofErr w:type="gramEnd"/>
      <w:r w:rsidRPr="0021587E">
        <w:t xml:space="preserve"> and falling tears his face bedew:</w:t>
      </w:r>
    </w:p>
    <w:p w14:paraId="54EB3549" w14:textId="77777777" w:rsidR="0021587E" w:rsidRDefault="003A417A" w:rsidP="0021587E">
      <w:pPr>
        <w:pStyle w:val="Poetry"/>
      </w:pPr>
      <w:r w:rsidRPr="0021587E">
        <w:t xml:space="preserve">Then thrice around his neck his arms he </w:t>
      </w:r>
      <w:proofErr w:type="gramStart"/>
      <w:r w:rsidRPr="0021587E">
        <w:t>threw;</w:t>
      </w:r>
      <w:proofErr w:type="gramEnd"/>
      <w:r w:rsidRPr="0021587E">
        <w:t xml:space="preserve"> </w:t>
      </w:r>
    </w:p>
    <w:p w14:paraId="6CDF917F" w14:textId="156EC0E8" w:rsidR="003A417A" w:rsidRPr="0021587E" w:rsidRDefault="003A417A" w:rsidP="0021587E">
      <w:pPr>
        <w:pStyle w:val="Poetry"/>
      </w:pPr>
      <w:r w:rsidRPr="0021587E">
        <w:t>And thrice the flitting shadow slipp’d away,</w:t>
      </w:r>
    </w:p>
    <w:p w14:paraId="57DD9ABD" w14:textId="0ABE6BB2" w:rsidR="003A417A" w:rsidRPr="0021587E" w:rsidRDefault="003A417A" w:rsidP="0021587E">
      <w:pPr>
        <w:pStyle w:val="Poetry"/>
      </w:pPr>
      <w:r w:rsidRPr="0021587E">
        <w:t>Like winds, or empty dreams that fly the day.</w:t>
      </w:r>
    </w:p>
    <w:p w14:paraId="20D91DA6" w14:textId="77777777" w:rsidR="0021587E" w:rsidRDefault="0021587E" w:rsidP="0021587E">
      <w:pPr>
        <w:pStyle w:val="Poetry"/>
      </w:pPr>
    </w:p>
    <w:p w14:paraId="6B862A30" w14:textId="6BF13DB4" w:rsidR="003A417A" w:rsidRPr="0021587E" w:rsidRDefault="003A417A" w:rsidP="0021587E">
      <w:pPr>
        <w:pStyle w:val="Poetry"/>
      </w:pPr>
      <w:r w:rsidRPr="0021587E">
        <w:t>Now, in a secret vale, the Trojan sees</w:t>
      </w:r>
    </w:p>
    <w:p w14:paraId="150D5200" w14:textId="77777777" w:rsidR="003A417A" w:rsidRPr="0021587E" w:rsidRDefault="003A417A" w:rsidP="0021587E">
      <w:pPr>
        <w:pStyle w:val="Poetry"/>
      </w:pPr>
      <w:r w:rsidRPr="0021587E">
        <w:t>A sep’rate grove, thro’ which a gentle breeze</w:t>
      </w:r>
    </w:p>
    <w:p w14:paraId="2D6B53DC" w14:textId="77777777" w:rsidR="0021587E" w:rsidRDefault="003A417A" w:rsidP="0021587E">
      <w:pPr>
        <w:pStyle w:val="Poetry"/>
      </w:pPr>
      <w:r w:rsidRPr="0021587E">
        <w:t xml:space="preserve">Plays with a passing breath, and whispers thro’ the </w:t>
      </w:r>
      <w:proofErr w:type="gramStart"/>
      <w:r w:rsidRPr="0021587E">
        <w:t>trees;</w:t>
      </w:r>
      <w:proofErr w:type="gramEnd"/>
      <w:r w:rsidRPr="0021587E">
        <w:t xml:space="preserve"> </w:t>
      </w:r>
    </w:p>
    <w:p w14:paraId="3B0F8678" w14:textId="46365518" w:rsidR="003A417A" w:rsidRPr="0021587E" w:rsidRDefault="003A417A" w:rsidP="0021587E">
      <w:pPr>
        <w:pStyle w:val="Poetry"/>
      </w:pPr>
      <w:r w:rsidRPr="0021587E">
        <w:t>And, just before the confines of the wood,</w:t>
      </w:r>
    </w:p>
    <w:p w14:paraId="5DA67379" w14:textId="76E06004" w:rsidR="003A417A" w:rsidRPr="0021587E" w:rsidRDefault="003A417A" w:rsidP="0021587E">
      <w:pPr>
        <w:pStyle w:val="Poetry"/>
      </w:pPr>
      <w:r w:rsidRPr="0021587E">
        <w:t>The gliding Lethe leads her silent flood.</w:t>
      </w:r>
    </w:p>
    <w:p w14:paraId="55A8C68B" w14:textId="77777777" w:rsidR="003A417A" w:rsidRPr="0021587E" w:rsidRDefault="003A417A" w:rsidP="0021587E">
      <w:pPr>
        <w:pStyle w:val="Poetry"/>
      </w:pPr>
      <w:r w:rsidRPr="0021587E">
        <w:t>About the boughs an airy nation flew,</w:t>
      </w:r>
    </w:p>
    <w:p w14:paraId="0D45DCE8" w14:textId="77777777" w:rsidR="0021587E" w:rsidRDefault="003A417A" w:rsidP="0021587E">
      <w:pPr>
        <w:pStyle w:val="Poetry"/>
      </w:pPr>
      <w:r w:rsidRPr="0021587E">
        <w:t xml:space="preserve">Thick as the humming bees, that hunt the golden </w:t>
      </w:r>
      <w:proofErr w:type="gramStart"/>
      <w:r w:rsidRPr="0021587E">
        <w:t>dew;</w:t>
      </w:r>
      <w:proofErr w:type="gramEnd"/>
      <w:r w:rsidRPr="0021587E">
        <w:t xml:space="preserve"> </w:t>
      </w:r>
    </w:p>
    <w:p w14:paraId="46D59751" w14:textId="18D061D5" w:rsidR="003A417A" w:rsidRPr="0021587E" w:rsidRDefault="003A417A" w:rsidP="0021587E">
      <w:pPr>
        <w:pStyle w:val="Poetry"/>
      </w:pPr>
      <w:r w:rsidRPr="0021587E">
        <w:t>In summer’s heat on tops of lilies feed,</w:t>
      </w:r>
    </w:p>
    <w:p w14:paraId="0B1AC995" w14:textId="77777777" w:rsidR="003A417A" w:rsidRPr="0021587E" w:rsidRDefault="003A417A" w:rsidP="0021587E">
      <w:pPr>
        <w:pStyle w:val="Poetry"/>
      </w:pPr>
      <w:r w:rsidRPr="0021587E">
        <w:t>And creep within their bells, to suck the balmy seed:</w:t>
      </w:r>
    </w:p>
    <w:p w14:paraId="1DB413BA" w14:textId="73EEFB70" w:rsidR="003A417A" w:rsidRPr="0021587E" w:rsidRDefault="003A417A" w:rsidP="0021587E">
      <w:pPr>
        <w:pStyle w:val="Poetry"/>
      </w:pPr>
      <w:r w:rsidRPr="0021587E">
        <w:t xml:space="preserve">The winged army roams the fields </w:t>
      </w:r>
      <w:proofErr w:type="gramStart"/>
      <w:r w:rsidRPr="0021587E">
        <w:t>around;</w:t>
      </w:r>
      <w:proofErr w:type="gramEnd"/>
    </w:p>
    <w:p w14:paraId="1ADF405F" w14:textId="77777777" w:rsidR="0021587E" w:rsidRDefault="003A417A" w:rsidP="0021587E">
      <w:pPr>
        <w:pStyle w:val="Poetry"/>
      </w:pPr>
      <w:r w:rsidRPr="0021587E">
        <w:t xml:space="preserve">The rivers and the rocks remurmur to the sound. </w:t>
      </w:r>
    </w:p>
    <w:p w14:paraId="21B94F28" w14:textId="77777777" w:rsidR="0021587E" w:rsidRDefault="003A417A" w:rsidP="0021587E">
      <w:pPr>
        <w:pStyle w:val="Poetry"/>
      </w:pPr>
      <w:r w:rsidRPr="0021587E">
        <w:t xml:space="preserve">Aeneas wond’ring stood, then ask’d the cause </w:t>
      </w:r>
    </w:p>
    <w:p w14:paraId="772C0BD0" w14:textId="77777777" w:rsidR="0021587E" w:rsidRDefault="003A417A" w:rsidP="0021587E">
      <w:pPr>
        <w:pStyle w:val="Poetry"/>
      </w:pPr>
      <w:r w:rsidRPr="0021587E">
        <w:t xml:space="preserve">Which to the stream the crowding people </w:t>
      </w:r>
      <w:proofErr w:type="gramStart"/>
      <w:r w:rsidRPr="0021587E">
        <w:t>draws.</w:t>
      </w:r>
      <w:proofErr w:type="gramEnd"/>
      <w:r w:rsidRPr="0021587E">
        <w:t xml:space="preserve"> </w:t>
      </w:r>
    </w:p>
    <w:p w14:paraId="20657BB2" w14:textId="5D1E86F3" w:rsidR="003A417A" w:rsidRPr="0021587E" w:rsidRDefault="003A417A" w:rsidP="0021587E">
      <w:pPr>
        <w:pStyle w:val="Poetry"/>
      </w:pPr>
      <w:r w:rsidRPr="0021587E">
        <w:t>Then thus the sire: “The souls that throng the flood</w:t>
      </w:r>
    </w:p>
    <w:p w14:paraId="70472D2F" w14:textId="17D381C9" w:rsidR="003A417A" w:rsidRPr="0021587E" w:rsidRDefault="003A417A" w:rsidP="0021587E">
      <w:pPr>
        <w:pStyle w:val="Poetry"/>
      </w:pPr>
      <w:r w:rsidRPr="0021587E">
        <w:t>Are those to whom, by fate, are other bodies ow’d:</w:t>
      </w:r>
    </w:p>
    <w:p w14:paraId="6E4A16C4" w14:textId="77777777" w:rsidR="0021587E" w:rsidRDefault="003A417A" w:rsidP="0021587E">
      <w:pPr>
        <w:pStyle w:val="Poetry"/>
      </w:pPr>
      <w:r w:rsidRPr="0021587E">
        <w:t xml:space="preserve">In Lethe’s lake they long oblivion taste, </w:t>
      </w:r>
    </w:p>
    <w:p w14:paraId="759D55E3" w14:textId="2826A9BA" w:rsidR="003A417A" w:rsidRPr="0021587E" w:rsidRDefault="003A417A" w:rsidP="0021587E">
      <w:pPr>
        <w:pStyle w:val="Poetry"/>
      </w:pPr>
      <w:r w:rsidRPr="0021587E">
        <w:t>Of future life secure, forgetful of the past.</w:t>
      </w:r>
    </w:p>
    <w:p w14:paraId="73C2C177" w14:textId="77777777" w:rsidR="0021587E" w:rsidRDefault="003A417A" w:rsidP="0021587E">
      <w:pPr>
        <w:pStyle w:val="Poetry"/>
      </w:pPr>
      <w:r w:rsidRPr="0021587E">
        <w:t xml:space="preserve">Long has my soul desir’d this time and place, </w:t>
      </w:r>
    </w:p>
    <w:p w14:paraId="2FF4E25F" w14:textId="2B584102" w:rsidR="003A417A" w:rsidRPr="0021587E" w:rsidRDefault="003A417A" w:rsidP="0021587E">
      <w:pPr>
        <w:pStyle w:val="Poetry"/>
      </w:pPr>
      <w:r w:rsidRPr="0021587E">
        <w:t>To set before your sight your glorious race,</w:t>
      </w:r>
    </w:p>
    <w:p w14:paraId="609D288E" w14:textId="6940CD44" w:rsidR="003A417A" w:rsidRPr="0021587E" w:rsidRDefault="003A417A" w:rsidP="0021587E">
      <w:pPr>
        <w:pStyle w:val="Poetry"/>
      </w:pPr>
      <w:r w:rsidRPr="0021587E">
        <w:t>That this presaging joy may fire your mind</w:t>
      </w:r>
    </w:p>
    <w:p w14:paraId="5F6BA6C0" w14:textId="3FE90784" w:rsidR="0021587E" w:rsidRDefault="003A417A" w:rsidP="0021587E">
      <w:pPr>
        <w:pStyle w:val="Poetry"/>
      </w:pPr>
      <w:r w:rsidRPr="0021587E">
        <w:t xml:space="preserve">To seek the shores by destiny design’d.”— </w:t>
      </w:r>
    </w:p>
    <w:p w14:paraId="3CF3B19A" w14:textId="77777777" w:rsidR="0021587E" w:rsidRDefault="003A417A" w:rsidP="0021587E">
      <w:pPr>
        <w:pStyle w:val="Poetry"/>
      </w:pPr>
      <w:r w:rsidRPr="0021587E">
        <w:t xml:space="preserve">“O father, can it be, that souls sublime </w:t>
      </w:r>
    </w:p>
    <w:p w14:paraId="0829CBD2" w14:textId="69D21EC7" w:rsidR="003A417A" w:rsidRPr="0021587E" w:rsidRDefault="003A417A" w:rsidP="0021587E">
      <w:pPr>
        <w:pStyle w:val="Poetry"/>
      </w:pPr>
      <w:r w:rsidRPr="0021587E">
        <w:t>Return to visit our terrestrial clime,</w:t>
      </w:r>
    </w:p>
    <w:p w14:paraId="0C04A20F" w14:textId="77777777" w:rsidR="003A417A" w:rsidRPr="0021587E" w:rsidRDefault="003A417A" w:rsidP="0021587E">
      <w:pPr>
        <w:pStyle w:val="Poetry"/>
      </w:pPr>
      <w:r w:rsidRPr="0021587E">
        <w:t>And that the gen’rous mind, releas’d by death,</w:t>
      </w:r>
    </w:p>
    <w:p w14:paraId="28C9D0F9" w14:textId="7327A1E0" w:rsidR="003A417A" w:rsidRDefault="003A417A" w:rsidP="0021587E">
      <w:pPr>
        <w:pStyle w:val="Poetry"/>
      </w:pPr>
      <w:r w:rsidRPr="0021587E">
        <w:t>Can covet lazy limbs and mortal breath?”</w:t>
      </w:r>
    </w:p>
    <w:p w14:paraId="5279F6F9" w14:textId="77777777" w:rsidR="0021587E" w:rsidRPr="0021587E" w:rsidRDefault="0021587E" w:rsidP="0021587E">
      <w:pPr>
        <w:pStyle w:val="Poetry"/>
      </w:pPr>
    </w:p>
    <w:p w14:paraId="6162AAC9" w14:textId="77777777" w:rsidR="003A417A" w:rsidRPr="0021587E" w:rsidRDefault="003A417A" w:rsidP="0021587E">
      <w:pPr>
        <w:pStyle w:val="Poetry"/>
      </w:pPr>
      <w:r w:rsidRPr="0021587E">
        <w:t>Anchises then, in order, thus begun</w:t>
      </w:r>
    </w:p>
    <w:p w14:paraId="213EC20E" w14:textId="77777777" w:rsidR="003A417A" w:rsidRPr="0021587E" w:rsidRDefault="003A417A" w:rsidP="0021587E">
      <w:pPr>
        <w:pStyle w:val="Poetry"/>
      </w:pPr>
      <w:r w:rsidRPr="0021587E">
        <w:t>To clear those wonders to his godlike son:</w:t>
      </w:r>
    </w:p>
    <w:p w14:paraId="4834F785" w14:textId="77777777" w:rsidR="0021587E" w:rsidRDefault="003A417A" w:rsidP="0021587E">
      <w:pPr>
        <w:pStyle w:val="Poetry"/>
      </w:pPr>
      <w:r w:rsidRPr="0021587E">
        <w:lastRenderedPageBreak/>
        <w:t xml:space="preserve">“Know, first, that heav’n, and earth’s compacted frame, </w:t>
      </w:r>
    </w:p>
    <w:p w14:paraId="7FA74F2D" w14:textId="2C049E2D" w:rsidR="003A417A" w:rsidRPr="0021587E" w:rsidRDefault="003A417A" w:rsidP="0021587E">
      <w:pPr>
        <w:pStyle w:val="Poetry"/>
      </w:pPr>
      <w:r w:rsidRPr="0021587E">
        <w:t>And flowing waters, and the starry flame,</w:t>
      </w:r>
    </w:p>
    <w:p w14:paraId="5095651C" w14:textId="6A2944C4" w:rsidR="003A417A" w:rsidRPr="0021587E" w:rsidRDefault="003A417A" w:rsidP="0021587E">
      <w:pPr>
        <w:pStyle w:val="Poetry"/>
      </w:pPr>
      <w:r w:rsidRPr="0021587E">
        <w:t>And both the radiant lights, one common soul</w:t>
      </w:r>
    </w:p>
    <w:p w14:paraId="5049990F" w14:textId="77777777" w:rsidR="0021587E" w:rsidRDefault="003A417A" w:rsidP="0021587E">
      <w:pPr>
        <w:pStyle w:val="Poetry"/>
      </w:pPr>
      <w:r w:rsidRPr="0021587E">
        <w:t xml:space="preserve">Inspires and </w:t>
      </w:r>
      <w:proofErr w:type="gramStart"/>
      <w:r w:rsidRPr="0021587E">
        <w:t>feeds, and</w:t>
      </w:r>
      <w:proofErr w:type="gramEnd"/>
      <w:r w:rsidRPr="0021587E">
        <w:t xml:space="preserve"> animates the whole. </w:t>
      </w:r>
    </w:p>
    <w:p w14:paraId="32DD2C01" w14:textId="77777777" w:rsidR="0021587E" w:rsidRDefault="003A417A" w:rsidP="0021587E">
      <w:pPr>
        <w:pStyle w:val="Poetry"/>
      </w:pPr>
      <w:r w:rsidRPr="0021587E">
        <w:t xml:space="preserve">This active mind, infus’d thro’ all the space, </w:t>
      </w:r>
    </w:p>
    <w:p w14:paraId="6ADCDDF5" w14:textId="77777777" w:rsidR="0021587E" w:rsidRDefault="003A417A" w:rsidP="0021587E">
      <w:pPr>
        <w:pStyle w:val="Poetry"/>
      </w:pPr>
      <w:r w:rsidRPr="0021587E">
        <w:t xml:space="preserve">Unites and mingles with the mighty mass. </w:t>
      </w:r>
    </w:p>
    <w:p w14:paraId="0E54D571" w14:textId="69EE0258" w:rsidR="003A417A" w:rsidRPr="0021587E" w:rsidRDefault="003A417A" w:rsidP="0021587E">
      <w:pPr>
        <w:pStyle w:val="Poetry"/>
      </w:pPr>
      <w:r w:rsidRPr="0021587E">
        <w:t>Hence men and beasts the breath of life obtain,</w:t>
      </w:r>
    </w:p>
    <w:p w14:paraId="678D0399" w14:textId="47F0C644" w:rsidR="003A417A" w:rsidRPr="0021587E" w:rsidRDefault="003A417A" w:rsidP="0021587E">
      <w:pPr>
        <w:pStyle w:val="Poetry"/>
      </w:pPr>
      <w:r w:rsidRPr="0021587E">
        <w:t>And birds of air, and monsters of the main.</w:t>
      </w:r>
    </w:p>
    <w:p w14:paraId="58076937" w14:textId="77777777" w:rsidR="0021587E" w:rsidRDefault="003A417A" w:rsidP="0021587E">
      <w:pPr>
        <w:pStyle w:val="Poetry"/>
      </w:pPr>
      <w:r w:rsidRPr="0021587E">
        <w:t xml:space="preserve">Th’ ethereal vigor is in all the same, </w:t>
      </w:r>
    </w:p>
    <w:p w14:paraId="27D00396" w14:textId="7AF304AD" w:rsidR="003A417A" w:rsidRPr="0021587E" w:rsidRDefault="003A417A" w:rsidP="0021587E">
      <w:pPr>
        <w:pStyle w:val="Poetry"/>
      </w:pPr>
      <w:r w:rsidRPr="0021587E">
        <w:t xml:space="preserve">And every soul is fill’d with equal </w:t>
      </w:r>
      <w:proofErr w:type="gramStart"/>
      <w:r w:rsidRPr="0021587E">
        <w:t>flame;</w:t>
      </w:r>
      <w:proofErr w:type="gramEnd"/>
    </w:p>
    <w:p w14:paraId="03F46F2B" w14:textId="77777777" w:rsidR="0021587E" w:rsidRDefault="003A417A" w:rsidP="0021587E">
      <w:pPr>
        <w:pStyle w:val="Poetry"/>
      </w:pPr>
      <w:r w:rsidRPr="0021587E">
        <w:t xml:space="preserve">As much as earthy limbs, and gross allay </w:t>
      </w:r>
    </w:p>
    <w:p w14:paraId="722666C2" w14:textId="2F5C534D" w:rsidR="003A417A" w:rsidRPr="0021587E" w:rsidRDefault="003A417A" w:rsidP="0021587E">
      <w:pPr>
        <w:pStyle w:val="Poetry"/>
      </w:pPr>
      <w:r w:rsidRPr="0021587E">
        <w:t>Of mortal members, subject to decay,</w:t>
      </w:r>
    </w:p>
    <w:p w14:paraId="46411571" w14:textId="6AAAC717" w:rsidR="003A417A" w:rsidRPr="0021587E" w:rsidRDefault="003A417A" w:rsidP="0021587E">
      <w:pPr>
        <w:pStyle w:val="Poetry"/>
      </w:pPr>
      <w:r w:rsidRPr="0021587E">
        <w:t>Blunt not the beams of heav’n and edge of day.</w:t>
      </w:r>
    </w:p>
    <w:p w14:paraId="2A405FB7" w14:textId="77777777" w:rsidR="0021587E" w:rsidRDefault="003A417A" w:rsidP="0021587E">
      <w:pPr>
        <w:pStyle w:val="Poetry"/>
      </w:pPr>
      <w:r w:rsidRPr="0021587E">
        <w:t xml:space="preserve">From this coarse mixture of terrestrial parts, </w:t>
      </w:r>
    </w:p>
    <w:p w14:paraId="055C3105" w14:textId="77777777" w:rsidR="0021587E" w:rsidRDefault="003A417A" w:rsidP="0021587E">
      <w:pPr>
        <w:pStyle w:val="Poetry"/>
      </w:pPr>
      <w:r w:rsidRPr="0021587E">
        <w:t xml:space="preserve">Desire and fear by turns possess their hearts, </w:t>
      </w:r>
    </w:p>
    <w:p w14:paraId="411B373E" w14:textId="77777777" w:rsidR="0021587E" w:rsidRDefault="003A417A" w:rsidP="0021587E">
      <w:pPr>
        <w:pStyle w:val="Poetry"/>
      </w:pPr>
      <w:r w:rsidRPr="0021587E">
        <w:t xml:space="preserve">And grief, and joy; nor can the groveling mind, </w:t>
      </w:r>
    </w:p>
    <w:p w14:paraId="49E0585B" w14:textId="3CD13641" w:rsidR="003A417A" w:rsidRPr="0021587E" w:rsidRDefault="003A417A" w:rsidP="0021587E">
      <w:pPr>
        <w:pStyle w:val="Poetry"/>
      </w:pPr>
      <w:r w:rsidRPr="0021587E">
        <w:t>In the dark dungeon of the limbs confin’d,</w:t>
      </w:r>
    </w:p>
    <w:p w14:paraId="3EAA7FC3" w14:textId="65B2CE05" w:rsidR="003A417A" w:rsidRPr="0021587E" w:rsidRDefault="003A417A" w:rsidP="0021587E">
      <w:pPr>
        <w:pStyle w:val="Poetry"/>
      </w:pPr>
      <w:r w:rsidRPr="0021587E">
        <w:t>Assert the native skies, or own its heav’nly kind:</w:t>
      </w:r>
    </w:p>
    <w:p w14:paraId="2DF43A7A" w14:textId="77777777" w:rsidR="003A417A" w:rsidRPr="0021587E" w:rsidRDefault="003A417A" w:rsidP="0021587E">
      <w:pPr>
        <w:pStyle w:val="Poetry"/>
      </w:pPr>
      <w:r w:rsidRPr="0021587E">
        <w:t xml:space="preserve">Nor death itself can wholly wash their </w:t>
      </w:r>
      <w:proofErr w:type="gramStart"/>
      <w:r w:rsidRPr="0021587E">
        <w:t>stains;</w:t>
      </w:r>
      <w:proofErr w:type="gramEnd"/>
    </w:p>
    <w:p w14:paraId="0698D468" w14:textId="77777777" w:rsidR="0021587E" w:rsidRDefault="003A417A" w:rsidP="0021587E">
      <w:pPr>
        <w:pStyle w:val="Poetry"/>
      </w:pPr>
      <w:r w:rsidRPr="0021587E">
        <w:t xml:space="preserve">But long-contracted filth ev’n in the soul remains. </w:t>
      </w:r>
    </w:p>
    <w:p w14:paraId="0D741D9C" w14:textId="1796932D" w:rsidR="003A417A" w:rsidRPr="0021587E" w:rsidRDefault="003A417A" w:rsidP="0021587E">
      <w:pPr>
        <w:pStyle w:val="Poetry"/>
      </w:pPr>
      <w:r w:rsidRPr="0021587E">
        <w:t>The relics of inveterate vice they wear,</w:t>
      </w:r>
    </w:p>
    <w:p w14:paraId="3AA0A17E" w14:textId="77777777" w:rsidR="003A417A" w:rsidRPr="0021587E" w:rsidRDefault="003A417A" w:rsidP="0021587E">
      <w:pPr>
        <w:pStyle w:val="Poetry"/>
      </w:pPr>
      <w:r w:rsidRPr="0021587E">
        <w:t>And spots of sin obscene in ev’ry face appear.</w:t>
      </w:r>
    </w:p>
    <w:p w14:paraId="3F6044FA" w14:textId="7AF038DC" w:rsidR="003A417A" w:rsidRPr="0021587E" w:rsidRDefault="003A417A" w:rsidP="0021587E">
      <w:pPr>
        <w:pStyle w:val="Poetry"/>
      </w:pPr>
      <w:r w:rsidRPr="0021587E">
        <w:t xml:space="preserve">For this are various penances </w:t>
      </w:r>
      <w:proofErr w:type="gramStart"/>
      <w:r w:rsidRPr="0021587E">
        <w:t>enjoin’d;</w:t>
      </w:r>
      <w:proofErr w:type="gramEnd"/>
    </w:p>
    <w:p w14:paraId="77463966" w14:textId="77777777" w:rsidR="0021587E" w:rsidRDefault="003A417A" w:rsidP="0021587E">
      <w:pPr>
        <w:pStyle w:val="Poetry"/>
      </w:pPr>
      <w:r w:rsidRPr="0021587E">
        <w:t xml:space="preserve">And some are hung to bleach upon the wind, </w:t>
      </w:r>
    </w:p>
    <w:p w14:paraId="6B42FB5E" w14:textId="6CC25BBC" w:rsidR="003A417A" w:rsidRPr="0021587E" w:rsidRDefault="003A417A" w:rsidP="0021587E">
      <w:pPr>
        <w:pStyle w:val="Poetry"/>
      </w:pPr>
      <w:r w:rsidRPr="0021587E">
        <w:t>Some plung’d in waters, others purg’d in fires,</w:t>
      </w:r>
    </w:p>
    <w:p w14:paraId="2AB60F62" w14:textId="77777777" w:rsidR="0021587E" w:rsidRDefault="003A417A" w:rsidP="0021587E">
      <w:pPr>
        <w:pStyle w:val="Poetry"/>
      </w:pPr>
      <w:r w:rsidRPr="0021587E">
        <w:t xml:space="preserve">Till all the dregs are drain’d, and all the rust expires. </w:t>
      </w:r>
    </w:p>
    <w:p w14:paraId="03B2291B" w14:textId="5C14F2DE" w:rsidR="003A417A" w:rsidRPr="0021587E" w:rsidRDefault="003A417A" w:rsidP="0021587E">
      <w:pPr>
        <w:pStyle w:val="Poetry"/>
      </w:pPr>
      <w:r w:rsidRPr="0021587E">
        <w:t>All have their manes, and those manes bear:</w:t>
      </w:r>
    </w:p>
    <w:p w14:paraId="64DFB045" w14:textId="1CD3A832" w:rsidR="003A417A" w:rsidRPr="0021587E" w:rsidRDefault="003A417A" w:rsidP="0021587E">
      <w:pPr>
        <w:pStyle w:val="Poetry"/>
      </w:pPr>
      <w:r w:rsidRPr="0021587E">
        <w:t>The few, so cleans’d, to these abodes repair,</w:t>
      </w:r>
    </w:p>
    <w:p w14:paraId="32E6017A" w14:textId="77777777" w:rsidR="0021587E" w:rsidRDefault="003A417A" w:rsidP="0021587E">
      <w:pPr>
        <w:pStyle w:val="Poetry"/>
      </w:pPr>
      <w:r w:rsidRPr="0021587E">
        <w:t xml:space="preserve">And breathe, in ample fields, the soft Elysian air. </w:t>
      </w:r>
    </w:p>
    <w:p w14:paraId="747A417F" w14:textId="7EE85A88" w:rsidR="003A417A" w:rsidRPr="0021587E" w:rsidRDefault="003A417A" w:rsidP="0021587E">
      <w:pPr>
        <w:pStyle w:val="Poetry"/>
      </w:pPr>
      <w:r w:rsidRPr="0021587E">
        <w:t>Then are they happy, when by length of time</w:t>
      </w:r>
    </w:p>
    <w:p w14:paraId="17CAE4B1" w14:textId="77777777" w:rsidR="0021587E" w:rsidRDefault="003A417A" w:rsidP="0021587E">
      <w:pPr>
        <w:pStyle w:val="Poetry"/>
      </w:pPr>
      <w:r w:rsidRPr="0021587E">
        <w:t xml:space="preserve">The scurf is worn away of each committed </w:t>
      </w:r>
      <w:proofErr w:type="gramStart"/>
      <w:r w:rsidRPr="0021587E">
        <w:t>crime;</w:t>
      </w:r>
      <w:proofErr w:type="gramEnd"/>
      <w:r w:rsidRPr="0021587E">
        <w:t xml:space="preserve"> </w:t>
      </w:r>
    </w:p>
    <w:p w14:paraId="112F9DB3" w14:textId="3CD378B7" w:rsidR="003A417A" w:rsidRPr="0021587E" w:rsidRDefault="003A417A" w:rsidP="0021587E">
      <w:pPr>
        <w:pStyle w:val="Poetry"/>
      </w:pPr>
      <w:r w:rsidRPr="0021587E">
        <w:t>No speck is left of their habitual stains,</w:t>
      </w:r>
    </w:p>
    <w:p w14:paraId="6AC1998B" w14:textId="572035F7" w:rsidR="003A417A" w:rsidRPr="0021587E" w:rsidRDefault="003A417A" w:rsidP="0021587E">
      <w:pPr>
        <w:pStyle w:val="Poetry"/>
      </w:pPr>
      <w:r w:rsidRPr="0021587E">
        <w:t>But the pure ether of the soul remains.</w:t>
      </w:r>
    </w:p>
    <w:p w14:paraId="1F64399A" w14:textId="77777777" w:rsidR="0021587E" w:rsidRDefault="003A417A" w:rsidP="0021587E">
      <w:pPr>
        <w:pStyle w:val="Poetry"/>
      </w:pPr>
      <w:r w:rsidRPr="0021587E">
        <w:t xml:space="preserve">But, when a thousand rolling years are past, </w:t>
      </w:r>
    </w:p>
    <w:p w14:paraId="739F738E" w14:textId="77777777" w:rsidR="0021587E" w:rsidRDefault="003A417A" w:rsidP="0021587E">
      <w:pPr>
        <w:pStyle w:val="Poetry"/>
      </w:pPr>
      <w:r w:rsidRPr="0021587E">
        <w:t xml:space="preserve">(So long their punishments and penance last,) </w:t>
      </w:r>
    </w:p>
    <w:p w14:paraId="59DF7187" w14:textId="77777777" w:rsidR="0021587E" w:rsidRDefault="003A417A" w:rsidP="0021587E">
      <w:pPr>
        <w:pStyle w:val="Poetry"/>
      </w:pPr>
      <w:r w:rsidRPr="0021587E">
        <w:lastRenderedPageBreak/>
        <w:t xml:space="preserve">Whole droves of minds are, by the driving god, </w:t>
      </w:r>
    </w:p>
    <w:p w14:paraId="202C4835" w14:textId="47210C3E" w:rsidR="003A417A" w:rsidRPr="0021587E" w:rsidRDefault="003A417A" w:rsidP="0021587E">
      <w:pPr>
        <w:pStyle w:val="Poetry"/>
      </w:pPr>
      <w:r w:rsidRPr="0021587E">
        <w:t>Compell’d to drink the deep Lethaean flood,</w:t>
      </w:r>
    </w:p>
    <w:p w14:paraId="5DDAE382" w14:textId="7EEEC184" w:rsidR="003A417A" w:rsidRPr="0021587E" w:rsidRDefault="003A417A" w:rsidP="0021587E">
      <w:pPr>
        <w:pStyle w:val="Poetry"/>
      </w:pPr>
      <w:r w:rsidRPr="0021587E">
        <w:t>In large forgetful draughts to steep the cares</w:t>
      </w:r>
    </w:p>
    <w:p w14:paraId="3DE380A1" w14:textId="77777777" w:rsidR="0021587E" w:rsidRDefault="003A417A" w:rsidP="0021587E">
      <w:pPr>
        <w:pStyle w:val="Poetry"/>
      </w:pPr>
      <w:r w:rsidRPr="0021587E">
        <w:t xml:space="preserve">Of their past labors, and their irksome years, </w:t>
      </w:r>
    </w:p>
    <w:p w14:paraId="3156CC4B" w14:textId="2882D2F3" w:rsidR="003A417A" w:rsidRPr="0021587E" w:rsidRDefault="003A417A" w:rsidP="0021587E">
      <w:pPr>
        <w:pStyle w:val="Poetry"/>
      </w:pPr>
      <w:r w:rsidRPr="0021587E">
        <w:t>That, unrememb’ring of its former pain,</w:t>
      </w:r>
    </w:p>
    <w:p w14:paraId="69E81975" w14:textId="77777777" w:rsidR="003A417A" w:rsidRPr="0021587E" w:rsidRDefault="003A417A" w:rsidP="0021587E">
      <w:pPr>
        <w:pStyle w:val="Poetry"/>
      </w:pPr>
      <w:r w:rsidRPr="0021587E">
        <w:t>The soul may suffer mortal flesh again.”</w:t>
      </w:r>
    </w:p>
    <w:p w14:paraId="024AD41D" w14:textId="77777777" w:rsidR="0021587E" w:rsidRDefault="0021587E" w:rsidP="0021587E">
      <w:pPr>
        <w:pStyle w:val="Poetry"/>
      </w:pPr>
    </w:p>
    <w:p w14:paraId="082590E6" w14:textId="5BCA7DD9" w:rsidR="003A417A" w:rsidRPr="0021587E" w:rsidRDefault="003A417A" w:rsidP="0021587E">
      <w:pPr>
        <w:pStyle w:val="Poetry"/>
      </w:pPr>
      <w:proofErr w:type="gramStart"/>
      <w:r w:rsidRPr="0021587E">
        <w:t>Thus</w:t>
      </w:r>
      <w:proofErr w:type="gramEnd"/>
      <w:r w:rsidRPr="0021587E">
        <w:t xml:space="preserve"> having said, the father spirit leads</w:t>
      </w:r>
    </w:p>
    <w:p w14:paraId="2434708B" w14:textId="6D190CE3" w:rsidR="003A417A" w:rsidRPr="0021587E" w:rsidRDefault="003A417A" w:rsidP="0021587E">
      <w:pPr>
        <w:pStyle w:val="Poetry"/>
      </w:pPr>
      <w:r w:rsidRPr="0021587E">
        <w:t>The priestess and his son thro’ swarms of shades,</w:t>
      </w:r>
    </w:p>
    <w:p w14:paraId="0E51095B" w14:textId="77777777" w:rsidR="0021587E" w:rsidRDefault="003A417A" w:rsidP="0021587E">
      <w:pPr>
        <w:pStyle w:val="Poetry"/>
      </w:pPr>
      <w:r w:rsidRPr="0021587E">
        <w:t xml:space="preserve">And takes a rising ground, from thence to see </w:t>
      </w:r>
    </w:p>
    <w:p w14:paraId="0ACE45B0" w14:textId="7510531A" w:rsidR="003A417A" w:rsidRPr="0021587E" w:rsidRDefault="003A417A" w:rsidP="0021587E">
      <w:pPr>
        <w:pStyle w:val="Poetry"/>
      </w:pPr>
      <w:r w:rsidRPr="0021587E">
        <w:t>The long procession of his progeny.</w:t>
      </w:r>
    </w:p>
    <w:p w14:paraId="2390B5E5" w14:textId="77777777" w:rsidR="0021587E" w:rsidRDefault="003A417A" w:rsidP="0021587E">
      <w:pPr>
        <w:pStyle w:val="Poetry"/>
      </w:pPr>
      <w:r w:rsidRPr="0021587E">
        <w:t xml:space="preserve">“Survey,” pursued the sire, “this airy throng, </w:t>
      </w:r>
    </w:p>
    <w:p w14:paraId="26542577" w14:textId="55E093BE" w:rsidR="003A417A" w:rsidRPr="0021587E" w:rsidRDefault="003A417A" w:rsidP="0021587E">
      <w:pPr>
        <w:pStyle w:val="Poetry"/>
      </w:pPr>
      <w:r w:rsidRPr="0021587E">
        <w:t>As, offer’d to thy view, they pass along.</w:t>
      </w:r>
    </w:p>
    <w:p w14:paraId="052E065F" w14:textId="089844DA" w:rsidR="003A417A" w:rsidRPr="0021587E" w:rsidRDefault="003A417A" w:rsidP="0021587E">
      <w:pPr>
        <w:pStyle w:val="Poetry"/>
      </w:pPr>
      <w:r w:rsidRPr="0021587E">
        <w:t>These are th’ Italian names, which fate will join</w:t>
      </w:r>
    </w:p>
    <w:p w14:paraId="1E4E2B87" w14:textId="77777777" w:rsidR="0021587E" w:rsidRDefault="003A417A" w:rsidP="0021587E">
      <w:pPr>
        <w:pStyle w:val="Poetry"/>
      </w:pPr>
      <w:r w:rsidRPr="0021587E">
        <w:t xml:space="preserve">With ours, and graff upon the Trojan line. </w:t>
      </w:r>
    </w:p>
    <w:p w14:paraId="70A0CC71" w14:textId="77777777" w:rsidR="0021587E" w:rsidRDefault="003A417A" w:rsidP="0021587E">
      <w:pPr>
        <w:pStyle w:val="Poetry"/>
      </w:pPr>
      <w:r w:rsidRPr="0021587E">
        <w:t xml:space="preserve">Observe the youth who first appears in sight, </w:t>
      </w:r>
    </w:p>
    <w:p w14:paraId="51B73092" w14:textId="37E894CA" w:rsidR="003A417A" w:rsidRPr="0021587E" w:rsidRDefault="003A417A" w:rsidP="0021587E">
      <w:pPr>
        <w:pStyle w:val="Poetry"/>
      </w:pPr>
      <w:r w:rsidRPr="0021587E">
        <w:t>And holds the nearest station to the light,</w:t>
      </w:r>
    </w:p>
    <w:p w14:paraId="65D818A1" w14:textId="77777777" w:rsidR="003A417A" w:rsidRPr="0021587E" w:rsidRDefault="003A417A" w:rsidP="0021587E">
      <w:pPr>
        <w:pStyle w:val="Poetry"/>
      </w:pPr>
      <w:r w:rsidRPr="0021587E">
        <w:t>Already seems to snuff the vital air,</w:t>
      </w:r>
    </w:p>
    <w:p w14:paraId="2E35BEEB" w14:textId="4013599F" w:rsidR="003A417A" w:rsidRPr="0021587E" w:rsidRDefault="003A417A" w:rsidP="0021587E">
      <w:pPr>
        <w:pStyle w:val="Poetry"/>
      </w:pPr>
      <w:r w:rsidRPr="0021587E">
        <w:t>And leans just forward, on a shining spear:</w:t>
      </w:r>
    </w:p>
    <w:p w14:paraId="68F09545" w14:textId="77777777" w:rsidR="0021587E" w:rsidRDefault="003A417A" w:rsidP="0021587E">
      <w:pPr>
        <w:pStyle w:val="Poetry"/>
      </w:pPr>
      <w:r w:rsidRPr="0021587E">
        <w:t xml:space="preserve">Silvius is he, thy last-begotten race, </w:t>
      </w:r>
    </w:p>
    <w:p w14:paraId="5EE9FC76" w14:textId="709B610A" w:rsidR="003A417A" w:rsidRPr="0021587E" w:rsidRDefault="003A417A" w:rsidP="0021587E">
      <w:pPr>
        <w:pStyle w:val="Poetry"/>
      </w:pPr>
      <w:r w:rsidRPr="0021587E">
        <w:t xml:space="preserve">But first in order sent, to fill thy </w:t>
      </w:r>
      <w:proofErr w:type="gramStart"/>
      <w:r w:rsidRPr="0021587E">
        <w:t>place;</w:t>
      </w:r>
      <w:proofErr w:type="gramEnd"/>
    </w:p>
    <w:p w14:paraId="5DA25E17" w14:textId="77777777" w:rsidR="0021587E" w:rsidRDefault="003A417A" w:rsidP="0021587E">
      <w:pPr>
        <w:pStyle w:val="Poetry"/>
      </w:pPr>
      <w:r w:rsidRPr="0021587E">
        <w:t xml:space="preserve">An Alban name, but mix’d with Dardan blood, </w:t>
      </w:r>
    </w:p>
    <w:p w14:paraId="51871275" w14:textId="12E7B1F2" w:rsidR="003A417A" w:rsidRPr="0021587E" w:rsidRDefault="003A417A" w:rsidP="0021587E">
      <w:pPr>
        <w:pStyle w:val="Poetry"/>
      </w:pPr>
      <w:r w:rsidRPr="0021587E">
        <w:t>Born in the covert of a shady wood:</w:t>
      </w:r>
    </w:p>
    <w:p w14:paraId="45DBF94E" w14:textId="17CA5A7F" w:rsidR="003A417A" w:rsidRPr="0021587E" w:rsidRDefault="003A417A" w:rsidP="0021587E">
      <w:pPr>
        <w:pStyle w:val="Poetry"/>
      </w:pPr>
      <w:r w:rsidRPr="0021587E">
        <w:t>Him fair Lavinia, thy surviving wife,</w:t>
      </w:r>
    </w:p>
    <w:p w14:paraId="635B563B" w14:textId="77777777" w:rsidR="0021587E" w:rsidRDefault="003A417A" w:rsidP="0021587E">
      <w:pPr>
        <w:pStyle w:val="Poetry"/>
      </w:pPr>
      <w:r w:rsidRPr="0021587E">
        <w:t xml:space="preserve">Shall breed in groves, to lead a solitary life. </w:t>
      </w:r>
    </w:p>
    <w:p w14:paraId="22F80745" w14:textId="48FE6AFD" w:rsidR="003A417A" w:rsidRPr="0021587E" w:rsidRDefault="003A417A" w:rsidP="0021587E">
      <w:pPr>
        <w:pStyle w:val="Poetry"/>
      </w:pPr>
      <w:r w:rsidRPr="0021587E">
        <w:t>In Alba he shall fix his royal seat,</w:t>
      </w:r>
    </w:p>
    <w:p w14:paraId="49C01092" w14:textId="77777777" w:rsidR="0021587E" w:rsidRDefault="003A417A" w:rsidP="0021587E">
      <w:pPr>
        <w:pStyle w:val="Poetry"/>
      </w:pPr>
      <w:r w:rsidRPr="0021587E">
        <w:t xml:space="preserve">And, born a king, a race of kings beget. </w:t>
      </w:r>
    </w:p>
    <w:p w14:paraId="203BA50E" w14:textId="42080BF8" w:rsidR="003A417A" w:rsidRPr="0021587E" w:rsidRDefault="003A417A" w:rsidP="0021587E">
      <w:pPr>
        <w:pStyle w:val="Poetry"/>
      </w:pPr>
      <w:r w:rsidRPr="0021587E">
        <w:t>Then Procas, honor of the Trojan name,</w:t>
      </w:r>
    </w:p>
    <w:p w14:paraId="2B37CC66" w14:textId="4C6BC13D" w:rsidR="003A417A" w:rsidRPr="0021587E" w:rsidRDefault="003A417A" w:rsidP="0021587E">
      <w:pPr>
        <w:pStyle w:val="Poetry"/>
      </w:pPr>
      <w:r w:rsidRPr="0021587E">
        <w:t>Capys, and Numitor, of endless fame.</w:t>
      </w:r>
    </w:p>
    <w:p w14:paraId="433D1C04" w14:textId="77777777" w:rsidR="0021587E" w:rsidRDefault="003A417A" w:rsidP="0021587E">
      <w:pPr>
        <w:pStyle w:val="Poetry"/>
      </w:pPr>
      <w:r w:rsidRPr="0021587E">
        <w:t xml:space="preserve">A second Silvius after these </w:t>
      </w:r>
      <w:proofErr w:type="gramStart"/>
      <w:r w:rsidRPr="0021587E">
        <w:t>appears;</w:t>
      </w:r>
      <w:proofErr w:type="gramEnd"/>
      <w:r w:rsidRPr="0021587E">
        <w:t xml:space="preserve"> </w:t>
      </w:r>
    </w:p>
    <w:p w14:paraId="3B6609E6" w14:textId="77777777" w:rsidR="0021587E" w:rsidRDefault="003A417A" w:rsidP="0021587E">
      <w:pPr>
        <w:pStyle w:val="Poetry"/>
      </w:pPr>
      <w:r w:rsidRPr="0021587E">
        <w:t xml:space="preserve">Silvius Aeneas, for thy name he </w:t>
      </w:r>
      <w:proofErr w:type="gramStart"/>
      <w:r w:rsidRPr="0021587E">
        <w:t>bears;</w:t>
      </w:r>
      <w:proofErr w:type="gramEnd"/>
      <w:r w:rsidRPr="0021587E">
        <w:t xml:space="preserve"> </w:t>
      </w:r>
    </w:p>
    <w:p w14:paraId="16A93561" w14:textId="1A68A3F1" w:rsidR="003A417A" w:rsidRPr="0021587E" w:rsidRDefault="003A417A" w:rsidP="0021587E">
      <w:pPr>
        <w:pStyle w:val="Poetry"/>
      </w:pPr>
      <w:r w:rsidRPr="0021587E">
        <w:t>For arms and justice equally renown’d,</w:t>
      </w:r>
    </w:p>
    <w:p w14:paraId="74719949" w14:textId="77777777" w:rsidR="003A417A" w:rsidRPr="0021587E" w:rsidRDefault="003A417A" w:rsidP="0021587E">
      <w:pPr>
        <w:pStyle w:val="Poetry"/>
      </w:pPr>
      <w:r w:rsidRPr="0021587E">
        <w:t xml:space="preserve">Who, late restor’d, in Alba shall be </w:t>
      </w:r>
      <w:proofErr w:type="gramStart"/>
      <w:r w:rsidRPr="0021587E">
        <w:t>crown’d.</w:t>
      </w:r>
      <w:proofErr w:type="gramEnd"/>
    </w:p>
    <w:p w14:paraId="4512778F" w14:textId="16751026" w:rsidR="003A417A" w:rsidRPr="0021587E" w:rsidRDefault="003A417A" w:rsidP="0021587E">
      <w:pPr>
        <w:pStyle w:val="Poetry"/>
      </w:pPr>
      <w:r w:rsidRPr="0021587E">
        <w:t>How great they look! how vig’rously they wield</w:t>
      </w:r>
    </w:p>
    <w:p w14:paraId="70819478" w14:textId="77777777" w:rsidR="003A417A" w:rsidRPr="0021587E" w:rsidRDefault="003A417A" w:rsidP="0021587E">
      <w:pPr>
        <w:pStyle w:val="Poetry"/>
      </w:pPr>
      <w:r w:rsidRPr="0021587E">
        <w:t xml:space="preserve">Their weighty </w:t>
      </w:r>
      <w:proofErr w:type="gramStart"/>
      <w:r w:rsidRPr="0021587E">
        <w:t>lances, and</w:t>
      </w:r>
      <w:proofErr w:type="gramEnd"/>
      <w:r w:rsidRPr="0021587E">
        <w:t xml:space="preserve"> sustain the shield!</w:t>
      </w:r>
    </w:p>
    <w:p w14:paraId="2CD3C1EE" w14:textId="77777777" w:rsidR="0021587E" w:rsidRDefault="003A417A" w:rsidP="0021587E">
      <w:pPr>
        <w:pStyle w:val="Poetry"/>
      </w:pPr>
      <w:r w:rsidRPr="0021587E">
        <w:lastRenderedPageBreak/>
        <w:t xml:space="preserve">But they, who crown’d with oaken wreaths appear, </w:t>
      </w:r>
    </w:p>
    <w:p w14:paraId="3404B02F" w14:textId="77777777" w:rsidR="0021587E" w:rsidRDefault="003A417A" w:rsidP="0021587E">
      <w:pPr>
        <w:pStyle w:val="Poetry"/>
      </w:pPr>
      <w:r w:rsidRPr="0021587E">
        <w:t xml:space="preserve">Shall Gabian walls and strong Fidena </w:t>
      </w:r>
      <w:proofErr w:type="gramStart"/>
      <w:r w:rsidRPr="0021587E">
        <w:t>rear;</w:t>
      </w:r>
      <w:proofErr w:type="gramEnd"/>
      <w:r w:rsidRPr="0021587E">
        <w:t xml:space="preserve"> </w:t>
      </w:r>
    </w:p>
    <w:p w14:paraId="3629B289" w14:textId="52C393AA" w:rsidR="003A417A" w:rsidRPr="0021587E" w:rsidRDefault="003A417A" w:rsidP="0021587E">
      <w:pPr>
        <w:pStyle w:val="Poetry"/>
      </w:pPr>
      <w:r w:rsidRPr="0021587E">
        <w:t xml:space="preserve">Nomentum, Bola, with Pometia, </w:t>
      </w:r>
      <w:proofErr w:type="gramStart"/>
      <w:r w:rsidRPr="0021587E">
        <w:t>found;</w:t>
      </w:r>
      <w:proofErr w:type="gramEnd"/>
    </w:p>
    <w:p w14:paraId="78B2FDD2" w14:textId="5C3CCB0A" w:rsidR="003A417A" w:rsidRPr="0021587E" w:rsidRDefault="003A417A" w:rsidP="0021587E">
      <w:pPr>
        <w:pStyle w:val="Poetry"/>
      </w:pPr>
      <w:r w:rsidRPr="0021587E">
        <w:t>And raise Collatian tow’rs on rocky ground.</w:t>
      </w:r>
    </w:p>
    <w:p w14:paraId="05C04925" w14:textId="77777777" w:rsidR="003A417A" w:rsidRPr="0021587E" w:rsidRDefault="003A417A" w:rsidP="0021587E">
      <w:pPr>
        <w:pStyle w:val="Poetry"/>
      </w:pPr>
      <w:r w:rsidRPr="0021587E">
        <w:t>All these shall then be towns of mighty fame,</w:t>
      </w:r>
    </w:p>
    <w:p w14:paraId="54B539A7" w14:textId="77777777" w:rsidR="0021587E" w:rsidRDefault="003A417A" w:rsidP="0021587E">
      <w:pPr>
        <w:pStyle w:val="Poetry"/>
      </w:pPr>
      <w:r w:rsidRPr="0021587E">
        <w:t xml:space="preserve">Tho’ now they lie obscure, and lands without a name. </w:t>
      </w:r>
    </w:p>
    <w:p w14:paraId="3CC2BAA0" w14:textId="234622E4" w:rsidR="003A417A" w:rsidRPr="0021587E" w:rsidRDefault="003A417A" w:rsidP="0021587E">
      <w:pPr>
        <w:pStyle w:val="Poetry"/>
      </w:pPr>
      <w:r w:rsidRPr="0021587E">
        <w:t>See Romulus the great, born to restore</w:t>
      </w:r>
    </w:p>
    <w:p w14:paraId="157E7015" w14:textId="77777777" w:rsidR="003A417A" w:rsidRPr="0021587E" w:rsidRDefault="003A417A" w:rsidP="0021587E">
      <w:pPr>
        <w:pStyle w:val="Poetry"/>
      </w:pPr>
      <w:r w:rsidRPr="0021587E">
        <w:t>The crown that once his injur’d grandsire wore.</w:t>
      </w:r>
    </w:p>
    <w:p w14:paraId="2E9E94F2" w14:textId="08B4D147" w:rsidR="003A417A" w:rsidRPr="0021587E" w:rsidRDefault="003A417A" w:rsidP="0021587E">
      <w:pPr>
        <w:pStyle w:val="Poetry"/>
      </w:pPr>
      <w:r w:rsidRPr="0021587E">
        <w:t>This prince a priestess of your blood shall bear,</w:t>
      </w:r>
    </w:p>
    <w:p w14:paraId="2BE0A6D4" w14:textId="77777777" w:rsidR="0021587E" w:rsidRDefault="003A417A" w:rsidP="0021587E">
      <w:pPr>
        <w:pStyle w:val="Poetry"/>
      </w:pPr>
      <w:r w:rsidRPr="0021587E">
        <w:t xml:space="preserve">And like his sire in </w:t>
      </w:r>
      <w:proofErr w:type="gramStart"/>
      <w:r w:rsidRPr="0021587E">
        <w:t>arms</w:t>
      </w:r>
      <w:proofErr w:type="gramEnd"/>
      <w:r w:rsidRPr="0021587E">
        <w:t xml:space="preserve"> he shall appear. </w:t>
      </w:r>
    </w:p>
    <w:p w14:paraId="3E240922" w14:textId="77777777" w:rsidR="0021587E" w:rsidRDefault="003A417A" w:rsidP="0021587E">
      <w:pPr>
        <w:pStyle w:val="Poetry"/>
      </w:pPr>
      <w:r w:rsidRPr="0021587E">
        <w:t xml:space="preserve">Two rising crests, his royal head </w:t>
      </w:r>
      <w:proofErr w:type="gramStart"/>
      <w:r w:rsidRPr="0021587E">
        <w:t>adorn;</w:t>
      </w:r>
      <w:proofErr w:type="gramEnd"/>
      <w:r w:rsidRPr="0021587E">
        <w:t xml:space="preserve"> </w:t>
      </w:r>
    </w:p>
    <w:p w14:paraId="14C4CE0D" w14:textId="646CD493" w:rsidR="003A417A" w:rsidRPr="0021587E" w:rsidRDefault="003A417A" w:rsidP="0021587E">
      <w:pPr>
        <w:pStyle w:val="Poetry"/>
      </w:pPr>
      <w:r w:rsidRPr="0021587E">
        <w:t>Born from a god, himself to godhead born:</w:t>
      </w:r>
    </w:p>
    <w:p w14:paraId="5D217CCC" w14:textId="77777777" w:rsidR="003A417A" w:rsidRPr="0021587E" w:rsidRDefault="003A417A" w:rsidP="0021587E">
      <w:pPr>
        <w:pStyle w:val="Poetry"/>
      </w:pPr>
      <w:r w:rsidRPr="0021587E">
        <w:t>His sire already signs him for the skies,</w:t>
      </w:r>
    </w:p>
    <w:p w14:paraId="68BD812A" w14:textId="466BE797" w:rsidR="003A417A" w:rsidRPr="0021587E" w:rsidRDefault="003A417A" w:rsidP="0021587E">
      <w:pPr>
        <w:pStyle w:val="Poetry"/>
      </w:pPr>
      <w:r w:rsidRPr="0021587E">
        <w:t>And marks the seat amidst the deities.</w:t>
      </w:r>
    </w:p>
    <w:p w14:paraId="05F4ABAA" w14:textId="77777777" w:rsidR="0021587E" w:rsidRDefault="003A417A" w:rsidP="0021587E">
      <w:pPr>
        <w:pStyle w:val="Poetry"/>
      </w:pPr>
      <w:r w:rsidRPr="0021587E">
        <w:t xml:space="preserve">Auspicious chief! thy race, in times to come, </w:t>
      </w:r>
    </w:p>
    <w:p w14:paraId="4911070B" w14:textId="34A05549" w:rsidR="003A417A" w:rsidRPr="0021587E" w:rsidRDefault="003A417A" w:rsidP="0021587E">
      <w:pPr>
        <w:pStyle w:val="Poetry"/>
      </w:pPr>
      <w:r w:rsidRPr="0021587E">
        <w:t>Shall spread the conquests of imperial Rome—</w:t>
      </w:r>
    </w:p>
    <w:p w14:paraId="042FABAD" w14:textId="77777777" w:rsidR="0021587E" w:rsidRDefault="003A417A" w:rsidP="0021587E">
      <w:pPr>
        <w:pStyle w:val="Poetry"/>
      </w:pPr>
      <w:r w:rsidRPr="0021587E">
        <w:t xml:space="preserve">Rome, </w:t>
      </w:r>
      <w:proofErr w:type="gramStart"/>
      <w:r w:rsidRPr="0021587E">
        <w:t>whose</w:t>
      </w:r>
      <w:proofErr w:type="gramEnd"/>
      <w:r w:rsidRPr="0021587E">
        <w:t xml:space="preserve"> ascending tow’rs shall heav’n invade, </w:t>
      </w:r>
    </w:p>
    <w:p w14:paraId="2D480238" w14:textId="166A3994" w:rsidR="003A417A" w:rsidRPr="0021587E" w:rsidRDefault="003A417A" w:rsidP="0021587E">
      <w:pPr>
        <w:pStyle w:val="Poetry"/>
      </w:pPr>
      <w:r w:rsidRPr="0021587E">
        <w:t xml:space="preserve">Involving earth and ocean in her </w:t>
      </w:r>
      <w:proofErr w:type="gramStart"/>
      <w:r w:rsidRPr="0021587E">
        <w:t>shade;</w:t>
      </w:r>
      <w:proofErr w:type="gramEnd"/>
    </w:p>
    <w:p w14:paraId="3E89F449" w14:textId="4F1184D9" w:rsidR="003A417A" w:rsidRPr="0021587E" w:rsidRDefault="003A417A" w:rsidP="0021587E">
      <w:pPr>
        <w:pStyle w:val="Poetry"/>
      </w:pPr>
      <w:r w:rsidRPr="0021587E">
        <w:t>High as the Mother of the Gods in place,</w:t>
      </w:r>
      <w:r w:rsidRPr="0021587E">
        <w:tab/>
      </w:r>
    </w:p>
    <w:p w14:paraId="4D6D7B78" w14:textId="77777777" w:rsidR="003A417A" w:rsidRPr="0021587E" w:rsidRDefault="003A417A" w:rsidP="0021587E">
      <w:pPr>
        <w:pStyle w:val="Poetry"/>
      </w:pPr>
      <w:r w:rsidRPr="0021587E">
        <w:t>And proud, like her, of an immortal race.</w:t>
      </w:r>
    </w:p>
    <w:p w14:paraId="35EFC07A" w14:textId="77777777" w:rsidR="0021587E" w:rsidRDefault="003A417A" w:rsidP="0021587E">
      <w:pPr>
        <w:pStyle w:val="Poetry"/>
      </w:pPr>
      <w:r w:rsidRPr="0021587E">
        <w:t xml:space="preserve">Then, when in pomp she makes the Phrygian round, </w:t>
      </w:r>
    </w:p>
    <w:p w14:paraId="7C269A75" w14:textId="6E2253A5" w:rsidR="003A417A" w:rsidRPr="0021587E" w:rsidRDefault="003A417A" w:rsidP="0021587E">
      <w:pPr>
        <w:pStyle w:val="Poetry"/>
      </w:pPr>
      <w:r w:rsidRPr="0021587E">
        <w:t xml:space="preserve">With golden turrets on her temples </w:t>
      </w:r>
      <w:proofErr w:type="gramStart"/>
      <w:r w:rsidRPr="0021587E">
        <w:t>crown’d;</w:t>
      </w:r>
      <w:proofErr w:type="gramEnd"/>
    </w:p>
    <w:p w14:paraId="700081F9" w14:textId="77777777" w:rsidR="003A417A" w:rsidRPr="0021587E" w:rsidRDefault="003A417A" w:rsidP="0021587E">
      <w:pPr>
        <w:pStyle w:val="Poetry"/>
      </w:pPr>
      <w:r w:rsidRPr="0021587E">
        <w:t xml:space="preserve">A hundred gods her sweeping train </w:t>
      </w:r>
      <w:proofErr w:type="gramStart"/>
      <w:r w:rsidRPr="0021587E">
        <w:t>supply;</w:t>
      </w:r>
      <w:proofErr w:type="gramEnd"/>
    </w:p>
    <w:p w14:paraId="5E8716E1" w14:textId="1A63746C" w:rsidR="003A417A" w:rsidRPr="0021587E" w:rsidRDefault="003A417A" w:rsidP="0021587E">
      <w:pPr>
        <w:pStyle w:val="Poetry"/>
      </w:pPr>
      <w:r w:rsidRPr="0021587E">
        <w:t>Her offspring all, and all command the sky.</w:t>
      </w:r>
    </w:p>
    <w:p w14:paraId="5F12D28B" w14:textId="77777777" w:rsidR="0021587E" w:rsidRDefault="0021587E" w:rsidP="0021587E">
      <w:pPr>
        <w:pStyle w:val="Poetry"/>
      </w:pPr>
    </w:p>
    <w:p w14:paraId="70FA4E1F" w14:textId="142809F6" w:rsidR="0021587E" w:rsidRDefault="003A417A" w:rsidP="0021587E">
      <w:pPr>
        <w:pStyle w:val="Poetry"/>
      </w:pPr>
      <w:r w:rsidRPr="0021587E">
        <w:t xml:space="preserve">“Now fix your sight, and stand intent, to see </w:t>
      </w:r>
    </w:p>
    <w:p w14:paraId="7F85A574" w14:textId="7476146B" w:rsidR="003A417A" w:rsidRPr="0021587E" w:rsidRDefault="003A417A" w:rsidP="0021587E">
      <w:pPr>
        <w:pStyle w:val="Poetry"/>
      </w:pPr>
      <w:r w:rsidRPr="0021587E">
        <w:t>Your Roman race, and Julian progeny.</w:t>
      </w:r>
    </w:p>
    <w:p w14:paraId="45294CAD" w14:textId="77777777" w:rsidR="003A417A" w:rsidRPr="0021587E" w:rsidRDefault="003A417A" w:rsidP="0021587E">
      <w:pPr>
        <w:pStyle w:val="Poetry"/>
      </w:pPr>
      <w:r w:rsidRPr="0021587E">
        <w:t>The mighty Caesar waits his vital hour,</w:t>
      </w:r>
    </w:p>
    <w:p w14:paraId="5C6F544D" w14:textId="77777777" w:rsidR="003A417A" w:rsidRPr="0021587E" w:rsidRDefault="003A417A" w:rsidP="0021587E">
      <w:pPr>
        <w:pStyle w:val="Poetry"/>
      </w:pPr>
      <w:r w:rsidRPr="0021587E">
        <w:t xml:space="preserve">Impatient for the </w:t>
      </w:r>
      <w:proofErr w:type="gramStart"/>
      <w:r w:rsidRPr="0021587E">
        <w:t>world, and</w:t>
      </w:r>
      <w:proofErr w:type="gramEnd"/>
      <w:r w:rsidRPr="0021587E">
        <w:t xml:space="preserve"> grasps his promis’d pow’r.</w:t>
      </w:r>
    </w:p>
    <w:p w14:paraId="3601E471" w14:textId="7B1E13DA" w:rsidR="003A417A" w:rsidRPr="0021587E" w:rsidRDefault="003A417A" w:rsidP="0021587E">
      <w:pPr>
        <w:pStyle w:val="Poetry"/>
      </w:pPr>
      <w:r w:rsidRPr="0021587E">
        <w:t>But next behold the youth of form divine,</w:t>
      </w:r>
    </w:p>
    <w:p w14:paraId="4F17D506" w14:textId="77777777" w:rsidR="0021587E" w:rsidRDefault="003A417A" w:rsidP="0021587E">
      <w:pPr>
        <w:pStyle w:val="Poetry"/>
      </w:pPr>
      <w:r w:rsidRPr="0021587E">
        <w:t xml:space="preserve">Ceasar himself, exalted in his </w:t>
      </w:r>
      <w:proofErr w:type="gramStart"/>
      <w:r w:rsidRPr="0021587E">
        <w:t>line;</w:t>
      </w:r>
      <w:proofErr w:type="gramEnd"/>
      <w:r w:rsidRPr="0021587E">
        <w:t xml:space="preserve"> </w:t>
      </w:r>
    </w:p>
    <w:p w14:paraId="16E26A39" w14:textId="77777777" w:rsidR="0021587E" w:rsidRDefault="003A417A" w:rsidP="0021587E">
      <w:pPr>
        <w:pStyle w:val="Poetry"/>
      </w:pPr>
      <w:r w:rsidRPr="0021587E">
        <w:t xml:space="preserve">Augustus, promis’d oft, and long foretold, </w:t>
      </w:r>
    </w:p>
    <w:p w14:paraId="51931F63" w14:textId="77777777" w:rsidR="0021587E" w:rsidRDefault="003A417A" w:rsidP="0021587E">
      <w:pPr>
        <w:pStyle w:val="Poetry"/>
      </w:pPr>
      <w:r w:rsidRPr="0021587E">
        <w:t xml:space="preserve">Sent to the realm that Saturn rul’d of </w:t>
      </w:r>
      <w:proofErr w:type="gramStart"/>
      <w:r w:rsidRPr="0021587E">
        <w:t>old;</w:t>
      </w:r>
      <w:proofErr w:type="gramEnd"/>
      <w:r w:rsidRPr="0021587E">
        <w:t xml:space="preserve"> </w:t>
      </w:r>
    </w:p>
    <w:p w14:paraId="01A58E0F" w14:textId="0711D132" w:rsidR="003A417A" w:rsidRPr="0021587E" w:rsidRDefault="003A417A" w:rsidP="0021587E">
      <w:pPr>
        <w:pStyle w:val="Poetry"/>
      </w:pPr>
      <w:r w:rsidRPr="0021587E">
        <w:t>Born to restore a better age of gold.</w:t>
      </w:r>
    </w:p>
    <w:p w14:paraId="4747821B" w14:textId="645977FB" w:rsidR="003A417A" w:rsidRPr="0021587E" w:rsidRDefault="003A417A" w:rsidP="0021587E">
      <w:pPr>
        <w:pStyle w:val="Poetry"/>
      </w:pPr>
      <w:r w:rsidRPr="0021587E">
        <w:t xml:space="preserve">Afric and India shall his pow’r </w:t>
      </w:r>
      <w:proofErr w:type="gramStart"/>
      <w:r w:rsidRPr="0021587E">
        <w:t>obey;</w:t>
      </w:r>
      <w:proofErr w:type="gramEnd"/>
    </w:p>
    <w:p w14:paraId="1D57298B" w14:textId="77777777" w:rsidR="003A417A" w:rsidRPr="0021587E" w:rsidRDefault="003A417A" w:rsidP="0021587E">
      <w:pPr>
        <w:pStyle w:val="Poetry"/>
      </w:pPr>
      <w:r w:rsidRPr="0021587E">
        <w:lastRenderedPageBreak/>
        <w:t>He shall extend his propagated sway</w:t>
      </w:r>
    </w:p>
    <w:p w14:paraId="1A687EE1" w14:textId="77777777" w:rsidR="0021587E" w:rsidRDefault="003A417A" w:rsidP="0021587E">
      <w:pPr>
        <w:pStyle w:val="Poetry"/>
      </w:pPr>
      <w:r w:rsidRPr="0021587E">
        <w:t xml:space="preserve">Beyond the solar year, without the starry way, </w:t>
      </w:r>
    </w:p>
    <w:p w14:paraId="33E16F5F" w14:textId="575CB3BF" w:rsidR="003A417A" w:rsidRPr="0021587E" w:rsidRDefault="003A417A" w:rsidP="0021587E">
      <w:pPr>
        <w:pStyle w:val="Poetry"/>
      </w:pPr>
      <w:r w:rsidRPr="0021587E">
        <w:t>Where Atlas turns the rolling heav’ns around,</w:t>
      </w:r>
    </w:p>
    <w:p w14:paraId="6A7A59FD" w14:textId="77777777" w:rsidR="003A417A" w:rsidRPr="0021587E" w:rsidRDefault="003A417A" w:rsidP="0021587E">
      <w:pPr>
        <w:pStyle w:val="Poetry"/>
      </w:pPr>
      <w:r w:rsidRPr="0021587E">
        <w:t>And his broad shoulders with their lights are crown’d.</w:t>
      </w:r>
    </w:p>
    <w:p w14:paraId="75F160CA" w14:textId="582D2F68" w:rsidR="003A417A" w:rsidRPr="0021587E" w:rsidRDefault="003A417A" w:rsidP="0021587E">
      <w:pPr>
        <w:pStyle w:val="Poetry"/>
      </w:pPr>
      <w:r w:rsidRPr="0021587E">
        <w:t>At his foreseen approach, already quake</w:t>
      </w:r>
      <w:r w:rsidRPr="0021587E">
        <w:tab/>
      </w:r>
    </w:p>
    <w:p w14:paraId="481B1088" w14:textId="77777777" w:rsidR="003A417A" w:rsidRPr="0021587E" w:rsidRDefault="003A417A" w:rsidP="0021587E">
      <w:pPr>
        <w:pStyle w:val="Poetry"/>
      </w:pPr>
      <w:r w:rsidRPr="0021587E">
        <w:t>The Caspian kingdoms and Maeotian lake:</w:t>
      </w:r>
    </w:p>
    <w:p w14:paraId="56E32B21" w14:textId="77777777" w:rsidR="0021587E" w:rsidRDefault="003A417A" w:rsidP="0021587E">
      <w:pPr>
        <w:pStyle w:val="Poetry"/>
      </w:pPr>
      <w:r w:rsidRPr="0021587E">
        <w:t xml:space="preserve">Their seers behold the tempest from afar, </w:t>
      </w:r>
    </w:p>
    <w:p w14:paraId="515601A7" w14:textId="58808E62" w:rsidR="003A417A" w:rsidRPr="0021587E" w:rsidRDefault="003A417A" w:rsidP="0021587E">
      <w:pPr>
        <w:pStyle w:val="Poetry"/>
      </w:pPr>
      <w:r w:rsidRPr="0021587E">
        <w:t>And threat’ning oracles denounce the war.</w:t>
      </w:r>
    </w:p>
    <w:p w14:paraId="6B8A521C" w14:textId="77777777" w:rsidR="003A417A" w:rsidRPr="0021587E" w:rsidRDefault="003A417A" w:rsidP="0021587E">
      <w:pPr>
        <w:pStyle w:val="Poetry"/>
      </w:pPr>
      <w:r w:rsidRPr="0021587E">
        <w:t>Nile hears him knocking at his sev’nfold gates,</w:t>
      </w:r>
    </w:p>
    <w:p w14:paraId="347CF256" w14:textId="46D5D206" w:rsidR="003A417A" w:rsidRPr="0021587E" w:rsidRDefault="003A417A" w:rsidP="0021587E">
      <w:pPr>
        <w:pStyle w:val="Poetry"/>
      </w:pPr>
      <w:r w:rsidRPr="0021587E">
        <w:t xml:space="preserve">And seeks his hidden </w:t>
      </w:r>
      <w:proofErr w:type="gramStart"/>
      <w:r w:rsidRPr="0021587E">
        <w:t>spring, and</w:t>
      </w:r>
      <w:proofErr w:type="gramEnd"/>
      <w:r w:rsidRPr="0021587E">
        <w:t xml:space="preserve"> fears his nephew’s fates.</w:t>
      </w:r>
    </w:p>
    <w:p w14:paraId="205300AF" w14:textId="77777777" w:rsidR="0021587E" w:rsidRDefault="003A417A" w:rsidP="0021587E">
      <w:pPr>
        <w:pStyle w:val="Poetry"/>
      </w:pPr>
      <w:r w:rsidRPr="0021587E">
        <w:t xml:space="preserve">Nor Hercules more lands or labors knew, </w:t>
      </w:r>
    </w:p>
    <w:p w14:paraId="673B6103" w14:textId="77777777" w:rsidR="0021587E" w:rsidRDefault="003A417A" w:rsidP="0021587E">
      <w:pPr>
        <w:pStyle w:val="Poetry"/>
      </w:pPr>
      <w:r w:rsidRPr="0021587E">
        <w:t xml:space="preserve">Not tho’ the brazen-footed hind he slew, </w:t>
      </w:r>
    </w:p>
    <w:p w14:paraId="31433F2E" w14:textId="77777777" w:rsidR="0021587E" w:rsidRDefault="003A417A" w:rsidP="0021587E">
      <w:pPr>
        <w:pStyle w:val="Poetry"/>
      </w:pPr>
      <w:r w:rsidRPr="0021587E">
        <w:t xml:space="preserve">Freed Erymanthus from the foaming boar, </w:t>
      </w:r>
    </w:p>
    <w:p w14:paraId="386991F4" w14:textId="6C05B024" w:rsidR="003A417A" w:rsidRPr="0021587E" w:rsidRDefault="003A417A" w:rsidP="0021587E">
      <w:pPr>
        <w:pStyle w:val="Poetry"/>
      </w:pPr>
      <w:r w:rsidRPr="0021587E">
        <w:t xml:space="preserve">And dipp’d his arrows in Lernaean </w:t>
      </w:r>
      <w:proofErr w:type="gramStart"/>
      <w:r w:rsidRPr="0021587E">
        <w:t>gore;</w:t>
      </w:r>
      <w:proofErr w:type="gramEnd"/>
    </w:p>
    <w:p w14:paraId="451106C5" w14:textId="18F8830B" w:rsidR="003A417A" w:rsidRPr="0021587E" w:rsidRDefault="003A417A" w:rsidP="0021587E">
      <w:pPr>
        <w:pStyle w:val="Poetry"/>
      </w:pPr>
      <w:r w:rsidRPr="0021587E">
        <w:t>Nor Bacchus, turning from his Indian war,</w:t>
      </w:r>
    </w:p>
    <w:p w14:paraId="65F8CEBC" w14:textId="77777777" w:rsidR="0021587E" w:rsidRDefault="003A417A" w:rsidP="0021587E">
      <w:pPr>
        <w:pStyle w:val="Poetry"/>
      </w:pPr>
      <w:r w:rsidRPr="0021587E">
        <w:t xml:space="preserve">By tigers drawn triumphant in his car, </w:t>
      </w:r>
    </w:p>
    <w:p w14:paraId="029A98E6" w14:textId="77777777" w:rsidR="0021587E" w:rsidRDefault="003A417A" w:rsidP="0021587E">
      <w:pPr>
        <w:pStyle w:val="Poetry"/>
      </w:pPr>
      <w:r w:rsidRPr="0021587E">
        <w:t xml:space="preserve">From Nisus’ top descending on the plains, </w:t>
      </w:r>
    </w:p>
    <w:p w14:paraId="11AD55C4" w14:textId="77777777" w:rsidR="0021587E" w:rsidRDefault="003A417A" w:rsidP="0021587E">
      <w:pPr>
        <w:pStyle w:val="Poetry"/>
      </w:pPr>
      <w:r w:rsidRPr="0021587E">
        <w:t xml:space="preserve">With curling vines around his purple reins. </w:t>
      </w:r>
    </w:p>
    <w:p w14:paraId="393D9832" w14:textId="7FE86666" w:rsidR="003A417A" w:rsidRPr="0021587E" w:rsidRDefault="003A417A" w:rsidP="0021587E">
      <w:pPr>
        <w:pStyle w:val="Poetry"/>
      </w:pPr>
      <w:r w:rsidRPr="0021587E">
        <w:t>And doubt we yet thro’ dangers to pursue</w:t>
      </w:r>
    </w:p>
    <w:p w14:paraId="0B048DD5" w14:textId="62AE2121" w:rsidR="003A417A" w:rsidRPr="0021587E" w:rsidRDefault="003A417A" w:rsidP="0021587E">
      <w:pPr>
        <w:pStyle w:val="Poetry"/>
      </w:pPr>
      <w:r w:rsidRPr="0021587E">
        <w:t>The paths of honor, and a crown in view?</w:t>
      </w:r>
    </w:p>
    <w:p w14:paraId="48C1EBC9" w14:textId="77777777" w:rsidR="003A417A" w:rsidRPr="0021587E" w:rsidRDefault="003A417A" w:rsidP="0021587E">
      <w:pPr>
        <w:pStyle w:val="Poetry"/>
      </w:pPr>
      <w:r w:rsidRPr="0021587E">
        <w:t>But what’s the man, who from afar appears?</w:t>
      </w:r>
    </w:p>
    <w:p w14:paraId="3E10B0B9" w14:textId="77777777" w:rsidR="0021587E" w:rsidRDefault="003A417A" w:rsidP="0021587E">
      <w:pPr>
        <w:pStyle w:val="Poetry"/>
      </w:pPr>
      <w:r w:rsidRPr="0021587E">
        <w:t xml:space="preserve">His head with olive crown’d, his hand a censer </w:t>
      </w:r>
      <w:proofErr w:type="gramStart"/>
      <w:r w:rsidRPr="0021587E">
        <w:t>bears</w:t>
      </w:r>
      <w:proofErr w:type="gramEnd"/>
      <w:r w:rsidRPr="0021587E">
        <w:t xml:space="preserve">, </w:t>
      </w:r>
    </w:p>
    <w:p w14:paraId="527F5BD4" w14:textId="4D39D0EB" w:rsidR="003A417A" w:rsidRPr="0021587E" w:rsidRDefault="003A417A" w:rsidP="0021587E">
      <w:pPr>
        <w:pStyle w:val="Poetry"/>
      </w:pPr>
      <w:r w:rsidRPr="0021587E">
        <w:t>His hoary beard and holy vestments bring</w:t>
      </w:r>
    </w:p>
    <w:p w14:paraId="7AF2BDBC" w14:textId="77777777" w:rsidR="003A417A" w:rsidRPr="0021587E" w:rsidRDefault="003A417A" w:rsidP="0021587E">
      <w:pPr>
        <w:pStyle w:val="Poetry"/>
      </w:pPr>
      <w:r w:rsidRPr="0021587E">
        <w:t>His lost idea back: I know the Roman king.</w:t>
      </w:r>
    </w:p>
    <w:p w14:paraId="4D65E0D0" w14:textId="5C88F5A1" w:rsidR="003A417A" w:rsidRPr="0021587E" w:rsidRDefault="003A417A" w:rsidP="0021587E">
      <w:pPr>
        <w:pStyle w:val="Poetry"/>
      </w:pPr>
      <w:r w:rsidRPr="0021587E">
        <w:t>He shall to peaceful Rome new laws ordain,</w:t>
      </w:r>
    </w:p>
    <w:p w14:paraId="05B9E3EC" w14:textId="77777777" w:rsidR="0021587E" w:rsidRDefault="003A417A" w:rsidP="0021587E">
      <w:pPr>
        <w:pStyle w:val="Poetry"/>
      </w:pPr>
      <w:r w:rsidRPr="0021587E">
        <w:t xml:space="preserve">Call’d from his mean abode a scepter to sustain. </w:t>
      </w:r>
    </w:p>
    <w:p w14:paraId="586E6DCB" w14:textId="0D44067F" w:rsidR="003A417A" w:rsidRPr="0021587E" w:rsidRDefault="003A417A" w:rsidP="0021587E">
      <w:pPr>
        <w:pStyle w:val="Poetry"/>
      </w:pPr>
      <w:r w:rsidRPr="0021587E">
        <w:t>Him Tullus next in dignity succeeds,</w:t>
      </w:r>
    </w:p>
    <w:p w14:paraId="36817274" w14:textId="77777777" w:rsidR="0021587E" w:rsidRDefault="003A417A" w:rsidP="0021587E">
      <w:pPr>
        <w:pStyle w:val="Poetry"/>
      </w:pPr>
      <w:r w:rsidRPr="0021587E">
        <w:t xml:space="preserve">An active prince, and prone to martial deeds. </w:t>
      </w:r>
    </w:p>
    <w:p w14:paraId="1F76E39C" w14:textId="47698789" w:rsidR="003A417A" w:rsidRPr="0021587E" w:rsidRDefault="003A417A" w:rsidP="0021587E">
      <w:pPr>
        <w:pStyle w:val="Poetry"/>
      </w:pPr>
      <w:r w:rsidRPr="0021587E">
        <w:t>He shall his troops for fighting fields prepare,</w:t>
      </w:r>
    </w:p>
    <w:p w14:paraId="2F068980" w14:textId="5C207421" w:rsidR="003A417A" w:rsidRPr="0021587E" w:rsidRDefault="003A417A" w:rsidP="0021587E">
      <w:pPr>
        <w:pStyle w:val="Poetry"/>
      </w:pPr>
      <w:r w:rsidRPr="0021587E">
        <w:t>Disus’d to toils, and triumphs of the war.</w:t>
      </w:r>
    </w:p>
    <w:p w14:paraId="6BD8EA34" w14:textId="77777777" w:rsidR="0021587E" w:rsidRDefault="003A417A" w:rsidP="0021587E">
      <w:pPr>
        <w:pStyle w:val="Poetry"/>
      </w:pPr>
      <w:r w:rsidRPr="0021587E">
        <w:t xml:space="preserve">By dint of sword his crown he shall increase, </w:t>
      </w:r>
    </w:p>
    <w:p w14:paraId="6C794A01" w14:textId="77777777" w:rsidR="0021587E" w:rsidRDefault="003A417A" w:rsidP="0021587E">
      <w:pPr>
        <w:pStyle w:val="Poetry"/>
      </w:pPr>
      <w:r w:rsidRPr="0021587E">
        <w:t xml:space="preserve">And scour his armor from the rust of peace. </w:t>
      </w:r>
    </w:p>
    <w:p w14:paraId="4AB8EA7B" w14:textId="77777777" w:rsidR="0021587E" w:rsidRDefault="003A417A" w:rsidP="0021587E">
      <w:pPr>
        <w:pStyle w:val="Poetry"/>
      </w:pPr>
      <w:r w:rsidRPr="0021587E">
        <w:t xml:space="preserve">Whom Ancus follows, with a fawning air, </w:t>
      </w:r>
    </w:p>
    <w:p w14:paraId="28D5C553" w14:textId="0418E940" w:rsidR="003A417A" w:rsidRPr="0021587E" w:rsidRDefault="003A417A" w:rsidP="0021587E">
      <w:pPr>
        <w:pStyle w:val="Poetry"/>
      </w:pPr>
      <w:r w:rsidRPr="0021587E">
        <w:t>But vain within, and proudly popular.</w:t>
      </w:r>
    </w:p>
    <w:p w14:paraId="2BFFC21E" w14:textId="391430C0" w:rsidR="003A417A" w:rsidRPr="0021587E" w:rsidRDefault="003A417A" w:rsidP="0021587E">
      <w:pPr>
        <w:pStyle w:val="Poetry"/>
      </w:pPr>
      <w:r w:rsidRPr="0021587E">
        <w:t>Next view the Tarquin kings, th’ avenging sword</w:t>
      </w:r>
    </w:p>
    <w:p w14:paraId="2DCCF50C" w14:textId="77777777" w:rsidR="0021587E" w:rsidRDefault="003A417A" w:rsidP="0021587E">
      <w:pPr>
        <w:pStyle w:val="Poetry"/>
      </w:pPr>
      <w:r w:rsidRPr="0021587E">
        <w:lastRenderedPageBreak/>
        <w:t xml:space="preserve">Of Brutus, justly drawn, and Rome restor’d. </w:t>
      </w:r>
    </w:p>
    <w:p w14:paraId="2D25E938" w14:textId="77777777" w:rsidR="0021587E" w:rsidRDefault="003A417A" w:rsidP="0021587E">
      <w:pPr>
        <w:pStyle w:val="Poetry"/>
      </w:pPr>
      <w:r w:rsidRPr="0021587E">
        <w:t xml:space="preserve">He first renews the rods and ax severe, </w:t>
      </w:r>
    </w:p>
    <w:p w14:paraId="5DC2EB06" w14:textId="77777777" w:rsidR="0021587E" w:rsidRDefault="003A417A" w:rsidP="0021587E">
      <w:pPr>
        <w:pStyle w:val="Poetry"/>
      </w:pPr>
      <w:r w:rsidRPr="0021587E">
        <w:t xml:space="preserve">And gives the consuls royal robes to wear. </w:t>
      </w:r>
    </w:p>
    <w:p w14:paraId="0DC6BEE3" w14:textId="2270D5B3" w:rsidR="003A417A" w:rsidRPr="0021587E" w:rsidRDefault="003A417A" w:rsidP="0021587E">
      <w:pPr>
        <w:pStyle w:val="Poetry"/>
      </w:pPr>
      <w:r w:rsidRPr="0021587E">
        <w:t>His sons, who seek the tyrant to sustain,</w:t>
      </w:r>
    </w:p>
    <w:p w14:paraId="1C95B09B" w14:textId="32434C09" w:rsidR="003A417A" w:rsidRPr="0021587E" w:rsidRDefault="003A417A" w:rsidP="0021587E">
      <w:pPr>
        <w:pStyle w:val="Poetry"/>
      </w:pPr>
      <w:r w:rsidRPr="0021587E">
        <w:t>And long for arbitrary lords again,</w:t>
      </w:r>
    </w:p>
    <w:p w14:paraId="35A4EF3E" w14:textId="77777777" w:rsidR="003A417A" w:rsidRPr="0021587E" w:rsidRDefault="003A417A" w:rsidP="0021587E">
      <w:pPr>
        <w:pStyle w:val="Poetry"/>
      </w:pPr>
      <w:r w:rsidRPr="0021587E">
        <w:t>With ignominy scourg’d, in open sight,</w:t>
      </w:r>
    </w:p>
    <w:p w14:paraId="61BEB95F" w14:textId="77777777" w:rsidR="0021587E" w:rsidRDefault="003A417A" w:rsidP="0021587E">
      <w:pPr>
        <w:pStyle w:val="Poetry"/>
      </w:pPr>
      <w:r w:rsidRPr="0021587E">
        <w:t xml:space="preserve">He dooms to death deserv’d, asserting public right. </w:t>
      </w:r>
    </w:p>
    <w:p w14:paraId="137AFB90" w14:textId="5AC8BB1A" w:rsidR="003A417A" w:rsidRPr="0021587E" w:rsidRDefault="003A417A" w:rsidP="0021587E">
      <w:pPr>
        <w:pStyle w:val="Poetry"/>
      </w:pPr>
      <w:r w:rsidRPr="0021587E">
        <w:t>Unhappy man, to break the pious laws</w:t>
      </w:r>
    </w:p>
    <w:p w14:paraId="70117536" w14:textId="77777777" w:rsidR="003A417A" w:rsidRPr="0021587E" w:rsidRDefault="003A417A" w:rsidP="0021587E">
      <w:pPr>
        <w:pStyle w:val="Poetry"/>
      </w:pPr>
      <w:r w:rsidRPr="0021587E">
        <w:t>Of nature, pleading in his children’s cause!</w:t>
      </w:r>
    </w:p>
    <w:p w14:paraId="68CA97C5" w14:textId="2AE402A2" w:rsidR="003A417A" w:rsidRPr="0021587E" w:rsidRDefault="003A417A" w:rsidP="0021587E">
      <w:pPr>
        <w:pStyle w:val="Poetry"/>
      </w:pPr>
      <w:r w:rsidRPr="0021587E">
        <w:t>Howeer the doubtful fact is understood,</w:t>
      </w:r>
    </w:p>
    <w:p w14:paraId="3F2D43D9" w14:textId="77777777" w:rsidR="003A417A" w:rsidRPr="0021587E" w:rsidRDefault="003A417A" w:rsidP="0021587E">
      <w:pPr>
        <w:pStyle w:val="Poetry"/>
      </w:pPr>
      <w:r w:rsidRPr="0021587E">
        <w:t>‘T is love of honor, and his country’s good:</w:t>
      </w:r>
    </w:p>
    <w:p w14:paraId="778DD061" w14:textId="77777777" w:rsidR="0021587E" w:rsidRDefault="003A417A" w:rsidP="0021587E">
      <w:pPr>
        <w:pStyle w:val="Poetry"/>
      </w:pPr>
      <w:r w:rsidRPr="0021587E">
        <w:t xml:space="preserve">The consul, not the father, sheds the blood. </w:t>
      </w:r>
    </w:p>
    <w:p w14:paraId="4ABEBCD6" w14:textId="77777777" w:rsidR="0021587E" w:rsidRDefault="003A417A" w:rsidP="0021587E">
      <w:pPr>
        <w:pStyle w:val="Poetry"/>
      </w:pPr>
      <w:r w:rsidRPr="0021587E">
        <w:t xml:space="preserve">Behold Torquatus the same track </w:t>
      </w:r>
      <w:proofErr w:type="gramStart"/>
      <w:r w:rsidRPr="0021587E">
        <w:t>pursue;</w:t>
      </w:r>
      <w:proofErr w:type="gramEnd"/>
      <w:r w:rsidRPr="0021587E">
        <w:t xml:space="preserve"> </w:t>
      </w:r>
    </w:p>
    <w:p w14:paraId="4690A928" w14:textId="16801553" w:rsidR="003A417A" w:rsidRPr="0021587E" w:rsidRDefault="003A417A" w:rsidP="0021587E">
      <w:pPr>
        <w:pStyle w:val="Poetry"/>
      </w:pPr>
      <w:r w:rsidRPr="0021587E">
        <w:t>And, next, the two devoted Decii view:</w:t>
      </w:r>
    </w:p>
    <w:p w14:paraId="36B64EC1" w14:textId="45410BC9" w:rsidR="003A417A" w:rsidRPr="0021587E" w:rsidRDefault="003A417A" w:rsidP="0021587E">
      <w:pPr>
        <w:pStyle w:val="Poetry"/>
      </w:pPr>
      <w:r w:rsidRPr="0021587E">
        <w:t>The Drusian line, Camillus loaded home</w:t>
      </w:r>
    </w:p>
    <w:p w14:paraId="7565BD9B" w14:textId="77777777" w:rsidR="0021587E" w:rsidRDefault="003A417A" w:rsidP="0021587E">
      <w:pPr>
        <w:pStyle w:val="Poetry"/>
      </w:pPr>
      <w:r w:rsidRPr="0021587E">
        <w:t xml:space="preserve">With standards well redeem’d, and foreign foes o’ercome </w:t>
      </w:r>
    </w:p>
    <w:p w14:paraId="0AF8192F" w14:textId="6B6DFBE7" w:rsidR="003A417A" w:rsidRPr="0021587E" w:rsidRDefault="003A417A" w:rsidP="0021587E">
      <w:pPr>
        <w:pStyle w:val="Poetry"/>
      </w:pPr>
      <w:r w:rsidRPr="0021587E">
        <w:t>The pair you see in equal armor shine,</w:t>
      </w:r>
    </w:p>
    <w:p w14:paraId="2563DDEC" w14:textId="77777777" w:rsidR="0021587E" w:rsidRDefault="003A417A" w:rsidP="0021587E">
      <w:pPr>
        <w:pStyle w:val="Poetry"/>
      </w:pPr>
      <w:r w:rsidRPr="0021587E">
        <w:t xml:space="preserve">Now, friends below, in close embraces </w:t>
      </w:r>
      <w:proofErr w:type="gramStart"/>
      <w:r w:rsidRPr="0021587E">
        <w:t>join;</w:t>
      </w:r>
      <w:proofErr w:type="gramEnd"/>
      <w:r w:rsidRPr="0021587E">
        <w:t xml:space="preserve"> </w:t>
      </w:r>
    </w:p>
    <w:p w14:paraId="6AEAD618" w14:textId="5B27EAB4" w:rsidR="003A417A" w:rsidRPr="0021587E" w:rsidRDefault="003A417A" w:rsidP="0021587E">
      <w:pPr>
        <w:pStyle w:val="Poetry"/>
      </w:pPr>
      <w:r w:rsidRPr="0021587E">
        <w:t>But, when they leave the shady realms of night,</w:t>
      </w:r>
    </w:p>
    <w:p w14:paraId="4E24557F" w14:textId="06427A13" w:rsidR="003A417A" w:rsidRPr="0021587E" w:rsidRDefault="003A417A" w:rsidP="0021587E">
      <w:pPr>
        <w:pStyle w:val="Poetry"/>
      </w:pPr>
      <w:proofErr w:type="gramStart"/>
      <w:r w:rsidRPr="0021587E">
        <w:t>And,</w:t>
      </w:r>
      <w:proofErr w:type="gramEnd"/>
      <w:r w:rsidRPr="0021587E">
        <w:t xml:space="preserve"> cloth’d in bodies, breathe your upper light,</w:t>
      </w:r>
    </w:p>
    <w:p w14:paraId="62F0CFDD" w14:textId="77777777" w:rsidR="003A417A" w:rsidRPr="0021587E" w:rsidRDefault="003A417A" w:rsidP="0021587E">
      <w:pPr>
        <w:pStyle w:val="Poetry"/>
      </w:pPr>
      <w:r w:rsidRPr="0021587E">
        <w:t>With mortal hate each other shall pursue:</w:t>
      </w:r>
    </w:p>
    <w:p w14:paraId="420C6993" w14:textId="77777777" w:rsidR="0021587E" w:rsidRDefault="003A417A" w:rsidP="0021587E">
      <w:pPr>
        <w:pStyle w:val="Poetry"/>
      </w:pPr>
      <w:r w:rsidRPr="0021587E">
        <w:t xml:space="preserve">What wars, what wounds, what slaughter shall ensue! </w:t>
      </w:r>
    </w:p>
    <w:p w14:paraId="4B632C3F" w14:textId="3F51D95C" w:rsidR="003A417A" w:rsidRPr="0021587E" w:rsidRDefault="003A417A" w:rsidP="0021587E">
      <w:pPr>
        <w:pStyle w:val="Poetry"/>
      </w:pPr>
      <w:r w:rsidRPr="0021587E">
        <w:t xml:space="preserve">From Alpine heights the father first </w:t>
      </w:r>
      <w:proofErr w:type="gramStart"/>
      <w:r w:rsidRPr="0021587E">
        <w:t>descends;</w:t>
      </w:r>
      <w:proofErr w:type="gramEnd"/>
    </w:p>
    <w:p w14:paraId="36A55A5C" w14:textId="77777777" w:rsidR="003A417A" w:rsidRPr="0021587E" w:rsidRDefault="003A417A" w:rsidP="0021587E">
      <w:pPr>
        <w:pStyle w:val="Poetry"/>
      </w:pPr>
      <w:r w:rsidRPr="0021587E">
        <w:t>His daughter’s husband in the plain attends:</w:t>
      </w:r>
    </w:p>
    <w:p w14:paraId="00883D5D" w14:textId="6BBDBAC2" w:rsidR="003A417A" w:rsidRPr="0021587E" w:rsidRDefault="003A417A" w:rsidP="0021587E">
      <w:pPr>
        <w:pStyle w:val="Poetry"/>
      </w:pPr>
      <w:r w:rsidRPr="0021587E">
        <w:t>His daughter’s husband arms his eastern friends.</w:t>
      </w:r>
    </w:p>
    <w:p w14:paraId="05A6C645" w14:textId="77777777" w:rsidR="003A417A" w:rsidRPr="0021587E" w:rsidRDefault="003A417A" w:rsidP="0021587E">
      <w:pPr>
        <w:pStyle w:val="Poetry"/>
      </w:pPr>
      <w:r w:rsidRPr="0021587E">
        <w:t xml:space="preserve">Embrace again, my sons, be foes no </w:t>
      </w:r>
      <w:proofErr w:type="gramStart"/>
      <w:r w:rsidRPr="0021587E">
        <w:t>more;</w:t>
      </w:r>
      <w:proofErr w:type="gramEnd"/>
    </w:p>
    <w:p w14:paraId="286FF871" w14:textId="77777777" w:rsidR="0021587E" w:rsidRDefault="003A417A" w:rsidP="0021587E">
      <w:pPr>
        <w:pStyle w:val="Poetry"/>
      </w:pPr>
      <w:r w:rsidRPr="0021587E">
        <w:t xml:space="preserve">Nor stain your country with her children’s gore! </w:t>
      </w:r>
    </w:p>
    <w:p w14:paraId="51340DB3" w14:textId="77777777" w:rsidR="0021587E" w:rsidRDefault="003A417A" w:rsidP="0021587E">
      <w:pPr>
        <w:pStyle w:val="Poetry"/>
      </w:pPr>
      <w:r w:rsidRPr="0021587E">
        <w:t xml:space="preserve">And thou, the first, lay down thy lawless claim, </w:t>
      </w:r>
    </w:p>
    <w:p w14:paraId="51A1B66F" w14:textId="6A9AD6EC" w:rsidR="003A417A" w:rsidRPr="0021587E" w:rsidRDefault="003A417A" w:rsidP="0021587E">
      <w:pPr>
        <w:pStyle w:val="Poetry"/>
      </w:pPr>
      <w:r w:rsidRPr="0021587E">
        <w:t>Thou, of my blood, who bearist the Julian name!</w:t>
      </w:r>
    </w:p>
    <w:p w14:paraId="43E0ADB8" w14:textId="00586A0C" w:rsidR="003A417A" w:rsidRPr="0021587E" w:rsidRDefault="003A417A" w:rsidP="0021587E">
      <w:pPr>
        <w:pStyle w:val="Poetry"/>
      </w:pPr>
      <w:r w:rsidRPr="0021587E">
        <w:t>Another comes, who shall in triumph ride,</w:t>
      </w:r>
    </w:p>
    <w:p w14:paraId="1D754D2E" w14:textId="77777777" w:rsidR="003A417A" w:rsidRPr="0021587E" w:rsidRDefault="003A417A" w:rsidP="0021587E">
      <w:pPr>
        <w:pStyle w:val="Poetry"/>
      </w:pPr>
      <w:r w:rsidRPr="0021587E">
        <w:t>And to the Capitol his chariot guide,</w:t>
      </w:r>
    </w:p>
    <w:p w14:paraId="387C7A78" w14:textId="77777777" w:rsidR="0021587E" w:rsidRDefault="003A417A" w:rsidP="0021587E">
      <w:pPr>
        <w:pStyle w:val="Poetry"/>
      </w:pPr>
      <w:r w:rsidRPr="0021587E">
        <w:t xml:space="preserve">From conquer’d Corinth, rich with Grecian spoils. </w:t>
      </w:r>
    </w:p>
    <w:p w14:paraId="381E8F50" w14:textId="5AE90548" w:rsidR="003A417A" w:rsidRPr="0021587E" w:rsidRDefault="003A417A" w:rsidP="0021587E">
      <w:pPr>
        <w:pStyle w:val="Poetry"/>
      </w:pPr>
      <w:r w:rsidRPr="0021587E">
        <w:t>And yet another, fam’d for warlike toils,</w:t>
      </w:r>
    </w:p>
    <w:p w14:paraId="076CD359" w14:textId="77777777" w:rsidR="003A417A" w:rsidRPr="0021587E" w:rsidRDefault="003A417A" w:rsidP="0021587E">
      <w:pPr>
        <w:pStyle w:val="Poetry"/>
      </w:pPr>
      <w:r w:rsidRPr="0021587E">
        <w:t>On Argos shall impose the Roman laws,</w:t>
      </w:r>
    </w:p>
    <w:p w14:paraId="74F4A44B" w14:textId="709C2418" w:rsidR="003A417A" w:rsidRPr="0021587E" w:rsidRDefault="003A417A" w:rsidP="0021587E">
      <w:pPr>
        <w:pStyle w:val="Poetry"/>
      </w:pPr>
      <w:r w:rsidRPr="0021587E">
        <w:t xml:space="preserve">And on the Greeks revenge the Trojan </w:t>
      </w:r>
      <w:proofErr w:type="gramStart"/>
      <w:r w:rsidRPr="0021587E">
        <w:t>cause;</w:t>
      </w:r>
      <w:proofErr w:type="gramEnd"/>
    </w:p>
    <w:p w14:paraId="71C8E483" w14:textId="77777777" w:rsidR="0021587E" w:rsidRDefault="003A417A" w:rsidP="0021587E">
      <w:pPr>
        <w:pStyle w:val="Poetry"/>
      </w:pPr>
      <w:r w:rsidRPr="0021587E">
        <w:lastRenderedPageBreak/>
        <w:t xml:space="preserve">Shall drag in chains their Achillean </w:t>
      </w:r>
      <w:proofErr w:type="gramStart"/>
      <w:r w:rsidRPr="0021587E">
        <w:t>race;</w:t>
      </w:r>
      <w:proofErr w:type="gramEnd"/>
      <w:r w:rsidRPr="0021587E">
        <w:t xml:space="preserve"> </w:t>
      </w:r>
    </w:p>
    <w:p w14:paraId="11765903" w14:textId="77777777" w:rsidR="0021587E" w:rsidRDefault="003A417A" w:rsidP="0021587E">
      <w:pPr>
        <w:pStyle w:val="Poetry"/>
      </w:pPr>
      <w:r w:rsidRPr="0021587E">
        <w:t xml:space="preserve">Shall vindicate his ancestors’ disgrace, </w:t>
      </w:r>
    </w:p>
    <w:p w14:paraId="684FBC77" w14:textId="42F37904" w:rsidR="003A417A" w:rsidRPr="0021587E" w:rsidRDefault="003A417A" w:rsidP="0021587E">
      <w:pPr>
        <w:pStyle w:val="Poetry"/>
      </w:pPr>
      <w:r w:rsidRPr="0021587E">
        <w:t>And Pallas, for her violated place.</w:t>
      </w:r>
    </w:p>
    <w:p w14:paraId="55FE1EBC" w14:textId="77777777" w:rsidR="003A417A" w:rsidRPr="0021587E" w:rsidRDefault="003A417A" w:rsidP="0021587E">
      <w:pPr>
        <w:pStyle w:val="Poetry"/>
      </w:pPr>
      <w:r w:rsidRPr="0021587E">
        <w:t>Great Cato there, for gravity renown’d,</w:t>
      </w:r>
    </w:p>
    <w:p w14:paraId="10EDF5A8" w14:textId="390E4586" w:rsidR="003A417A" w:rsidRPr="0021587E" w:rsidRDefault="003A417A" w:rsidP="0021587E">
      <w:pPr>
        <w:pStyle w:val="Poetry"/>
      </w:pPr>
      <w:r w:rsidRPr="0021587E">
        <w:t>And conqu’ring Cossus goes with laurels crown’d.</w:t>
      </w:r>
    </w:p>
    <w:p w14:paraId="13F5DBF7" w14:textId="77777777" w:rsidR="003A417A" w:rsidRPr="0021587E" w:rsidRDefault="003A417A" w:rsidP="0021587E">
      <w:pPr>
        <w:pStyle w:val="Poetry"/>
      </w:pPr>
      <w:r w:rsidRPr="0021587E">
        <w:t>Who can omit the Gracchi? who declare</w:t>
      </w:r>
    </w:p>
    <w:p w14:paraId="2ADDD3FD" w14:textId="77777777" w:rsidR="0021587E" w:rsidRDefault="003A417A" w:rsidP="0021587E">
      <w:pPr>
        <w:pStyle w:val="Poetry"/>
      </w:pPr>
      <w:r w:rsidRPr="0021587E">
        <w:t xml:space="preserve">The Scipios’ worth, those thunderbolts of war, </w:t>
      </w:r>
    </w:p>
    <w:p w14:paraId="5CCC3875" w14:textId="77777777" w:rsidR="0021587E" w:rsidRDefault="003A417A" w:rsidP="0021587E">
      <w:pPr>
        <w:pStyle w:val="Poetry"/>
      </w:pPr>
      <w:r w:rsidRPr="0021587E">
        <w:t xml:space="preserve">The double bane of Carthage? Who can </w:t>
      </w:r>
      <w:proofErr w:type="gramStart"/>
      <w:r w:rsidRPr="0021587E">
        <w:t>see</w:t>
      </w:r>
      <w:proofErr w:type="gramEnd"/>
      <w:r w:rsidRPr="0021587E">
        <w:t xml:space="preserve"> </w:t>
      </w:r>
    </w:p>
    <w:p w14:paraId="5A045378" w14:textId="1B1A58C5" w:rsidR="003A417A" w:rsidRPr="0021587E" w:rsidRDefault="003A417A" w:rsidP="0021587E">
      <w:pPr>
        <w:pStyle w:val="Poetry"/>
      </w:pPr>
      <w:r w:rsidRPr="0021587E">
        <w:t>Without esteem for virtuous poverty,</w:t>
      </w:r>
    </w:p>
    <w:p w14:paraId="7302FA08" w14:textId="49D70F35" w:rsidR="003A417A" w:rsidRPr="0021587E" w:rsidRDefault="003A417A" w:rsidP="0021587E">
      <w:pPr>
        <w:pStyle w:val="Poetry"/>
      </w:pPr>
      <w:r w:rsidRPr="0021587E">
        <w:t>Severe Fabricius, or can cease t’ admire</w:t>
      </w:r>
      <w:r w:rsidRPr="0021587E">
        <w:tab/>
      </w:r>
    </w:p>
    <w:p w14:paraId="7B5A119C" w14:textId="77777777" w:rsidR="0021587E" w:rsidRDefault="003A417A" w:rsidP="0021587E">
      <w:pPr>
        <w:pStyle w:val="Poetry"/>
      </w:pPr>
      <w:r w:rsidRPr="0021587E">
        <w:t xml:space="preserve">The plowman consul in his coarse attire? </w:t>
      </w:r>
    </w:p>
    <w:p w14:paraId="6196C267" w14:textId="77777777" w:rsidR="0021587E" w:rsidRDefault="003A417A" w:rsidP="0021587E">
      <w:pPr>
        <w:pStyle w:val="Poetry"/>
      </w:pPr>
      <w:r w:rsidRPr="0021587E">
        <w:t xml:space="preserve">Tir’d as I am, my praise the Fabii </w:t>
      </w:r>
      <w:proofErr w:type="gramStart"/>
      <w:r w:rsidRPr="0021587E">
        <w:t>claim;</w:t>
      </w:r>
      <w:proofErr w:type="gramEnd"/>
      <w:r w:rsidRPr="0021587E">
        <w:t xml:space="preserve"> </w:t>
      </w:r>
    </w:p>
    <w:p w14:paraId="519AAED9" w14:textId="77777777" w:rsidR="0021587E" w:rsidRDefault="003A417A" w:rsidP="0021587E">
      <w:pPr>
        <w:pStyle w:val="Poetry"/>
      </w:pPr>
      <w:r w:rsidRPr="0021587E">
        <w:t xml:space="preserve">And thou, great hero, greatest of thy name, </w:t>
      </w:r>
    </w:p>
    <w:p w14:paraId="543F0422" w14:textId="6FACC1FB" w:rsidR="003A417A" w:rsidRPr="0021587E" w:rsidRDefault="003A417A" w:rsidP="0021587E">
      <w:pPr>
        <w:pStyle w:val="Poetry"/>
      </w:pPr>
      <w:r w:rsidRPr="0021587E">
        <w:t>Ordain’d in war to save the sinking state,</w:t>
      </w:r>
    </w:p>
    <w:p w14:paraId="108E76AE" w14:textId="55E1CE6F" w:rsidR="003A417A" w:rsidRPr="0021587E" w:rsidRDefault="003A417A" w:rsidP="0021587E">
      <w:pPr>
        <w:pStyle w:val="Poetry"/>
      </w:pPr>
      <w:r w:rsidRPr="0021587E">
        <w:t>And, by delays, to put a stop to fate!</w:t>
      </w:r>
    </w:p>
    <w:p w14:paraId="2B4CBE86" w14:textId="77777777" w:rsidR="0021587E" w:rsidRDefault="003A417A" w:rsidP="0021587E">
      <w:pPr>
        <w:pStyle w:val="Poetry"/>
      </w:pPr>
      <w:r w:rsidRPr="0021587E">
        <w:t xml:space="preserve">Let others better mold the running mass </w:t>
      </w:r>
    </w:p>
    <w:p w14:paraId="42FB039A" w14:textId="77777777" w:rsidR="0021587E" w:rsidRDefault="003A417A" w:rsidP="0021587E">
      <w:pPr>
        <w:pStyle w:val="Poetry"/>
      </w:pPr>
      <w:r w:rsidRPr="0021587E">
        <w:t xml:space="preserve">Of metals, and inform the breathing brass, </w:t>
      </w:r>
    </w:p>
    <w:p w14:paraId="446B9B05" w14:textId="3A35F4BF" w:rsidR="003A417A" w:rsidRPr="0021587E" w:rsidRDefault="003A417A" w:rsidP="0021587E">
      <w:pPr>
        <w:pStyle w:val="Poetry"/>
      </w:pPr>
      <w:r w:rsidRPr="0021587E">
        <w:t xml:space="preserve">And soften into flesh a marble </w:t>
      </w:r>
      <w:proofErr w:type="gramStart"/>
      <w:r w:rsidRPr="0021587E">
        <w:t>face;</w:t>
      </w:r>
      <w:proofErr w:type="gramEnd"/>
    </w:p>
    <w:p w14:paraId="6F26F64A" w14:textId="77777777" w:rsidR="003A417A" w:rsidRPr="0021587E" w:rsidRDefault="003A417A" w:rsidP="0021587E">
      <w:pPr>
        <w:pStyle w:val="Poetry"/>
      </w:pPr>
      <w:r w:rsidRPr="0021587E">
        <w:t>Plead better at the bar; describe the skies,</w:t>
      </w:r>
    </w:p>
    <w:p w14:paraId="44C36F2A" w14:textId="2820F971" w:rsidR="003A417A" w:rsidRPr="0021587E" w:rsidRDefault="003A417A" w:rsidP="0021587E">
      <w:pPr>
        <w:pStyle w:val="Poetry"/>
      </w:pPr>
      <w:r w:rsidRPr="0021587E">
        <w:t>And when the stars descend, and when they rise.</w:t>
      </w:r>
    </w:p>
    <w:p w14:paraId="7D3615DD" w14:textId="77777777" w:rsidR="0021587E" w:rsidRDefault="003A417A" w:rsidP="0021587E">
      <w:pPr>
        <w:pStyle w:val="Poetry"/>
      </w:pPr>
      <w:r w:rsidRPr="0021587E">
        <w:t xml:space="preserve">But, Rome, ‘t is thine alone, with awful sway, </w:t>
      </w:r>
    </w:p>
    <w:p w14:paraId="188C88E2" w14:textId="140E21DF" w:rsidR="003A417A" w:rsidRPr="0021587E" w:rsidRDefault="003A417A" w:rsidP="0021587E">
      <w:pPr>
        <w:pStyle w:val="Poetry"/>
      </w:pPr>
      <w:r w:rsidRPr="0021587E">
        <w:t>To rule mankind, and make the world obey,</w:t>
      </w:r>
    </w:p>
    <w:p w14:paraId="3C3D654B" w14:textId="77777777" w:rsidR="0021587E" w:rsidRDefault="003A417A" w:rsidP="0021587E">
      <w:pPr>
        <w:pStyle w:val="Poetry"/>
      </w:pPr>
      <w:r w:rsidRPr="0021587E">
        <w:t xml:space="preserve">Disposing peace and war by thy own majestic </w:t>
      </w:r>
      <w:proofErr w:type="gramStart"/>
      <w:r w:rsidRPr="0021587E">
        <w:t>way;</w:t>
      </w:r>
      <w:proofErr w:type="gramEnd"/>
      <w:r w:rsidRPr="0021587E">
        <w:t xml:space="preserve"> </w:t>
      </w:r>
    </w:p>
    <w:p w14:paraId="626C0BC8" w14:textId="1EF1C5C9" w:rsidR="003A417A" w:rsidRPr="0021587E" w:rsidRDefault="003A417A" w:rsidP="0021587E">
      <w:pPr>
        <w:pStyle w:val="Poetry"/>
      </w:pPr>
      <w:r w:rsidRPr="0021587E">
        <w:t>To tame the proud, the fetter’d slave to free:</w:t>
      </w:r>
    </w:p>
    <w:p w14:paraId="660CF502" w14:textId="602AB256" w:rsidR="003A417A" w:rsidRPr="0021587E" w:rsidRDefault="003A417A" w:rsidP="0021587E">
      <w:pPr>
        <w:pStyle w:val="Poetry"/>
      </w:pPr>
      <w:r w:rsidRPr="0021587E">
        <w:t xml:space="preserve">These are imperial </w:t>
      </w:r>
      <w:proofErr w:type="gramStart"/>
      <w:r w:rsidRPr="0021587E">
        <w:t>arts, and</w:t>
      </w:r>
      <w:proofErr w:type="gramEnd"/>
      <w:r w:rsidRPr="0021587E">
        <w:t xml:space="preserve"> worthy thee.”</w:t>
      </w:r>
    </w:p>
    <w:p w14:paraId="1B16BA6A" w14:textId="77777777" w:rsidR="0021587E" w:rsidRDefault="0021587E" w:rsidP="0021587E">
      <w:pPr>
        <w:pStyle w:val="Poetry"/>
      </w:pPr>
    </w:p>
    <w:p w14:paraId="075DC362" w14:textId="77777777" w:rsidR="0021587E" w:rsidRDefault="003A417A" w:rsidP="0021587E">
      <w:pPr>
        <w:pStyle w:val="Poetry"/>
      </w:pPr>
      <w:r w:rsidRPr="0021587E">
        <w:t xml:space="preserve">He paus’d; and, while with wond’ring eyes they view’d </w:t>
      </w:r>
    </w:p>
    <w:p w14:paraId="1A204983" w14:textId="51FA38B1" w:rsidR="003A417A" w:rsidRPr="0021587E" w:rsidRDefault="003A417A" w:rsidP="0021587E">
      <w:pPr>
        <w:pStyle w:val="Poetry"/>
      </w:pPr>
      <w:r w:rsidRPr="0021587E">
        <w:t>The passing spirits, thus his speech renew’d:</w:t>
      </w:r>
    </w:p>
    <w:p w14:paraId="63B0DCC3" w14:textId="77777777" w:rsidR="003A417A" w:rsidRPr="0021587E" w:rsidRDefault="003A417A" w:rsidP="0021587E">
      <w:pPr>
        <w:pStyle w:val="Poetry"/>
      </w:pPr>
      <w:r w:rsidRPr="0021587E">
        <w:t>“See great Marcellus! how, untir’d in toils,</w:t>
      </w:r>
    </w:p>
    <w:p w14:paraId="13120B32" w14:textId="77777777" w:rsidR="003A417A" w:rsidRPr="0021587E" w:rsidRDefault="003A417A" w:rsidP="0021587E">
      <w:pPr>
        <w:pStyle w:val="Poetry"/>
      </w:pPr>
      <w:r w:rsidRPr="0021587E">
        <w:t>He moves with manly grace, how rich with regal spoils!</w:t>
      </w:r>
    </w:p>
    <w:p w14:paraId="36443549" w14:textId="3ABD124D" w:rsidR="003A417A" w:rsidRPr="0021587E" w:rsidRDefault="003A417A" w:rsidP="0021587E">
      <w:pPr>
        <w:pStyle w:val="Poetry"/>
      </w:pPr>
      <w:r w:rsidRPr="0021587E">
        <w:t>He, when his country, threaten’d with alarms,</w:t>
      </w:r>
    </w:p>
    <w:p w14:paraId="31A2B6D3" w14:textId="77777777" w:rsidR="0021587E" w:rsidRDefault="003A417A" w:rsidP="0021587E">
      <w:pPr>
        <w:pStyle w:val="Poetry"/>
      </w:pPr>
      <w:r w:rsidRPr="0021587E">
        <w:t xml:space="preserve">Requires his courage and his conqu’ring arms, </w:t>
      </w:r>
    </w:p>
    <w:p w14:paraId="778C8491" w14:textId="77777777" w:rsidR="0021587E" w:rsidRDefault="003A417A" w:rsidP="0021587E">
      <w:pPr>
        <w:pStyle w:val="Poetry"/>
      </w:pPr>
      <w:r w:rsidRPr="0021587E">
        <w:t xml:space="preserve">Shall more than once the Punic bands </w:t>
      </w:r>
      <w:proofErr w:type="gramStart"/>
      <w:r w:rsidRPr="0021587E">
        <w:t>affright;</w:t>
      </w:r>
      <w:proofErr w:type="gramEnd"/>
      <w:r w:rsidRPr="0021587E">
        <w:t xml:space="preserve"> </w:t>
      </w:r>
    </w:p>
    <w:p w14:paraId="71BD0D3B" w14:textId="4A4C98BE" w:rsidR="003A417A" w:rsidRPr="0021587E" w:rsidRDefault="003A417A" w:rsidP="0021587E">
      <w:pPr>
        <w:pStyle w:val="Poetry"/>
      </w:pPr>
      <w:r w:rsidRPr="0021587E">
        <w:t xml:space="preserve">Shall kill the Gaulish king in single </w:t>
      </w:r>
      <w:proofErr w:type="gramStart"/>
      <w:r w:rsidRPr="0021587E">
        <w:t>fight;</w:t>
      </w:r>
      <w:proofErr w:type="gramEnd"/>
    </w:p>
    <w:p w14:paraId="7CB176DB" w14:textId="77777777" w:rsidR="003A417A" w:rsidRPr="0021587E" w:rsidRDefault="003A417A" w:rsidP="0021587E">
      <w:pPr>
        <w:pStyle w:val="Poetry"/>
      </w:pPr>
      <w:r w:rsidRPr="0021587E">
        <w:t>Then to the Capitol in triumph move,</w:t>
      </w:r>
    </w:p>
    <w:p w14:paraId="3F29BB73" w14:textId="04B37BDF" w:rsidR="003A417A" w:rsidRPr="0021587E" w:rsidRDefault="003A417A" w:rsidP="0021587E">
      <w:pPr>
        <w:pStyle w:val="Poetry"/>
      </w:pPr>
      <w:r w:rsidRPr="0021587E">
        <w:lastRenderedPageBreak/>
        <w:t>And the third spoils shall grace Feretrian Jove.”</w:t>
      </w:r>
    </w:p>
    <w:p w14:paraId="3F09096A" w14:textId="77777777" w:rsidR="003A417A" w:rsidRPr="0021587E" w:rsidRDefault="003A417A" w:rsidP="0021587E">
      <w:pPr>
        <w:pStyle w:val="Poetry"/>
      </w:pPr>
      <w:r w:rsidRPr="0021587E">
        <w:t>Aeneas here beheld, of form divine,</w:t>
      </w:r>
    </w:p>
    <w:p w14:paraId="4A798CCF" w14:textId="77777777" w:rsidR="0021587E" w:rsidRDefault="003A417A" w:rsidP="0021587E">
      <w:pPr>
        <w:pStyle w:val="Poetry"/>
      </w:pPr>
      <w:r w:rsidRPr="0021587E">
        <w:t xml:space="preserve">A godlike youth in glitt’ring armor shine, </w:t>
      </w:r>
    </w:p>
    <w:p w14:paraId="58BAEACB" w14:textId="74A3C997" w:rsidR="003A417A" w:rsidRPr="0021587E" w:rsidRDefault="003A417A" w:rsidP="0021587E">
      <w:pPr>
        <w:pStyle w:val="Poetry"/>
      </w:pPr>
      <w:r w:rsidRPr="0021587E">
        <w:t xml:space="preserve">With great Marcellus keeping equal </w:t>
      </w:r>
      <w:proofErr w:type="gramStart"/>
      <w:r w:rsidRPr="0021587E">
        <w:t>pace;</w:t>
      </w:r>
      <w:proofErr w:type="gramEnd"/>
    </w:p>
    <w:p w14:paraId="15CE4BEF" w14:textId="77777777" w:rsidR="003A417A" w:rsidRPr="0021587E" w:rsidRDefault="003A417A" w:rsidP="0021587E">
      <w:pPr>
        <w:pStyle w:val="Poetry"/>
      </w:pPr>
      <w:r w:rsidRPr="0021587E">
        <w:t>But gloomy were his eyes, dejected was his face.</w:t>
      </w:r>
    </w:p>
    <w:p w14:paraId="2643CFAA" w14:textId="11C35029" w:rsidR="003A417A" w:rsidRPr="0021587E" w:rsidRDefault="003A417A" w:rsidP="0021587E">
      <w:pPr>
        <w:pStyle w:val="Poetry"/>
      </w:pPr>
      <w:r w:rsidRPr="0021587E">
        <w:t xml:space="preserve">He saw, </w:t>
      </w:r>
      <w:proofErr w:type="gramStart"/>
      <w:r w:rsidRPr="0021587E">
        <w:t>and,</w:t>
      </w:r>
      <w:proofErr w:type="gramEnd"/>
      <w:r w:rsidRPr="0021587E">
        <w:t xml:space="preserve"> wond’ring, ask’d his airy guide,</w:t>
      </w:r>
    </w:p>
    <w:p w14:paraId="12827D4F" w14:textId="77777777" w:rsidR="003A417A" w:rsidRPr="0021587E" w:rsidRDefault="003A417A" w:rsidP="0021587E">
      <w:pPr>
        <w:pStyle w:val="Poetry"/>
      </w:pPr>
      <w:r w:rsidRPr="0021587E">
        <w:t>What and of whence was he, who press’d the hero’s side:</w:t>
      </w:r>
    </w:p>
    <w:p w14:paraId="15304ADD" w14:textId="77777777" w:rsidR="0021587E" w:rsidRDefault="003A417A" w:rsidP="0021587E">
      <w:pPr>
        <w:pStyle w:val="Poetry"/>
      </w:pPr>
      <w:r w:rsidRPr="0021587E">
        <w:t xml:space="preserve">“His son, or one of his illustrious name? </w:t>
      </w:r>
    </w:p>
    <w:p w14:paraId="330DFD4B" w14:textId="0CE7017A" w:rsidR="003A417A" w:rsidRPr="0021587E" w:rsidRDefault="003A417A" w:rsidP="0021587E">
      <w:pPr>
        <w:pStyle w:val="Poetry"/>
      </w:pPr>
      <w:r w:rsidRPr="0021587E">
        <w:t>How like the former, and almost the same!</w:t>
      </w:r>
    </w:p>
    <w:p w14:paraId="3ABAE590" w14:textId="77777777" w:rsidR="003A417A" w:rsidRPr="0021587E" w:rsidRDefault="003A417A" w:rsidP="0021587E">
      <w:pPr>
        <w:pStyle w:val="Poetry"/>
      </w:pPr>
      <w:r w:rsidRPr="0021587E">
        <w:t xml:space="preserve">Observe the crowds that compass him </w:t>
      </w:r>
      <w:proofErr w:type="gramStart"/>
      <w:r w:rsidRPr="0021587E">
        <w:t>around;</w:t>
      </w:r>
      <w:proofErr w:type="gramEnd"/>
    </w:p>
    <w:p w14:paraId="2F058B72" w14:textId="76F5C727" w:rsidR="003A417A" w:rsidRPr="0021587E" w:rsidRDefault="003A417A" w:rsidP="0021587E">
      <w:pPr>
        <w:pStyle w:val="Poetry"/>
      </w:pPr>
      <w:r w:rsidRPr="0021587E">
        <w:t>All gaze, and all admire, and raise a shouting sound:</w:t>
      </w:r>
    </w:p>
    <w:p w14:paraId="118B9DD1" w14:textId="77777777" w:rsidR="0021587E" w:rsidRDefault="003A417A" w:rsidP="0021587E">
      <w:pPr>
        <w:pStyle w:val="Poetry"/>
      </w:pPr>
      <w:r w:rsidRPr="0021587E">
        <w:t xml:space="preserve">But hov’ring mists around his brows are spread, </w:t>
      </w:r>
    </w:p>
    <w:p w14:paraId="02C36EDB" w14:textId="4DE627A4" w:rsidR="003A417A" w:rsidRPr="0021587E" w:rsidRDefault="003A417A" w:rsidP="0021587E">
      <w:pPr>
        <w:pStyle w:val="Poetry"/>
      </w:pPr>
      <w:r w:rsidRPr="0021587E">
        <w:t>And night, with sable shades, involves his head.”</w:t>
      </w:r>
    </w:p>
    <w:p w14:paraId="7E990003" w14:textId="77777777" w:rsidR="0021587E" w:rsidRDefault="003A417A" w:rsidP="0021587E">
      <w:pPr>
        <w:pStyle w:val="Poetry"/>
      </w:pPr>
      <w:r w:rsidRPr="0021587E">
        <w:t xml:space="preserve">“Seek not to know,” the ghost replied with tears, </w:t>
      </w:r>
    </w:p>
    <w:p w14:paraId="3C56AC04" w14:textId="3432093C" w:rsidR="003A417A" w:rsidRPr="0021587E" w:rsidRDefault="003A417A" w:rsidP="0021587E">
      <w:pPr>
        <w:pStyle w:val="Poetry"/>
      </w:pPr>
      <w:r w:rsidRPr="0021587E">
        <w:t>“The sorrows of thy sons in future years.</w:t>
      </w:r>
    </w:p>
    <w:p w14:paraId="6411D6DD" w14:textId="535555A5" w:rsidR="003A417A" w:rsidRPr="0021587E" w:rsidRDefault="003A417A" w:rsidP="0021587E">
      <w:pPr>
        <w:pStyle w:val="Poetry"/>
      </w:pPr>
      <w:r w:rsidRPr="0021587E">
        <w:t>This youth (the blissful vision of a day)</w:t>
      </w:r>
    </w:p>
    <w:p w14:paraId="6771CB26" w14:textId="77777777" w:rsidR="0021587E" w:rsidRDefault="003A417A" w:rsidP="0021587E">
      <w:pPr>
        <w:pStyle w:val="Poetry"/>
      </w:pPr>
      <w:r w:rsidRPr="0021587E">
        <w:t xml:space="preserve">Shall just be shown on earth, and snatch’d away. </w:t>
      </w:r>
    </w:p>
    <w:p w14:paraId="6627FAA8" w14:textId="77777777" w:rsidR="0021587E" w:rsidRDefault="003A417A" w:rsidP="0021587E">
      <w:pPr>
        <w:pStyle w:val="Poetry"/>
      </w:pPr>
      <w:r w:rsidRPr="0021587E">
        <w:t xml:space="preserve">The gods too high had rais’d the Roman state, </w:t>
      </w:r>
    </w:p>
    <w:p w14:paraId="1B6CCC15" w14:textId="138B682B" w:rsidR="003A417A" w:rsidRPr="0021587E" w:rsidRDefault="003A417A" w:rsidP="0021587E">
      <w:pPr>
        <w:pStyle w:val="Poetry"/>
      </w:pPr>
      <w:r w:rsidRPr="0021587E">
        <w:t>Were but their gifts as permanent as great.</w:t>
      </w:r>
    </w:p>
    <w:p w14:paraId="37DDF568" w14:textId="77777777" w:rsidR="003A417A" w:rsidRPr="0021587E" w:rsidRDefault="003A417A" w:rsidP="0021587E">
      <w:pPr>
        <w:pStyle w:val="Poetry"/>
      </w:pPr>
      <w:r w:rsidRPr="0021587E">
        <w:t>What groans of men shall fill the Martian field!</w:t>
      </w:r>
    </w:p>
    <w:p w14:paraId="591C5DF6" w14:textId="72BC1F36" w:rsidR="003A417A" w:rsidRPr="0021587E" w:rsidRDefault="003A417A" w:rsidP="0021587E">
      <w:pPr>
        <w:pStyle w:val="Poetry"/>
      </w:pPr>
      <w:r w:rsidRPr="0021587E">
        <w:t>How fierce a blaze his flaming pile shall yield!</w:t>
      </w:r>
    </w:p>
    <w:p w14:paraId="304D95A3" w14:textId="77777777" w:rsidR="003A417A" w:rsidRPr="0021587E" w:rsidRDefault="003A417A" w:rsidP="0021587E">
      <w:pPr>
        <w:pStyle w:val="Poetry"/>
      </w:pPr>
      <w:r w:rsidRPr="0021587E">
        <w:t>What fun’ral pomp shall floating Tiber see,</w:t>
      </w:r>
    </w:p>
    <w:p w14:paraId="2CF69AB1" w14:textId="77777777" w:rsidR="0021587E" w:rsidRDefault="003A417A" w:rsidP="0021587E">
      <w:pPr>
        <w:pStyle w:val="Poetry"/>
      </w:pPr>
      <w:r w:rsidRPr="0021587E">
        <w:t xml:space="preserve">When, rising from his bed, he views the sad solemnity! </w:t>
      </w:r>
    </w:p>
    <w:p w14:paraId="2B725DF1" w14:textId="36065BA5" w:rsidR="003A417A" w:rsidRPr="0021587E" w:rsidRDefault="003A417A" w:rsidP="0021587E">
      <w:pPr>
        <w:pStyle w:val="Poetry"/>
      </w:pPr>
      <w:r w:rsidRPr="0021587E">
        <w:t>No youth shall equal hopes of glory give,</w:t>
      </w:r>
    </w:p>
    <w:p w14:paraId="5D8AA437" w14:textId="77777777" w:rsidR="003A417A" w:rsidRPr="0021587E" w:rsidRDefault="003A417A" w:rsidP="0021587E">
      <w:pPr>
        <w:pStyle w:val="Poetry"/>
      </w:pPr>
      <w:r w:rsidRPr="0021587E">
        <w:t xml:space="preserve">No youth afford so great a cause to </w:t>
      </w:r>
      <w:proofErr w:type="gramStart"/>
      <w:r w:rsidRPr="0021587E">
        <w:t>grieve;</w:t>
      </w:r>
      <w:proofErr w:type="gramEnd"/>
    </w:p>
    <w:p w14:paraId="2ACABEA1" w14:textId="7E074E43" w:rsidR="003A417A" w:rsidRPr="0021587E" w:rsidRDefault="003A417A" w:rsidP="0021587E">
      <w:pPr>
        <w:pStyle w:val="Poetry"/>
      </w:pPr>
      <w:r w:rsidRPr="0021587E">
        <w:t>The Trojan honor, and the Roman boast,</w:t>
      </w:r>
    </w:p>
    <w:p w14:paraId="67CA4C31" w14:textId="77777777" w:rsidR="0021587E" w:rsidRDefault="003A417A" w:rsidP="0021587E">
      <w:pPr>
        <w:pStyle w:val="Poetry"/>
      </w:pPr>
      <w:r w:rsidRPr="0021587E">
        <w:t xml:space="preserve">Admir’d when living, and ador’d when lost! </w:t>
      </w:r>
    </w:p>
    <w:p w14:paraId="3EFFE880" w14:textId="79525D18" w:rsidR="003A417A" w:rsidRPr="0021587E" w:rsidRDefault="003A417A" w:rsidP="0021587E">
      <w:pPr>
        <w:pStyle w:val="Poetry"/>
      </w:pPr>
      <w:r w:rsidRPr="0021587E">
        <w:t>Mirror of ancient faith in early youth!</w:t>
      </w:r>
    </w:p>
    <w:p w14:paraId="7A87514F" w14:textId="77777777" w:rsidR="003A417A" w:rsidRPr="0021587E" w:rsidRDefault="003A417A" w:rsidP="0021587E">
      <w:pPr>
        <w:pStyle w:val="Poetry"/>
      </w:pPr>
      <w:r w:rsidRPr="0021587E">
        <w:t>Undaunted worth, inviolable truth!</w:t>
      </w:r>
    </w:p>
    <w:p w14:paraId="34474999" w14:textId="77777777" w:rsidR="003A417A" w:rsidRPr="0021587E" w:rsidRDefault="003A417A" w:rsidP="0021587E">
      <w:pPr>
        <w:pStyle w:val="Poetry"/>
      </w:pPr>
      <w:r w:rsidRPr="0021587E">
        <w:t>No foe, unpunish’d, in the fighting field</w:t>
      </w:r>
    </w:p>
    <w:p w14:paraId="2DDF3CD6" w14:textId="10D5D8F0" w:rsidR="003A417A" w:rsidRPr="0021587E" w:rsidRDefault="003A417A" w:rsidP="0021587E">
      <w:pPr>
        <w:pStyle w:val="Poetry"/>
      </w:pPr>
      <w:r w:rsidRPr="0021587E">
        <w:t xml:space="preserve">Shall dare thee, foot to foot, with sword and </w:t>
      </w:r>
      <w:proofErr w:type="gramStart"/>
      <w:r w:rsidRPr="0021587E">
        <w:t>shield;</w:t>
      </w:r>
      <w:proofErr w:type="gramEnd"/>
    </w:p>
    <w:p w14:paraId="78A7A04F" w14:textId="77777777" w:rsidR="0021587E" w:rsidRDefault="003A417A" w:rsidP="0021587E">
      <w:pPr>
        <w:pStyle w:val="Poetry"/>
      </w:pPr>
      <w:r w:rsidRPr="0021587E">
        <w:t xml:space="preserve">Much less in arms oppose thy matchless force, </w:t>
      </w:r>
    </w:p>
    <w:p w14:paraId="00A18310" w14:textId="77777777" w:rsidR="0021587E" w:rsidRDefault="003A417A" w:rsidP="0021587E">
      <w:pPr>
        <w:pStyle w:val="Poetry"/>
      </w:pPr>
      <w:r w:rsidRPr="0021587E">
        <w:t xml:space="preserve">When thy sharp spurs shall urge thy foaming horse. </w:t>
      </w:r>
    </w:p>
    <w:p w14:paraId="682DB7CE" w14:textId="51BDFD0B" w:rsidR="003A417A" w:rsidRPr="0021587E" w:rsidRDefault="003A417A" w:rsidP="0021587E">
      <w:pPr>
        <w:pStyle w:val="Poetry"/>
      </w:pPr>
      <w:r w:rsidRPr="0021587E">
        <w:t>Ah! couldst thou break thro’ fate’s severe decree,</w:t>
      </w:r>
    </w:p>
    <w:p w14:paraId="3CF1406A" w14:textId="77777777" w:rsidR="003A417A" w:rsidRPr="0021587E" w:rsidRDefault="003A417A" w:rsidP="0021587E">
      <w:pPr>
        <w:pStyle w:val="Poetry"/>
      </w:pPr>
      <w:r w:rsidRPr="0021587E">
        <w:t>A new Marcellus shall arise in thee!</w:t>
      </w:r>
    </w:p>
    <w:p w14:paraId="0E40EF8A" w14:textId="771FEDA5" w:rsidR="003A417A" w:rsidRPr="0021587E" w:rsidRDefault="003A417A" w:rsidP="0021587E">
      <w:pPr>
        <w:pStyle w:val="Poetry"/>
      </w:pPr>
      <w:r w:rsidRPr="0021587E">
        <w:lastRenderedPageBreak/>
        <w:t>Full canisters of fragrant lilies bring,</w:t>
      </w:r>
    </w:p>
    <w:p w14:paraId="7D16F380" w14:textId="77777777" w:rsidR="0021587E" w:rsidRDefault="003A417A" w:rsidP="0021587E">
      <w:pPr>
        <w:pStyle w:val="Poetry"/>
      </w:pPr>
      <w:r w:rsidRPr="0021587E">
        <w:t xml:space="preserve">Mix’d with the purple roses of the </w:t>
      </w:r>
      <w:proofErr w:type="gramStart"/>
      <w:r w:rsidRPr="0021587E">
        <w:t>spring;</w:t>
      </w:r>
      <w:proofErr w:type="gramEnd"/>
      <w:r w:rsidRPr="0021587E">
        <w:t xml:space="preserve"> </w:t>
      </w:r>
    </w:p>
    <w:p w14:paraId="6C322A1E" w14:textId="1EECCA3B" w:rsidR="003A417A" w:rsidRPr="0021587E" w:rsidRDefault="003A417A" w:rsidP="0021587E">
      <w:pPr>
        <w:pStyle w:val="Poetry"/>
      </w:pPr>
      <w:r w:rsidRPr="0021587E">
        <w:t xml:space="preserve">Let me with fun’ral flow’rs his body </w:t>
      </w:r>
      <w:proofErr w:type="gramStart"/>
      <w:r w:rsidRPr="0021587E">
        <w:t>strow;</w:t>
      </w:r>
      <w:proofErr w:type="gramEnd"/>
    </w:p>
    <w:p w14:paraId="30C7FB58" w14:textId="77777777" w:rsidR="0021587E" w:rsidRDefault="003A417A" w:rsidP="0021587E">
      <w:pPr>
        <w:pStyle w:val="Poetry"/>
      </w:pPr>
      <w:r w:rsidRPr="0021587E">
        <w:t xml:space="preserve">This gift which parents to their children owe, </w:t>
      </w:r>
    </w:p>
    <w:p w14:paraId="5B86A873" w14:textId="74886CEF" w:rsidR="003A417A" w:rsidRPr="0021587E" w:rsidRDefault="003A417A" w:rsidP="0021587E">
      <w:pPr>
        <w:pStyle w:val="Poetry"/>
      </w:pPr>
      <w:r w:rsidRPr="0021587E">
        <w:t>This unavailing gift, at least, I may bestow!”</w:t>
      </w:r>
    </w:p>
    <w:p w14:paraId="57F91ED0" w14:textId="5DB06E3F" w:rsidR="003A417A" w:rsidRPr="0021587E" w:rsidRDefault="003A417A" w:rsidP="0021587E">
      <w:pPr>
        <w:pStyle w:val="Poetry"/>
      </w:pPr>
      <w:proofErr w:type="gramStart"/>
      <w:r w:rsidRPr="0021587E">
        <w:t>Thus</w:t>
      </w:r>
      <w:proofErr w:type="gramEnd"/>
      <w:r w:rsidRPr="0021587E">
        <w:t xml:space="preserve"> having said, he led the hero round</w:t>
      </w:r>
    </w:p>
    <w:p w14:paraId="259ABE7E" w14:textId="77777777" w:rsidR="0021587E" w:rsidRDefault="003A417A" w:rsidP="0021587E">
      <w:pPr>
        <w:pStyle w:val="Poetry"/>
      </w:pPr>
      <w:r w:rsidRPr="0021587E">
        <w:t xml:space="preserve">The confines of the blest Elysian </w:t>
      </w:r>
      <w:proofErr w:type="gramStart"/>
      <w:r w:rsidRPr="0021587E">
        <w:t>ground;</w:t>
      </w:r>
      <w:proofErr w:type="gramEnd"/>
      <w:r w:rsidRPr="0021587E">
        <w:t xml:space="preserve"> </w:t>
      </w:r>
    </w:p>
    <w:p w14:paraId="0B200601" w14:textId="54824B97" w:rsidR="003A417A" w:rsidRPr="0021587E" w:rsidRDefault="003A417A" w:rsidP="0021587E">
      <w:pPr>
        <w:pStyle w:val="Poetry"/>
      </w:pPr>
      <w:r w:rsidRPr="0021587E">
        <w:t>Which when Anchises to his son had shown,</w:t>
      </w:r>
    </w:p>
    <w:p w14:paraId="2ED13CA3" w14:textId="77777777" w:rsidR="0021587E" w:rsidRDefault="003A417A" w:rsidP="0021587E">
      <w:pPr>
        <w:pStyle w:val="Poetry"/>
      </w:pPr>
      <w:r w:rsidRPr="0021587E">
        <w:t xml:space="preserve">And fir’d his mind to mount the promis’d throne, </w:t>
      </w:r>
    </w:p>
    <w:p w14:paraId="6693122D" w14:textId="3C8AAB0F" w:rsidR="003A417A" w:rsidRPr="0021587E" w:rsidRDefault="003A417A" w:rsidP="0021587E">
      <w:pPr>
        <w:pStyle w:val="Poetry"/>
      </w:pPr>
      <w:r w:rsidRPr="0021587E">
        <w:t xml:space="preserve">He tells the future wars, ordain’d by </w:t>
      </w:r>
      <w:proofErr w:type="gramStart"/>
      <w:r w:rsidRPr="0021587E">
        <w:t>fate;</w:t>
      </w:r>
      <w:proofErr w:type="gramEnd"/>
    </w:p>
    <w:p w14:paraId="332D42EE" w14:textId="4DE051D4" w:rsidR="003A417A" w:rsidRPr="0021587E" w:rsidRDefault="003A417A" w:rsidP="0021587E">
      <w:pPr>
        <w:pStyle w:val="Poetry"/>
      </w:pPr>
      <w:r w:rsidRPr="0021587E">
        <w:t xml:space="preserve">The strength and customs of the Latian </w:t>
      </w:r>
      <w:proofErr w:type="gramStart"/>
      <w:r w:rsidRPr="0021587E">
        <w:t>state;</w:t>
      </w:r>
      <w:proofErr w:type="gramEnd"/>
    </w:p>
    <w:p w14:paraId="489E6F6C" w14:textId="77777777" w:rsidR="0021587E" w:rsidRDefault="003A417A" w:rsidP="0021587E">
      <w:pPr>
        <w:pStyle w:val="Poetry"/>
      </w:pPr>
      <w:r w:rsidRPr="0021587E">
        <w:t xml:space="preserve">The prince, and people; and forearms his care </w:t>
      </w:r>
    </w:p>
    <w:p w14:paraId="6A6D8497" w14:textId="31B00437" w:rsidR="003A417A" w:rsidRPr="0021587E" w:rsidRDefault="003A417A" w:rsidP="0021587E">
      <w:pPr>
        <w:pStyle w:val="Poetry"/>
      </w:pPr>
      <w:r w:rsidRPr="0021587E">
        <w:t>With rules, to push his fortune, or to bear.</w:t>
      </w:r>
    </w:p>
    <w:p w14:paraId="10F99A33" w14:textId="77777777" w:rsidR="0021587E" w:rsidRDefault="0021587E" w:rsidP="0021587E">
      <w:pPr>
        <w:pStyle w:val="Poetry"/>
      </w:pPr>
    </w:p>
    <w:p w14:paraId="068496C9" w14:textId="012559FB" w:rsidR="003A417A" w:rsidRPr="0021587E" w:rsidRDefault="003A417A" w:rsidP="0021587E">
      <w:pPr>
        <w:pStyle w:val="Poetry"/>
      </w:pPr>
      <w:r w:rsidRPr="0021587E">
        <w:t xml:space="preserve">Two gates the silent house of Sleep </w:t>
      </w:r>
      <w:proofErr w:type="gramStart"/>
      <w:r w:rsidRPr="0021587E">
        <w:t>adorn;</w:t>
      </w:r>
      <w:proofErr w:type="gramEnd"/>
    </w:p>
    <w:p w14:paraId="27994F26" w14:textId="77777777" w:rsidR="003A417A" w:rsidRPr="0021587E" w:rsidRDefault="003A417A" w:rsidP="0021587E">
      <w:pPr>
        <w:pStyle w:val="Poetry"/>
      </w:pPr>
      <w:r w:rsidRPr="0021587E">
        <w:t>Of polish’d ivory this, that of transparent horn:</w:t>
      </w:r>
    </w:p>
    <w:p w14:paraId="3F7E2C23" w14:textId="7881E3A4" w:rsidR="003A417A" w:rsidRPr="0021587E" w:rsidRDefault="003A417A" w:rsidP="0021587E">
      <w:pPr>
        <w:pStyle w:val="Poetry"/>
      </w:pPr>
      <w:r w:rsidRPr="0021587E">
        <w:t xml:space="preserve">True visions thro’ transparent horn </w:t>
      </w:r>
      <w:proofErr w:type="gramStart"/>
      <w:r w:rsidRPr="0021587E">
        <w:t>arise;</w:t>
      </w:r>
      <w:proofErr w:type="gramEnd"/>
      <w:r w:rsidRPr="0021587E">
        <w:tab/>
      </w:r>
    </w:p>
    <w:p w14:paraId="6670118E" w14:textId="77777777" w:rsidR="003A417A" w:rsidRPr="0021587E" w:rsidRDefault="003A417A" w:rsidP="0021587E">
      <w:pPr>
        <w:pStyle w:val="Poetry"/>
      </w:pPr>
      <w:r w:rsidRPr="0021587E">
        <w:t>Thro’ polish’d ivory pass deluding lies.</w:t>
      </w:r>
    </w:p>
    <w:p w14:paraId="6C8B7D16" w14:textId="77777777" w:rsidR="0021587E" w:rsidRDefault="003A417A" w:rsidP="0021587E">
      <w:pPr>
        <w:pStyle w:val="Poetry"/>
      </w:pPr>
      <w:r w:rsidRPr="0021587E">
        <w:t xml:space="preserve">Of various things discoursing as he pass’d, </w:t>
      </w:r>
    </w:p>
    <w:p w14:paraId="745E626E" w14:textId="2A0713B3" w:rsidR="003A417A" w:rsidRPr="0021587E" w:rsidRDefault="003A417A" w:rsidP="0021587E">
      <w:pPr>
        <w:pStyle w:val="Poetry"/>
      </w:pPr>
      <w:r w:rsidRPr="0021587E">
        <w:t>Anchises hither bends his steps at last.</w:t>
      </w:r>
    </w:p>
    <w:p w14:paraId="63F2FABD" w14:textId="77777777" w:rsidR="003A417A" w:rsidRPr="0021587E" w:rsidRDefault="003A417A" w:rsidP="0021587E">
      <w:pPr>
        <w:pStyle w:val="Poetry"/>
      </w:pPr>
      <w:r w:rsidRPr="0021587E">
        <w:t>Then, thro’ the gate of iv’ry, he dismiss’d</w:t>
      </w:r>
    </w:p>
    <w:p w14:paraId="7B8A0A56" w14:textId="47380E60" w:rsidR="003A417A" w:rsidRPr="0021587E" w:rsidRDefault="003A417A" w:rsidP="0021587E">
      <w:pPr>
        <w:pStyle w:val="Poetry"/>
      </w:pPr>
      <w:r w:rsidRPr="0021587E">
        <w:t>His valiant offspring and divining guest.</w:t>
      </w:r>
    </w:p>
    <w:p w14:paraId="3F33FDCE" w14:textId="77777777" w:rsidR="0021587E" w:rsidRDefault="003A417A" w:rsidP="0021587E">
      <w:pPr>
        <w:pStyle w:val="Poetry"/>
      </w:pPr>
      <w:r w:rsidRPr="0021587E">
        <w:t xml:space="preserve">Straight to the ships Aeneas his way, </w:t>
      </w:r>
    </w:p>
    <w:p w14:paraId="3E37E165" w14:textId="77777777" w:rsidR="0021587E" w:rsidRDefault="003A417A" w:rsidP="0021587E">
      <w:pPr>
        <w:pStyle w:val="Poetry"/>
      </w:pPr>
      <w:r w:rsidRPr="0021587E">
        <w:t xml:space="preserve">Embark’d his men, and skimm’d along the sea, </w:t>
      </w:r>
    </w:p>
    <w:p w14:paraId="79BB71BC" w14:textId="489CB0CF" w:rsidR="003A417A" w:rsidRPr="0021587E" w:rsidRDefault="003A417A" w:rsidP="0021587E">
      <w:pPr>
        <w:pStyle w:val="Poetry"/>
      </w:pPr>
      <w:r w:rsidRPr="0021587E">
        <w:t>Still coasting, till he gain’d Cajeta’s bay.</w:t>
      </w:r>
    </w:p>
    <w:p w14:paraId="27073A1A" w14:textId="77777777" w:rsidR="003A417A" w:rsidRPr="0021587E" w:rsidRDefault="003A417A" w:rsidP="0021587E">
      <w:pPr>
        <w:pStyle w:val="Poetry"/>
      </w:pPr>
      <w:r w:rsidRPr="0021587E">
        <w:t xml:space="preserve">At length on oozy ground his galleys </w:t>
      </w:r>
      <w:proofErr w:type="gramStart"/>
      <w:r w:rsidRPr="0021587E">
        <w:t>moor;</w:t>
      </w:r>
      <w:proofErr w:type="gramEnd"/>
    </w:p>
    <w:p w14:paraId="5B4CB436" w14:textId="09C63438" w:rsidR="003A417A" w:rsidRDefault="003A417A" w:rsidP="0021587E">
      <w:pPr>
        <w:pStyle w:val="Poetry"/>
      </w:pPr>
      <w:r w:rsidRPr="0021587E">
        <w:t>Their heads are turn’d to sea, their sterns to shore.</w:t>
      </w:r>
    </w:p>
    <w:p w14:paraId="13CE0976" w14:textId="77777777" w:rsidR="0021587E" w:rsidRPr="0021587E" w:rsidRDefault="0021587E" w:rsidP="0021587E">
      <w:pPr>
        <w:pStyle w:val="Poetry"/>
      </w:pPr>
    </w:p>
    <w:p w14:paraId="28AA615F" w14:textId="77777777" w:rsidR="003A417A" w:rsidRDefault="003A417A" w:rsidP="0021587E">
      <w:pPr>
        <w:pStyle w:val="Heading3"/>
      </w:pPr>
      <w:r>
        <w:rPr>
          <w:u w:color="231F20"/>
        </w:rPr>
        <w:t>Book</w:t>
      </w:r>
      <w:r>
        <w:rPr>
          <w:spacing w:val="-9"/>
          <w:u w:color="231F20"/>
        </w:rPr>
        <w:t xml:space="preserve"> </w:t>
      </w:r>
      <w:r>
        <w:rPr>
          <w:u w:color="231F20"/>
        </w:rPr>
        <w:t>VII</w:t>
      </w:r>
    </w:p>
    <w:p w14:paraId="58EFD301" w14:textId="77777777" w:rsidR="0021587E" w:rsidRDefault="003A417A" w:rsidP="0021587E">
      <w:pPr>
        <w:pStyle w:val="Poetry"/>
      </w:pPr>
      <w:r w:rsidRPr="0021587E">
        <w:t xml:space="preserve">And thou, O matron of immortal fame, </w:t>
      </w:r>
    </w:p>
    <w:p w14:paraId="2FAD075D" w14:textId="77777777" w:rsidR="0021587E" w:rsidRDefault="003A417A" w:rsidP="0021587E">
      <w:pPr>
        <w:pStyle w:val="Poetry"/>
      </w:pPr>
      <w:r w:rsidRPr="0021587E">
        <w:t xml:space="preserve">Here dying, to the shore hast left thy </w:t>
      </w:r>
      <w:proofErr w:type="gramStart"/>
      <w:r w:rsidRPr="0021587E">
        <w:t>name;</w:t>
      </w:r>
      <w:proofErr w:type="gramEnd"/>
      <w:r w:rsidRPr="0021587E">
        <w:t xml:space="preserve"> </w:t>
      </w:r>
    </w:p>
    <w:p w14:paraId="2B66469D" w14:textId="037EB9DD" w:rsidR="003A417A" w:rsidRPr="0021587E" w:rsidRDefault="003A417A" w:rsidP="0021587E">
      <w:pPr>
        <w:pStyle w:val="Poetry"/>
      </w:pPr>
      <w:r w:rsidRPr="0021587E">
        <w:t>Cajeta still the place is call’d from thee,</w:t>
      </w:r>
    </w:p>
    <w:p w14:paraId="0DAFCB5B" w14:textId="77777777" w:rsidR="003A417A" w:rsidRPr="0021587E" w:rsidRDefault="003A417A" w:rsidP="0021587E">
      <w:pPr>
        <w:pStyle w:val="Poetry"/>
      </w:pPr>
      <w:r w:rsidRPr="0021587E">
        <w:t>The nurse of great Aeneas’ infancy.</w:t>
      </w:r>
    </w:p>
    <w:p w14:paraId="2C191F20" w14:textId="703E82C8" w:rsidR="003A417A" w:rsidRPr="0021587E" w:rsidRDefault="003A417A" w:rsidP="0021587E">
      <w:pPr>
        <w:pStyle w:val="Poetry"/>
      </w:pPr>
      <w:r w:rsidRPr="0021587E">
        <w:t xml:space="preserve">Here rest thy bones in rich Hesperia’s </w:t>
      </w:r>
      <w:proofErr w:type="gramStart"/>
      <w:r w:rsidRPr="0021587E">
        <w:t>plains;</w:t>
      </w:r>
      <w:proofErr w:type="gramEnd"/>
    </w:p>
    <w:p w14:paraId="5ACBE9E3" w14:textId="77777777" w:rsidR="003A417A" w:rsidRPr="0021587E" w:rsidRDefault="003A417A" w:rsidP="0021587E">
      <w:pPr>
        <w:pStyle w:val="Poetry"/>
      </w:pPr>
      <w:r w:rsidRPr="0021587E">
        <w:lastRenderedPageBreak/>
        <w:t>Thy name (‘t is all a ghost can have) remains.</w:t>
      </w:r>
    </w:p>
    <w:p w14:paraId="1D354FDD" w14:textId="77777777" w:rsidR="0021587E" w:rsidRDefault="003A417A" w:rsidP="0021587E">
      <w:pPr>
        <w:pStyle w:val="Poetry"/>
      </w:pPr>
      <w:r w:rsidRPr="0021587E">
        <w:t xml:space="preserve">Now, when the prince her fun’ral rites had paid, </w:t>
      </w:r>
    </w:p>
    <w:p w14:paraId="06643797" w14:textId="77777777" w:rsidR="0021587E" w:rsidRDefault="003A417A" w:rsidP="0021587E">
      <w:pPr>
        <w:pStyle w:val="Poetry"/>
      </w:pPr>
      <w:r w:rsidRPr="0021587E">
        <w:t xml:space="preserve">He plow’d the Tyrrhene seas with sails display’d. </w:t>
      </w:r>
    </w:p>
    <w:p w14:paraId="5684B1C7" w14:textId="21459B51" w:rsidR="003A417A" w:rsidRPr="0021587E" w:rsidRDefault="003A417A" w:rsidP="0021587E">
      <w:pPr>
        <w:pStyle w:val="Poetry"/>
      </w:pPr>
      <w:r w:rsidRPr="0021587E">
        <w:t>From land a gentle breeze arose by night,</w:t>
      </w:r>
    </w:p>
    <w:p w14:paraId="3BA4F4DD" w14:textId="7C305DC7" w:rsidR="003A417A" w:rsidRPr="0021587E" w:rsidRDefault="003A417A" w:rsidP="0021587E">
      <w:pPr>
        <w:pStyle w:val="Poetry"/>
      </w:pPr>
      <w:r w:rsidRPr="0021587E">
        <w:t>Serenely shone the stars, the moon was bright,</w:t>
      </w:r>
    </w:p>
    <w:p w14:paraId="6CCCFC48" w14:textId="77777777" w:rsidR="0021587E" w:rsidRDefault="003A417A" w:rsidP="0021587E">
      <w:pPr>
        <w:pStyle w:val="Poetry"/>
      </w:pPr>
      <w:r w:rsidRPr="0021587E">
        <w:t xml:space="preserve">And the sea trembled with her silver light. </w:t>
      </w:r>
    </w:p>
    <w:p w14:paraId="3D99E88F" w14:textId="77777777" w:rsidR="0021587E" w:rsidRDefault="003A417A" w:rsidP="0021587E">
      <w:pPr>
        <w:pStyle w:val="Poetry"/>
      </w:pPr>
      <w:r w:rsidRPr="0021587E">
        <w:t xml:space="preserve">Now near the shelves of Circe’s shores they run, </w:t>
      </w:r>
    </w:p>
    <w:p w14:paraId="42528665" w14:textId="0EF73ADD" w:rsidR="003A417A" w:rsidRPr="0021587E" w:rsidRDefault="003A417A" w:rsidP="0021587E">
      <w:pPr>
        <w:pStyle w:val="Poetry"/>
      </w:pPr>
      <w:r w:rsidRPr="0021587E">
        <w:t>(Circe the rich, the daughter of the Sun,)</w:t>
      </w:r>
    </w:p>
    <w:p w14:paraId="72FAAECC" w14:textId="77777777" w:rsidR="003A417A" w:rsidRPr="0021587E" w:rsidRDefault="003A417A" w:rsidP="0021587E">
      <w:pPr>
        <w:pStyle w:val="Poetry"/>
      </w:pPr>
      <w:r w:rsidRPr="0021587E">
        <w:t>A dang’rous coast: the goddess wastes her days</w:t>
      </w:r>
    </w:p>
    <w:p w14:paraId="1610CDB6" w14:textId="5331BE9E" w:rsidR="003A417A" w:rsidRPr="0021587E" w:rsidRDefault="003A417A" w:rsidP="0021587E">
      <w:pPr>
        <w:pStyle w:val="Poetry"/>
      </w:pPr>
      <w:r w:rsidRPr="0021587E">
        <w:t xml:space="preserve">In joyous </w:t>
      </w:r>
      <w:proofErr w:type="gramStart"/>
      <w:r w:rsidRPr="0021587E">
        <w:t>songs;</w:t>
      </w:r>
      <w:proofErr w:type="gramEnd"/>
      <w:r w:rsidRPr="0021587E">
        <w:t xml:space="preserve"> the rocks resound her lays:</w:t>
      </w:r>
    </w:p>
    <w:p w14:paraId="338AAE5F" w14:textId="77777777" w:rsidR="0021587E" w:rsidRDefault="003A417A" w:rsidP="0021587E">
      <w:pPr>
        <w:pStyle w:val="Poetry"/>
      </w:pPr>
      <w:r w:rsidRPr="0021587E">
        <w:t xml:space="preserve">In spinning, or the loom, she spends the night, </w:t>
      </w:r>
    </w:p>
    <w:p w14:paraId="1DB06D80" w14:textId="366AA00C" w:rsidR="003A417A" w:rsidRPr="0021587E" w:rsidRDefault="003A417A" w:rsidP="0021587E">
      <w:pPr>
        <w:pStyle w:val="Poetry"/>
      </w:pPr>
      <w:r w:rsidRPr="0021587E">
        <w:t>And cedar brands supply her father’s light.</w:t>
      </w:r>
    </w:p>
    <w:p w14:paraId="25B348B0" w14:textId="77777777" w:rsidR="0021587E" w:rsidRDefault="003A417A" w:rsidP="0021587E">
      <w:pPr>
        <w:pStyle w:val="Poetry"/>
      </w:pPr>
      <w:r w:rsidRPr="0021587E">
        <w:t xml:space="preserve">From hence were heard, rebellowing to the main, </w:t>
      </w:r>
    </w:p>
    <w:p w14:paraId="14658BB0" w14:textId="6A504D53" w:rsidR="003A417A" w:rsidRPr="0021587E" w:rsidRDefault="003A417A" w:rsidP="0021587E">
      <w:pPr>
        <w:pStyle w:val="Poetry"/>
      </w:pPr>
      <w:r w:rsidRPr="0021587E">
        <w:t>The roars of lions that refuse the chain,</w:t>
      </w:r>
    </w:p>
    <w:p w14:paraId="16AC9DA8" w14:textId="2E22221C" w:rsidR="003A417A" w:rsidRPr="0021587E" w:rsidRDefault="003A417A" w:rsidP="0021587E">
      <w:pPr>
        <w:pStyle w:val="Poetry"/>
      </w:pPr>
      <w:r w:rsidRPr="0021587E">
        <w:t>The grunts of bristled boars, and groans of bears,</w:t>
      </w:r>
      <w:r w:rsidRPr="0021587E">
        <w:tab/>
      </w:r>
    </w:p>
    <w:p w14:paraId="40E1FECA" w14:textId="77777777" w:rsidR="0021587E" w:rsidRDefault="003A417A" w:rsidP="0021587E">
      <w:pPr>
        <w:pStyle w:val="Poetry"/>
      </w:pPr>
      <w:r w:rsidRPr="0021587E">
        <w:t xml:space="preserve">And herds of howling wolves that stun the sailors’ ears. </w:t>
      </w:r>
    </w:p>
    <w:p w14:paraId="7728EAC7" w14:textId="6E835F0A" w:rsidR="003A417A" w:rsidRPr="0021587E" w:rsidRDefault="003A417A" w:rsidP="0021587E">
      <w:pPr>
        <w:pStyle w:val="Poetry"/>
      </w:pPr>
      <w:r w:rsidRPr="0021587E">
        <w:t>These from their caverns, at the close of night,</w:t>
      </w:r>
    </w:p>
    <w:p w14:paraId="77C3CFB2" w14:textId="77777777" w:rsidR="003A417A" w:rsidRPr="0021587E" w:rsidRDefault="003A417A" w:rsidP="0021587E">
      <w:pPr>
        <w:pStyle w:val="Poetry"/>
      </w:pPr>
      <w:r w:rsidRPr="0021587E">
        <w:t>Fill the sad isle with horror and affright.</w:t>
      </w:r>
    </w:p>
    <w:p w14:paraId="2E03E629" w14:textId="77777777" w:rsidR="003A417A" w:rsidRPr="0021587E" w:rsidRDefault="003A417A" w:rsidP="0021587E">
      <w:pPr>
        <w:pStyle w:val="Poetry"/>
      </w:pPr>
      <w:r w:rsidRPr="0021587E">
        <w:t>Darkling they mourn their fate, whom Circe’s pow’r,</w:t>
      </w:r>
    </w:p>
    <w:p w14:paraId="66A18E88" w14:textId="6D30778A" w:rsidR="003A417A" w:rsidRPr="0021587E" w:rsidRDefault="003A417A" w:rsidP="0021587E">
      <w:pPr>
        <w:pStyle w:val="Poetry"/>
      </w:pPr>
      <w:r w:rsidRPr="0021587E">
        <w:t>(That watch’d the moon and planetary hour,)</w:t>
      </w:r>
    </w:p>
    <w:p w14:paraId="42239937" w14:textId="77777777" w:rsidR="0021587E" w:rsidRDefault="003A417A" w:rsidP="0021587E">
      <w:pPr>
        <w:pStyle w:val="Poetry"/>
      </w:pPr>
      <w:r w:rsidRPr="0021587E">
        <w:t xml:space="preserve">With words and wicked herbs from humankind </w:t>
      </w:r>
    </w:p>
    <w:p w14:paraId="5EE5D6DD" w14:textId="7766E9C8" w:rsidR="003A417A" w:rsidRPr="0021587E" w:rsidRDefault="003A417A" w:rsidP="0021587E">
      <w:pPr>
        <w:pStyle w:val="Poetry"/>
      </w:pPr>
      <w:r w:rsidRPr="0021587E">
        <w:t>Had alter’d, and in brutal shapes confin’d.</w:t>
      </w:r>
    </w:p>
    <w:p w14:paraId="6D702541" w14:textId="77777777" w:rsidR="0021587E" w:rsidRDefault="003A417A" w:rsidP="0021587E">
      <w:pPr>
        <w:pStyle w:val="Poetry"/>
      </w:pPr>
      <w:r w:rsidRPr="0021587E">
        <w:t xml:space="preserve">Which monsters lest the Trojans’ pious host </w:t>
      </w:r>
    </w:p>
    <w:p w14:paraId="3270C5DC" w14:textId="6AB99AAF" w:rsidR="003A417A" w:rsidRPr="0021587E" w:rsidRDefault="003A417A" w:rsidP="0021587E">
      <w:pPr>
        <w:pStyle w:val="Poetry"/>
      </w:pPr>
      <w:r w:rsidRPr="0021587E">
        <w:t>Should bear, or touch upon th’ inchanted coast,</w:t>
      </w:r>
    </w:p>
    <w:p w14:paraId="6EBCDA93" w14:textId="5E1A229A" w:rsidR="0021587E" w:rsidRPr="0021587E" w:rsidRDefault="003A417A" w:rsidP="0021587E">
      <w:pPr>
        <w:pStyle w:val="Poetry"/>
      </w:pPr>
      <w:r w:rsidRPr="0021587E">
        <w:t>Propitious Neptune steer’d their course by night</w:t>
      </w:r>
    </w:p>
    <w:p w14:paraId="58273A23" w14:textId="77777777" w:rsidR="0021587E" w:rsidRDefault="003A417A" w:rsidP="0021587E">
      <w:pPr>
        <w:pStyle w:val="Poetry"/>
      </w:pPr>
      <w:r w:rsidRPr="0021587E">
        <w:t xml:space="preserve">With rising gales that sped their happy flight. </w:t>
      </w:r>
    </w:p>
    <w:p w14:paraId="16E86CF6" w14:textId="77777777" w:rsidR="0021587E" w:rsidRDefault="003A417A" w:rsidP="0021587E">
      <w:pPr>
        <w:pStyle w:val="Poetry"/>
      </w:pPr>
      <w:r w:rsidRPr="0021587E">
        <w:t xml:space="preserve">Supplied with these, they skim the sounding shore, </w:t>
      </w:r>
    </w:p>
    <w:p w14:paraId="1E6C090A" w14:textId="73EE4560" w:rsidR="003A417A" w:rsidRPr="0021587E" w:rsidRDefault="003A417A" w:rsidP="0021587E">
      <w:pPr>
        <w:pStyle w:val="Poetry"/>
      </w:pPr>
      <w:r w:rsidRPr="0021587E">
        <w:t>And hear the swelling surges vainly roar.</w:t>
      </w:r>
    </w:p>
    <w:p w14:paraId="31A394CF" w14:textId="77777777" w:rsidR="003A417A" w:rsidRPr="0021587E" w:rsidRDefault="003A417A" w:rsidP="0021587E">
      <w:pPr>
        <w:pStyle w:val="Poetry"/>
      </w:pPr>
      <w:r w:rsidRPr="0021587E">
        <w:t>Now, when the rosy morn began to rise,</w:t>
      </w:r>
    </w:p>
    <w:p w14:paraId="6B908A4F" w14:textId="40003231" w:rsidR="003A417A" w:rsidRPr="0021587E" w:rsidRDefault="003A417A" w:rsidP="0021587E">
      <w:pPr>
        <w:pStyle w:val="Poetry"/>
      </w:pPr>
      <w:r w:rsidRPr="0021587E">
        <w:t xml:space="preserve">And wav’d her saffron streamer thro’ the </w:t>
      </w:r>
      <w:proofErr w:type="gramStart"/>
      <w:r w:rsidRPr="0021587E">
        <w:t>skies;</w:t>
      </w:r>
      <w:proofErr w:type="gramEnd"/>
    </w:p>
    <w:p w14:paraId="2316F2FC" w14:textId="77777777" w:rsidR="003A417A" w:rsidRPr="0021587E" w:rsidRDefault="003A417A" w:rsidP="0021587E">
      <w:pPr>
        <w:pStyle w:val="Poetry"/>
      </w:pPr>
      <w:r w:rsidRPr="0021587E">
        <w:t>When Thetis blush’d in purple not her own,</w:t>
      </w:r>
    </w:p>
    <w:p w14:paraId="25B55E86" w14:textId="77777777" w:rsidR="0021587E" w:rsidRDefault="003A417A" w:rsidP="0021587E">
      <w:pPr>
        <w:pStyle w:val="Poetry"/>
      </w:pPr>
      <w:r w:rsidRPr="0021587E">
        <w:t xml:space="preserve">And from her face the breathing winds were blown, </w:t>
      </w:r>
    </w:p>
    <w:p w14:paraId="427471CF" w14:textId="6292683A" w:rsidR="003A417A" w:rsidRPr="0021587E" w:rsidRDefault="003A417A" w:rsidP="0021587E">
      <w:pPr>
        <w:pStyle w:val="Poetry"/>
      </w:pPr>
      <w:r w:rsidRPr="0021587E">
        <w:t>A sudden silence sate upon the sea,</w:t>
      </w:r>
    </w:p>
    <w:p w14:paraId="083ED7E3" w14:textId="77777777" w:rsidR="003A417A" w:rsidRPr="0021587E" w:rsidRDefault="003A417A" w:rsidP="0021587E">
      <w:pPr>
        <w:pStyle w:val="Poetry"/>
      </w:pPr>
      <w:r w:rsidRPr="0021587E">
        <w:t>And sweeping oars, with struggling, urge their way.</w:t>
      </w:r>
    </w:p>
    <w:p w14:paraId="6DECD017" w14:textId="48683528" w:rsidR="003A417A" w:rsidRPr="0021587E" w:rsidRDefault="003A417A" w:rsidP="0021587E">
      <w:pPr>
        <w:pStyle w:val="Poetry"/>
      </w:pPr>
      <w:r w:rsidRPr="0021587E">
        <w:t xml:space="preserve">The Trojan, from the main, beheld </w:t>
      </w:r>
      <w:proofErr w:type="gramStart"/>
      <w:r w:rsidRPr="0021587E">
        <w:t>a</w:t>
      </w:r>
      <w:proofErr w:type="gramEnd"/>
      <w:r w:rsidRPr="0021587E">
        <w:t xml:space="preserve"> wood,</w:t>
      </w:r>
    </w:p>
    <w:p w14:paraId="30F7FE23" w14:textId="77777777" w:rsidR="003A417A" w:rsidRPr="0021587E" w:rsidRDefault="003A417A" w:rsidP="0021587E">
      <w:pPr>
        <w:pStyle w:val="Poetry"/>
      </w:pPr>
      <w:r w:rsidRPr="0021587E">
        <w:lastRenderedPageBreak/>
        <w:t>Which thick with shades and a brown horror stood:</w:t>
      </w:r>
    </w:p>
    <w:p w14:paraId="34DD6141" w14:textId="77777777" w:rsidR="003A417A" w:rsidRPr="0021587E" w:rsidRDefault="003A417A" w:rsidP="0021587E">
      <w:pPr>
        <w:pStyle w:val="Poetry"/>
      </w:pPr>
      <w:r w:rsidRPr="0021587E">
        <w:t>Betwixt the trees the Tiber took his course,</w:t>
      </w:r>
    </w:p>
    <w:p w14:paraId="0FF64EB2" w14:textId="77777777" w:rsidR="0021587E" w:rsidRDefault="003A417A" w:rsidP="0021587E">
      <w:pPr>
        <w:pStyle w:val="Poetry"/>
      </w:pPr>
      <w:r w:rsidRPr="0021587E">
        <w:t xml:space="preserve">With whirlpools </w:t>
      </w:r>
      <w:proofErr w:type="gramStart"/>
      <w:r w:rsidRPr="0021587E">
        <w:t>dimpled;</w:t>
      </w:r>
      <w:proofErr w:type="gramEnd"/>
      <w:r w:rsidRPr="0021587E">
        <w:t xml:space="preserve"> and with downward force, </w:t>
      </w:r>
    </w:p>
    <w:p w14:paraId="2BE8BA9B" w14:textId="60CC12B3" w:rsidR="003A417A" w:rsidRPr="0021587E" w:rsidRDefault="003A417A" w:rsidP="0021587E">
      <w:pPr>
        <w:pStyle w:val="Poetry"/>
      </w:pPr>
      <w:r w:rsidRPr="0021587E">
        <w:t>That drove the sand along, he took his way,</w:t>
      </w:r>
    </w:p>
    <w:p w14:paraId="1A4B846F" w14:textId="7AC94EAA" w:rsidR="003A417A" w:rsidRPr="0021587E" w:rsidRDefault="003A417A" w:rsidP="0021587E">
      <w:pPr>
        <w:pStyle w:val="Poetry"/>
      </w:pPr>
      <w:r w:rsidRPr="0021587E">
        <w:t>And roll’d his yellow billows to the sea.</w:t>
      </w:r>
    </w:p>
    <w:p w14:paraId="652AD488" w14:textId="77777777" w:rsidR="0021587E" w:rsidRDefault="003A417A" w:rsidP="0021587E">
      <w:pPr>
        <w:pStyle w:val="Poetry"/>
      </w:pPr>
      <w:r w:rsidRPr="0021587E">
        <w:t xml:space="preserve">About him, and above, and round the wood, </w:t>
      </w:r>
    </w:p>
    <w:p w14:paraId="2011AE69" w14:textId="77777777" w:rsidR="0021587E" w:rsidRDefault="003A417A" w:rsidP="0021587E">
      <w:pPr>
        <w:pStyle w:val="Poetry"/>
      </w:pPr>
      <w:r w:rsidRPr="0021587E">
        <w:t xml:space="preserve">The birds that haunt the borders of his flood, </w:t>
      </w:r>
    </w:p>
    <w:p w14:paraId="3EA8C420" w14:textId="77777777" w:rsidR="0021587E" w:rsidRDefault="003A417A" w:rsidP="0021587E">
      <w:pPr>
        <w:pStyle w:val="Poetry"/>
      </w:pPr>
      <w:r w:rsidRPr="0021587E">
        <w:t xml:space="preserve">That bath’d within, or basked upon his side, </w:t>
      </w:r>
    </w:p>
    <w:p w14:paraId="5E244BAC" w14:textId="615CC2C4" w:rsidR="003A417A" w:rsidRPr="0021587E" w:rsidRDefault="003A417A" w:rsidP="0021587E">
      <w:pPr>
        <w:pStyle w:val="Poetry"/>
      </w:pPr>
      <w:r w:rsidRPr="0021587E">
        <w:t>To tuneful songs their narrow throats applied.</w:t>
      </w:r>
    </w:p>
    <w:p w14:paraId="3177EBEA" w14:textId="28D9CAC0" w:rsidR="003A417A" w:rsidRPr="0021587E" w:rsidRDefault="003A417A" w:rsidP="0021587E">
      <w:pPr>
        <w:pStyle w:val="Poetry"/>
      </w:pPr>
      <w:r w:rsidRPr="0021587E">
        <w:t xml:space="preserve">The captain gives </w:t>
      </w:r>
      <w:proofErr w:type="gramStart"/>
      <w:r w:rsidRPr="0021587E">
        <w:t>command;</w:t>
      </w:r>
      <w:proofErr w:type="gramEnd"/>
      <w:r w:rsidRPr="0021587E">
        <w:t xml:space="preserve"> the joyful train</w:t>
      </w:r>
    </w:p>
    <w:p w14:paraId="60A22F19" w14:textId="77777777" w:rsidR="003A417A" w:rsidRPr="0021587E" w:rsidRDefault="003A417A" w:rsidP="0021587E">
      <w:pPr>
        <w:pStyle w:val="Poetry"/>
      </w:pPr>
      <w:r w:rsidRPr="0021587E">
        <w:t xml:space="preserve">Glide thro’ the gloomy </w:t>
      </w:r>
      <w:proofErr w:type="gramStart"/>
      <w:r w:rsidRPr="0021587E">
        <w:t>shade, and</w:t>
      </w:r>
      <w:proofErr w:type="gramEnd"/>
      <w:r w:rsidRPr="0021587E">
        <w:t xml:space="preserve"> leave the main.</w:t>
      </w:r>
    </w:p>
    <w:p w14:paraId="3EA60C1D" w14:textId="77777777" w:rsidR="0021587E" w:rsidRDefault="0021587E" w:rsidP="0021587E">
      <w:pPr>
        <w:pStyle w:val="Poetry"/>
      </w:pPr>
    </w:p>
    <w:p w14:paraId="3620FC04" w14:textId="6BC34E77" w:rsidR="0021587E" w:rsidRDefault="003A417A" w:rsidP="0021587E">
      <w:pPr>
        <w:pStyle w:val="Poetry"/>
      </w:pPr>
      <w:r w:rsidRPr="0021587E">
        <w:t xml:space="preserve">Now, Erato, thy poet’s mind </w:t>
      </w:r>
      <w:proofErr w:type="gramStart"/>
      <w:r w:rsidRPr="0021587E">
        <w:t>inspire</w:t>
      </w:r>
      <w:proofErr w:type="gramEnd"/>
      <w:r w:rsidRPr="0021587E">
        <w:t xml:space="preserve">, </w:t>
      </w:r>
    </w:p>
    <w:p w14:paraId="48F5A9AC" w14:textId="4643E7D0" w:rsidR="003A417A" w:rsidRPr="0021587E" w:rsidRDefault="003A417A" w:rsidP="0021587E">
      <w:pPr>
        <w:pStyle w:val="Poetry"/>
      </w:pPr>
      <w:r w:rsidRPr="0021587E">
        <w:t>And fill his soul with thy celestial fire!</w:t>
      </w:r>
    </w:p>
    <w:p w14:paraId="137B124A" w14:textId="77777777" w:rsidR="003A417A" w:rsidRPr="0021587E" w:rsidRDefault="003A417A" w:rsidP="0021587E">
      <w:pPr>
        <w:pStyle w:val="Poetry"/>
      </w:pPr>
      <w:r w:rsidRPr="0021587E">
        <w:t xml:space="preserve">Relate what Latium was; her ancient </w:t>
      </w:r>
      <w:proofErr w:type="gramStart"/>
      <w:r w:rsidRPr="0021587E">
        <w:t>kings;</w:t>
      </w:r>
      <w:proofErr w:type="gramEnd"/>
    </w:p>
    <w:p w14:paraId="73795C73" w14:textId="0D52AADD" w:rsidR="003A417A" w:rsidRPr="0021587E" w:rsidRDefault="003A417A" w:rsidP="0021587E">
      <w:pPr>
        <w:pStyle w:val="Poetry"/>
      </w:pPr>
      <w:r w:rsidRPr="0021587E">
        <w:t>Declare the past and state of things,</w:t>
      </w:r>
    </w:p>
    <w:p w14:paraId="19D441CF" w14:textId="77777777" w:rsidR="0021587E" w:rsidRDefault="003A417A" w:rsidP="0021587E">
      <w:pPr>
        <w:pStyle w:val="Poetry"/>
      </w:pPr>
      <w:r w:rsidRPr="0021587E">
        <w:t xml:space="preserve">When first the Trojan fleet Ausonia sought, </w:t>
      </w:r>
    </w:p>
    <w:p w14:paraId="74FEFCDB" w14:textId="77777777" w:rsidR="0021587E" w:rsidRDefault="003A417A" w:rsidP="0021587E">
      <w:pPr>
        <w:pStyle w:val="Poetry"/>
      </w:pPr>
      <w:r w:rsidRPr="0021587E">
        <w:t xml:space="preserve">And how the rivals lov’d, and how they fought. </w:t>
      </w:r>
    </w:p>
    <w:p w14:paraId="693FC622" w14:textId="77777777" w:rsidR="0021587E" w:rsidRDefault="003A417A" w:rsidP="0021587E">
      <w:pPr>
        <w:pStyle w:val="Poetry"/>
      </w:pPr>
      <w:r w:rsidRPr="0021587E">
        <w:t xml:space="preserve">These are my theme, and how the war began, </w:t>
      </w:r>
    </w:p>
    <w:p w14:paraId="11DC9121" w14:textId="7537658D" w:rsidR="003A417A" w:rsidRPr="0021587E" w:rsidRDefault="003A417A" w:rsidP="0021587E">
      <w:pPr>
        <w:pStyle w:val="Poetry"/>
      </w:pPr>
      <w:r w:rsidRPr="0021587E">
        <w:t>And how concluded by the godlike man:</w:t>
      </w:r>
    </w:p>
    <w:p w14:paraId="55B86173" w14:textId="042DCAA2" w:rsidR="003A417A" w:rsidRPr="0021587E" w:rsidRDefault="003A417A" w:rsidP="0021587E">
      <w:pPr>
        <w:pStyle w:val="Poetry"/>
      </w:pPr>
      <w:r w:rsidRPr="0021587E">
        <w:t>For I shall sing of battles, blood, and rage,</w:t>
      </w:r>
    </w:p>
    <w:p w14:paraId="1D7F570A" w14:textId="77777777" w:rsidR="003A417A" w:rsidRPr="0021587E" w:rsidRDefault="003A417A" w:rsidP="0021587E">
      <w:pPr>
        <w:pStyle w:val="Poetry"/>
      </w:pPr>
      <w:r w:rsidRPr="0021587E">
        <w:t xml:space="preserve">Which princes and their people did </w:t>
      </w:r>
      <w:proofErr w:type="gramStart"/>
      <w:r w:rsidRPr="0021587E">
        <w:t>engage;</w:t>
      </w:r>
      <w:proofErr w:type="gramEnd"/>
    </w:p>
    <w:p w14:paraId="3838939A" w14:textId="77777777" w:rsidR="0021587E" w:rsidRDefault="003A417A" w:rsidP="0021587E">
      <w:pPr>
        <w:pStyle w:val="Poetry"/>
      </w:pPr>
      <w:r w:rsidRPr="0021587E">
        <w:t xml:space="preserve">And haughty souls, that, mov’d with mutual hate, </w:t>
      </w:r>
    </w:p>
    <w:p w14:paraId="5F842C48" w14:textId="77777777" w:rsidR="0021587E" w:rsidRDefault="003A417A" w:rsidP="0021587E">
      <w:pPr>
        <w:pStyle w:val="Poetry"/>
      </w:pPr>
      <w:r w:rsidRPr="0021587E">
        <w:t xml:space="preserve">In fighting fields pursued and found their </w:t>
      </w:r>
      <w:proofErr w:type="gramStart"/>
      <w:r w:rsidRPr="0021587E">
        <w:t>fate;</w:t>
      </w:r>
      <w:proofErr w:type="gramEnd"/>
      <w:r w:rsidRPr="0021587E">
        <w:t xml:space="preserve"> </w:t>
      </w:r>
    </w:p>
    <w:p w14:paraId="6955F675" w14:textId="6D8341E7" w:rsidR="003A417A" w:rsidRPr="0021587E" w:rsidRDefault="003A417A" w:rsidP="0021587E">
      <w:pPr>
        <w:pStyle w:val="Poetry"/>
      </w:pPr>
      <w:r w:rsidRPr="0021587E">
        <w:t>That rous’d the Tyrrhene realm with loud alarms,</w:t>
      </w:r>
    </w:p>
    <w:p w14:paraId="21DCE4C3" w14:textId="7BCC8C98" w:rsidR="003A417A" w:rsidRPr="0021587E" w:rsidRDefault="003A417A" w:rsidP="0021587E">
      <w:pPr>
        <w:pStyle w:val="Poetry"/>
      </w:pPr>
      <w:r w:rsidRPr="0021587E">
        <w:t>And peaceful Italy involv’d in arms.</w:t>
      </w:r>
    </w:p>
    <w:p w14:paraId="3240C2CA" w14:textId="77777777" w:rsidR="003A417A" w:rsidRPr="0021587E" w:rsidRDefault="003A417A" w:rsidP="0021587E">
      <w:pPr>
        <w:pStyle w:val="Poetry"/>
      </w:pPr>
      <w:r w:rsidRPr="0021587E">
        <w:t xml:space="preserve">A larger scene of action is </w:t>
      </w:r>
      <w:proofErr w:type="gramStart"/>
      <w:r w:rsidRPr="0021587E">
        <w:t>display’d;</w:t>
      </w:r>
      <w:proofErr w:type="gramEnd"/>
    </w:p>
    <w:p w14:paraId="797D90D4" w14:textId="77777777" w:rsidR="003A417A" w:rsidRPr="0021587E" w:rsidRDefault="003A417A" w:rsidP="0021587E">
      <w:pPr>
        <w:pStyle w:val="Poetry"/>
      </w:pPr>
      <w:r w:rsidRPr="0021587E">
        <w:t>And, rising hence, a greater work is weigh’d.</w:t>
      </w:r>
    </w:p>
    <w:p w14:paraId="717C9953" w14:textId="77777777" w:rsidR="0021587E" w:rsidRDefault="0021587E" w:rsidP="0021587E">
      <w:pPr>
        <w:pStyle w:val="Poetry"/>
      </w:pPr>
    </w:p>
    <w:p w14:paraId="79BE3A6C" w14:textId="77777777" w:rsidR="0021587E" w:rsidRDefault="003A417A" w:rsidP="0021587E">
      <w:pPr>
        <w:pStyle w:val="Poetry"/>
      </w:pPr>
      <w:r w:rsidRPr="0021587E">
        <w:t xml:space="preserve">Latinus, old and mild, had long possess’d </w:t>
      </w:r>
    </w:p>
    <w:p w14:paraId="6129FFDD" w14:textId="54130BF3" w:rsidR="003A417A" w:rsidRPr="0021587E" w:rsidRDefault="003A417A" w:rsidP="0021587E">
      <w:pPr>
        <w:pStyle w:val="Poetry"/>
      </w:pPr>
      <w:r w:rsidRPr="0021587E">
        <w:t>The Latin scepter, and his people blest:</w:t>
      </w:r>
    </w:p>
    <w:p w14:paraId="23499C07" w14:textId="40706F09" w:rsidR="003A417A" w:rsidRPr="0021587E" w:rsidRDefault="003A417A" w:rsidP="0021587E">
      <w:pPr>
        <w:pStyle w:val="Poetry"/>
      </w:pPr>
      <w:r w:rsidRPr="0021587E">
        <w:t>His father Faunus; a Laurentian dame</w:t>
      </w:r>
    </w:p>
    <w:p w14:paraId="77F41B99" w14:textId="77777777" w:rsidR="0021587E" w:rsidRDefault="003A417A" w:rsidP="0021587E">
      <w:pPr>
        <w:pStyle w:val="Poetry"/>
      </w:pPr>
      <w:r w:rsidRPr="0021587E">
        <w:t xml:space="preserve">His mother; fair Marica was her name. </w:t>
      </w:r>
    </w:p>
    <w:p w14:paraId="552F9D19" w14:textId="77777777" w:rsidR="0021587E" w:rsidRDefault="003A417A" w:rsidP="0021587E">
      <w:pPr>
        <w:pStyle w:val="Poetry"/>
      </w:pPr>
      <w:r w:rsidRPr="0021587E">
        <w:t xml:space="preserve">But Faunus came from Picus: Picus drew </w:t>
      </w:r>
    </w:p>
    <w:p w14:paraId="133AEA99" w14:textId="77777777" w:rsidR="0021587E" w:rsidRDefault="003A417A" w:rsidP="0021587E">
      <w:pPr>
        <w:pStyle w:val="Poetry"/>
      </w:pPr>
      <w:r w:rsidRPr="0021587E">
        <w:t xml:space="preserve">His birth from Saturn, if records be true. </w:t>
      </w:r>
    </w:p>
    <w:p w14:paraId="59F36ABE" w14:textId="1EAAA2F9" w:rsidR="003A417A" w:rsidRPr="0021587E" w:rsidRDefault="003A417A" w:rsidP="0021587E">
      <w:pPr>
        <w:pStyle w:val="Poetry"/>
      </w:pPr>
      <w:proofErr w:type="gramStart"/>
      <w:r w:rsidRPr="0021587E">
        <w:lastRenderedPageBreak/>
        <w:t>Thus</w:t>
      </w:r>
      <w:proofErr w:type="gramEnd"/>
      <w:r w:rsidRPr="0021587E">
        <w:t xml:space="preserve"> King Latinus, in the third degree,</w:t>
      </w:r>
    </w:p>
    <w:p w14:paraId="6A52EFAF" w14:textId="003CD542" w:rsidR="003A417A" w:rsidRPr="0021587E" w:rsidRDefault="003A417A" w:rsidP="0021587E">
      <w:pPr>
        <w:pStyle w:val="Poetry"/>
      </w:pPr>
      <w:r w:rsidRPr="0021587E">
        <w:t>Had Saturn author of his family.</w:t>
      </w:r>
      <w:r w:rsidRPr="0021587E">
        <w:tab/>
      </w:r>
    </w:p>
    <w:p w14:paraId="51093414" w14:textId="77777777" w:rsidR="0021587E" w:rsidRDefault="003A417A" w:rsidP="0021587E">
      <w:pPr>
        <w:pStyle w:val="Poetry"/>
      </w:pPr>
      <w:r w:rsidRPr="0021587E">
        <w:t xml:space="preserve">But this old peaceful prince, as Heav’n decreed, </w:t>
      </w:r>
    </w:p>
    <w:p w14:paraId="0AC205A9" w14:textId="38CDFA54" w:rsidR="003A417A" w:rsidRPr="0021587E" w:rsidRDefault="003A417A" w:rsidP="0021587E">
      <w:pPr>
        <w:pStyle w:val="Poetry"/>
      </w:pPr>
      <w:r w:rsidRPr="0021587E">
        <w:t>Was blest with no male issue to succeed:</w:t>
      </w:r>
    </w:p>
    <w:p w14:paraId="02923BE1" w14:textId="77777777" w:rsidR="0021587E" w:rsidRDefault="003A417A" w:rsidP="0021587E">
      <w:pPr>
        <w:pStyle w:val="Poetry"/>
      </w:pPr>
      <w:r w:rsidRPr="0021587E">
        <w:t xml:space="preserve">His sons in blooming youth were snatch’d by </w:t>
      </w:r>
      <w:proofErr w:type="gramStart"/>
      <w:r w:rsidRPr="0021587E">
        <w:t>fate;</w:t>
      </w:r>
      <w:proofErr w:type="gramEnd"/>
      <w:r w:rsidRPr="0021587E">
        <w:t xml:space="preserve"> </w:t>
      </w:r>
    </w:p>
    <w:p w14:paraId="505FEC40" w14:textId="691FC33F" w:rsidR="003A417A" w:rsidRPr="0021587E" w:rsidRDefault="003A417A" w:rsidP="0021587E">
      <w:pPr>
        <w:pStyle w:val="Poetry"/>
      </w:pPr>
      <w:r w:rsidRPr="0021587E">
        <w:t>One only daughter heir’d the royal state.</w:t>
      </w:r>
    </w:p>
    <w:p w14:paraId="0AF73483" w14:textId="27AFF8FC" w:rsidR="003A417A" w:rsidRPr="0021587E" w:rsidRDefault="003A417A" w:rsidP="0021587E">
      <w:pPr>
        <w:pStyle w:val="Poetry"/>
      </w:pPr>
      <w:r w:rsidRPr="0021587E">
        <w:t>Fir’d with her love, and with ambition led,</w:t>
      </w:r>
    </w:p>
    <w:p w14:paraId="16965C1C" w14:textId="77777777" w:rsidR="0021587E" w:rsidRDefault="003A417A" w:rsidP="0021587E">
      <w:pPr>
        <w:pStyle w:val="Poetry"/>
      </w:pPr>
      <w:r w:rsidRPr="0021587E">
        <w:t xml:space="preserve">The neighb’ring princes court her nuptial bed. </w:t>
      </w:r>
    </w:p>
    <w:p w14:paraId="58856DD5" w14:textId="77777777" w:rsidR="0021587E" w:rsidRDefault="003A417A" w:rsidP="0021587E">
      <w:pPr>
        <w:pStyle w:val="Poetry"/>
      </w:pPr>
      <w:r w:rsidRPr="0021587E">
        <w:t xml:space="preserve">Among the crowd, but far above the rest, </w:t>
      </w:r>
    </w:p>
    <w:p w14:paraId="75C990E4" w14:textId="77777777" w:rsidR="0021587E" w:rsidRDefault="003A417A" w:rsidP="0021587E">
      <w:pPr>
        <w:pStyle w:val="Poetry"/>
      </w:pPr>
      <w:r w:rsidRPr="0021587E">
        <w:t xml:space="preserve">Young Turnus to the beauteous maid address’d. </w:t>
      </w:r>
    </w:p>
    <w:p w14:paraId="48A63039" w14:textId="11D364AA" w:rsidR="003A417A" w:rsidRPr="0021587E" w:rsidRDefault="003A417A" w:rsidP="0021587E">
      <w:pPr>
        <w:pStyle w:val="Poetry"/>
      </w:pPr>
      <w:r w:rsidRPr="0021587E">
        <w:t>Turnus, for high descent and graceful mien,</w:t>
      </w:r>
    </w:p>
    <w:p w14:paraId="2A94E21C" w14:textId="15619934" w:rsidR="003A417A" w:rsidRPr="0021587E" w:rsidRDefault="003A417A" w:rsidP="0021587E">
      <w:pPr>
        <w:pStyle w:val="Poetry"/>
      </w:pPr>
      <w:r w:rsidRPr="0021587E">
        <w:t xml:space="preserve">Was first, and favor’d by the Latian </w:t>
      </w:r>
      <w:proofErr w:type="gramStart"/>
      <w:r w:rsidRPr="0021587E">
        <w:t>queen;</w:t>
      </w:r>
      <w:proofErr w:type="gramEnd"/>
    </w:p>
    <w:p w14:paraId="2CB31920" w14:textId="77777777" w:rsidR="003A417A" w:rsidRPr="0021587E" w:rsidRDefault="003A417A" w:rsidP="0021587E">
      <w:pPr>
        <w:pStyle w:val="Poetry"/>
      </w:pPr>
      <w:r w:rsidRPr="0021587E">
        <w:t>With him she strove to join Lavinia’s hand,</w:t>
      </w:r>
    </w:p>
    <w:p w14:paraId="6DD7A901" w14:textId="77777777" w:rsidR="003A417A" w:rsidRPr="0021587E" w:rsidRDefault="003A417A" w:rsidP="0021587E">
      <w:pPr>
        <w:pStyle w:val="Poetry"/>
      </w:pPr>
      <w:r w:rsidRPr="0021587E">
        <w:t>But dire portents the purpos’d match withstand.</w:t>
      </w:r>
    </w:p>
    <w:p w14:paraId="3E53AB55" w14:textId="77777777" w:rsidR="0021587E" w:rsidRDefault="0021587E" w:rsidP="0021587E">
      <w:pPr>
        <w:pStyle w:val="Poetry"/>
      </w:pPr>
    </w:p>
    <w:p w14:paraId="7C8BBB29" w14:textId="17980710" w:rsidR="0021587E" w:rsidRDefault="003A417A" w:rsidP="0021587E">
      <w:pPr>
        <w:pStyle w:val="Poetry"/>
      </w:pPr>
      <w:r w:rsidRPr="0021587E">
        <w:t xml:space="preserve">Deep in the palace, of long growth, there stood </w:t>
      </w:r>
    </w:p>
    <w:p w14:paraId="057B770A" w14:textId="5C3F1EC1" w:rsidR="003A417A" w:rsidRPr="0021587E" w:rsidRDefault="003A417A" w:rsidP="0021587E">
      <w:pPr>
        <w:pStyle w:val="Poetry"/>
      </w:pPr>
      <w:r w:rsidRPr="0021587E">
        <w:t xml:space="preserve">A laurel’s trunk, a venerable </w:t>
      </w:r>
      <w:proofErr w:type="gramStart"/>
      <w:r w:rsidRPr="0021587E">
        <w:t>wood;</w:t>
      </w:r>
      <w:proofErr w:type="gramEnd"/>
    </w:p>
    <w:p w14:paraId="6C926EDB" w14:textId="0749F6CC" w:rsidR="003A417A" w:rsidRPr="0021587E" w:rsidRDefault="003A417A" w:rsidP="0021587E">
      <w:pPr>
        <w:pStyle w:val="Poetry"/>
      </w:pPr>
      <w:r w:rsidRPr="0021587E">
        <w:t xml:space="preserve">Where rites divine </w:t>
      </w:r>
      <w:proofErr w:type="gramStart"/>
      <w:r w:rsidRPr="0021587E">
        <w:t>were</w:t>
      </w:r>
      <w:proofErr w:type="gramEnd"/>
      <w:r w:rsidRPr="0021587E">
        <w:t xml:space="preserve"> paid; whose holy hair</w:t>
      </w:r>
    </w:p>
    <w:p w14:paraId="43876623" w14:textId="77777777" w:rsidR="0021587E" w:rsidRDefault="003A417A" w:rsidP="0021587E">
      <w:pPr>
        <w:pStyle w:val="Poetry"/>
      </w:pPr>
      <w:r w:rsidRPr="0021587E">
        <w:t xml:space="preserve">Was kept and cut with superstitious care. </w:t>
      </w:r>
    </w:p>
    <w:p w14:paraId="48B3B88D" w14:textId="3B8DA1DD" w:rsidR="003A417A" w:rsidRPr="0021587E" w:rsidRDefault="003A417A" w:rsidP="0021587E">
      <w:pPr>
        <w:pStyle w:val="Poetry"/>
      </w:pPr>
      <w:r w:rsidRPr="0021587E">
        <w:t>This plant Latinus, when his town he wall’d,</w:t>
      </w:r>
    </w:p>
    <w:p w14:paraId="388568DE" w14:textId="77777777" w:rsidR="0021587E" w:rsidRDefault="003A417A" w:rsidP="0021587E">
      <w:pPr>
        <w:pStyle w:val="Poetry"/>
      </w:pPr>
      <w:r w:rsidRPr="0021587E">
        <w:t xml:space="preserve">Then found, and from the tree Laurentum </w:t>
      </w:r>
      <w:proofErr w:type="gramStart"/>
      <w:r w:rsidRPr="0021587E">
        <w:t>call’d;</w:t>
      </w:r>
      <w:proofErr w:type="gramEnd"/>
      <w:r w:rsidRPr="0021587E">
        <w:t xml:space="preserve"> </w:t>
      </w:r>
    </w:p>
    <w:p w14:paraId="31BBCFC4" w14:textId="3C66382A" w:rsidR="003A417A" w:rsidRPr="0021587E" w:rsidRDefault="003A417A" w:rsidP="0021587E">
      <w:pPr>
        <w:pStyle w:val="Poetry"/>
      </w:pPr>
      <w:r w:rsidRPr="0021587E">
        <w:t>And last, in honor of his new abode,</w:t>
      </w:r>
    </w:p>
    <w:p w14:paraId="0D1E642E" w14:textId="2B38FA4D" w:rsidR="003A417A" w:rsidRPr="0021587E" w:rsidRDefault="003A417A" w:rsidP="0021587E">
      <w:pPr>
        <w:pStyle w:val="Poetry"/>
      </w:pPr>
      <w:r w:rsidRPr="0021587E">
        <w:t>He vow’d the laurel to the laurel’s god.</w:t>
      </w:r>
    </w:p>
    <w:p w14:paraId="61F5E13F" w14:textId="77777777" w:rsidR="003A417A" w:rsidRPr="0021587E" w:rsidRDefault="003A417A" w:rsidP="0021587E">
      <w:pPr>
        <w:pStyle w:val="Poetry"/>
      </w:pPr>
      <w:r w:rsidRPr="0021587E">
        <w:t>It happen’d once (a boding prodigy!)</w:t>
      </w:r>
    </w:p>
    <w:p w14:paraId="30CF11FE" w14:textId="77777777" w:rsidR="003A417A" w:rsidRPr="0021587E" w:rsidRDefault="003A417A" w:rsidP="0021587E">
      <w:pPr>
        <w:pStyle w:val="Poetry"/>
      </w:pPr>
      <w:r w:rsidRPr="0021587E">
        <w:t>A swarm of bees, that cut the liquid sky,</w:t>
      </w:r>
    </w:p>
    <w:p w14:paraId="18169D97" w14:textId="77777777" w:rsidR="0021587E" w:rsidRDefault="003A417A" w:rsidP="0021587E">
      <w:pPr>
        <w:pStyle w:val="Poetry"/>
      </w:pPr>
      <w:r w:rsidRPr="0021587E">
        <w:t xml:space="preserve">(Unknown from whence they took their airy flight,) </w:t>
      </w:r>
    </w:p>
    <w:p w14:paraId="12F20A87" w14:textId="43E73630" w:rsidR="003A417A" w:rsidRPr="0021587E" w:rsidRDefault="003A417A" w:rsidP="0021587E">
      <w:pPr>
        <w:pStyle w:val="Poetry"/>
      </w:pPr>
      <w:r w:rsidRPr="0021587E">
        <w:t xml:space="preserve">Upon the topmost branch in clouds </w:t>
      </w:r>
      <w:proofErr w:type="gramStart"/>
      <w:r w:rsidRPr="0021587E">
        <w:t>alight;</w:t>
      </w:r>
      <w:proofErr w:type="gramEnd"/>
    </w:p>
    <w:p w14:paraId="6A8A9AEE" w14:textId="45980A55" w:rsidR="003A417A" w:rsidRPr="0021587E" w:rsidRDefault="003A417A" w:rsidP="0021587E">
      <w:pPr>
        <w:pStyle w:val="Poetry"/>
      </w:pPr>
      <w:r w:rsidRPr="0021587E">
        <w:t>There with their clasping feet together clung,</w:t>
      </w:r>
    </w:p>
    <w:p w14:paraId="16FB993B" w14:textId="77777777" w:rsidR="0021587E" w:rsidRDefault="003A417A" w:rsidP="0021587E">
      <w:pPr>
        <w:pStyle w:val="Poetry"/>
      </w:pPr>
      <w:r w:rsidRPr="0021587E">
        <w:t xml:space="preserve">And a long cluster from the laurel hung. </w:t>
      </w:r>
    </w:p>
    <w:p w14:paraId="62669E03" w14:textId="74D12815" w:rsidR="003A417A" w:rsidRPr="0021587E" w:rsidRDefault="003A417A" w:rsidP="0021587E">
      <w:pPr>
        <w:pStyle w:val="Poetry"/>
      </w:pPr>
      <w:r w:rsidRPr="0021587E">
        <w:t>An ancient augur prophesied from hence:</w:t>
      </w:r>
    </w:p>
    <w:p w14:paraId="160D8A2F" w14:textId="77777777" w:rsidR="0021587E" w:rsidRDefault="003A417A" w:rsidP="0021587E">
      <w:pPr>
        <w:pStyle w:val="Poetry"/>
      </w:pPr>
      <w:r w:rsidRPr="0021587E">
        <w:t xml:space="preserve">“Behold on Latian shores a foreign prince! </w:t>
      </w:r>
    </w:p>
    <w:p w14:paraId="15C8B51B" w14:textId="4D32199D" w:rsidR="003A417A" w:rsidRPr="0021587E" w:rsidRDefault="003A417A" w:rsidP="0021587E">
      <w:pPr>
        <w:pStyle w:val="Poetry"/>
      </w:pPr>
      <w:r w:rsidRPr="0021587E">
        <w:t>From the same parts of heav’n his navy stands,</w:t>
      </w:r>
    </w:p>
    <w:p w14:paraId="4FD88262" w14:textId="4CE3692D" w:rsidR="003A417A" w:rsidRPr="0021587E" w:rsidRDefault="003A417A" w:rsidP="0021587E">
      <w:pPr>
        <w:pStyle w:val="Poetry"/>
      </w:pPr>
      <w:r w:rsidRPr="0021587E">
        <w:t xml:space="preserve">To the same parts on earth; his army </w:t>
      </w:r>
      <w:proofErr w:type="gramStart"/>
      <w:r w:rsidRPr="0021587E">
        <w:t>lands;</w:t>
      </w:r>
      <w:proofErr w:type="gramEnd"/>
    </w:p>
    <w:p w14:paraId="400EBE92" w14:textId="77777777" w:rsidR="003A417A" w:rsidRPr="0021587E" w:rsidRDefault="003A417A" w:rsidP="0021587E">
      <w:pPr>
        <w:pStyle w:val="Poetry"/>
      </w:pPr>
      <w:r w:rsidRPr="0021587E">
        <w:t>The town he conquers, and the tow’r commands.”</w:t>
      </w:r>
    </w:p>
    <w:p w14:paraId="728FDAB8" w14:textId="77777777" w:rsidR="0021587E" w:rsidRDefault="0021587E" w:rsidP="0021587E">
      <w:pPr>
        <w:pStyle w:val="Poetry"/>
      </w:pPr>
    </w:p>
    <w:p w14:paraId="4C3D06A0" w14:textId="77777777" w:rsidR="0021587E" w:rsidRDefault="003A417A" w:rsidP="0021587E">
      <w:pPr>
        <w:pStyle w:val="Poetry"/>
      </w:pPr>
      <w:r w:rsidRPr="0021587E">
        <w:lastRenderedPageBreak/>
        <w:t xml:space="preserve">Yet more, when fair Lavinia fed the fire </w:t>
      </w:r>
    </w:p>
    <w:p w14:paraId="10B1C022" w14:textId="13C6C9EB" w:rsidR="003A417A" w:rsidRPr="0021587E" w:rsidRDefault="003A417A" w:rsidP="0021587E">
      <w:pPr>
        <w:pStyle w:val="Poetry"/>
      </w:pPr>
      <w:r w:rsidRPr="0021587E">
        <w:t>Before the gods, and stood beside her sire,</w:t>
      </w:r>
    </w:p>
    <w:p w14:paraId="0E248AB5" w14:textId="77777777" w:rsidR="003A417A" w:rsidRPr="0021587E" w:rsidRDefault="003A417A" w:rsidP="0021587E">
      <w:pPr>
        <w:pStyle w:val="Poetry"/>
      </w:pPr>
      <w:r w:rsidRPr="0021587E">
        <w:t>(Strange to relate!) the flames, involv’d in smoke</w:t>
      </w:r>
    </w:p>
    <w:p w14:paraId="2AE9F7A1" w14:textId="49D6D075" w:rsidR="003A417A" w:rsidRPr="0021587E" w:rsidRDefault="003A417A" w:rsidP="0021587E">
      <w:pPr>
        <w:pStyle w:val="Poetry"/>
      </w:pPr>
      <w:r w:rsidRPr="0021587E">
        <w:t>Of incense, from the sacred altar broke,</w:t>
      </w:r>
    </w:p>
    <w:p w14:paraId="3911354B" w14:textId="77777777" w:rsidR="0021587E" w:rsidRDefault="003A417A" w:rsidP="0021587E">
      <w:pPr>
        <w:pStyle w:val="Poetry"/>
      </w:pPr>
      <w:r w:rsidRPr="0021587E">
        <w:t xml:space="preserve">Caught her dishevel’d hair and rich </w:t>
      </w:r>
      <w:proofErr w:type="gramStart"/>
      <w:r w:rsidRPr="0021587E">
        <w:t>attire;</w:t>
      </w:r>
      <w:proofErr w:type="gramEnd"/>
      <w:r w:rsidRPr="0021587E">
        <w:t xml:space="preserve"> </w:t>
      </w:r>
    </w:p>
    <w:p w14:paraId="6CCDA5F7" w14:textId="5107F364" w:rsidR="003A417A" w:rsidRPr="0021587E" w:rsidRDefault="003A417A" w:rsidP="0021587E">
      <w:pPr>
        <w:pStyle w:val="Poetry"/>
      </w:pPr>
      <w:r w:rsidRPr="0021587E">
        <w:t>Her crown and jewels crackled in the fire:</w:t>
      </w:r>
    </w:p>
    <w:p w14:paraId="1573636F" w14:textId="77777777" w:rsidR="0021587E" w:rsidRDefault="003A417A" w:rsidP="0021587E">
      <w:pPr>
        <w:pStyle w:val="Poetry"/>
      </w:pPr>
      <w:r w:rsidRPr="0021587E">
        <w:t xml:space="preserve">From thence the fuming trail began to spread </w:t>
      </w:r>
    </w:p>
    <w:p w14:paraId="2864E3B3" w14:textId="643662A6" w:rsidR="003A417A" w:rsidRPr="0021587E" w:rsidRDefault="003A417A" w:rsidP="0021587E">
      <w:pPr>
        <w:pStyle w:val="Poetry"/>
      </w:pPr>
      <w:r w:rsidRPr="0021587E">
        <w:t>And lambent glories danc’d about her head.</w:t>
      </w:r>
    </w:p>
    <w:p w14:paraId="41802451" w14:textId="328F582C" w:rsidR="003A417A" w:rsidRPr="0021587E" w:rsidRDefault="003A417A" w:rsidP="0021587E">
      <w:pPr>
        <w:pStyle w:val="Poetry"/>
      </w:pPr>
      <w:r w:rsidRPr="0021587E">
        <w:t>This new portent the seer with wonder views,</w:t>
      </w:r>
    </w:p>
    <w:p w14:paraId="0AE7D507" w14:textId="77777777" w:rsidR="003A417A" w:rsidRPr="0021587E" w:rsidRDefault="003A417A" w:rsidP="0021587E">
      <w:pPr>
        <w:pStyle w:val="Poetry"/>
      </w:pPr>
      <w:r w:rsidRPr="0021587E">
        <w:t>Then pausing, thus his prophecy renews:</w:t>
      </w:r>
    </w:p>
    <w:p w14:paraId="035B4BC2" w14:textId="77777777" w:rsidR="0021587E" w:rsidRDefault="003A417A" w:rsidP="0021587E">
      <w:pPr>
        <w:pStyle w:val="Poetry"/>
      </w:pPr>
      <w:r w:rsidRPr="0021587E">
        <w:t xml:space="preserve">“The nymph, who scatters flaming fires around, </w:t>
      </w:r>
    </w:p>
    <w:p w14:paraId="2AE253BA" w14:textId="77777777" w:rsidR="0021587E" w:rsidRDefault="003A417A" w:rsidP="0021587E">
      <w:pPr>
        <w:pStyle w:val="Poetry"/>
      </w:pPr>
      <w:r w:rsidRPr="0021587E">
        <w:t xml:space="preserve">Shall shine with honor, shall herself be </w:t>
      </w:r>
      <w:proofErr w:type="gramStart"/>
      <w:r w:rsidRPr="0021587E">
        <w:t>crown’d;</w:t>
      </w:r>
      <w:proofErr w:type="gramEnd"/>
      <w:r w:rsidRPr="0021587E">
        <w:t xml:space="preserve"> </w:t>
      </w:r>
    </w:p>
    <w:p w14:paraId="7AE42CDB" w14:textId="60760673" w:rsidR="003A417A" w:rsidRPr="0021587E" w:rsidRDefault="003A417A" w:rsidP="0021587E">
      <w:pPr>
        <w:pStyle w:val="Poetry"/>
      </w:pPr>
      <w:proofErr w:type="gramStart"/>
      <w:r w:rsidRPr="0021587E">
        <w:t>But,</w:t>
      </w:r>
      <w:proofErr w:type="gramEnd"/>
      <w:r w:rsidRPr="0021587E">
        <w:t xml:space="preserve"> caus’d by her irrevocable fate,</w:t>
      </w:r>
    </w:p>
    <w:p w14:paraId="1E99BA0F" w14:textId="1A5F63E3" w:rsidR="003A417A" w:rsidRDefault="003A417A" w:rsidP="0021587E">
      <w:pPr>
        <w:pStyle w:val="Poetry"/>
      </w:pPr>
      <w:r w:rsidRPr="0021587E">
        <w:t xml:space="preserve">War shall the country </w:t>
      </w:r>
      <w:proofErr w:type="gramStart"/>
      <w:r w:rsidRPr="0021587E">
        <w:t>waste, and</w:t>
      </w:r>
      <w:proofErr w:type="gramEnd"/>
      <w:r w:rsidRPr="0021587E">
        <w:t xml:space="preserve"> change the state.”</w:t>
      </w:r>
    </w:p>
    <w:p w14:paraId="5887B5D5" w14:textId="77777777" w:rsidR="0021587E" w:rsidRPr="0021587E" w:rsidRDefault="0021587E" w:rsidP="0021587E">
      <w:pPr>
        <w:pStyle w:val="Poetry"/>
      </w:pPr>
    </w:p>
    <w:p w14:paraId="60A1E309" w14:textId="77777777" w:rsidR="0021587E" w:rsidRDefault="003A417A" w:rsidP="0021587E">
      <w:pPr>
        <w:pStyle w:val="Poetry"/>
      </w:pPr>
      <w:r w:rsidRPr="0021587E">
        <w:t xml:space="preserve">Latinus, frighted with this dire ostent, </w:t>
      </w:r>
    </w:p>
    <w:p w14:paraId="0A838587" w14:textId="69579953" w:rsidR="003A417A" w:rsidRPr="0021587E" w:rsidRDefault="003A417A" w:rsidP="0021587E">
      <w:pPr>
        <w:pStyle w:val="Poetry"/>
      </w:pPr>
      <w:r w:rsidRPr="0021587E">
        <w:t>For counsel to his father Faunus went,</w:t>
      </w:r>
    </w:p>
    <w:p w14:paraId="4EEA7E66" w14:textId="77777777" w:rsidR="0021587E" w:rsidRDefault="003A417A" w:rsidP="0021587E">
      <w:pPr>
        <w:pStyle w:val="Poetry"/>
      </w:pPr>
      <w:r w:rsidRPr="0021587E">
        <w:t xml:space="preserve">And sought the shades renown’d for prophecy </w:t>
      </w:r>
    </w:p>
    <w:p w14:paraId="72A648BB" w14:textId="3D8FC0F6" w:rsidR="003A417A" w:rsidRPr="0021587E" w:rsidRDefault="003A417A" w:rsidP="0021587E">
      <w:pPr>
        <w:pStyle w:val="Poetry"/>
      </w:pPr>
      <w:r w:rsidRPr="0021587E">
        <w:t>Which near Albunea’s sulph’rous fountain lie.</w:t>
      </w:r>
    </w:p>
    <w:p w14:paraId="70413314" w14:textId="3D565417" w:rsidR="003A417A" w:rsidRPr="0021587E" w:rsidRDefault="003A417A" w:rsidP="0021587E">
      <w:pPr>
        <w:pStyle w:val="Poetry"/>
      </w:pPr>
      <w:r w:rsidRPr="0021587E">
        <w:t>To these the Latian and the Sabine land</w:t>
      </w:r>
    </w:p>
    <w:p w14:paraId="6B56285E" w14:textId="77777777" w:rsidR="0021587E" w:rsidRDefault="003A417A" w:rsidP="0021587E">
      <w:pPr>
        <w:pStyle w:val="Poetry"/>
      </w:pPr>
      <w:r w:rsidRPr="0021587E">
        <w:t xml:space="preserve">Fly, when distress’d, and thence relief demand. </w:t>
      </w:r>
    </w:p>
    <w:p w14:paraId="33D5AF45" w14:textId="77777777" w:rsidR="0021587E" w:rsidRDefault="003A417A" w:rsidP="0021587E">
      <w:pPr>
        <w:pStyle w:val="Poetry"/>
      </w:pPr>
      <w:r w:rsidRPr="0021587E">
        <w:t xml:space="preserve">The priest on skins of off ’rings </w:t>
      </w:r>
      <w:proofErr w:type="gramStart"/>
      <w:r w:rsidRPr="0021587E">
        <w:t>takes</w:t>
      </w:r>
      <w:proofErr w:type="gramEnd"/>
      <w:r w:rsidRPr="0021587E">
        <w:t xml:space="preserve"> his ease, </w:t>
      </w:r>
    </w:p>
    <w:p w14:paraId="10517DEE" w14:textId="6357A159" w:rsidR="003A417A" w:rsidRPr="0021587E" w:rsidRDefault="003A417A" w:rsidP="0021587E">
      <w:pPr>
        <w:pStyle w:val="Poetry"/>
      </w:pPr>
      <w:r w:rsidRPr="0021587E">
        <w:t xml:space="preserve">And nightly visions in his slumber </w:t>
      </w:r>
      <w:proofErr w:type="gramStart"/>
      <w:r w:rsidRPr="0021587E">
        <w:t>sees;</w:t>
      </w:r>
      <w:proofErr w:type="gramEnd"/>
    </w:p>
    <w:p w14:paraId="2158CA16" w14:textId="77777777" w:rsidR="003A417A" w:rsidRPr="0021587E" w:rsidRDefault="003A417A" w:rsidP="0021587E">
      <w:pPr>
        <w:pStyle w:val="Poetry"/>
      </w:pPr>
      <w:r w:rsidRPr="0021587E">
        <w:t>A swarm of thin aerial shapes appears,</w:t>
      </w:r>
    </w:p>
    <w:p w14:paraId="664D716D" w14:textId="1070E833" w:rsidR="003A417A" w:rsidRPr="0021587E" w:rsidRDefault="003A417A" w:rsidP="0021587E">
      <w:pPr>
        <w:pStyle w:val="Poetry"/>
      </w:pPr>
      <w:proofErr w:type="gramStart"/>
      <w:r w:rsidRPr="0021587E">
        <w:t>And,</w:t>
      </w:r>
      <w:proofErr w:type="gramEnd"/>
      <w:r w:rsidRPr="0021587E">
        <w:t xml:space="preserve"> flutt’ring round his temples, deafs his ears:</w:t>
      </w:r>
    </w:p>
    <w:p w14:paraId="50E8299F" w14:textId="77777777" w:rsidR="0021587E" w:rsidRDefault="003A417A" w:rsidP="0021587E">
      <w:pPr>
        <w:pStyle w:val="Poetry"/>
      </w:pPr>
      <w:r w:rsidRPr="0021587E">
        <w:t xml:space="preserve">These he consults, the future fates to know, </w:t>
      </w:r>
    </w:p>
    <w:p w14:paraId="7021880A" w14:textId="77777777" w:rsidR="0021587E" w:rsidRDefault="003A417A" w:rsidP="0021587E">
      <w:pPr>
        <w:pStyle w:val="Poetry"/>
      </w:pPr>
      <w:r w:rsidRPr="0021587E">
        <w:t xml:space="preserve">From pow’rs above, and from the fiends below. </w:t>
      </w:r>
    </w:p>
    <w:p w14:paraId="44054EB8" w14:textId="7591A987" w:rsidR="003A417A" w:rsidRPr="0021587E" w:rsidRDefault="003A417A" w:rsidP="0021587E">
      <w:pPr>
        <w:pStyle w:val="Poetry"/>
      </w:pPr>
      <w:r w:rsidRPr="0021587E">
        <w:t>Here, for the gods’ advice, Latinus flies,</w:t>
      </w:r>
    </w:p>
    <w:p w14:paraId="1AA9C6CE" w14:textId="77777777" w:rsidR="003A417A" w:rsidRPr="0021587E" w:rsidRDefault="003A417A" w:rsidP="0021587E">
      <w:pPr>
        <w:pStyle w:val="Poetry"/>
      </w:pPr>
      <w:r w:rsidRPr="0021587E">
        <w:t>Off ’ring a hundred sheep for sacrifice:</w:t>
      </w:r>
    </w:p>
    <w:p w14:paraId="7E3C9E21" w14:textId="724378C0" w:rsidR="003A417A" w:rsidRPr="0021587E" w:rsidRDefault="003A417A" w:rsidP="0021587E">
      <w:pPr>
        <w:pStyle w:val="Poetry"/>
      </w:pPr>
      <w:r w:rsidRPr="0021587E">
        <w:t>Their woolly fleeces, as the rites requir’d,</w:t>
      </w:r>
    </w:p>
    <w:p w14:paraId="768B5B42" w14:textId="77777777" w:rsidR="003A417A" w:rsidRPr="0021587E" w:rsidRDefault="003A417A" w:rsidP="0021587E">
      <w:pPr>
        <w:pStyle w:val="Poetry"/>
      </w:pPr>
      <w:r w:rsidRPr="0021587E">
        <w:t>He laid beneath him, and to rest retir’d.</w:t>
      </w:r>
    </w:p>
    <w:p w14:paraId="3744D865" w14:textId="77777777" w:rsidR="0021587E" w:rsidRDefault="003A417A" w:rsidP="0021587E">
      <w:pPr>
        <w:pStyle w:val="Poetry"/>
      </w:pPr>
      <w:r w:rsidRPr="0021587E">
        <w:t xml:space="preserve">No sooner were his eyes in slumber bound, </w:t>
      </w:r>
    </w:p>
    <w:p w14:paraId="79A714B1" w14:textId="77777777" w:rsidR="0021587E" w:rsidRDefault="003A417A" w:rsidP="0021587E">
      <w:pPr>
        <w:pStyle w:val="Poetry"/>
      </w:pPr>
      <w:r w:rsidRPr="0021587E">
        <w:t xml:space="preserve">When, from above, a more than mortal sound </w:t>
      </w:r>
    </w:p>
    <w:p w14:paraId="5B38FC2B" w14:textId="672E635F" w:rsidR="003A417A" w:rsidRPr="0021587E" w:rsidRDefault="003A417A" w:rsidP="0021587E">
      <w:pPr>
        <w:pStyle w:val="Poetry"/>
      </w:pPr>
      <w:r w:rsidRPr="0021587E">
        <w:t xml:space="preserve">Invades his ears; and </w:t>
      </w:r>
      <w:proofErr w:type="gramStart"/>
      <w:r w:rsidRPr="0021587E">
        <w:t>thus</w:t>
      </w:r>
      <w:proofErr w:type="gramEnd"/>
      <w:r w:rsidRPr="0021587E">
        <w:t xml:space="preserve"> the vision spoke:</w:t>
      </w:r>
    </w:p>
    <w:p w14:paraId="342EEDF1" w14:textId="4F230628" w:rsidR="003A417A" w:rsidRPr="0021587E" w:rsidRDefault="003A417A" w:rsidP="0021587E">
      <w:pPr>
        <w:pStyle w:val="Poetry"/>
      </w:pPr>
      <w:r w:rsidRPr="0021587E">
        <w:t>“Seek not, my seed, in Latian bands to yoke</w:t>
      </w:r>
    </w:p>
    <w:p w14:paraId="34C33E41" w14:textId="77777777" w:rsidR="0021587E" w:rsidRDefault="003A417A" w:rsidP="0021587E">
      <w:pPr>
        <w:pStyle w:val="Poetry"/>
      </w:pPr>
      <w:r w:rsidRPr="0021587E">
        <w:lastRenderedPageBreak/>
        <w:t xml:space="preserve">Our fair Lavinia, nor the gods provoke. </w:t>
      </w:r>
    </w:p>
    <w:p w14:paraId="076AF4BF" w14:textId="0DB0052D" w:rsidR="003A417A" w:rsidRPr="0021587E" w:rsidRDefault="003A417A" w:rsidP="0021587E">
      <w:pPr>
        <w:pStyle w:val="Poetry"/>
      </w:pPr>
      <w:r w:rsidRPr="0021587E">
        <w:t>A foreign son upon thy shore descends,</w:t>
      </w:r>
    </w:p>
    <w:p w14:paraId="1F1F9037" w14:textId="77777777" w:rsidR="0021587E" w:rsidRDefault="003A417A" w:rsidP="0021587E">
      <w:pPr>
        <w:pStyle w:val="Poetry"/>
      </w:pPr>
      <w:r w:rsidRPr="0021587E">
        <w:t xml:space="preserve">Whose martial fame from pole to pole extends. </w:t>
      </w:r>
    </w:p>
    <w:p w14:paraId="2D3BEDB9" w14:textId="41381237" w:rsidR="003A417A" w:rsidRPr="0021587E" w:rsidRDefault="003A417A" w:rsidP="0021587E">
      <w:pPr>
        <w:pStyle w:val="Poetry"/>
      </w:pPr>
      <w:r w:rsidRPr="0021587E">
        <w:t>His race, in arms and arts of peace renown’d,</w:t>
      </w:r>
    </w:p>
    <w:p w14:paraId="6F1B9DBB" w14:textId="41579168" w:rsidR="003A417A" w:rsidRPr="0021587E" w:rsidRDefault="003A417A" w:rsidP="0021587E">
      <w:pPr>
        <w:pStyle w:val="Poetry"/>
      </w:pPr>
      <w:r w:rsidRPr="0021587E">
        <w:t>Not Latium shall contain, nor Europe bound:</w:t>
      </w:r>
    </w:p>
    <w:p w14:paraId="4E14902B" w14:textId="77777777" w:rsidR="0021587E" w:rsidRDefault="003A417A" w:rsidP="0021587E">
      <w:pPr>
        <w:pStyle w:val="Poetry"/>
      </w:pPr>
      <w:r w:rsidRPr="0021587E">
        <w:t xml:space="preserve">‘T is theirs whate’er the sun surveys around.” </w:t>
      </w:r>
    </w:p>
    <w:p w14:paraId="397B9DC4" w14:textId="77777777" w:rsidR="0021587E" w:rsidRDefault="003A417A" w:rsidP="0021587E">
      <w:pPr>
        <w:pStyle w:val="Poetry"/>
      </w:pPr>
      <w:r w:rsidRPr="0021587E">
        <w:t xml:space="preserve">These answers, in the silent night receiv’d, </w:t>
      </w:r>
    </w:p>
    <w:p w14:paraId="117F12BC" w14:textId="05EB9339" w:rsidR="003A417A" w:rsidRPr="0021587E" w:rsidRDefault="003A417A" w:rsidP="0021587E">
      <w:pPr>
        <w:pStyle w:val="Poetry"/>
      </w:pPr>
      <w:r w:rsidRPr="0021587E">
        <w:t>The king himself divulg’d, the land believ’d:</w:t>
      </w:r>
    </w:p>
    <w:p w14:paraId="52FE7D41" w14:textId="77777777" w:rsidR="003A417A" w:rsidRPr="0021587E" w:rsidRDefault="003A417A" w:rsidP="0021587E">
      <w:pPr>
        <w:pStyle w:val="Poetry"/>
      </w:pPr>
      <w:r w:rsidRPr="0021587E">
        <w:t>The fame thro’ all the neighb’ring nations flew,</w:t>
      </w:r>
    </w:p>
    <w:p w14:paraId="081800FB" w14:textId="178885C8" w:rsidR="003A417A" w:rsidRPr="0021587E" w:rsidRDefault="003A417A" w:rsidP="0021587E">
      <w:pPr>
        <w:pStyle w:val="Poetry"/>
      </w:pPr>
      <w:r w:rsidRPr="0021587E">
        <w:t>When now the Trojan navy was in view.</w:t>
      </w:r>
    </w:p>
    <w:p w14:paraId="29010EC6" w14:textId="77777777" w:rsidR="0021587E" w:rsidRDefault="0021587E" w:rsidP="0021587E">
      <w:pPr>
        <w:pStyle w:val="Poetry"/>
      </w:pPr>
    </w:p>
    <w:p w14:paraId="507E5BE0" w14:textId="09980B95" w:rsidR="0021587E" w:rsidRDefault="003A417A" w:rsidP="0021587E">
      <w:pPr>
        <w:pStyle w:val="Poetry"/>
      </w:pPr>
      <w:r w:rsidRPr="0021587E">
        <w:t xml:space="preserve">Beneath a shady tree, the hero spread </w:t>
      </w:r>
    </w:p>
    <w:p w14:paraId="1BEA52E9" w14:textId="6B810A8B" w:rsidR="003A417A" w:rsidRPr="0021587E" w:rsidRDefault="003A417A" w:rsidP="0021587E">
      <w:pPr>
        <w:pStyle w:val="Poetry"/>
      </w:pPr>
      <w:r w:rsidRPr="0021587E">
        <w:t xml:space="preserve">His table on the turf, with cakes of </w:t>
      </w:r>
      <w:proofErr w:type="gramStart"/>
      <w:r w:rsidRPr="0021587E">
        <w:t>bread;</w:t>
      </w:r>
      <w:proofErr w:type="gramEnd"/>
    </w:p>
    <w:p w14:paraId="077B7131" w14:textId="77777777" w:rsidR="003A417A" w:rsidRPr="0021587E" w:rsidRDefault="003A417A" w:rsidP="0021587E">
      <w:pPr>
        <w:pStyle w:val="Poetry"/>
      </w:pPr>
      <w:r w:rsidRPr="0021587E">
        <w:t>And, with his chiefs, on forest fruits he fed.</w:t>
      </w:r>
    </w:p>
    <w:p w14:paraId="25B20F49" w14:textId="77777777" w:rsidR="003A417A" w:rsidRPr="0021587E" w:rsidRDefault="003A417A" w:rsidP="0021587E">
      <w:pPr>
        <w:pStyle w:val="Poetry"/>
      </w:pPr>
      <w:r w:rsidRPr="0021587E">
        <w:t xml:space="preserve">They sate; </w:t>
      </w:r>
      <w:proofErr w:type="gramStart"/>
      <w:r w:rsidRPr="0021587E">
        <w:t>and,</w:t>
      </w:r>
      <w:proofErr w:type="gramEnd"/>
      <w:r w:rsidRPr="0021587E">
        <w:t xml:space="preserve"> (not without the god’s command,)</w:t>
      </w:r>
    </w:p>
    <w:p w14:paraId="3B013CFC" w14:textId="29E49396" w:rsidR="003A417A" w:rsidRPr="0021587E" w:rsidRDefault="003A417A" w:rsidP="0021587E">
      <w:pPr>
        <w:pStyle w:val="Poetry"/>
      </w:pPr>
      <w:r w:rsidRPr="0021587E">
        <w:t>Their homely fare dispatch’d, the hungry band</w:t>
      </w:r>
    </w:p>
    <w:p w14:paraId="029CF4A6" w14:textId="77777777" w:rsidR="0021587E" w:rsidRDefault="003A417A" w:rsidP="0021587E">
      <w:pPr>
        <w:pStyle w:val="Poetry"/>
      </w:pPr>
      <w:r w:rsidRPr="0021587E">
        <w:t xml:space="preserve">Invade their trenchers next, and soon devour, </w:t>
      </w:r>
    </w:p>
    <w:p w14:paraId="0392D5E3" w14:textId="77777777" w:rsidR="0021587E" w:rsidRDefault="003A417A" w:rsidP="0021587E">
      <w:pPr>
        <w:pStyle w:val="Poetry"/>
      </w:pPr>
      <w:r w:rsidRPr="0021587E">
        <w:t xml:space="preserve">To mend the scanty meal, their cakes of flour. </w:t>
      </w:r>
    </w:p>
    <w:p w14:paraId="398D64BE" w14:textId="5A622E30" w:rsidR="003A417A" w:rsidRPr="0021587E" w:rsidRDefault="003A417A" w:rsidP="0021587E">
      <w:pPr>
        <w:pStyle w:val="Poetry"/>
      </w:pPr>
      <w:r w:rsidRPr="0021587E">
        <w:t>Ascanius this observ’d, and smiling said:</w:t>
      </w:r>
    </w:p>
    <w:p w14:paraId="005E94A9" w14:textId="77777777" w:rsidR="003A417A" w:rsidRPr="0021587E" w:rsidRDefault="003A417A" w:rsidP="0021587E">
      <w:pPr>
        <w:pStyle w:val="Poetry"/>
      </w:pPr>
      <w:r w:rsidRPr="0021587E">
        <w:t>“See, we devour the plates on which we fed.”</w:t>
      </w:r>
    </w:p>
    <w:p w14:paraId="4779BD62" w14:textId="10272D5E" w:rsidR="003A417A" w:rsidRPr="0021587E" w:rsidRDefault="003A417A" w:rsidP="0021587E">
      <w:pPr>
        <w:pStyle w:val="Poetry"/>
      </w:pPr>
      <w:r w:rsidRPr="0021587E">
        <w:t>The speech had omen, that the Trojan race</w:t>
      </w:r>
    </w:p>
    <w:p w14:paraId="1B1E8C65" w14:textId="77777777" w:rsidR="0021587E" w:rsidRDefault="003A417A" w:rsidP="0021587E">
      <w:pPr>
        <w:pStyle w:val="Poetry"/>
      </w:pPr>
      <w:r w:rsidRPr="0021587E">
        <w:t xml:space="preserve">Should find repose, and this the time and place. </w:t>
      </w:r>
    </w:p>
    <w:p w14:paraId="64FAEE62" w14:textId="77777777" w:rsidR="0021587E" w:rsidRDefault="003A417A" w:rsidP="0021587E">
      <w:pPr>
        <w:pStyle w:val="Poetry"/>
      </w:pPr>
      <w:r w:rsidRPr="0021587E">
        <w:t xml:space="preserve">Aeneas took the word, and thus replies, </w:t>
      </w:r>
    </w:p>
    <w:p w14:paraId="246335F7" w14:textId="7DFCC412" w:rsidR="003A417A" w:rsidRPr="0021587E" w:rsidRDefault="003A417A" w:rsidP="0021587E">
      <w:pPr>
        <w:pStyle w:val="Poetry"/>
      </w:pPr>
      <w:r w:rsidRPr="0021587E">
        <w:t>Confessing fate with wonder in his eyes:</w:t>
      </w:r>
    </w:p>
    <w:p w14:paraId="0D1A1309" w14:textId="77777777" w:rsidR="003A417A" w:rsidRPr="0021587E" w:rsidRDefault="003A417A" w:rsidP="0021587E">
      <w:pPr>
        <w:pStyle w:val="Poetry"/>
      </w:pPr>
      <w:r w:rsidRPr="0021587E">
        <w:t>“All hail, O earth! all hail, my household gods!</w:t>
      </w:r>
    </w:p>
    <w:p w14:paraId="3C58ECA1" w14:textId="400D634E" w:rsidR="003A417A" w:rsidRPr="0021587E" w:rsidRDefault="003A417A" w:rsidP="0021587E">
      <w:pPr>
        <w:pStyle w:val="Poetry"/>
      </w:pPr>
      <w:r w:rsidRPr="0021587E">
        <w:t>Behold the destin’d place of your abodes!</w:t>
      </w:r>
    </w:p>
    <w:p w14:paraId="1E3F0D9D" w14:textId="77777777" w:rsidR="0021587E" w:rsidRDefault="003A417A" w:rsidP="0021587E">
      <w:pPr>
        <w:pStyle w:val="Poetry"/>
      </w:pPr>
      <w:r w:rsidRPr="0021587E">
        <w:t xml:space="preserve">For thus Anchises prophesied of old, </w:t>
      </w:r>
    </w:p>
    <w:p w14:paraId="3A7AA458" w14:textId="5CA76E4B" w:rsidR="003A417A" w:rsidRPr="0021587E" w:rsidRDefault="003A417A" w:rsidP="0021587E">
      <w:pPr>
        <w:pStyle w:val="Poetry"/>
      </w:pPr>
      <w:r w:rsidRPr="0021587E">
        <w:t>And this our fatal place of rest foretold:</w:t>
      </w:r>
    </w:p>
    <w:p w14:paraId="5755F661" w14:textId="77777777" w:rsidR="0021587E" w:rsidRDefault="003A417A" w:rsidP="0021587E">
      <w:pPr>
        <w:pStyle w:val="Poetry"/>
      </w:pPr>
      <w:r w:rsidRPr="0021587E">
        <w:t xml:space="preserve">‘When, on a foreign shore, instead of meat, </w:t>
      </w:r>
    </w:p>
    <w:p w14:paraId="0DFFA53B" w14:textId="73F9F5C2" w:rsidR="003A417A" w:rsidRPr="0021587E" w:rsidRDefault="003A417A" w:rsidP="0021587E">
      <w:pPr>
        <w:pStyle w:val="Poetry"/>
      </w:pPr>
      <w:r w:rsidRPr="0021587E">
        <w:t>By famine forc’d, your trenchers you shall eat,</w:t>
      </w:r>
    </w:p>
    <w:p w14:paraId="23727312" w14:textId="6893C4AC" w:rsidR="003A417A" w:rsidRPr="0021587E" w:rsidRDefault="003A417A" w:rsidP="0021587E">
      <w:pPr>
        <w:pStyle w:val="Poetry"/>
      </w:pPr>
      <w:r w:rsidRPr="0021587E">
        <w:t>Then ease your weary Trojans will attend,</w:t>
      </w:r>
    </w:p>
    <w:p w14:paraId="24215FBF" w14:textId="77777777" w:rsidR="0021587E" w:rsidRDefault="003A417A" w:rsidP="0021587E">
      <w:pPr>
        <w:pStyle w:val="Poetry"/>
      </w:pPr>
      <w:r w:rsidRPr="0021587E">
        <w:t xml:space="preserve">And the long labors of your voyage end. </w:t>
      </w:r>
    </w:p>
    <w:p w14:paraId="0319F2C1" w14:textId="77777777" w:rsidR="0021587E" w:rsidRDefault="003A417A" w:rsidP="0021587E">
      <w:pPr>
        <w:pStyle w:val="Poetry"/>
      </w:pPr>
      <w:r w:rsidRPr="0021587E">
        <w:t xml:space="preserve">Remember on that happy coast to build, </w:t>
      </w:r>
    </w:p>
    <w:p w14:paraId="4DB9C273" w14:textId="77777777" w:rsidR="0021587E" w:rsidRDefault="003A417A" w:rsidP="0021587E">
      <w:pPr>
        <w:pStyle w:val="Poetry"/>
      </w:pPr>
      <w:r w:rsidRPr="0021587E">
        <w:t xml:space="preserve">And with a trench inclose the fruitful field.’ </w:t>
      </w:r>
    </w:p>
    <w:p w14:paraId="5C25D140" w14:textId="158295CE" w:rsidR="003A417A" w:rsidRPr="0021587E" w:rsidRDefault="003A417A" w:rsidP="0021587E">
      <w:pPr>
        <w:pStyle w:val="Poetry"/>
      </w:pPr>
      <w:r w:rsidRPr="0021587E">
        <w:t>This was that famine, this the fatal place</w:t>
      </w:r>
    </w:p>
    <w:p w14:paraId="31D95AA5" w14:textId="75E8C772" w:rsidR="003A417A" w:rsidRPr="0021587E" w:rsidRDefault="003A417A" w:rsidP="0021587E">
      <w:pPr>
        <w:pStyle w:val="Poetry"/>
      </w:pPr>
      <w:r w:rsidRPr="0021587E">
        <w:lastRenderedPageBreak/>
        <w:t>Which ends the wand’ring of our exil’d race.</w:t>
      </w:r>
    </w:p>
    <w:p w14:paraId="54C27501" w14:textId="77777777" w:rsidR="0021587E" w:rsidRDefault="003A417A" w:rsidP="0021587E">
      <w:pPr>
        <w:pStyle w:val="Poetry"/>
      </w:pPr>
      <w:r w:rsidRPr="0021587E">
        <w:t xml:space="preserve">Then, on to-morrow’s dawn, your care employ, </w:t>
      </w:r>
    </w:p>
    <w:p w14:paraId="4419025B" w14:textId="77777777" w:rsidR="0021587E" w:rsidRDefault="003A417A" w:rsidP="0021587E">
      <w:pPr>
        <w:pStyle w:val="Poetry"/>
      </w:pPr>
      <w:r w:rsidRPr="0021587E">
        <w:t xml:space="preserve">To search the land, and where the cities lie, </w:t>
      </w:r>
    </w:p>
    <w:p w14:paraId="7A773D9C" w14:textId="430F7C1B" w:rsidR="003A417A" w:rsidRPr="0021587E" w:rsidRDefault="003A417A" w:rsidP="0021587E">
      <w:pPr>
        <w:pStyle w:val="Poetry"/>
      </w:pPr>
      <w:r w:rsidRPr="0021587E">
        <w:t>And what the men; but give this day to joy.</w:t>
      </w:r>
    </w:p>
    <w:p w14:paraId="4B83896D" w14:textId="77777777" w:rsidR="003A417A" w:rsidRPr="0021587E" w:rsidRDefault="003A417A" w:rsidP="0021587E">
      <w:pPr>
        <w:pStyle w:val="Poetry"/>
      </w:pPr>
      <w:r w:rsidRPr="0021587E">
        <w:t>Now pour to Jove; and, after Jove is blest,</w:t>
      </w:r>
    </w:p>
    <w:p w14:paraId="103BE8E7" w14:textId="2FD1DBF9" w:rsidR="003A417A" w:rsidRPr="0021587E" w:rsidRDefault="003A417A" w:rsidP="0021587E">
      <w:pPr>
        <w:pStyle w:val="Poetry"/>
      </w:pPr>
      <w:r w:rsidRPr="0021587E">
        <w:t>Call great Anchises to the genial feast:</w:t>
      </w:r>
    </w:p>
    <w:p w14:paraId="4AC2AFA8" w14:textId="77777777" w:rsidR="0021587E" w:rsidRDefault="003A417A" w:rsidP="0021587E">
      <w:pPr>
        <w:pStyle w:val="Poetry"/>
      </w:pPr>
      <w:r w:rsidRPr="0021587E">
        <w:t xml:space="preserve">Crown high the goblets with a cheerful </w:t>
      </w:r>
      <w:proofErr w:type="gramStart"/>
      <w:r w:rsidRPr="0021587E">
        <w:t>draught;</w:t>
      </w:r>
      <w:proofErr w:type="gramEnd"/>
      <w:r w:rsidRPr="0021587E">
        <w:t xml:space="preserve"> </w:t>
      </w:r>
    </w:p>
    <w:p w14:paraId="65629246" w14:textId="29D99B25" w:rsidR="003A417A" w:rsidRDefault="003A417A" w:rsidP="0021587E">
      <w:pPr>
        <w:pStyle w:val="Poetry"/>
      </w:pPr>
      <w:r w:rsidRPr="0021587E">
        <w:t>Enjoy the present hour; adjourn the future thought.”</w:t>
      </w:r>
    </w:p>
    <w:p w14:paraId="1C21AF7D" w14:textId="77777777" w:rsidR="0021587E" w:rsidRPr="0021587E" w:rsidRDefault="0021587E" w:rsidP="0021587E">
      <w:pPr>
        <w:pStyle w:val="Poetry"/>
      </w:pPr>
    </w:p>
    <w:p w14:paraId="2681C868" w14:textId="77777777" w:rsidR="0021587E" w:rsidRDefault="003A417A" w:rsidP="0021587E">
      <w:pPr>
        <w:pStyle w:val="Poetry"/>
      </w:pPr>
      <w:proofErr w:type="gramStart"/>
      <w:r w:rsidRPr="0021587E">
        <w:t>Thus</w:t>
      </w:r>
      <w:proofErr w:type="gramEnd"/>
      <w:r w:rsidRPr="0021587E">
        <w:t xml:space="preserve"> having said, the hero bound his brows </w:t>
      </w:r>
    </w:p>
    <w:p w14:paraId="119275A7" w14:textId="5356081B" w:rsidR="003A417A" w:rsidRPr="0021587E" w:rsidRDefault="003A417A" w:rsidP="0021587E">
      <w:pPr>
        <w:pStyle w:val="Poetry"/>
      </w:pPr>
      <w:r w:rsidRPr="0021587E">
        <w:t xml:space="preserve">With leafy branches, then perform’d his </w:t>
      </w:r>
      <w:proofErr w:type="gramStart"/>
      <w:r w:rsidRPr="0021587E">
        <w:t>vows;</w:t>
      </w:r>
      <w:proofErr w:type="gramEnd"/>
    </w:p>
    <w:p w14:paraId="3AB84290" w14:textId="7770B3F9" w:rsidR="003A417A" w:rsidRPr="0021587E" w:rsidRDefault="003A417A" w:rsidP="0021587E">
      <w:pPr>
        <w:pStyle w:val="Poetry"/>
      </w:pPr>
      <w:r w:rsidRPr="0021587E">
        <w:t>Adoring first the genius of the place,</w:t>
      </w:r>
    </w:p>
    <w:p w14:paraId="49DE5F4F" w14:textId="77777777" w:rsidR="003A417A" w:rsidRPr="0021587E" w:rsidRDefault="003A417A" w:rsidP="0021587E">
      <w:pPr>
        <w:pStyle w:val="Poetry"/>
      </w:pPr>
      <w:r w:rsidRPr="0021587E">
        <w:t>Then Earth, the mother of the heav’nly race,</w:t>
      </w:r>
    </w:p>
    <w:p w14:paraId="72FB4119" w14:textId="77777777" w:rsidR="003A417A" w:rsidRPr="0021587E" w:rsidRDefault="003A417A" w:rsidP="0021587E">
      <w:pPr>
        <w:pStyle w:val="Poetry"/>
      </w:pPr>
      <w:r w:rsidRPr="0021587E">
        <w:t>The nymphs, and native godheads yet unknown,</w:t>
      </w:r>
    </w:p>
    <w:p w14:paraId="7A5B9DE2" w14:textId="77777777" w:rsidR="0021587E" w:rsidRDefault="003A417A" w:rsidP="0021587E">
      <w:pPr>
        <w:pStyle w:val="Poetry"/>
      </w:pPr>
      <w:r w:rsidRPr="0021587E">
        <w:t xml:space="preserve">And Night, and all the stars that gild her sable throne, </w:t>
      </w:r>
    </w:p>
    <w:p w14:paraId="2BFD4F66" w14:textId="39B5466D" w:rsidR="003A417A" w:rsidRPr="0021587E" w:rsidRDefault="003A417A" w:rsidP="0021587E">
      <w:pPr>
        <w:pStyle w:val="Poetry"/>
      </w:pPr>
      <w:r w:rsidRPr="0021587E">
        <w:t>And ancient Cybel, and Idaean Jove,</w:t>
      </w:r>
    </w:p>
    <w:p w14:paraId="2FDBC483" w14:textId="10508722" w:rsidR="003A417A" w:rsidRPr="0021587E" w:rsidRDefault="003A417A" w:rsidP="0021587E">
      <w:pPr>
        <w:pStyle w:val="Poetry"/>
      </w:pPr>
      <w:r w:rsidRPr="0021587E">
        <w:t>And last his sire below, and mother queen above.</w:t>
      </w:r>
    </w:p>
    <w:p w14:paraId="1367B523" w14:textId="77777777" w:rsidR="0021587E" w:rsidRDefault="003A417A" w:rsidP="0021587E">
      <w:pPr>
        <w:pStyle w:val="Poetry"/>
      </w:pPr>
      <w:r w:rsidRPr="0021587E">
        <w:t xml:space="preserve">Then heav’n’s high monarch thunder’d thrice aloud, </w:t>
      </w:r>
    </w:p>
    <w:p w14:paraId="1D0EA1DF" w14:textId="7C5CE91B" w:rsidR="003A417A" w:rsidRPr="0021587E" w:rsidRDefault="003A417A" w:rsidP="0021587E">
      <w:pPr>
        <w:pStyle w:val="Poetry"/>
      </w:pPr>
      <w:r w:rsidRPr="0021587E">
        <w:t>And thrice he shook aloft a golden cloud.</w:t>
      </w:r>
    </w:p>
    <w:p w14:paraId="71513EF4" w14:textId="77777777" w:rsidR="0021587E" w:rsidRDefault="003A417A" w:rsidP="0021587E">
      <w:pPr>
        <w:pStyle w:val="Poetry"/>
      </w:pPr>
      <w:r w:rsidRPr="0021587E">
        <w:t xml:space="preserve">Soon thro’ the joyful camp a rumor flew, </w:t>
      </w:r>
    </w:p>
    <w:p w14:paraId="5564980A" w14:textId="0C9CAACD" w:rsidR="003A417A" w:rsidRPr="0021587E" w:rsidRDefault="003A417A" w:rsidP="0021587E">
      <w:pPr>
        <w:pStyle w:val="Poetry"/>
      </w:pPr>
      <w:r w:rsidRPr="0021587E">
        <w:t>The time was come their city to renew.</w:t>
      </w:r>
    </w:p>
    <w:p w14:paraId="0F29A209" w14:textId="076596F0" w:rsidR="003A417A" w:rsidRPr="0021587E" w:rsidRDefault="003A417A" w:rsidP="0021587E">
      <w:pPr>
        <w:pStyle w:val="Poetry"/>
      </w:pPr>
      <w:r w:rsidRPr="0021587E">
        <w:t>Then ev’ry brow with cheerful green is crown’d,</w:t>
      </w:r>
    </w:p>
    <w:p w14:paraId="4B39E40C" w14:textId="77777777" w:rsidR="003A417A" w:rsidRPr="0021587E" w:rsidRDefault="003A417A" w:rsidP="0021587E">
      <w:pPr>
        <w:pStyle w:val="Poetry"/>
      </w:pPr>
      <w:r w:rsidRPr="0021587E">
        <w:t>The feasts are doubled, and the bowls go round.</w:t>
      </w:r>
    </w:p>
    <w:p w14:paraId="437BFFED" w14:textId="77777777" w:rsidR="0021587E" w:rsidRDefault="0021587E" w:rsidP="0021587E">
      <w:pPr>
        <w:pStyle w:val="Poetry"/>
      </w:pPr>
    </w:p>
    <w:p w14:paraId="6E9387CA" w14:textId="4E0F7EB0" w:rsidR="0021587E" w:rsidRDefault="003A417A" w:rsidP="0021587E">
      <w:pPr>
        <w:pStyle w:val="Poetry"/>
      </w:pPr>
      <w:r w:rsidRPr="0021587E">
        <w:t xml:space="preserve">When next the rosy morn disclos’d the day, </w:t>
      </w:r>
    </w:p>
    <w:p w14:paraId="06EE83B8" w14:textId="5F5C2F68" w:rsidR="003A417A" w:rsidRPr="0021587E" w:rsidRDefault="003A417A" w:rsidP="0021587E">
      <w:pPr>
        <w:pStyle w:val="Poetry"/>
      </w:pPr>
      <w:r w:rsidRPr="0021587E">
        <w:t>The scouts to sev’ral parts divide their way,</w:t>
      </w:r>
    </w:p>
    <w:p w14:paraId="073FD7C7" w14:textId="77777777" w:rsidR="003A417A" w:rsidRPr="0021587E" w:rsidRDefault="003A417A" w:rsidP="0021587E">
      <w:pPr>
        <w:pStyle w:val="Poetry"/>
      </w:pPr>
      <w:r w:rsidRPr="0021587E">
        <w:t>To learn the natives’ names, their towns explore,</w:t>
      </w:r>
    </w:p>
    <w:p w14:paraId="3745AE08" w14:textId="3DC6FEF4" w:rsidR="003A417A" w:rsidRPr="0021587E" w:rsidRDefault="003A417A" w:rsidP="0021587E">
      <w:pPr>
        <w:pStyle w:val="Poetry"/>
      </w:pPr>
      <w:r w:rsidRPr="0021587E">
        <w:t>The coasts and trendings of the crooked shore:</w:t>
      </w:r>
    </w:p>
    <w:p w14:paraId="3B78EB0E" w14:textId="77777777" w:rsidR="0021587E" w:rsidRDefault="003A417A" w:rsidP="0021587E">
      <w:pPr>
        <w:pStyle w:val="Poetry"/>
      </w:pPr>
      <w:r w:rsidRPr="0021587E">
        <w:t xml:space="preserve">Here Tiber flows, and here Numicus </w:t>
      </w:r>
      <w:proofErr w:type="gramStart"/>
      <w:r w:rsidRPr="0021587E">
        <w:t>stands;</w:t>
      </w:r>
      <w:proofErr w:type="gramEnd"/>
      <w:r w:rsidRPr="0021587E">
        <w:t xml:space="preserve"> </w:t>
      </w:r>
    </w:p>
    <w:p w14:paraId="70874A78" w14:textId="77777777" w:rsidR="0021587E" w:rsidRDefault="003A417A" w:rsidP="0021587E">
      <w:pPr>
        <w:pStyle w:val="Poetry"/>
      </w:pPr>
      <w:r w:rsidRPr="0021587E">
        <w:t xml:space="preserve">Here warlike Latins hold the happy lands. </w:t>
      </w:r>
    </w:p>
    <w:p w14:paraId="0058CF22" w14:textId="77777777" w:rsidR="0021587E" w:rsidRDefault="003A417A" w:rsidP="0021587E">
      <w:pPr>
        <w:pStyle w:val="Poetry"/>
      </w:pPr>
      <w:r w:rsidRPr="0021587E">
        <w:t xml:space="preserve">The pious chief, who sought by peaceful ways </w:t>
      </w:r>
    </w:p>
    <w:p w14:paraId="0732405A" w14:textId="1140DC87" w:rsidR="003A417A" w:rsidRPr="0021587E" w:rsidRDefault="003A417A" w:rsidP="0021587E">
      <w:pPr>
        <w:pStyle w:val="Poetry"/>
      </w:pPr>
      <w:r w:rsidRPr="0021587E">
        <w:t xml:space="preserve">To </w:t>
      </w:r>
      <w:proofErr w:type="gramStart"/>
      <w:r w:rsidRPr="0021587E">
        <w:t>found</w:t>
      </w:r>
      <w:proofErr w:type="gramEnd"/>
      <w:r w:rsidRPr="0021587E">
        <w:t xml:space="preserve"> his empire, and his town to raise,</w:t>
      </w:r>
    </w:p>
    <w:p w14:paraId="2DDB6F33" w14:textId="73959F5C" w:rsidR="003A417A" w:rsidRPr="0021587E" w:rsidRDefault="003A417A" w:rsidP="0021587E">
      <w:pPr>
        <w:pStyle w:val="Poetry"/>
      </w:pPr>
      <w:r w:rsidRPr="0021587E">
        <w:t>A hundred youths from all his train selects,</w:t>
      </w:r>
    </w:p>
    <w:p w14:paraId="730C1EE6" w14:textId="77777777" w:rsidR="0021587E" w:rsidRDefault="003A417A" w:rsidP="0021587E">
      <w:pPr>
        <w:pStyle w:val="Poetry"/>
      </w:pPr>
      <w:r w:rsidRPr="0021587E">
        <w:t xml:space="preserve">And to the Latian court their course directs, </w:t>
      </w:r>
    </w:p>
    <w:p w14:paraId="2E1AE00D" w14:textId="77777777" w:rsidR="0021587E" w:rsidRDefault="003A417A" w:rsidP="0021587E">
      <w:pPr>
        <w:pStyle w:val="Poetry"/>
      </w:pPr>
      <w:r w:rsidRPr="0021587E">
        <w:t xml:space="preserve">(The spacious palace where their prince resides,) </w:t>
      </w:r>
    </w:p>
    <w:p w14:paraId="4BDA06C5" w14:textId="77777777" w:rsidR="0021587E" w:rsidRDefault="003A417A" w:rsidP="0021587E">
      <w:pPr>
        <w:pStyle w:val="Poetry"/>
      </w:pPr>
      <w:r w:rsidRPr="0021587E">
        <w:lastRenderedPageBreak/>
        <w:t xml:space="preserve">And all their heads with wreaths of olive hides. </w:t>
      </w:r>
    </w:p>
    <w:p w14:paraId="5645BB56" w14:textId="581229CA" w:rsidR="003A417A" w:rsidRPr="0021587E" w:rsidRDefault="003A417A" w:rsidP="0021587E">
      <w:pPr>
        <w:pStyle w:val="Poetry"/>
      </w:pPr>
      <w:r w:rsidRPr="0021587E">
        <w:t>They go commission’d to require a peace,</w:t>
      </w:r>
    </w:p>
    <w:p w14:paraId="4C30BAD7" w14:textId="269E9C98" w:rsidR="003A417A" w:rsidRPr="0021587E" w:rsidRDefault="003A417A" w:rsidP="0021587E">
      <w:pPr>
        <w:pStyle w:val="Poetry"/>
      </w:pPr>
      <w:r w:rsidRPr="0021587E">
        <w:t>And carry presents to procure access.</w:t>
      </w:r>
    </w:p>
    <w:p w14:paraId="0FB51478" w14:textId="77777777" w:rsidR="0021587E" w:rsidRDefault="003A417A" w:rsidP="0021587E">
      <w:pPr>
        <w:pStyle w:val="Poetry"/>
      </w:pPr>
      <w:proofErr w:type="gramStart"/>
      <w:r w:rsidRPr="0021587E">
        <w:t>Thus</w:t>
      </w:r>
      <w:proofErr w:type="gramEnd"/>
      <w:r w:rsidRPr="0021587E">
        <w:t xml:space="preserve"> while they speed their pace, the prince designs </w:t>
      </w:r>
    </w:p>
    <w:p w14:paraId="047CB9D4" w14:textId="2DEA4711" w:rsidR="003A417A" w:rsidRPr="0021587E" w:rsidRDefault="003A417A" w:rsidP="0021587E">
      <w:pPr>
        <w:pStyle w:val="Poetry"/>
      </w:pPr>
      <w:r w:rsidRPr="0021587E">
        <w:t xml:space="preserve">His new-elected </w:t>
      </w:r>
      <w:proofErr w:type="gramStart"/>
      <w:r w:rsidRPr="0021587E">
        <w:t>seat, and</w:t>
      </w:r>
      <w:proofErr w:type="gramEnd"/>
      <w:r w:rsidRPr="0021587E">
        <w:t xml:space="preserve"> draws the lines.</w:t>
      </w:r>
    </w:p>
    <w:p w14:paraId="777864AB" w14:textId="77777777" w:rsidR="0021587E" w:rsidRDefault="003A417A" w:rsidP="0021587E">
      <w:pPr>
        <w:pStyle w:val="Poetry"/>
      </w:pPr>
      <w:r w:rsidRPr="0021587E">
        <w:t xml:space="preserve">The Trojans round the place a rampire cast, </w:t>
      </w:r>
    </w:p>
    <w:p w14:paraId="3FF1A6D3" w14:textId="60BAF36C" w:rsidR="003A417A" w:rsidRDefault="003A417A" w:rsidP="0021587E">
      <w:pPr>
        <w:pStyle w:val="Poetry"/>
      </w:pPr>
      <w:r w:rsidRPr="0021587E">
        <w:t>And palisades about the trenches plac’d.</w:t>
      </w:r>
    </w:p>
    <w:p w14:paraId="7F196773" w14:textId="77777777" w:rsidR="0021587E" w:rsidRPr="0021587E" w:rsidRDefault="0021587E" w:rsidP="0021587E">
      <w:pPr>
        <w:pStyle w:val="Poetry"/>
      </w:pPr>
    </w:p>
    <w:p w14:paraId="3499B7F5" w14:textId="21BD35D0" w:rsidR="003A417A" w:rsidRPr="0021587E" w:rsidRDefault="003A417A" w:rsidP="0021587E">
      <w:pPr>
        <w:pStyle w:val="Poetry"/>
      </w:pPr>
      <w:r w:rsidRPr="0021587E">
        <w:t>Meantime the train, proceeding on their way,</w:t>
      </w:r>
    </w:p>
    <w:p w14:paraId="0832FA8A" w14:textId="77777777" w:rsidR="003A417A" w:rsidRPr="0021587E" w:rsidRDefault="003A417A" w:rsidP="0021587E">
      <w:pPr>
        <w:pStyle w:val="Poetry"/>
      </w:pPr>
      <w:r w:rsidRPr="0021587E">
        <w:t xml:space="preserve">From far the town and lofty tow’rs </w:t>
      </w:r>
      <w:proofErr w:type="gramStart"/>
      <w:r w:rsidRPr="0021587E">
        <w:t>survey;</w:t>
      </w:r>
      <w:proofErr w:type="gramEnd"/>
    </w:p>
    <w:p w14:paraId="38D8AE00" w14:textId="77777777" w:rsidR="0021587E" w:rsidRDefault="003A417A" w:rsidP="0021587E">
      <w:pPr>
        <w:pStyle w:val="Poetry"/>
      </w:pPr>
      <w:r w:rsidRPr="0021587E">
        <w:t xml:space="preserve">At length approach the walls. Without the gate, </w:t>
      </w:r>
    </w:p>
    <w:p w14:paraId="26C22D04" w14:textId="72C6347E" w:rsidR="003A417A" w:rsidRPr="0021587E" w:rsidRDefault="003A417A" w:rsidP="0021587E">
      <w:pPr>
        <w:pStyle w:val="Poetry"/>
      </w:pPr>
      <w:r w:rsidRPr="0021587E">
        <w:t>They see the boys and Latian youth debate</w:t>
      </w:r>
    </w:p>
    <w:p w14:paraId="0245C4BA" w14:textId="77777777" w:rsidR="003A417A" w:rsidRPr="0021587E" w:rsidRDefault="003A417A" w:rsidP="0021587E">
      <w:pPr>
        <w:pStyle w:val="Poetry"/>
      </w:pPr>
      <w:r w:rsidRPr="0021587E">
        <w:t>The martial prizes on the dusty plain:</w:t>
      </w:r>
    </w:p>
    <w:p w14:paraId="4998D7FB" w14:textId="1CB4DE8B" w:rsidR="003A417A" w:rsidRPr="0021587E" w:rsidRDefault="003A417A" w:rsidP="0021587E">
      <w:pPr>
        <w:pStyle w:val="Poetry"/>
      </w:pPr>
      <w:r w:rsidRPr="0021587E">
        <w:t xml:space="preserve">Some drive the cars, and some the coursers </w:t>
      </w:r>
      <w:proofErr w:type="gramStart"/>
      <w:r w:rsidRPr="0021587E">
        <w:t>rein;</w:t>
      </w:r>
      <w:proofErr w:type="gramEnd"/>
    </w:p>
    <w:p w14:paraId="26481490" w14:textId="77777777" w:rsidR="0021587E" w:rsidRDefault="003A417A" w:rsidP="0021587E">
      <w:pPr>
        <w:pStyle w:val="Poetry"/>
      </w:pPr>
      <w:r w:rsidRPr="0021587E">
        <w:t xml:space="preserve">Some bend the stubborn bow for victory, </w:t>
      </w:r>
    </w:p>
    <w:p w14:paraId="42CBC4C8" w14:textId="77777777" w:rsidR="0021587E" w:rsidRDefault="003A417A" w:rsidP="0021587E">
      <w:pPr>
        <w:pStyle w:val="Poetry"/>
      </w:pPr>
      <w:r w:rsidRPr="0021587E">
        <w:t xml:space="preserve">And some with darts their active sinews try. </w:t>
      </w:r>
    </w:p>
    <w:p w14:paraId="72E423CC" w14:textId="77777777" w:rsidR="0021587E" w:rsidRDefault="003A417A" w:rsidP="0021587E">
      <w:pPr>
        <w:pStyle w:val="Poetry"/>
      </w:pPr>
      <w:r w:rsidRPr="0021587E">
        <w:t xml:space="preserve">A posting messenger, dispatch’d from hence, </w:t>
      </w:r>
    </w:p>
    <w:p w14:paraId="07A28BCF" w14:textId="1E4908D2" w:rsidR="003A417A" w:rsidRPr="0021587E" w:rsidRDefault="003A417A" w:rsidP="0021587E">
      <w:pPr>
        <w:pStyle w:val="Poetry"/>
      </w:pPr>
      <w:r w:rsidRPr="0021587E">
        <w:t>Of this fair troop advis’d their aged prince,</w:t>
      </w:r>
    </w:p>
    <w:p w14:paraId="4E13C153" w14:textId="71BA1F6F" w:rsidR="003A417A" w:rsidRPr="0021587E" w:rsidRDefault="003A417A" w:rsidP="0021587E">
      <w:pPr>
        <w:pStyle w:val="Poetry"/>
      </w:pPr>
      <w:r w:rsidRPr="0021587E">
        <w:t xml:space="preserve">That foreign men of mighty stature </w:t>
      </w:r>
      <w:proofErr w:type="gramStart"/>
      <w:r w:rsidRPr="0021587E">
        <w:t>came;</w:t>
      </w:r>
      <w:proofErr w:type="gramEnd"/>
    </w:p>
    <w:p w14:paraId="3001BD46" w14:textId="77777777" w:rsidR="0021587E" w:rsidRDefault="003A417A" w:rsidP="0021587E">
      <w:pPr>
        <w:pStyle w:val="Poetry"/>
      </w:pPr>
      <w:r w:rsidRPr="0021587E">
        <w:t xml:space="preserve">Uncouth their habit, and unknown their name. </w:t>
      </w:r>
    </w:p>
    <w:p w14:paraId="64E3D9F0" w14:textId="77777777" w:rsidR="0021587E" w:rsidRDefault="003A417A" w:rsidP="0021587E">
      <w:pPr>
        <w:pStyle w:val="Poetry"/>
      </w:pPr>
      <w:r w:rsidRPr="0021587E">
        <w:t xml:space="preserve">The king ordains their entrance, and ascends </w:t>
      </w:r>
    </w:p>
    <w:p w14:paraId="66EC6138" w14:textId="4DC6F64D" w:rsidR="003A417A" w:rsidRPr="0021587E" w:rsidRDefault="003A417A" w:rsidP="0021587E">
      <w:pPr>
        <w:pStyle w:val="Poetry"/>
      </w:pPr>
      <w:r w:rsidRPr="0021587E">
        <w:t>His regal seat, surrounded by his friends.</w:t>
      </w:r>
    </w:p>
    <w:p w14:paraId="117F79FC" w14:textId="77777777" w:rsidR="0021587E" w:rsidRDefault="0021587E" w:rsidP="0021587E">
      <w:pPr>
        <w:pStyle w:val="Poetry"/>
      </w:pPr>
    </w:p>
    <w:p w14:paraId="155A99E8" w14:textId="142CB098" w:rsidR="003A417A" w:rsidRPr="0021587E" w:rsidRDefault="003A417A" w:rsidP="0021587E">
      <w:pPr>
        <w:pStyle w:val="Poetry"/>
      </w:pPr>
      <w:r w:rsidRPr="0021587E">
        <w:t>The palace built by Picus, vast and proud,</w:t>
      </w:r>
    </w:p>
    <w:p w14:paraId="4FCF16B9" w14:textId="0B25C4B6" w:rsidR="003A417A" w:rsidRPr="0021587E" w:rsidRDefault="003A417A" w:rsidP="0021587E">
      <w:pPr>
        <w:pStyle w:val="Poetry"/>
      </w:pPr>
      <w:r w:rsidRPr="0021587E">
        <w:t>Supported by a hundred pillars stood,</w:t>
      </w:r>
    </w:p>
    <w:p w14:paraId="46CEA852" w14:textId="77777777" w:rsidR="0021587E" w:rsidRDefault="003A417A" w:rsidP="0021587E">
      <w:pPr>
        <w:pStyle w:val="Poetry"/>
      </w:pPr>
      <w:r w:rsidRPr="0021587E">
        <w:t xml:space="preserve">And round incompass’d with a rising wood. </w:t>
      </w:r>
    </w:p>
    <w:p w14:paraId="30FC0E93" w14:textId="77777777" w:rsidR="0021587E" w:rsidRDefault="003A417A" w:rsidP="0021587E">
      <w:pPr>
        <w:pStyle w:val="Poetry"/>
      </w:pPr>
      <w:r w:rsidRPr="0021587E">
        <w:t xml:space="preserve">The pile o’erlook’d the town, and drew the </w:t>
      </w:r>
      <w:proofErr w:type="gramStart"/>
      <w:r w:rsidRPr="0021587E">
        <w:t>sight;</w:t>
      </w:r>
      <w:proofErr w:type="gramEnd"/>
      <w:r w:rsidRPr="0021587E">
        <w:t xml:space="preserve"> </w:t>
      </w:r>
    </w:p>
    <w:p w14:paraId="56A78EF2" w14:textId="011C2D21" w:rsidR="003A417A" w:rsidRPr="0021587E" w:rsidRDefault="003A417A" w:rsidP="0021587E">
      <w:pPr>
        <w:pStyle w:val="Poetry"/>
      </w:pPr>
      <w:r w:rsidRPr="0021587E">
        <w:t>Surpris’d at once with reverence and delight.</w:t>
      </w:r>
    </w:p>
    <w:p w14:paraId="7523CEA6" w14:textId="77777777" w:rsidR="003A417A" w:rsidRPr="0021587E" w:rsidRDefault="003A417A" w:rsidP="0021587E">
      <w:pPr>
        <w:pStyle w:val="Poetry"/>
      </w:pPr>
      <w:proofErr w:type="gramStart"/>
      <w:r w:rsidRPr="0021587E">
        <w:t>There</w:t>
      </w:r>
      <w:proofErr w:type="gramEnd"/>
      <w:r w:rsidRPr="0021587E">
        <w:t xml:space="preserve"> kings receiv’d the marks of sov’reign pow’r;</w:t>
      </w:r>
    </w:p>
    <w:p w14:paraId="79BBB65B" w14:textId="2191C69E" w:rsidR="003A417A" w:rsidRPr="0021587E" w:rsidRDefault="003A417A" w:rsidP="0021587E">
      <w:pPr>
        <w:pStyle w:val="Poetry"/>
      </w:pPr>
      <w:r w:rsidRPr="0021587E">
        <w:t xml:space="preserve">In state the monarchs </w:t>
      </w:r>
      <w:proofErr w:type="gramStart"/>
      <w:r w:rsidRPr="0021587E">
        <w:t>march’d;</w:t>
      </w:r>
      <w:proofErr w:type="gramEnd"/>
      <w:r w:rsidRPr="0021587E">
        <w:t xml:space="preserve"> the lictors bore</w:t>
      </w:r>
    </w:p>
    <w:p w14:paraId="314FAB3C" w14:textId="77777777" w:rsidR="003A417A" w:rsidRPr="0021587E" w:rsidRDefault="003A417A" w:rsidP="0021587E">
      <w:pPr>
        <w:pStyle w:val="Poetry"/>
      </w:pPr>
      <w:r w:rsidRPr="0021587E">
        <w:t>Their awful axes and the rods before.</w:t>
      </w:r>
    </w:p>
    <w:p w14:paraId="12D1B2D8" w14:textId="77777777" w:rsidR="0021587E" w:rsidRDefault="003A417A" w:rsidP="0021587E">
      <w:pPr>
        <w:pStyle w:val="Poetry"/>
      </w:pPr>
      <w:r w:rsidRPr="0021587E">
        <w:t xml:space="preserve">Here the tribunal stood, the house of pray’r, </w:t>
      </w:r>
    </w:p>
    <w:p w14:paraId="5868DF1B" w14:textId="707D5278" w:rsidR="003A417A" w:rsidRPr="0021587E" w:rsidRDefault="003A417A" w:rsidP="0021587E">
      <w:pPr>
        <w:pStyle w:val="Poetry"/>
      </w:pPr>
      <w:r w:rsidRPr="0021587E">
        <w:t xml:space="preserve">And here the sacred senators </w:t>
      </w:r>
      <w:proofErr w:type="gramStart"/>
      <w:r w:rsidRPr="0021587E">
        <w:t>repair;</w:t>
      </w:r>
      <w:proofErr w:type="gramEnd"/>
    </w:p>
    <w:p w14:paraId="4A44057F" w14:textId="77777777" w:rsidR="003A417A" w:rsidRPr="0021587E" w:rsidRDefault="003A417A" w:rsidP="0021587E">
      <w:pPr>
        <w:pStyle w:val="Poetry"/>
      </w:pPr>
      <w:r w:rsidRPr="0021587E">
        <w:t>All at large tables, in long order set,</w:t>
      </w:r>
    </w:p>
    <w:p w14:paraId="2E93A830" w14:textId="13AB7247" w:rsidR="003A417A" w:rsidRPr="0021587E" w:rsidRDefault="003A417A" w:rsidP="0021587E">
      <w:pPr>
        <w:pStyle w:val="Poetry"/>
      </w:pPr>
      <w:r w:rsidRPr="0021587E">
        <w:t>A ram their off ’ring, and a ram their meat.</w:t>
      </w:r>
    </w:p>
    <w:p w14:paraId="71A8051D" w14:textId="77777777" w:rsidR="003A417A" w:rsidRPr="0021587E" w:rsidRDefault="003A417A" w:rsidP="0021587E">
      <w:pPr>
        <w:pStyle w:val="Poetry"/>
      </w:pPr>
      <w:r w:rsidRPr="0021587E">
        <w:lastRenderedPageBreak/>
        <w:t>Above the portal, carv’d in cedar wood,</w:t>
      </w:r>
    </w:p>
    <w:p w14:paraId="7ADAF5E7" w14:textId="77777777" w:rsidR="0021587E" w:rsidRDefault="003A417A" w:rsidP="0021587E">
      <w:pPr>
        <w:pStyle w:val="Poetry"/>
      </w:pPr>
      <w:r w:rsidRPr="0021587E">
        <w:t xml:space="preserve">Plac’d in their ranks, their godlike grandsires </w:t>
      </w:r>
      <w:proofErr w:type="gramStart"/>
      <w:r w:rsidRPr="0021587E">
        <w:t>stood;</w:t>
      </w:r>
      <w:proofErr w:type="gramEnd"/>
      <w:r w:rsidRPr="0021587E">
        <w:t xml:space="preserve"> </w:t>
      </w:r>
    </w:p>
    <w:p w14:paraId="55D914E8" w14:textId="334BB7E7" w:rsidR="003A417A" w:rsidRPr="0021587E" w:rsidRDefault="003A417A" w:rsidP="0021587E">
      <w:pPr>
        <w:pStyle w:val="Poetry"/>
      </w:pPr>
      <w:r w:rsidRPr="0021587E">
        <w:t xml:space="preserve">Old Saturn, with his crooked scythe, on </w:t>
      </w:r>
      <w:proofErr w:type="gramStart"/>
      <w:r w:rsidRPr="0021587E">
        <w:t>high;</w:t>
      </w:r>
      <w:proofErr w:type="gramEnd"/>
    </w:p>
    <w:p w14:paraId="0403ED5D" w14:textId="77777777" w:rsidR="003A417A" w:rsidRPr="0021587E" w:rsidRDefault="003A417A" w:rsidP="0021587E">
      <w:pPr>
        <w:pStyle w:val="Poetry"/>
      </w:pPr>
      <w:r w:rsidRPr="0021587E">
        <w:t xml:space="preserve">And Italus, that led the </w:t>
      </w:r>
      <w:proofErr w:type="gramStart"/>
      <w:r w:rsidRPr="0021587E">
        <w:t>colony;</w:t>
      </w:r>
      <w:proofErr w:type="gramEnd"/>
    </w:p>
    <w:p w14:paraId="25B5BD89" w14:textId="06FDE46D" w:rsidR="003A417A" w:rsidRPr="0021587E" w:rsidRDefault="003A417A" w:rsidP="0021587E">
      <w:pPr>
        <w:pStyle w:val="Poetry"/>
      </w:pPr>
      <w:r w:rsidRPr="0021587E">
        <w:t>And ancient Janus, with his double face,</w:t>
      </w:r>
    </w:p>
    <w:p w14:paraId="4C6D10CF" w14:textId="77777777" w:rsidR="0021587E" w:rsidRDefault="003A417A" w:rsidP="0021587E">
      <w:pPr>
        <w:pStyle w:val="Poetry"/>
      </w:pPr>
      <w:r w:rsidRPr="0021587E">
        <w:t xml:space="preserve">And bunch of keys, the porter of the place. </w:t>
      </w:r>
    </w:p>
    <w:p w14:paraId="73F71F63" w14:textId="77777777" w:rsidR="0021587E" w:rsidRDefault="003A417A" w:rsidP="0021587E">
      <w:pPr>
        <w:pStyle w:val="Poetry"/>
      </w:pPr>
      <w:proofErr w:type="gramStart"/>
      <w:r w:rsidRPr="0021587E">
        <w:t>There</w:t>
      </w:r>
      <w:proofErr w:type="gramEnd"/>
      <w:r w:rsidRPr="0021587E">
        <w:t xml:space="preserve"> good Sabinus, planter of the vines, </w:t>
      </w:r>
    </w:p>
    <w:p w14:paraId="35545E94" w14:textId="77777777" w:rsidR="0021587E" w:rsidRDefault="003A417A" w:rsidP="0021587E">
      <w:pPr>
        <w:pStyle w:val="Poetry"/>
      </w:pPr>
      <w:r w:rsidRPr="0021587E">
        <w:t xml:space="preserve">On a short pruning hook his head reclines, </w:t>
      </w:r>
    </w:p>
    <w:p w14:paraId="483505D0" w14:textId="6A7C1591" w:rsidR="003A417A" w:rsidRPr="0021587E" w:rsidRDefault="003A417A" w:rsidP="0021587E">
      <w:pPr>
        <w:pStyle w:val="Poetry"/>
      </w:pPr>
      <w:r w:rsidRPr="0021587E">
        <w:t xml:space="preserve">And studiously surveys his gen’rous </w:t>
      </w:r>
      <w:proofErr w:type="gramStart"/>
      <w:r w:rsidRPr="0021587E">
        <w:t>wines;</w:t>
      </w:r>
      <w:proofErr w:type="gramEnd"/>
    </w:p>
    <w:p w14:paraId="352CDC9F" w14:textId="73F85505" w:rsidR="003A417A" w:rsidRPr="0021587E" w:rsidRDefault="003A417A" w:rsidP="0021587E">
      <w:pPr>
        <w:pStyle w:val="Poetry"/>
      </w:pPr>
      <w:r w:rsidRPr="0021587E">
        <w:t>Then warlike kings, who for their country fought,</w:t>
      </w:r>
    </w:p>
    <w:p w14:paraId="45D2B665" w14:textId="77777777" w:rsidR="0021587E" w:rsidRDefault="003A417A" w:rsidP="0021587E">
      <w:pPr>
        <w:pStyle w:val="Poetry"/>
      </w:pPr>
      <w:r w:rsidRPr="0021587E">
        <w:t xml:space="preserve">And honorable wounds from battle brought. </w:t>
      </w:r>
    </w:p>
    <w:p w14:paraId="49FB3423" w14:textId="77777777" w:rsidR="0021587E" w:rsidRDefault="003A417A" w:rsidP="0021587E">
      <w:pPr>
        <w:pStyle w:val="Poetry"/>
      </w:pPr>
      <w:r w:rsidRPr="0021587E">
        <w:t xml:space="preserve">Around the posts hung helmets, darts, and spears, </w:t>
      </w:r>
    </w:p>
    <w:p w14:paraId="1518945C" w14:textId="3FAC2459" w:rsidR="003A417A" w:rsidRPr="0021587E" w:rsidRDefault="003A417A" w:rsidP="0021587E">
      <w:pPr>
        <w:pStyle w:val="Poetry"/>
      </w:pPr>
      <w:r w:rsidRPr="0021587E">
        <w:t>And captive chariots, axes, shields, and bars,</w:t>
      </w:r>
    </w:p>
    <w:p w14:paraId="6B0043AB" w14:textId="77777777" w:rsidR="003A417A" w:rsidRPr="0021587E" w:rsidRDefault="003A417A" w:rsidP="0021587E">
      <w:pPr>
        <w:pStyle w:val="Poetry"/>
      </w:pPr>
      <w:r w:rsidRPr="0021587E">
        <w:t>And broken beaks of ships, the trophies of their wars.</w:t>
      </w:r>
    </w:p>
    <w:p w14:paraId="0430E472" w14:textId="5D7C3380" w:rsidR="003A417A" w:rsidRPr="0021587E" w:rsidRDefault="003A417A" w:rsidP="0021587E">
      <w:pPr>
        <w:pStyle w:val="Poetry"/>
      </w:pPr>
      <w:r w:rsidRPr="0021587E">
        <w:t>Above the rest, as chief of all the band,</w:t>
      </w:r>
    </w:p>
    <w:p w14:paraId="5F146BE0" w14:textId="77777777" w:rsidR="0021587E" w:rsidRDefault="003A417A" w:rsidP="0021587E">
      <w:pPr>
        <w:pStyle w:val="Poetry"/>
      </w:pPr>
      <w:r w:rsidRPr="0021587E">
        <w:t xml:space="preserve">Was Picus plac’d, a buckler in his </w:t>
      </w:r>
      <w:proofErr w:type="gramStart"/>
      <w:r w:rsidRPr="0021587E">
        <w:t>hand;</w:t>
      </w:r>
      <w:proofErr w:type="gramEnd"/>
      <w:r w:rsidRPr="0021587E">
        <w:t xml:space="preserve"> </w:t>
      </w:r>
    </w:p>
    <w:p w14:paraId="703C61B2" w14:textId="77777777" w:rsidR="0021587E" w:rsidRDefault="003A417A" w:rsidP="0021587E">
      <w:pPr>
        <w:pStyle w:val="Poetry"/>
      </w:pPr>
      <w:r w:rsidRPr="0021587E">
        <w:t xml:space="preserve">His other wav’d a long divining wand. </w:t>
      </w:r>
    </w:p>
    <w:p w14:paraId="6E2D5B14" w14:textId="77777777" w:rsidR="0021587E" w:rsidRDefault="003A417A" w:rsidP="0021587E">
      <w:pPr>
        <w:pStyle w:val="Poetry"/>
      </w:pPr>
      <w:r w:rsidRPr="0021587E">
        <w:t xml:space="preserve">Girt in his Gabin gown the hero sate, </w:t>
      </w:r>
    </w:p>
    <w:p w14:paraId="62B89D7D" w14:textId="577CEA17" w:rsidR="003A417A" w:rsidRPr="0021587E" w:rsidRDefault="003A417A" w:rsidP="0021587E">
      <w:pPr>
        <w:pStyle w:val="Poetry"/>
      </w:pPr>
      <w:r w:rsidRPr="0021587E">
        <w:t>Yet could not with his art avoid his fate:</w:t>
      </w:r>
    </w:p>
    <w:p w14:paraId="5F7EA777" w14:textId="2603A59C" w:rsidR="003A417A" w:rsidRPr="0021587E" w:rsidRDefault="003A417A" w:rsidP="0021587E">
      <w:pPr>
        <w:pStyle w:val="Poetry"/>
      </w:pPr>
      <w:r w:rsidRPr="0021587E">
        <w:t>For Circe long had lov’d the youth in vain,</w:t>
      </w:r>
    </w:p>
    <w:p w14:paraId="18EB5F04" w14:textId="77777777" w:rsidR="003A417A" w:rsidRPr="0021587E" w:rsidRDefault="003A417A" w:rsidP="0021587E">
      <w:pPr>
        <w:pStyle w:val="Poetry"/>
      </w:pPr>
      <w:r w:rsidRPr="0021587E">
        <w:t>Till love, refus’d, converted to disdain:</w:t>
      </w:r>
    </w:p>
    <w:p w14:paraId="18A8EDAE" w14:textId="77777777" w:rsidR="003A417A" w:rsidRPr="0021587E" w:rsidRDefault="003A417A" w:rsidP="0021587E">
      <w:pPr>
        <w:pStyle w:val="Poetry"/>
      </w:pPr>
      <w:r w:rsidRPr="0021587E">
        <w:t>Then, mixing pow’rful herbs, with magic art,</w:t>
      </w:r>
    </w:p>
    <w:p w14:paraId="791DBA17" w14:textId="77777777" w:rsidR="0021587E" w:rsidRDefault="003A417A" w:rsidP="0021587E">
      <w:pPr>
        <w:pStyle w:val="Poetry"/>
      </w:pPr>
      <w:r w:rsidRPr="0021587E">
        <w:t xml:space="preserve">She chang’d his form, who could not change his </w:t>
      </w:r>
      <w:proofErr w:type="gramStart"/>
      <w:r w:rsidRPr="0021587E">
        <w:t>heart;</w:t>
      </w:r>
      <w:proofErr w:type="gramEnd"/>
      <w:r w:rsidRPr="0021587E">
        <w:t xml:space="preserve"> </w:t>
      </w:r>
    </w:p>
    <w:p w14:paraId="23B2DBCB" w14:textId="74F5146E" w:rsidR="003A417A" w:rsidRPr="0021587E" w:rsidRDefault="003A417A" w:rsidP="0021587E">
      <w:pPr>
        <w:pStyle w:val="Poetry"/>
      </w:pPr>
      <w:r w:rsidRPr="0021587E">
        <w:t>Constrain’d him in a bird, and made him fly,</w:t>
      </w:r>
    </w:p>
    <w:p w14:paraId="1FA6BB56" w14:textId="45C48768" w:rsidR="003A417A" w:rsidRPr="0021587E" w:rsidRDefault="003A417A" w:rsidP="0021587E">
      <w:pPr>
        <w:pStyle w:val="Poetry"/>
      </w:pPr>
      <w:r w:rsidRPr="0021587E">
        <w:t>With party-color’d plumes, a chatt’ring pie.</w:t>
      </w:r>
    </w:p>
    <w:p w14:paraId="23ADEAFD" w14:textId="77777777" w:rsidR="0021587E" w:rsidRDefault="0021587E" w:rsidP="0021587E">
      <w:pPr>
        <w:pStyle w:val="Poetry"/>
      </w:pPr>
    </w:p>
    <w:p w14:paraId="4547F34C" w14:textId="5F4636B7" w:rsidR="0021587E" w:rsidRDefault="003A417A" w:rsidP="0021587E">
      <w:pPr>
        <w:pStyle w:val="Poetry"/>
      </w:pPr>
      <w:r w:rsidRPr="0021587E">
        <w:t xml:space="preserve">In this high temple, on a chair of state, </w:t>
      </w:r>
    </w:p>
    <w:p w14:paraId="5A49DF31" w14:textId="77777777" w:rsidR="0021587E" w:rsidRDefault="003A417A" w:rsidP="0021587E">
      <w:pPr>
        <w:pStyle w:val="Poetry"/>
      </w:pPr>
      <w:r w:rsidRPr="0021587E">
        <w:t xml:space="preserve">The seat of audience, old Latinus </w:t>
      </w:r>
      <w:proofErr w:type="gramStart"/>
      <w:r w:rsidRPr="0021587E">
        <w:t>sate;</w:t>
      </w:r>
      <w:proofErr w:type="gramEnd"/>
      <w:r w:rsidRPr="0021587E">
        <w:t xml:space="preserve"> </w:t>
      </w:r>
    </w:p>
    <w:p w14:paraId="43639B36" w14:textId="77777777" w:rsidR="0021587E" w:rsidRDefault="003A417A" w:rsidP="0021587E">
      <w:pPr>
        <w:pStyle w:val="Poetry"/>
      </w:pPr>
      <w:r w:rsidRPr="0021587E">
        <w:t xml:space="preserve">Then gave admission to the Trojan </w:t>
      </w:r>
      <w:proofErr w:type="gramStart"/>
      <w:r w:rsidRPr="0021587E">
        <w:t>train;</w:t>
      </w:r>
      <w:proofErr w:type="gramEnd"/>
      <w:r w:rsidRPr="0021587E">
        <w:t xml:space="preserve"> </w:t>
      </w:r>
    </w:p>
    <w:p w14:paraId="5A6D9BBF" w14:textId="5F044F50" w:rsidR="003A417A" w:rsidRPr="0021587E" w:rsidRDefault="003A417A" w:rsidP="0021587E">
      <w:pPr>
        <w:pStyle w:val="Poetry"/>
      </w:pPr>
      <w:r w:rsidRPr="0021587E">
        <w:t xml:space="preserve">And </w:t>
      </w:r>
      <w:proofErr w:type="gramStart"/>
      <w:r w:rsidRPr="0021587E">
        <w:t>thus</w:t>
      </w:r>
      <w:proofErr w:type="gramEnd"/>
      <w:r w:rsidRPr="0021587E">
        <w:t xml:space="preserve"> with pleasing accents he began:</w:t>
      </w:r>
    </w:p>
    <w:p w14:paraId="39FCCF7F" w14:textId="464DCF98" w:rsidR="003A417A" w:rsidRPr="0021587E" w:rsidRDefault="003A417A" w:rsidP="0021587E">
      <w:pPr>
        <w:pStyle w:val="Poetry"/>
      </w:pPr>
      <w:r w:rsidRPr="0021587E">
        <w:t>“Tell me, ye Trojans, for that name you own,</w:t>
      </w:r>
    </w:p>
    <w:p w14:paraId="541C544A" w14:textId="77777777" w:rsidR="0021587E" w:rsidRDefault="003A417A" w:rsidP="0021587E">
      <w:pPr>
        <w:pStyle w:val="Poetry"/>
      </w:pPr>
      <w:r w:rsidRPr="0021587E">
        <w:t xml:space="preserve">Nor is your course upon our coasts unknown— </w:t>
      </w:r>
    </w:p>
    <w:p w14:paraId="32B0FE33" w14:textId="3221C200" w:rsidR="003A417A" w:rsidRPr="0021587E" w:rsidRDefault="003A417A" w:rsidP="0021587E">
      <w:pPr>
        <w:pStyle w:val="Poetry"/>
      </w:pPr>
      <w:r w:rsidRPr="0021587E">
        <w:t>Say what you seek, and whither were you bound:</w:t>
      </w:r>
    </w:p>
    <w:p w14:paraId="20079707" w14:textId="77777777" w:rsidR="0021587E" w:rsidRDefault="003A417A" w:rsidP="0021587E">
      <w:pPr>
        <w:pStyle w:val="Poetry"/>
      </w:pPr>
      <w:r w:rsidRPr="0021587E">
        <w:t xml:space="preserve">Were you by stress of weather cast aground? </w:t>
      </w:r>
    </w:p>
    <w:p w14:paraId="4B14B3CF" w14:textId="5DDA7000" w:rsidR="003A417A" w:rsidRPr="0021587E" w:rsidRDefault="003A417A" w:rsidP="0021587E">
      <w:pPr>
        <w:pStyle w:val="Poetry"/>
      </w:pPr>
      <w:r w:rsidRPr="0021587E">
        <w:t>(Such dangers as on seas are often seen,</w:t>
      </w:r>
    </w:p>
    <w:p w14:paraId="7442D866" w14:textId="1B007495" w:rsidR="003A417A" w:rsidRPr="0021587E" w:rsidRDefault="003A417A" w:rsidP="0021587E">
      <w:pPr>
        <w:pStyle w:val="Poetry"/>
      </w:pPr>
      <w:r w:rsidRPr="0021587E">
        <w:lastRenderedPageBreak/>
        <w:t>And oft befall to miserable men,)</w:t>
      </w:r>
    </w:p>
    <w:p w14:paraId="435EB782" w14:textId="77777777" w:rsidR="0021587E" w:rsidRDefault="003A417A" w:rsidP="0021587E">
      <w:pPr>
        <w:pStyle w:val="Poetry"/>
      </w:pPr>
      <w:r w:rsidRPr="0021587E">
        <w:t xml:space="preserve">Or come, </w:t>
      </w:r>
      <w:proofErr w:type="gramStart"/>
      <w:r w:rsidRPr="0021587E">
        <w:t>your</w:t>
      </w:r>
      <w:proofErr w:type="gramEnd"/>
      <w:r w:rsidRPr="0021587E">
        <w:t xml:space="preserve"> shipping in our ports to lay, </w:t>
      </w:r>
    </w:p>
    <w:p w14:paraId="4374B6D8" w14:textId="7B85496C" w:rsidR="003A417A" w:rsidRPr="0021587E" w:rsidRDefault="003A417A" w:rsidP="0021587E">
      <w:pPr>
        <w:pStyle w:val="Poetry"/>
      </w:pPr>
      <w:r w:rsidRPr="0021587E">
        <w:t>Spent and disabled in so long a way?</w:t>
      </w:r>
    </w:p>
    <w:p w14:paraId="1F3DDE55" w14:textId="77777777" w:rsidR="0021587E" w:rsidRDefault="003A417A" w:rsidP="0021587E">
      <w:pPr>
        <w:pStyle w:val="Poetry"/>
      </w:pPr>
      <w:r w:rsidRPr="0021587E">
        <w:t xml:space="preserve">Say what you want: the Latians you shall find </w:t>
      </w:r>
    </w:p>
    <w:p w14:paraId="6F97449F" w14:textId="23B2D90F" w:rsidR="003A417A" w:rsidRPr="0021587E" w:rsidRDefault="003A417A" w:rsidP="0021587E">
      <w:pPr>
        <w:pStyle w:val="Poetry"/>
      </w:pPr>
      <w:r w:rsidRPr="0021587E">
        <w:t xml:space="preserve">Not forc’d to goodness, but by will </w:t>
      </w:r>
      <w:proofErr w:type="gramStart"/>
      <w:r w:rsidRPr="0021587E">
        <w:t>inclin’d;</w:t>
      </w:r>
      <w:proofErr w:type="gramEnd"/>
    </w:p>
    <w:p w14:paraId="0C587309" w14:textId="47E63C97" w:rsidR="003A417A" w:rsidRPr="0021587E" w:rsidRDefault="003A417A" w:rsidP="0021587E">
      <w:pPr>
        <w:pStyle w:val="Poetry"/>
      </w:pPr>
      <w:r w:rsidRPr="0021587E">
        <w:t>For, since the time of Saturn’s holy reign,</w:t>
      </w:r>
    </w:p>
    <w:p w14:paraId="3841D70B" w14:textId="77777777" w:rsidR="003A417A" w:rsidRPr="0021587E" w:rsidRDefault="003A417A" w:rsidP="0021587E">
      <w:pPr>
        <w:pStyle w:val="Poetry"/>
      </w:pPr>
      <w:r w:rsidRPr="0021587E">
        <w:t>His hospitable customs we retain.</w:t>
      </w:r>
    </w:p>
    <w:p w14:paraId="6E0F82A2" w14:textId="77777777" w:rsidR="0021587E" w:rsidRDefault="003A417A" w:rsidP="0021587E">
      <w:pPr>
        <w:pStyle w:val="Poetry"/>
      </w:pPr>
      <w:r w:rsidRPr="0021587E">
        <w:t xml:space="preserve">I call to mind (but time the tale has worn) </w:t>
      </w:r>
    </w:p>
    <w:p w14:paraId="50E3925E" w14:textId="66AF4C50" w:rsidR="003A417A" w:rsidRPr="0021587E" w:rsidRDefault="003A417A" w:rsidP="0021587E">
      <w:pPr>
        <w:pStyle w:val="Poetry"/>
      </w:pPr>
      <w:r w:rsidRPr="0021587E">
        <w:t>Th’ Arunci told, that Dardanus, tho’ born</w:t>
      </w:r>
    </w:p>
    <w:p w14:paraId="45730407" w14:textId="77777777" w:rsidR="003A417A" w:rsidRPr="0021587E" w:rsidRDefault="003A417A" w:rsidP="0021587E">
      <w:pPr>
        <w:pStyle w:val="Poetry"/>
      </w:pPr>
      <w:r w:rsidRPr="0021587E">
        <w:t>On Latian plains, yet sought the Phrygian shore,</w:t>
      </w:r>
    </w:p>
    <w:p w14:paraId="686E5F40" w14:textId="1A7CB9C8" w:rsidR="003A417A" w:rsidRPr="0021587E" w:rsidRDefault="003A417A" w:rsidP="0021587E">
      <w:pPr>
        <w:pStyle w:val="Poetry"/>
      </w:pPr>
      <w:r w:rsidRPr="0021587E">
        <w:t>And Samothracia, Samos call’d before.</w:t>
      </w:r>
      <w:r w:rsidRPr="0021587E">
        <w:tab/>
      </w:r>
    </w:p>
    <w:p w14:paraId="35B9913E" w14:textId="77777777" w:rsidR="0021587E" w:rsidRDefault="003A417A" w:rsidP="0021587E">
      <w:pPr>
        <w:pStyle w:val="Poetry"/>
      </w:pPr>
      <w:r w:rsidRPr="0021587E">
        <w:t xml:space="preserve">From Tuscan Coritum he claim’d his </w:t>
      </w:r>
      <w:proofErr w:type="gramStart"/>
      <w:r w:rsidRPr="0021587E">
        <w:t>birth;</w:t>
      </w:r>
      <w:proofErr w:type="gramEnd"/>
      <w:r w:rsidRPr="0021587E">
        <w:t xml:space="preserve"> </w:t>
      </w:r>
    </w:p>
    <w:p w14:paraId="16387140" w14:textId="77777777" w:rsidR="0021587E" w:rsidRDefault="003A417A" w:rsidP="0021587E">
      <w:pPr>
        <w:pStyle w:val="Poetry"/>
      </w:pPr>
      <w:r w:rsidRPr="0021587E">
        <w:t xml:space="preserve">But after, when exempt from mortal earth, </w:t>
      </w:r>
    </w:p>
    <w:p w14:paraId="6D490ADD" w14:textId="2B05BD35" w:rsidR="003A417A" w:rsidRPr="0021587E" w:rsidRDefault="003A417A" w:rsidP="0021587E">
      <w:pPr>
        <w:pStyle w:val="Poetry"/>
      </w:pPr>
      <w:r w:rsidRPr="0021587E">
        <w:t>From thence ascended to his kindred skies,</w:t>
      </w:r>
    </w:p>
    <w:p w14:paraId="2632C0B7" w14:textId="0E5D534F" w:rsidR="003A417A" w:rsidRDefault="003A417A" w:rsidP="0021587E">
      <w:pPr>
        <w:pStyle w:val="Poetry"/>
      </w:pPr>
      <w:r w:rsidRPr="0021587E">
        <w:t>A god, and, as a god, augments their sacrifice,”</w:t>
      </w:r>
    </w:p>
    <w:p w14:paraId="2D51B3E0" w14:textId="77777777" w:rsidR="0021587E" w:rsidRPr="0021587E" w:rsidRDefault="0021587E" w:rsidP="0021587E">
      <w:pPr>
        <w:pStyle w:val="Poetry"/>
      </w:pPr>
    </w:p>
    <w:p w14:paraId="0417ECD9" w14:textId="5811704C" w:rsidR="003A417A" w:rsidRPr="0021587E" w:rsidRDefault="003A417A" w:rsidP="0021587E">
      <w:pPr>
        <w:pStyle w:val="Poetry"/>
      </w:pPr>
      <w:r w:rsidRPr="0021587E">
        <w:t xml:space="preserve">He </w:t>
      </w:r>
      <w:proofErr w:type="gramStart"/>
      <w:r w:rsidRPr="0021587E">
        <w:t>said</w:t>
      </w:r>
      <w:proofErr w:type="gramEnd"/>
      <w:r w:rsidRPr="0021587E">
        <w:t>. Ilioneus made this reply:</w:t>
      </w:r>
    </w:p>
    <w:p w14:paraId="24E5F56F" w14:textId="77777777" w:rsidR="003A417A" w:rsidRPr="0021587E" w:rsidRDefault="003A417A" w:rsidP="0021587E">
      <w:pPr>
        <w:pStyle w:val="Poetry"/>
      </w:pPr>
      <w:r w:rsidRPr="0021587E">
        <w:t>“O king, of Faunus’ royal family!</w:t>
      </w:r>
    </w:p>
    <w:p w14:paraId="2104EA55" w14:textId="77777777" w:rsidR="0021587E" w:rsidRDefault="003A417A" w:rsidP="0021587E">
      <w:pPr>
        <w:pStyle w:val="Poetry"/>
      </w:pPr>
      <w:r w:rsidRPr="0021587E">
        <w:t xml:space="preserve">Nor wintry winds to Latium forc’d our way, </w:t>
      </w:r>
    </w:p>
    <w:p w14:paraId="25056A6F" w14:textId="300DEB34" w:rsidR="003A417A" w:rsidRPr="0021587E" w:rsidRDefault="003A417A" w:rsidP="0021587E">
      <w:pPr>
        <w:pStyle w:val="Poetry"/>
      </w:pPr>
      <w:r w:rsidRPr="0021587E">
        <w:t>Nor did the stars our wand’ring course betray.</w:t>
      </w:r>
    </w:p>
    <w:p w14:paraId="5BD0E642" w14:textId="77777777" w:rsidR="003A417A" w:rsidRPr="0021587E" w:rsidRDefault="003A417A" w:rsidP="0021587E">
      <w:pPr>
        <w:pStyle w:val="Poetry"/>
      </w:pPr>
      <w:r w:rsidRPr="0021587E">
        <w:t>Willing we sought your shores; and, hither bound,</w:t>
      </w:r>
    </w:p>
    <w:p w14:paraId="781E6C2E" w14:textId="426D23D8" w:rsidR="003A417A" w:rsidRPr="0021587E" w:rsidRDefault="003A417A" w:rsidP="0021587E">
      <w:pPr>
        <w:pStyle w:val="Poetry"/>
      </w:pPr>
      <w:r w:rsidRPr="0021587E">
        <w:t xml:space="preserve">The port, so long desir’d, at length we </w:t>
      </w:r>
      <w:proofErr w:type="gramStart"/>
      <w:r w:rsidRPr="0021587E">
        <w:t>found;</w:t>
      </w:r>
      <w:proofErr w:type="gramEnd"/>
    </w:p>
    <w:p w14:paraId="063E33D1" w14:textId="77777777" w:rsidR="0021587E" w:rsidRDefault="003A417A" w:rsidP="0021587E">
      <w:pPr>
        <w:pStyle w:val="Poetry"/>
      </w:pPr>
      <w:r w:rsidRPr="0021587E">
        <w:t xml:space="preserve">From our sweet homes and ancient realms </w:t>
      </w:r>
      <w:proofErr w:type="gramStart"/>
      <w:r w:rsidRPr="0021587E">
        <w:t>expell’d;</w:t>
      </w:r>
      <w:proofErr w:type="gramEnd"/>
      <w:r w:rsidRPr="0021587E">
        <w:t xml:space="preserve"> </w:t>
      </w:r>
    </w:p>
    <w:p w14:paraId="42292ABB" w14:textId="7004E125" w:rsidR="003A417A" w:rsidRPr="0021587E" w:rsidRDefault="003A417A" w:rsidP="0021587E">
      <w:pPr>
        <w:pStyle w:val="Poetry"/>
      </w:pPr>
      <w:r w:rsidRPr="0021587E">
        <w:t>Great as the greatest that the sun beheld.</w:t>
      </w:r>
    </w:p>
    <w:p w14:paraId="405911E3" w14:textId="77777777" w:rsidR="003A417A" w:rsidRPr="0021587E" w:rsidRDefault="003A417A" w:rsidP="0021587E">
      <w:pPr>
        <w:pStyle w:val="Poetry"/>
      </w:pPr>
      <w:r w:rsidRPr="0021587E">
        <w:t xml:space="preserve">The god began our line, who rules </w:t>
      </w:r>
      <w:proofErr w:type="gramStart"/>
      <w:r w:rsidRPr="0021587E">
        <w:t>above;</w:t>
      </w:r>
      <w:proofErr w:type="gramEnd"/>
    </w:p>
    <w:p w14:paraId="34101605" w14:textId="77777777" w:rsidR="003A417A" w:rsidRPr="0021587E" w:rsidRDefault="003A417A" w:rsidP="0021587E">
      <w:pPr>
        <w:pStyle w:val="Poetry"/>
      </w:pPr>
      <w:r w:rsidRPr="0021587E">
        <w:t>And, as our race, our king descends from Jove:</w:t>
      </w:r>
    </w:p>
    <w:p w14:paraId="68298E83" w14:textId="0F189124" w:rsidR="003A417A" w:rsidRPr="0021587E" w:rsidRDefault="003A417A" w:rsidP="0021587E">
      <w:pPr>
        <w:pStyle w:val="Poetry"/>
      </w:pPr>
      <w:r w:rsidRPr="0021587E">
        <w:t>And hither are we come, by his command,</w:t>
      </w:r>
    </w:p>
    <w:p w14:paraId="4D08E558" w14:textId="77777777" w:rsidR="0021587E" w:rsidRDefault="003A417A" w:rsidP="0021587E">
      <w:pPr>
        <w:pStyle w:val="Poetry"/>
      </w:pPr>
      <w:r w:rsidRPr="0021587E">
        <w:t xml:space="preserve">To crave admission in your happy land. </w:t>
      </w:r>
    </w:p>
    <w:p w14:paraId="1D4D297C" w14:textId="3C84C867" w:rsidR="003A417A" w:rsidRPr="0021587E" w:rsidRDefault="003A417A" w:rsidP="0021587E">
      <w:pPr>
        <w:pStyle w:val="Poetry"/>
      </w:pPr>
      <w:r w:rsidRPr="0021587E">
        <w:t xml:space="preserve">How dire a tempest, from Mycenae </w:t>
      </w:r>
      <w:proofErr w:type="gramStart"/>
      <w:r w:rsidRPr="0021587E">
        <w:t>pour’d,</w:t>
      </w:r>
      <w:proofErr w:type="gramEnd"/>
    </w:p>
    <w:p w14:paraId="3879EF14" w14:textId="77777777" w:rsidR="0021587E" w:rsidRDefault="003A417A" w:rsidP="0021587E">
      <w:pPr>
        <w:pStyle w:val="Poetry"/>
      </w:pPr>
      <w:r w:rsidRPr="0021587E">
        <w:t xml:space="preserve">Our plains, our temples, and our town </w:t>
      </w:r>
      <w:proofErr w:type="gramStart"/>
      <w:r w:rsidRPr="0021587E">
        <w:t>devour’d;</w:t>
      </w:r>
      <w:proofErr w:type="gramEnd"/>
      <w:r w:rsidRPr="0021587E">
        <w:t xml:space="preserve"> </w:t>
      </w:r>
    </w:p>
    <w:p w14:paraId="343D311F" w14:textId="69533736" w:rsidR="003A417A" w:rsidRPr="0021587E" w:rsidRDefault="003A417A" w:rsidP="0021587E">
      <w:pPr>
        <w:pStyle w:val="Poetry"/>
      </w:pPr>
      <w:r w:rsidRPr="0021587E">
        <w:t xml:space="preserve">What was the waste of war, what fierce </w:t>
      </w:r>
      <w:proofErr w:type="gramStart"/>
      <w:r w:rsidRPr="0021587E">
        <w:t>alarms</w:t>
      </w:r>
      <w:proofErr w:type="gramEnd"/>
    </w:p>
    <w:p w14:paraId="2A923925" w14:textId="0265CEEC" w:rsidR="003A417A" w:rsidRPr="0021587E" w:rsidRDefault="003A417A" w:rsidP="0021587E">
      <w:pPr>
        <w:pStyle w:val="Poetry"/>
      </w:pPr>
      <w:r w:rsidRPr="0021587E">
        <w:t xml:space="preserve">Shook Asia’s crown with European </w:t>
      </w:r>
      <w:proofErr w:type="gramStart"/>
      <w:r w:rsidRPr="0021587E">
        <w:t>arms;</w:t>
      </w:r>
      <w:proofErr w:type="gramEnd"/>
    </w:p>
    <w:p w14:paraId="59DF6242" w14:textId="77777777" w:rsidR="0021587E" w:rsidRDefault="003A417A" w:rsidP="0021587E">
      <w:pPr>
        <w:pStyle w:val="Poetry"/>
      </w:pPr>
      <w:r w:rsidRPr="0021587E">
        <w:t xml:space="preserve">Ev’n such have heard, if any such there be, </w:t>
      </w:r>
    </w:p>
    <w:p w14:paraId="6D51920D" w14:textId="77777777" w:rsidR="0021587E" w:rsidRDefault="003A417A" w:rsidP="0021587E">
      <w:pPr>
        <w:pStyle w:val="Poetry"/>
      </w:pPr>
      <w:r w:rsidRPr="0021587E">
        <w:t xml:space="preserve">Whose earth is bounded by the frozen </w:t>
      </w:r>
      <w:proofErr w:type="gramStart"/>
      <w:r w:rsidRPr="0021587E">
        <w:t>sea;</w:t>
      </w:r>
      <w:proofErr w:type="gramEnd"/>
      <w:r w:rsidRPr="0021587E">
        <w:t xml:space="preserve"> </w:t>
      </w:r>
    </w:p>
    <w:p w14:paraId="20E49E81" w14:textId="77777777" w:rsidR="0021587E" w:rsidRDefault="003A417A" w:rsidP="0021587E">
      <w:pPr>
        <w:pStyle w:val="Poetry"/>
      </w:pPr>
      <w:r w:rsidRPr="0021587E">
        <w:t xml:space="preserve">And such as, born beneath the burning sky </w:t>
      </w:r>
    </w:p>
    <w:p w14:paraId="46A713D6" w14:textId="6D5CEC5D" w:rsidR="003A417A" w:rsidRPr="0021587E" w:rsidRDefault="003A417A" w:rsidP="0021587E">
      <w:pPr>
        <w:pStyle w:val="Poetry"/>
      </w:pPr>
      <w:r w:rsidRPr="0021587E">
        <w:lastRenderedPageBreak/>
        <w:t>And sultry sun, betwixt the tropics lie.</w:t>
      </w:r>
    </w:p>
    <w:p w14:paraId="12B0D8F4" w14:textId="5D999A38" w:rsidR="003A417A" w:rsidRPr="0021587E" w:rsidRDefault="003A417A" w:rsidP="0021587E">
      <w:pPr>
        <w:pStyle w:val="Poetry"/>
      </w:pPr>
      <w:r w:rsidRPr="0021587E">
        <w:t>From that dire deluge, thro’ the wat’ry waste,</w:t>
      </w:r>
    </w:p>
    <w:p w14:paraId="629634E4" w14:textId="77777777" w:rsidR="0021587E" w:rsidRDefault="003A417A" w:rsidP="0021587E">
      <w:pPr>
        <w:pStyle w:val="Poetry"/>
      </w:pPr>
      <w:r w:rsidRPr="0021587E">
        <w:t xml:space="preserve">Such length of years, such various perils past, </w:t>
      </w:r>
    </w:p>
    <w:p w14:paraId="257FC4CF" w14:textId="68BE2B76" w:rsidR="003A417A" w:rsidRPr="0021587E" w:rsidRDefault="003A417A" w:rsidP="0021587E">
      <w:pPr>
        <w:pStyle w:val="Poetry"/>
      </w:pPr>
      <w:r w:rsidRPr="0021587E">
        <w:t xml:space="preserve">At </w:t>
      </w:r>
      <w:proofErr w:type="gramStart"/>
      <w:r w:rsidRPr="0021587E">
        <w:t>last</w:t>
      </w:r>
      <w:proofErr w:type="gramEnd"/>
      <w:r w:rsidRPr="0021587E">
        <w:t xml:space="preserve"> escap’d, to Latium we repair,</w:t>
      </w:r>
    </w:p>
    <w:p w14:paraId="31AE0D92" w14:textId="77777777" w:rsidR="003A417A" w:rsidRPr="0021587E" w:rsidRDefault="003A417A" w:rsidP="0021587E">
      <w:pPr>
        <w:pStyle w:val="Poetry"/>
      </w:pPr>
      <w:r w:rsidRPr="0021587E">
        <w:t>To beg what you without your want may spare:</w:t>
      </w:r>
    </w:p>
    <w:p w14:paraId="7D4B61BE" w14:textId="77777777" w:rsidR="003A417A" w:rsidRPr="0021587E" w:rsidRDefault="003A417A" w:rsidP="0021587E">
      <w:pPr>
        <w:pStyle w:val="Poetry"/>
      </w:pPr>
      <w:r w:rsidRPr="0021587E">
        <w:t xml:space="preserve">The common water, and the common </w:t>
      </w:r>
      <w:proofErr w:type="gramStart"/>
      <w:r w:rsidRPr="0021587E">
        <w:t>air;</w:t>
      </w:r>
      <w:proofErr w:type="gramEnd"/>
    </w:p>
    <w:p w14:paraId="38C92CB8" w14:textId="18C571AD" w:rsidR="0021587E" w:rsidRPr="0021587E" w:rsidRDefault="003A417A" w:rsidP="0021587E">
      <w:pPr>
        <w:pStyle w:val="Poetry"/>
      </w:pPr>
      <w:r w:rsidRPr="0021587E">
        <w:t xml:space="preserve">Sheds which </w:t>
      </w:r>
      <w:proofErr w:type="gramStart"/>
      <w:r w:rsidRPr="0021587E">
        <w:t>ourselves</w:t>
      </w:r>
      <w:proofErr w:type="gramEnd"/>
      <w:r w:rsidRPr="0021587E">
        <w:t xml:space="preserve"> will build, and mean abodes,</w:t>
      </w:r>
    </w:p>
    <w:p w14:paraId="3DAF9428" w14:textId="77777777" w:rsidR="0021587E" w:rsidRDefault="003A417A" w:rsidP="0021587E">
      <w:pPr>
        <w:pStyle w:val="Poetry"/>
      </w:pPr>
      <w:r w:rsidRPr="0021587E">
        <w:t xml:space="preserve">Fit to receive and serve our banish’d gods. </w:t>
      </w:r>
    </w:p>
    <w:p w14:paraId="376222D9" w14:textId="77777777" w:rsidR="0021587E" w:rsidRDefault="003A417A" w:rsidP="0021587E">
      <w:pPr>
        <w:pStyle w:val="Poetry"/>
      </w:pPr>
      <w:r w:rsidRPr="0021587E">
        <w:t xml:space="preserve">Nor our admission shall your realm disgrace, </w:t>
      </w:r>
    </w:p>
    <w:p w14:paraId="05EE8BFF" w14:textId="13D3975A" w:rsidR="003A417A" w:rsidRPr="0021587E" w:rsidRDefault="003A417A" w:rsidP="0021587E">
      <w:pPr>
        <w:pStyle w:val="Poetry"/>
      </w:pPr>
      <w:r w:rsidRPr="0021587E">
        <w:t>Nor length of time our gratitude efface.</w:t>
      </w:r>
    </w:p>
    <w:p w14:paraId="2B7D75ED" w14:textId="77777777" w:rsidR="003A417A" w:rsidRPr="0021587E" w:rsidRDefault="003A417A" w:rsidP="0021587E">
      <w:pPr>
        <w:pStyle w:val="Poetry"/>
      </w:pPr>
      <w:r w:rsidRPr="0021587E">
        <w:t>Besides, what endless honor you shall gain,</w:t>
      </w:r>
    </w:p>
    <w:p w14:paraId="0721D919" w14:textId="4577332D" w:rsidR="003A417A" w:rsidRPr="0021587E" w:rsidRDefault="003A417A" w:rsidP="0021587E">
      <w:pPr>
        <w:pStyle w:val="Poetry"/>
      </w:pPr>
      <w:r w:rsidRPr="0021587E">
        <w:t>To save and shelter Troy’s unhappy train!</w:t>
      </w:r>
    </w:p>
    <w:p w14:paraId="6FC71FB7" w14:textId="77777777" w:rsidR="0021587E" w:rsidRDefault="003A417A" w:rsidP="0021587E">
      <w:pPr>
        <w:pStyle w:val="Poetry"/>
      </w:pPr>
      <w:r w:rsidRPr="0021587E">
        <w:t xml:space="preserve">Now, by my sov’reign, and his fate, I swear, </w:t>
      </w:r>
    </w:p>
    <w:p w14:paraId="0D2F74AE" w14:textId="77777777" w:rsidR="00AA5E4E" w:rsidRDefault="003A417A" w:rsidP="0021587E">
      <w:pPr>
        <w:pStyle w:val="Poetry"/>
      </w:pPr>
      <w:r w:rsidRPr="0021587E">
        <w:t xml:space="preserve">Renown’d for faith in peace, for force in </w:t>
      </w:r>
      <w:proofErr w:type="gramStart"/>
      <w:r w:rsidRPr="0021587E">
        <w:t>war;</w:t>
      </w:r>
      <w:proofErr w:type="gramEnd"/>
      <w:r w:rsidRPr="0021587E">
        <w:t xml:space="preserve"> </w:t>
      </w:r>
    </w:p>
    <w:p w14:paraId="389238F3" w14:textId="2D8973E2" w:rsidR="003A417A" w:rsidRPr="0021587E" w:rsidRDefault="003A417A" w:rsidP="0021587E">
      <w:pPr>
        <w:pStyle w:val="Poetry"/>
      </w:pPr>
      <w:r w:rsidRPr="0021587E">
        <w:t>Oft our alliance other lands desir’d,</w:t>
      </w:r>
    </w:p>
    <w:p w14:paraId="5C9F83D7" w14:textId="77777777" w:rsidR="003A417A" w:rsidRPr="0021587E" w:rsidRDefault="003A417A" w:rsidP="0021587E">
      <w:pPr>
        <w:pStyle w:val="Poetry"/>
      </w:pPr>
      <w:r w:rsidRPr="0021587E">
        <w:t>And, what we seek of you, of us requir’d.</w:t>
      </w:r>
    </w:p>
    <w:p w14:paraId="6E91A678" w14:textId="2DA1A7F0" w:rsidR="003A417A" w:rsidRPr="0021587E" w:rsidRDefault="003A417A" w:rsidP="0021587E">
      <w:pPr>
        <w:pStyle w:val="Poetry"/>
      </w:pPr>
      <w:r w:rsidRPr="0021587E">
        <w:t>Despite not then, that in our hands we bear</w:t>
      </w:r>
    </w:p>
    <w:p w14:paraId="7D1E6BB5" w14:textId="77777777" w:rsidR="00AA5E4E" w:rsidRDefault="003A417A" w:rsidP="0021587E">
      <w:pPr>
        <w:pStyle w:val="Poetry"/>
      </w:pPr>
      <w:r w:rsidRPr="0021587E">
        <w:t xml:space="preserve">These holy boughs, sue with words of pray’r. </w:t>
      </w:r>
    </w:p>
    <w:p w14:paraId="7328FB5E" w14:textId="77777777" w:rsidR="00AA5E4E" w:rsidRDefault="003A417A" w:rsidP="0021587E">
      <w:pPr>
        <w:pStyle w:val="Poetry"/>
      </w:pPr>
      <w:r w:rsidRPr="0021587E">
        <w:t xml:space="preserve">Fate and the gods, by their supreme command, </w:t>
      </w:r>
    </w:p>
    <w:p w14:paraId="69610EA5" w14:textId="77777777" w:rsidR="00AA5E4E" w:rsidRDefault="003A417A" w:rsidP="0021587E">
      <w:pPr>
        <w:pStyle w:val="Poetry"/>
      </w:pPr>
      <w:r w:rsidRPr="0021587E">
        <w:t xml:space="preserve">Have doom’d our ships to seek the Latian land. </w:t>
      </w:r>
    </w:p>
    <w:p w14:paraId="64AC41DA" w14:textId="06403C97" w:rsidR="003A417A" w:rsidRPr="0021587E" w:rsidRDefault="003A417A" w:rsidP="0021587E">
      <w:pPr>
        <w:pStyle w:val="Poetry"/>
      </w:pPr>
      <w:r w:rsidRPr="0021587E">
        <w:t xml:space="preserve">To these abodes our fleet Apollo </w:t>
      </w:r>
      <w:proofErr w:type="gramStart"/>
      <w:r w:rsidRPr="0021587E">
        <w:t>sends;</w:t>
      </w:r>
      <w:proofErr w:type="gramEnd"/>
    </w:p>
    <w:p w14:paraId="3F673691" w14:textId="1085A1C7" w:rsidR="003A417A" w:rsidRPr="0021587E" w:rsidRDefault="003A417A" w:rsidP="0021587E">
      <w:pPr>
        <w:pStyle w:val="Poetry"/>
      </w:pPr>
      <w:r w:rsidRPr="0021587E">
        <w:t xml:space="preserve">Here Dardanus was born, and hither </w:t>
      </w:r>
      <w:proofErr w:type="gramStart"/>
      <w:r w:rsidRPr="0021587E">
        <w:t>tends;</w:t>
      </w:r>
      <w:proofErr w:type="gramEnd"/>
    </w:p>
    <w:p w14:paraId="0CEEA588" w14:textId="77777777" w:rsidR="00AA5E4E" w:rsidRDefault="003A417A" w:rsidP="0021587E">
      <w:pPr>
        <w:pStyle w:val="Poetry"/>
      </w:pPr>
      <w:r w:rsidRPr="0021587E">
        <w:t xml:space="preserve">Where Tuscan Tiber rolls with rapid force, </w:t>
      </w:r>
    </w:p>
    <w:p w14:paraId="4F8415FB" w14:textId="77777777" w:rsidR="00AA5E4E" w:rsidRDefault="003A417A" w:rsidP="0021587E">
      <w:pPr>
        <w:pStyle w:val="Poetry"/>
      </w:pPr>
      <w:r w:rsidRPr="0021587E">
        <w:t xml:space="preserve">And where Numicus opes his holy source. </w:t>
      </w:r>
    </w:p>
    <w:p w14:paraId="1ABD87C3" w14:textId="77777777" w:rsidR="00AA5E4E" w:rsidRDefault="003A417A" w:rsidP="0021587E">
      <w:pPr>
        <w:pStyle w:val="Poetry"/>
      </w:pPr>
      <w:r w:rsidRPr="0021587E">
        <w:t xml:space="preserve">Besides, our prince presents, with his request, </w:t>
      </w:r>
    </w:p>
    <w:p w14:paraId="75A52181" w14:textId="194C2F41" w:rsidR="003A417A" w:rsidRPr="0021587E" w:rsidRDefault="003A417A" w:rsidP="0021587E">
      <w:pPr>
        <w:pStyle w:val="Poetry"/>
      </w:pPr>
      <w:r w:rsidRPr="0021587E">
        <w:t>Some small remains of what his sire possess’d.</w:t>
      </w:r>
    </w:p>
    <w:p w14:paraId="5B0340FB" w14:textId="2291C4A6" w:rsidR="003A417A" w:rsidRPr="0021587E" w:rsidRDefault="003A417A" w:rsidP="0021587E">
      <w:pPr>
        <w:pStyle w:val="Poetry"/>
      </w:pPr>
      <w:r w:rsidRPr="0021587E">
        <w:t>This golden charger, snatch’d from burning Troy,</w:t>
      </w:r>
    </w:p>
    <w:p w14:paraId="098DB80C" w14:textId="77777777" w:rsidR="00AA5E4E" w:rsidRDefault="003A417A" w:rsidP="00AA5E4E">
      <w:pPr>
        <w:pStyle w:val="Poetry"/>
      </w:pPr>
      <w:r w:rsidRPr="00AA5E4E">
        <w:t xml:space="preserve">Anchises did in sacrifice </w:t>
      </w:r>
      <w:proofErr w:type="gramStart"/>
      <w:r w:rsidRPr="00AA5E4E">
        <w:t>employ;</w:t>
      </w:r>
      <w:proofErr w:type="gramEnd"/>
      <w:r w:rsidRPr="00AA5E4E">
        <w:t xml:space="preserve"> </w:t>
      </w:r>
    </w:p>
    <w:p w14:paraId="42BBA5A6" w14:textId="4D31C635" w:rsidR="003A417A" w:rsidRPr="00AA5E4E" w:rsidRDefault="003A417A" w:rsidP="00AA5E4E">
      <w:pPr>
        <w:pStyle w:val="Poetry"/>
      </w:pPr>
      <w:r w:rsidRPr="00AA5E4E">
        <w:t>This royal robe and this tiara wore</w:t>
      </w:r>
    </w:p>
    <w:p w14:paraId="00CFCE41" w14:textId="77777777" w:rsidR="00AA5E4E" w:rsidRDefault="003A417A" w:rsidP="00AA5E4E">
      <w:pPr>
        <w:pStyle w:val="Poetry"/>
      </w:pPr>
      <w:r w:rsidRPr="00AA5E4E">
        <w:t xml:space="preserve">Old Priam, and this golden scepter bore </w:t>
      </w:r>
    </w:p>
    <w:p w14:paraId="33CEAB72" w14:textId="1CDA6134" w:rsidR="003A417A" w:rsidRPr="00AA5E4E" w:rsidRDefault="003A417A" w:rsidP="00AA5E4E">
      <w:pPr>
        <w:pStyle w:val="Poetry"/>
      </w:pPr>
      <w:r w:rsidRPr="00AA5E4E">
        <w:t xml:space="preserve">In full assemblies, and in solemn </w:t>
      </w:r>
      <w:proofErr w:type="gramStart"/>
      <w:r w:rsidRPr="00AA5E4E">
        <w:t>games;</w:t>
      </w:r>
      <w:proofErr w:type="gramEnd"/>
    </w:p>
    <w:p w14:paraId="1A93FB99" w14:textId="6937CA5F" w:rsidR="003A417A" w:rsidRDefault="003A417A" w:rsidP="00AA5E4E">
      <w:pPr>
        <w:pStyle w:val="Poetry"/>
      </w:pPr>
      <w:r w:rsidRPr="00AA5E4E">
        <w:t>These purple vests were weav’d by Dardan dames.”</w:t>
      </w:r>
    </w:p>
    <w:p w14:paraId="1C5B7E33" w14:textId="77777777" w:rsidR="00AA5E4E" w:rsidRPr="00AA5E4E" w:rsidRDefault="00AA5E4E" w:rsidP="00AA5E4E">
      <w:pPr>
        <w:pStyle w:val="Poetry"/>
      </w:pPr>
    </w:p>
    <w:p w14:paraId="481AC102" w14:textId="77777777" w:rsidR="00AA5E4E" w:rsidRDefault="003A417A" w:rsidP="00AA5E4E">
      <w:pPr>
        <w:pStyle w:val="Poetry"/>
      </w:pPr>
      <w:proofErr w:type="gramStart"/>
      <w:r w:rsidRPr="00AA5E4E">
        <w:t>Thus</w:t>
      </w:r>
      <w:proofErr w:type="gramEnd"/>
      <w:r w:rsidRPr="00AA5E4E">
        <w:t xml:space="preserve"> while he spoke, Latinus roll’d around </w:t>
      </w:r>
    </w:p>
    <w:p w14:paraId="41B244D4" w14:textId="77777777" w:rsidR="00AA5E4E" w:rsidRDefault="003A417A" w:rsidP="00AA5E4E">
      <w:pPr>
        <w:pStyle w:val="Poetry"/>
      </w:pPr>
      <w:r w:rsidRPr="00AA5E4E">
        <w:t xml:space="preserve">His eyes, and fix’d a while upon the ground. </w:t>
      </w:r>
    </w:p>
    <w:p w14:paraId="04EBC54A" w14:textId="77777777" w:rsidR="00AA5E4E" w:rsidRDefault="003A417A" w:rsidP="00AA5E4E">
      <w:pPr>
        <w:pStyle w:val="Poetry"/>
      </w:pPr>
      <w:r w:rsidRPr="00AA5E4E">
        <w:lastRenderedPageBreak/>
        <w:t xml:space="preserve">Intent he seem’d, and anxious in his </w:t>
      </w:r>
      <w:proofErr w:type="gramStart"/>
      <w:r w:rsidRPr="00AA5E4E">
        <w:t>breast;</w:t>
      </w:r>
      <w:proofErr w:type="gramEnd"/>
      <w:r w:rsidRPr="00AA5E4E">
        <w:t xml:space="preserve"> </w:t>
      </w:r>
    </w:p>
    <w:p w14:paraId="3A27E57D" w14:textId="6F0744EA" w:rsidR="003A417A" w:rsidRPr="00AA5E4E" w:rsidRDefault="003A417A" w:rsidP="00AA5E4E">
      <w:pPr>
        <w:pStyle w:val="Poetry"/>
      </w:pPr>
      <w:r w:rsidRPr="00AA5E4E">
        <w:t>Not by the scepter mov’d, or kingly vest,</w:t>
      </w:r>
    </w:p>
    <w:p w14:paraId="279BBC23" w14:textId="198F72E8" w:rsidR="003A417A" w:rsidRPr="00AA5E4E" w:rsidRDefault="003A417A" w:rsidP="00AA5E4E">
      <w:pPr>
        <w:pStyle w:val="Poetry"/>
      </w:pPr>
      <w:r w:rsidRPr="00AA5E4E">
        <w:t xml:space="preserve">But pond’ring future things of wondrous </w:t>
      </w:r>
      <w:proofErr w:type="gramStart"/>
      <w:r w:rsidRPr="00AA5E4E">
        <w:t>weight;</w:t>
      </w:r>
      <w:proofErr w:type="gramEnd"/>
    </w:p>
    <w:p w14:paraId="1C8D4862" w14:textId="77777777" w:rsidR="003A417A" w:rsidRPr="00AA5E4E" w:rsidRDefault="003A417A" w:rsidP="00AA5E4E">
      <w:pPr>
        <w:pStyle w:val="Poetry"/>
      </w:pPr>
      <w:r w:rsidRPr="00AA5E4E">
        <w:t>Succession, empire, and his daughter’s fate.</w:t>
      </w:r>
    </w:p>
    <w:p w14:paraId="0F32B1C3" w14:textId="77777777" w:rsidR="00AA5E4E" w:rsidRDefault="003A417A" w:rsidP="00AA5E4E">
      <w:pPr>
        <w:pStyle w:val="Poetry"/>
      </w:pPr>
      <w:r w:rsidRPr="00AA5E4E">
        <w:t xml:space="preserve">On these he mus’d within his thoughtful mind, </w:t>
      </w:r>
    </w:p>
    <w:p w14:paraId="731E9DE2" w14:textId="2F37EAAD" w:rsidR="003A417A" w:rsidRPr="00AA5E4E" w:rsidRDefault="003A417A" w:rsidP="00AA5E4E">
      <w:pPr>
        <w:pStyle w:val="Poetry"/>
      </w:pPr>
      <w:r w:rsidRPr="00AA5E4E">
        <w:t>And then revolv’d what Faunus had divin’d.</w:t>
      </w:r>
    </w:p>
    <w:p w14:paraId="789BCF79" w14:textId="77777777" w:rsidR="003A417A" w:rsidRPr="00AA5E4E" w:rsidRDefault="003A417A" w:rsidP="00AA5E4E">
      <w:pPr>
        <w:pStyle w:val="Poetry"/>
      </w:pPr>
      <w:r w:rsidRPr="00AA5E4E">
        <w:t>This was the foreign prince, by fate decreed</w:t>
      </w:r>
    </w:p>
    <w:p w14:paraId="0C735636" w14:textId="48250692" w:rsidR="003A417A" w:rsidRPr="00AA5E4E" w:rsidRDefault="003A417A" w:rsidP="00AA5E4E">
      <w:pPr>
        <w:pStyle w:val="Poetry"/>
      </w:pPr>
      <w:r w:rsidRPr="00AA5E4E">
        <w:t xml:space="preserve">To share his scepter, and Lavinia’s </w:t>
      </w:r>
      <w:proofErr w:type="gramStart"/>
      <w:r w:rsidRPr="00AA5E4E">
        <w:t>bed;</w:t>
      </w:r>
      <w:proofErr w:type="gramEnd"/>
    </w:p>
    <w:p w14:paraId="144C4160" w14:textId="77777777" w:rsidR="00AA5E4E" w:rsidRDefault="003A417A" w:rsidP="00AA5E4E">
      <w:pPr>
        <w:pStyle w:val="Poetry"/>
      </w:pPr>
      <w:r w:rsidRPr="00AA5E4E">
        <w:t xml:space="preserve">This was the race that sure portents foreshew </w:t>
      </w:r>
    </w:p>
    <w:p w14:paraId="3FBF15D5" w14:textId="4F79F22B" w:rsidR="003A417A" w:rsidRPr="00AA5E4E" w:rsidRDefault="003A417A" w:rsidP="00AA5E4E">
      <w:pPr>
        <w:pStyle w:val="Poetry"/>
      </w:pPr>
      <w:r w:rsidRPr="00AA5E4E">
        <w:t>To sway the world, and land and sea subdue.</w:t>
      </w:r>
    </w:p>
    <w:p w14:paraId="20B55968" w14:textId="77777777" w:rsidR="003A417A" w:rsidRPr="00AA5E4E" w:rsidRDefault="003A417A" w:rsidP="00AA5E4E">
      <w:pPr>
        <w:pStyle w:val="Poetry"/>
      </w:pPr>
      <w:r w:rsidRPr="00AA5E4E">
        <w:t>At length he rais’d his cheerful head, and spoke:</w:t>
      </w:r>
    </w:p>
    <w:p w14:paraId="6833BA21" w14:textId="77777777" w:rsidR="003A417A" w:rsidRPr="00AA5E4E" w:rsidRDefault="003A417A" w:rsidP="00AA5E4E">
      <w:pPr>
        <w:pStyle w:val="Poetry"/>
      </w:pPr>
      <w:r w:rsidRPr="00AA5E4E">
        <w:t>“The pow’rs,” said he, “the pow’rs we both invoke,</w:t>
      </w:r>
    </w:p>
    <w:p w14:paraId="23786B8B" w14:textId="62E3A95E" w:rsidR="003A417A" w:rsidRPr="00AA5E4E" w:rsidRDefault="003A417A" w:rsidP="00AA5E4E">
      <w:pPr>
        <w:pStyle w:val="Poetry"/>
      </w:pPr>
      <w:r w:rsidRPr="00AA5E4E">
        <w:t>To you, and yours, and mine, propitious be,</w:t>
      </w:r>
    </w:p>
    <w:p w14:paraId="486F40BB" w14:textId="77777777" w:rsidR="00AA5E4E" w:rsidRDefault="003A417A" w:rsidP="00AA5E4E">
      <w:pPr>
        <w:pStyle w:val="Poetry"/>
      </w:pPr>
      <w:r w:rsidRPr="00AA5E4E">
        <w:t xml:space="preserve">And firm our purpose with their augury! </w:t>
      </w:r>
    </w:p>
    <w:p w14:paraId="5DC26805" w14:textId="52E57967" w:rsidR="003A417A" w:rsidRPr="00AA5E4E" w:rsidRDefault="003A417A" w:rsidP="00AA5E4E">
      <w:pPr>
        <w:pStyle w:val="Poetry"/>
      </w:pPr>
      <w:r w:rsidRPr="00AA5E4E">
        <w:t xml:space="preserve">Have what you ask; your presents I </w:t>
      </w:r>
      <w:proofErr w:type="gramStart"/>
      <w:r w:rsidRPr="00AA5E4E">
        <w:t>receive;</w:t>
      </w:r>
      <w:proofErr w:type="gramEnd"/>
    </w:p>
    <w:p w14:paraId="4A74CF16" w14:textId="77777777" w:rsidR="00AA5E4E" w:rsidRDefault="003A417A" w:rsidP="00AA5E4E">
      <w:pPr>
        <w:pStyle w:val="Poetry"/>
      </w:pPr>
      <w:r w:rsidRPr="00AA5E4E">
        <w:t xml:space="preserve">Land, where and when you please, with ample </w:t>
      </w:r>
      <w:proofErr w:type="gramStart"/>
      <w:r w:rsidRPr="00AA5E4E">
        <w:t>leave;</w:t>
      </w:r>
      <w:proofErr w:type="gramEnd"/>
      <w:r w:rsidRPr="00AA5E4E">
        <w:t xml:space="preserve"> </w:t>
      </w:r>
    </w:p>
    <w:p w14:paraId="061D6E52" w14:textId="6F131761" w:rsidR="003A417A" w:rsidRPr="00AA5E4E" w:rsidRDefault="003A417A" w:rsidP="00AA5E4E">
      <w:pPr>
        <w:pStyle w:val="Poetry"/>
      </w:pPr>
      <w:r w:rsidRPr="00AA5E4E">
        <w:t xml:space="preserve">Partake and use my kingdom as your </w:t>
      </w:r>
      <w:proofErr w:type="gramStart"/>
      <w:r w:rsidRPr="00AA5E4E">
        <w:t>own;</w:t>
      </w:r>
      <w:proofErr w:type="gramEnd"/>
    </w:p>
    <w:p w14:paraId="321E05D9" w14:textId="691D53AC" w:rsidR="003A417A" w:rsidRPr="00AA5E4E" w:rsidRDefault="003A417A" w:rsidP="00AA5E4E">
      <w:pPr>
        <w:pStyle w:val="Poetry"/>
      </w:pPr>
      <w:r w:rsidRPr="00AA5E4E">
        <w:t>All shall be yours, while I command the crown:</w:t>
      </w:r>
    </w:p>
    <w:p w14:paraId="44D3294D" w14:textId="77777777" w:rsidR="003A417A" w:rsidRPr="00AA5E4E" w:rsidRDefault="003A417A" w:rsidP="00AA5E4E">
      <w:pPr>
        <w:pStyle w:val="Poetry"/>
      </w:pPr>
      <w:r w:rsidRPr="00AA5E4E">
        <w:t>And, if my wish’d alliance please your king,</w:t>
      </w:r>
    </w:p>
    <w:p w14:paraId="4FCF8595" w14:textId="77777777" w:rsidR="00AA5E4E" w:rsidRDefault="003A417A" w:rsidP="00AA5E4E">
      <w:pPr>
        <w:pStyle w:val="Poetry"/>
      </w:pPr>
      <w:r w:rsidRPr="00AA5E4E">
        <w:t xml:space="preserve">Tell him he should not send the </w:t>
      </w:r>
      <w:proofErr w:type="gramStart"/>
      <w:r w:rsidRPr="00AA5E4E">
        <w:t>peace, but</w:t>
      </w:r>
      <w:proofErr w:type="gramEnd"/>
      <w:r w:rsidRPr="00AA5E4E">
        <w:t xml:space="preserve"> bring. </w:t>
      </w:r>
    </w:p>
    <w:p w14:paraId="73E45625" w14:textId="251FCB85" w:rsidR="003A417A" w:rsidRPr="00AA5E4E" w:rsidRDefault="003A417A" w:rsidP="00AA5E4E">
      <w:pPr>
        <w:pStyle w:val="Poetry"/>
      </w:pPr>
      <w:r w:rsidRPr="00AA5E4E">
        <w:t xml:space="preserve">Then let him not a friend’s embraces </w:t>
      </w:r>
      <w:proofErr w:type="gramStart"/>
      <w:r w:rsidRPr="00AA5E4E">
        <w:t>fear;</w:t>
      </w:r>
      <w:proofErr w:type="gramEnd"/>
    </w:p>
    <w:p w14:paraId="19C9CE38" w14:textId="77777777" w:rsidR="003A417A" w:rsidRPr="00AA5E4E" w:rsidRDefault="003A417A" w:rsidP="00AA5E4E">
      <w:pPr>
        <w:pStyle w:val="Poetry"/>
      </w:pPr>
      <w:r w:rsidRPr="00AA5E4E">
        <w:t>The peace is made when I behold him here.</w:t>
      </w:r>
    </w:p>
    <w:p w14:paraId="6DF8E8B9" w14:textId="3C89F800" w:rsidR="003A417A" w:rsidRPr="00AA5E4E" w:rsidRDefault="003A417A" w:rsidP="00AA5E4E">
      <w:pPr>
        <w:pStyle w:val="Poetry"/>
      </w:pPr>
      <w:r w:rsidRPr="00AA5E4E">
        <w:t>Besides this answer, tell my royal guest,</w:t>
      </w:r>
    </w:p>
    <w:p w14:paraId="0104EBC2" w14:textId="77777777" w:rsidR="003A417A" w:rsidRPr="00AA5E4E" w:rsidRDefault="003A417A" w:rsidP="00AA5E4E">
      <w:pPr>
        <w:pStyle w:val="Poetry"/>
      </w:pPr>
      <w:r w:rsidRPr="00AA5E4E">
        <w:t>I add to his commands my own request:</w:t>
      </w:r>
    </w:p>
    <w:p w14:paraId="44654C2C" w14:textId="77777777" w:rsidR="00AA5E4E" w:rsidRDefault="003A417A" w:rsidP="00AA5E4E">
      <w:pPr>
        <w:pStyle w:val="Poetry"/>
      </w:pPr>
      <w:r w:rsidRPr="00AA5E4E">
        <w:t xml:space="preserve">One only daughter </w:t>
      </w:r>
      <w:proofErr w:type="gramStart"/>
      <w:r w:rsidRPr="00AA5E4E">
        <w:t>heirs</w:t>
      </w:r>
      <w:proofErr w:type="gramEnd"/>
      <w:r w:rsidRPr="00AA5E4E">
        <w:t xml:space="preserve"> my crown and state, </w:t>
      </w:r>
    </w:p>
    <w:p w14:paraId="05AF9D6E" w14:textId="77777777" w:rsidR="00AA5E4E" w:rsidRDefault="003A417A" w:rsidP="00AA5E4E">
      <w:pPr>
        <w:pStyle w:val="Poetry"/>
      </w:pPr>
      <w:r w:rsidRPr="00AA5E4E">
        <w:t xml:space="preserve">Whom not our oracles, nor Heav’n, nor fate, </w:t>
      </w:r>
    </w:p>
    <w:p w14:paraId="34D53058" w14:textId="7D2814B7" w:rsidR="003A417A" w:rsidRPr="00AA5E4E" w:rsidRDefault="003A417A" w:rsidP="00AA5E4E">
      <w:pPr>
        <w:pStyle w:val="Poetry"/>
      </w:pPr>
      <w:r w:rsidRPr="00AA5E4E">
        <w:t>Nor frequent prodigies, permit to join</w:t>
      </w:r>
    </w:p>
    <w:p w14:paraId="71AC62A7" w14:textId="0B4D8ECD" w:rsidR="003A417A" w:rsidRPr="00AA5E4E" w:rsidRDefault="003A417A" w:rsidP="00AA5E4E">
      <w:pPr>
        <w:pStyle w:val="Poetry"/>
      </w:pPr>
      <w:r w:rsidRPr="00AA5E4E">
        <w:t>With any native of th’ Ausonian line.</w:t>
      </w:r>
    </w:p>
    <w:p w14:paraId="02CC93D6" w14:textId="77777777" w:rsidR="00AA5E4E" w:rsidRDefault="003A417A" w:rsidP="00AA5E4E">
      <w:pPr>
        <w:pStyle w:val="Poetry"/>
      </w:pPr>
      <w:r w:rsidRPr="00AA5E4E">
        <w:t xml:space="preserve">A foreign son-in-law shall come from far </w:t>
      </w:r>
    </w:p>
    <w:p w14:paraId="08A6078C" w14:textId="77777777" w:rsidR="00AA5E4E" w:rsidRDefault="003A417A" w:rsidP="00AA5E4E">
      <w:pPr>
        <w:pStyle w:val="Poetry"/>
      </w:pPr>
      <w:r w:rsidRPr="00AA5E4E">
        <w:t xml:space="preserve">(Such is our doom), a chief renown’d in war, </w:t>
      </w:r>
    </w:p>
    <w:p w14:paraId="7D519F55" w14:textId="7D503249" w:rsidR="003A417A" w:rsidRPr="00AA5E4E" w:rsidRDefault="003A417A" w:rsidP="00AA5E4E">
      <w:pPr>
        <w:pStyle w:val="Poetry"/>
      </w:pPr>
      <w:r w:rsidRPr="00AA5E4E">
        <w:t>Whose race shall bear aloft the Latian name,</w:t>
      </w:r>
    </w:p>
    <w:p w14:paraId="3F5A6F73" w14:textId="77777777" w:rsidR="003A417A" w:rsidRPr="00AA5E4E" w:rsidRDefault="003A417A" w:rsidP="00AA5E4E">
      <w:pPr>
        <w:pStyle w:val="Poetry"/>
      </w:pPr>
      <w:r w:rsidRPr="00AA5E4E">
        <w:t>And thro’ the conquer’d world diffuse our fame.</w:t>
      </w:r>
    </w:p>
    <w:p w14:paraId="0B725417" w14:textId="0A1FECA9" w:rsidR="003A417A" w:rsidRPr="00AA5E4E" w:rsidRDefault="003A417A" w:rsidP="00AA5E4E">
      <w:pPr>
        <w:pStyle w:val="Poetry"/>
      </w:pPr>
      <w:r w:rsidRPr="00AA5E4E">
        <w:t>Himself to be the man the fates require,</w:t>
      </w:r>
    </w:p>
    <w:p w14:paraId="3C10AA82" w14:textId="77777777" w:rsidR="003A417A" w:rsidRPr="00AA5E4E" w:rsidRDefault="003A417A" w:rsidP="00AA5E4E">
      <w:pPr>
        <w:pStyle w:val="Poetry"/>
      </w:pPr>
      <w:r w:rsidRPr="00AA5E4E">
        <w:t>I firmly judge, and, what I judge, desire.”</w:t>
      </w:r>
    </w:p>
    <w:p w14:paraId="3611CC78" w14:textId="77777777" w:rsidR="00AA5E4E" w:rsidRDefault="00AA5E4E" w:rsidP="00AA5E4E">
      <w:pPr>
        <w:pStyle w:val="Poetry"/>
      </w:pPr>
    </w:p>
    <w:p w14:paraId="51A701F9" w14:textId="77777777" w:rsidR="00AA5E4E" w:rsidRDefault="003A417A" w:rsidP="00AA5E4E">
      <w:pPr>
        <w:pStyle w:val="Poetry"/>
      </w:pPr>
      <w:r w:rsidRPr="00AA5E4E">
        <w:lastRenderedPageBreak/>
        <w:t xml:space="preserve">He said, and then on each bestow’d a steed. </w:t>
      </w:r>
    </w:p>
    <w:p w14:paraId="179AC711" w14:textId="77777777" w:rsidR="00AA5E4E" w:rsidRDefault="003A417A" w:rsidP="00AA5E4E">
      <w:pPr>
        <w:pStyle w:val="Poetry"/>
      </w:pPr>
      <w:r w:rsidRPr="00AA5E4E">
        <w:t xml:space="preserve">Three hundred horses, in high stables fed, </w:t>
      </w:r>
    </w:p>
    <w:p w14:paraId="666A00E3" w14:textId="0F0395E9" w:rsidR="003A417A" w:rsidRPr="00AA5E4E" w:rsidRDefault="003A417A" w:rsidP="00AA5E4E">
      <w:pPr>
        <w:pStyle w:val="Poetry"/>
      </w:pPr>
      <w:r w:rsidRPr="00AA5E4E">
        <w:t>Stood ready, shining all, and smoothly dress’d:</w:t>
      </w:r>
    </w:p>
    <w:p w14:paraId="0BB0DF22" w14:textId="1C691C88" w:rsidR="003A417A" w:rsidRPr="00AA5E4E" w:rsidRDefault="003A417A" w:rsidP="00AA5E4E">
      <w:pPr>
        <w:pStyle w:val="Poetry"/>
      </w:pPr>
      <w:r w:rsidRPr="00AA5E4E">
        <w:t>Of these he chose the fairest and the best,</w:t>
      </w:r>
    </w:p>
    <w:p w14:paraId="2C32A634" w14:textId="77777777" w:rsidR="00AA5E4E" w:rsidRDefault="003A417A" w:rsidP="00AA5E4E">
      <w:pPr>
        <w:pStyle w:val="Poetry"/>
      </w:pPr>
      <w:r w:rsidRPr="00AA5E4E">
        <w:t xml:space="preserve">To mount the Trojan troop. At his command </w:t>
      </w:r>
    </w:p>
    <w:p w14:paraId="748C3F04" w14:textId="77777777" w:rsidR="00AA5E4E" w:rsidRDefault="003A417A" w:rsidP="00AA5E4E">
      <w:pPr>
        <w:pStyle w:val="Poetry"/>
      </w:pPr>
      <w:r w:rsidRPr="00AA5E4E">
        <w:t xml:space="preserve">The </w:t>
      </w:r>
      <w:proofErr w:type="gramStart"/>
      <w:r w:rsidRPr="00AA5E4E">
        <w:t>steeds</w:t>
      </w:r>
      <w:proofErr w:type="gramEnd"/>
      <w:r w:rsidRPr="00AA5E4E">
        <w:t xml:space="preserve"> caparison’d with purple stand, </w:t>
      </w:r>
    </w:p>
    <w:p w14:paraId="1B6CC696" w14:textId="2E1EF43B" w:rsidR="003A417A" w:rsidRPr="00AA5E4E" w:rsidRDefault="003A417A" w:rsidP="00AA5E4E">
      <w:pPr>
        <w:pStyle w:val="Poetry"/>
      </w:pPr>
      <w:r w:rsidRPr="00AA5E4E">
        <w:t>With golden trappings, glorious to behold,</w:t>
      </w:r>
    </w:p>
    <w:p w14:paraId="370B3AEA" w14:textId="77777777" w:rsidR="003A417A" w:rsidRPr="00AA5E4E" w:rsidRDefault="003A417A" w:rsidP="00AA5E4E">
      <w:pPr>
        <w:pStyle w:val="Poetry"/>
      </w:pPr>
      <w:r w:rsidRPr="00AA5E4E">
        <w:t>And champ betwixt their teeth the foaming gold.</w:t>
      </w:r>
    </w:p>
    <w:p w14:paraId="44DFF55B" w14:textId="12230B6B" w:rsidR="003A417A" w:rsidRPr="00AA5E4E" w:rsidRDefault="003A417A" w:rsidP="00AA5E4E">
      <w:pPr>
        <w:pStyle w:val="Poetry"/>
      </w:pPr>
      <w:r w:rsidRPr="00AA5E4E">
        <w:t>Then to his absent guest the king decreed</w:t>
      </w:r>
    </w:p>
    <w:p w14:paraId="089C87F3" w14:textId="77777777" w:rsidR="00AA5E4E" w:rsidRDefault="003A417A" w:rsidP="00AA5E4E">
      <w:pPr>
        <w:pStyle w:val="Poetry"/>
      </w:pPr>
      <w:r w:rsidRPr="00AA5E4E">
        <w:t xml:space="preserve">A pair of coursers born of heav’nly breed, </w:t>
      </w:r>
    </w:p>
    <w:p w14:paraId="523961C6" w14:textId="77777777" w:rsidR="00AA5E4E" w:rsidRDefault="003A417A" w:rsidP="00AA5E4E">
      <w:pPr>
        <w:pStyle w:val="Poetry"/>
      </w:pPr>
      <w:r w:rsidRPr="00AA5E4E">
        <w:t xml:space="preserve">Who from their nostrils breath’d </w:t>
      </w:r>
      <w:proofErr w:type="gramStart"/>
      <w:r w:rsidRPr="00AA5E4E">
        <w:t>ethereal fire;</w:t>
      </w:r>
      <w:proofErr w:type="gramEnd"/>
      <w:r w:rsidRPr="00AA5E4E">
        <w:t xml:space="preserve"> </w:t>
      </w:r>
    </w:p>
    <w:p w14:paraId="5ED46F6F" w14:textId="78182B13" w:rsidR="003A417A" w:rsidRPr="00AA5E4E" w:rsidRDefault="003A417A" w:rsidP="00AA5E4E">
      <w:pPr>
        <w:pStyle w:val="Poetry"/>
      </w:pPr>
      <w:r w:rsidRPr="00AA5E4E">
        <w:t>Whom Circe stole from her celestial sire,</w:t>
      </w:r>
    </w:p>
    <w:p w14:paraId="16C3EB30" w14:textId="77777777" w:rsidR="003A417A" w:rsidRPr="00AA5E4E" w:rsidRDefault="003A417A" w:rsidP="00AA5E4E">
      <w:pPr>
        <w:pStyle w:val="Poetry"/>
      </w:pPr>
      <w:r w:rsidRPr="00AA5E4E">
        <w:t>By substituting mares produc’d on earth,</w:t>
      </w:r>
    </w:p>
    <w:p w14:paraId="75225F8F" w14:textId="6DB4EF3F" w:rsidR="003A417A" w:rsidRPr="00AA5E4E" w:rsidRDefault="003A417A" w:rsidP="00AA5E4E">
      <w:pPr>
        <w:pStyle w:val="Poetry"/>
      </w:pPr>
      <w:r w:rsidRPr="00AA5E4E">
        <w:t>Whose wombs conceiv’d a more than mortal birth.</w:t>
      </w:r>
    </w:p>
    <w:p w14:paraId="500CD1B1" w14:textId="77777777" w:rsidR="00AA5E4E" w:rsidRDefault="003A417A" w:rsidP="00AA5E4E">
      <w:pPr>
        <w:pStyle w:val="Poetry"/>
      </w:pPr>
      <w:r w:rsidRPr="00AA5E4E">
        <w:t xml:space="preserve">These draw the chariot which Latinus sends, </w:t>
      </w:r>
    </w:p>
    <w:p w14:paraId="0E67E1FD" w14:textId="77777777" w:rsidR="00AA5E4E" w:rsidRDefault="003A417A" w:rsidP="00AA5E4E">
      <w:pPr>
        <w:pStyle w:val="Poetry"/>
      </w:pPr>
      <w:r w:rsidRPr="00AA5E4E">
        <w:t xml:space="preserve">And the rich present to the prince commends. </w:t>
      </w:r>
    </w:p>
    <w:p w14:paraId="603FB0B6" w14:textId="77777777" w:rsidR="00AA5E4E" w:rsidRDefault="003A417A" w:rsidP="00AA5E4E">
      <w:pPr>
        <w:pStyle w:val="Poetry"/>
      </w:pPr>
      <w:r w:rsidRPr="00AA5E4E">
        <w:t xml:space="preserve">Sublime on stately steeds the Trojans borne, </w:t>
      </w:r>
    </w:p>
    <w:p w14:paraId="68FDBFC9" w14:textId="42555F8E" w:rsidR="003A417A" w:rsidRPr="00AA5E4E" w:rsidRDefault="003A417A" w:rsidP="00AA5E4E">
      <w:pPr>
        <w:pStyle w:val="Poetry"/>
      </w:pPr>
      <w:r w:rsidRPr="00AA5E4E">
        <w:t>To their expecting lord with peace return.</w:t>
      </w:r>
    </w:p>
    <w:p w14:paraId="247114BD" w14:textId="77777777" w:rsidR="00AA5E4E" w:rsidRDefault="00AA5E4E" w:rsidP="00AA5E4E">
      <w:pPr>
        <w:pStyle w:val="Poetry"/>
      </w:pPr>
    </w:p>
    <w:p w14:paraId="69B36D51" w14:textId="698EC038" w:rsidR="003A417A" w:rsidRPr="00AA5E4E" w:rsidRDefault="003A417A" w:rsidP="00AA5E4E">
      <w:pPr>
        <w:pStyle w:val="Poetry"/>
      </w:pPr>
      <w:r w:rsidRPr="00AA5E4E">
        <w:t>But jealous Juno, from Pachynus’ height,</w:t>
      </w:r>
    </w:p>
    <w:p w14:paraId="171053DE" w14:textId="77777777" w:rsidR="00AA5E4E" w:rsidRDefault="003A417A" w:rsidP="00AA5E4E">
      <w:pPr>
        <w:pStyle w:val="Poetry"/>
      </w:pPr>
      <w:r w:rsidRPr="00AA5E4E">
        <w:t xml:space="preserve">As she from Argos took her airy flight, </w:t>
      </w:r>
    </w:p>
    <w:p w14:paraId="6755F622" w14:textId="77777777" w:rsidR="00AA5E4E" w:rsidRDefault="003A417A" w:rsidP="00AA5E4E">
      <w:pPr>
        <w:pStyle w:val="Poetry"/>
      </w:pPr>
      <w:r w:rsidRPr="00AA5E4E">
        <w:t xml:space="preserve">Beheld with envious eyes this hateful sight. </w:t>
      </w:r>
    </w:p>
    <w:p w14:paraId="4332F954" w14:textId="77777777" w:rsidR="00AA5E4E" w:rsidRDefault="003A417A" w:rsidP="00AA5E4E">
      <w:pPr>
        <w:pStyle w:val="Poetry"/>
      </w:pPr>
      <w:r w:rsidRPr="00AA5E4E">
        <w:t xml:space="preserve">She saw the Trojan and his joyful train </w:t>
      </w:r>
    </w:p>
    <w:p w14:paraId="23759A76" w14:textId="67D0755A" w:rsidR="003A417A" w:rsidRPr="00AA5E4E" w:rsidRDefault="003A417A" w:rsidP="00AA5E4E">
      <w:pPr>
        <w:pStyle w:val="Poetry"/>
      </w:pPr>
      <w:r w:rsidRPr="00AA5E4E">
        <w:t>Descend upon the shore, desert the main,</w:t>
      </w:r>
    </w:p>
    <w:p w14:paraId="71B37921" w14:textId="3DFBF9A4" w:rsidR="003A417A" w:rsidRPr="00AA5E4E" w:rsidRDefault="003A417A" w:rsidP="00AA5E4E">
      <w:pPr>
        <w:pStyle w:val="Poetry"/>
      </w:pPr>
      <w:r w:rsidRPr="00AA5E4E">
        <w:t>Design a town, and, with unhop’d success,</w:t>
      </w:r>
    </w:p>
    <w:p w14:paraId="0D3AE625" w14:textId="77777777" w:rsidR="003A417A" w:rsidRPr="00AA5E4E" w:rsidRDefault="003A417A" w:rsidP="00AA5E4E">
      <w:pPr>
        <w:pStyle w:val="Poetry"/>
      </w:pPr>
      <w:r w:rsidRPr="00AA5E4E">
        <w:t>Th’ embassadors return with promis’d peace.</w:t>
      </w:r>
    </w:p>
    <w:p w14:paraId="7FBCC6F6" w14:textId="77777777" w:rsidR="00AA5E4E" w:rsidRDefault="003A417A" w:rsidP="00AA5E4E">
      <w:pPr>
        <w:pStyle w:val="Poetry"/>
      </w:pPr>
      <w:r w:rsidRPr="00AA5E4E">
        <w:t xml:space="preserve">Then, pierc’d with pain, she shook her haughty head, </w:t>
      </w:r>
    </w:p>
    <w:p w14:paraId="279BD65C" w14:textId="06A4EA4A" w:rsidR="003A417A" w:rsidRPr="00AA5E4E" w:rsidRDefault="003A417A" w:rsidP="00AA5E4E">
      <w:pPr>
        <w:pStyle w:val="Poetry"/>
      </w:pPr>
      <w:r w:rsidRPr="00AA5E4E">
        <w:t>Sigh’d from her inward soul, and thus she said:</w:t>
      </w:r>
    </w:p>
    <w:p w14:paraId="207B54C0" w14:textId="77777777" w:rsidR="003A417A" w:rsidRPr="00AA5E4E" w:rsidRDefault="003A417A" w:rsidP="00AA5E4E">
      <w:pPr>
        <w:pStyle w:val="Poetry"/>
      </w:pPr>
      <w:r w:rsidRPr="00AA5E4E">
        <w:t>“O hated offspring of my Phrygian foes!</w:t>
      </w:r>
    </w:p>
    <w:p w14:paraId="366F0E9C" w14:textId="31968552" w:rsidR="003A417A" w:rsidRPr="00AA5E4E" w:rsidRDefault="003A417A" w:rsidP="00AA5E4E">
      <w:pPr>
        <w:pStyle w:val="Poetry"/>
      </w:pPr>
      <w:r w:rsidRPr="00AA5E4E">
        <w:t>O fates of Troy, which Juno’s fates oppose!</w:t>
      </w:r>
    </w:p>
    <w:p w14:paraId="75E1384D" w14:textId="77777777" w:rsidR="00AA5E4E" w:rsidRDefault="003A417A" w:rsidP="00AA5E4E">
      <w:pPr>
        <w:pStyle w:val="Poetry"/>
      </w:pPr>
      <w:r w:rsidRPr="00AA5E4E">
        <w:t xml:space="preserve">Could they not fall unpitied on the </w:t>
      </w:r>
      <w:proofErr w:type="gramStart"/>
      <w:r w:rsidRPr="00AA5E4E">
        <w:t>plain,</w:t>
      </w:r>
      <w:proofErr w:type="gramEnd"/>
      <w:r w:rsidRPr="00AA5E4E">
        <w:t xml:space="preserve"> </w:t>
      </w:r>
    </w:p>
    <w:p w14:paraId="2FEC5508" w14:textId="77777777" w:rsidR="00AA5E4E" w:rsidRDefault="003A417A" w:rsidP="00AA5E4E">
      <w:pPr>
        <w:pStyle w:val="Poetry"/>
      </w:pPr>
      <w:r w:rsidRPr="00AA5E4E">
        <w:t xml:space="preserve">But slain revive, </w:t>
      </w:r>
      <w:proofErr w:type="gramStart"/>
      <w:r w:rsidRPr="00AA5E4E">
        <w:t>and,</w:t>
      </w:r>
      <w:proofErr w:type="gramEnd"/>
      <w:r w:rsidRPr="00AA5E4E">
        <w:t xml:space="preserve"> taken, scape again? </w:t>
      </w:r>
    </w:p>
    <w:p w14:paraId="5D904DBD" w14:textId="5C39C94C" w:rsidR="003A417A" w:rsidRPr="00AA5E4E" w:rsidRDefault="003A417A" w:rsidP="00AA5E4E">
      <w:pPr>
        <w:pStyle w:val="Poetry"/>
      </w:pPr>
      <w:r w:rsidRPr="00AA5E4E">
        <w:t>When execrable Troy in ashes lay,</w:t>
      </w:r>
    </w:p>
    <w:p w14:paraId="0403280D" w14:textId="77777777" w:rsidR="003A417A" w:rsidRPr="00AA5E4E" w:rsidRDefault="003A417A" w:rsidP="00AA5E4E">
      <w:pPr>
        <w:pStyle w:val="Poetry"/>
      </w:pPr>
      <w:r w:rsidRPr="00AA5E4E">
        <w:t>Thro’ fires and swords and seas they forc’d their way.</w:t>
      </w:r>
    </w:p>
    <w:p w14:paraId="08242CC7" w14:textId="3C1CBE44" w:rsidR="003A417A" w:rsidRPr="00AA5E4E" w:rsidRDefault="003A417A" w:rsidP="00AA5E4E">
      <w:pPr>
        <w:pStyle w:val="Poetry"/>
      </w:pPr>
      <w:r w:rsidRPr="00AA5E4E">
        <w:t>Then vanquish’d Juno must in vain contend,</w:t>
      </w:r>
    </w:p>
    <w:p w14:paraId="0C82A2C6" w14:textId="77777777" w:rsidR="00AA5E4E" w:rsidRDefault="003A417A" w:rsidP="00AA5E4E">
      <w:pPr>
        <w:pStyle w:val="Poetry"/>
      </w:pPr>
      <w:r w:rsidRPr="00AA5E4E">
        <w:lastRenderedPageBreak/>
        <w:t xml:space="preserve">Her rage disarm’d, her empire at an end. </w:t>
      </w:r>
    </w:p>
    <w:p w14:paraId="650E24BA" w14:textId="77777777" w:rsidR="00AA5E4E" w:rsidRDefault="003A417A" w:rsidP="00AA5E4E">
      <w:pPr>
        <w:pStyle w:val="Poetry"/>
      </w:pPr>
      <w:r w:rsidRPr="00AA5E4E">
        <w:t xml:space="preserve">Breathless and tir’d, is all my fury spent? </w:t>
      </w:r>
    </w:p>
    <w:p w14:paraId="2E028DA8" w14:textId="77777777" w:rsidR="00AA5E4E" w:rsidRDefault="003A417A" w:rsidP="00AA5E4E">
      <w:pPr>
        <w:pStyle w:val="Poetry"/>
      </w:pPr>
      <w:r w:rsidRPr="00AA5E4E">
        <w:t xml:space="preserve">Or does my glutted spleen at length relent? </w:t>
      </w:r>
    </w:p>
    <w:p w14:paraId="6ED68EA7" w14:textId="6AA3EE86" w:rsidR="003A417A" w:rsidRPr="00AA5E4E" w:rsidRDefault="003A417A" w:rsidP="00AA5E4E">
      <w:pPr>
        <w:pStyle w:val="Poetry"/>
      </w:pPr>
      <w:r w:rsidRPr="00AA5E4E">
        <w:t xml:space="preserve">As if ‘t </w:t>
      </w:r>
      <w:proofErr w:type="gramStart"/>
      <w:r w:rsidRPr="00AA5E4E">
        <w:t>were</w:t>
      </w:r>
      <w:proofErr w:type="gramEnd"/>
      <w:r w:rsidRPr="00AA5E4E">
        <w:t xml:space="preserve"> little from their town to chase,</w:t>
      </w:r>
    </w:p>
    <w:p w14:paraId="382B9DFF" w14:textId="12182BC6" w:rsidR="003A417A" w:rsidRPr="00AA5E4E" w:rsidRDefault="003A417A" w:rsidP="00AA5E4E">
      <w:pPr>
        <w:pStyle w:val="Poetry"/>
      </w:pPr>
      <w:r w:rsidRPr="00AA5E4E">
        <w:t xml:space="preserve">I thro’ the seas pursued their exil’d </w:t>
      </w:r>
      <w:proofErr w:type="gramStart"/>
      <w:r w:rsidRPr="00AA5E4E">
        <w:t>race;</w:t>
      </w:r>
      <w:proofErr w:type="gramEnd"/>
    </w:p>
    <w:p w14:paraId="65454E19" w14:textId="77777777" w:rsidR="00AA5E4E" w:rsidRDefault="003A417A" w:rsidP="00AA5E4E">
      <w:pPr>
        <w:pStyle w:val="Poetry"/>
      </w:pPr>
      <w:r w:rsidRPr="00AA5E4E">
        <w:t xml:space="preserve">Ingag’d the heav’ns, oppos’d the stormy </w:t>
      </w:r>
      <w:proofErr w:type="gramStart"/>
      <w:r w:rsidRPr="00AA5E4E">
        <w:t>main;</w:t>
      </w:r>
      <w:proofErr w:type="gramEnd"/>
      <w:r w:rsidRPr="00AA5E4E">
        <w:t xml:space="preserve"> </w:t>
      </w:r>
    </w:p>
    <w:p w14:paraId="49CCE29E" w14:textId="77777777" w:rsidR="00AA5E4E" w:rsidRDefault="003A417A" w:rsidP="00AA5E4E">
      <w:pPr>
        <w:pStyle w:val="Poetry"/>
      </w:pPr>
      <w:r w:rsidRPr="00AA5E4E">
        <w:t xml:space="preserve">But billows roar’d, and tempests rag’d in vain. </w:t>
      </w:r>
    </w:p>
    <w:p w14:paraId="55DD06D7" w14:textId="77777777" w:rsidR="00AA5E4E" w:rsidRDefault="003A417A" w:rsidP="00AA5E4E">
      <w:pPr>
        <w:pStyle w:val="Poetry"/>
      </w:pPr>
      <w:r w:rsidRPr="00AA5E4E">
        <w:t xml:space="preserve">What have my Scyllas and my Syrtes done, </w:t>
      </w:r>
    </w:p>
    <w:p w14:paraId="7C5906E4" w14:textId="4507C352" w:rsidR="003A417A" w:rsidRPr="00AA5E4E" w:rsidRDefault="003A417A" w:rsidP="00AA5E4E">
      <w:pPr>
        <w:pStyle w:val="Poetry"/>
      </w:pPr>
      <w:r w:rsidRPr="00AA5E4E">
        <w:t>When these they overpass, and those they shun?</w:t>
      </w:r>
    </w:p>
    <w:p w14:paraId="7E6A4F10" w14:textId="7688D1CD" w:rsidR="003A417A" w:rsidRPr="00AA5E4E" w:rsidRDefault="003A417A" w:rsidP="00AA5E4E">
      <w:pPr>
        <w:pStyle w:val="Poetry"/>
      </w:pPr>
      <w:r w:rsidRPr="00AA5E4E">
        <w:t>On Tiber’s shores they land, secure of fate,</w:t>
      </w:r>
    </w:p>
    <w:p w14:paraId="7AE38613" w14:textId="77777777" w:rsidR="00AA5E4E" w:rsidRDefault="003A417A" w:rsidP="00AA5E4E">
      <w:pPr>
        <w:pStyle w:val="Poetry"/>
      </w:pPr>
      <w:r w:rsidRPr="00AA5E4E">
        <w:t xml:space="preserve">Triumphant o’er the storms and Juno’s hate. </w:t>
      </w:r>
    </w:p>
    <w:p w14:paraId="3B755EBA" w14:textId="77777777" w:rsidR="00AA5E4E" w:rsidRDefault="003A417A" w:rsidP="00AA5E4E">
      <w:pPr>
        <w:pStyle w:val="Poetry"/>
      </w:pPr>
      <w:r w:rsidRPr="00AA5E4E">
        <w:t xml:space="preserve">Mars could in mutual blood the Centaurs bathe, </w:t>
      </w:r>
    </w:p>
    <w:p w14:paraId="7BF3306D" w14:textId="77777777" w:rsidR="00AA5E4E" w:rsidRDefault="003A417A" w:rsidP="00AA5E4E">
      <w:pPr>
        <w:pStyle w:val="Poetry"/>
      </w:pPr>
      <w:r w:rsidRPr="00AA5E4E">
        <w:t xml:space="preserve">And Jove himself gave way to Cynthia’s wrath, </w:t>
      </w:r>
    </w:p>
    <w:p w14:paraId="4F680AED" w14:textId="20BFDFA3" w:rsidR="003A417A" w:rsidRPr="00AA5E4E" w:rsidRDefault="003A417A" w:rsidP="00AA5E4E">
      <w:pPr>
        <w:pStyle w:val="Poetry"/>
      </w:pPr>
      <w:r w:rsidRPr="00AA5E4E">
        <w:t xml:space="preserve">Who sent the tusky boar to </w:t>
      </w:r>
      <w:proofErr w:type="gramStart"/>
      <w:r w:rsidRPr="00AA5E4E">
        <w:t>Calydon;</w:t>
      </w:r>
      <w:proofErr w:type="gramEnd"/>
    </w:p>
    <w:p w14:paraId="65781883" w14:textId="72E629B4" w:rsidR="003A417A" w:rsidRPr="00AA5E4E" w:rsidRDefault="003A417A" w:rsidP="00AA5E4E">
      <w:pPr>
        <w:pStyle w:val="Poetry"/>
      </w:pPr>
      <w:r w:rsidRPr="00AA5E4E">
        <w:t>(What great offense had either people done?)</w:t>
      </w:r>
    </w:p>
    <w:p w14:paraId="1D6CEF14" w14:textId="77777777" w:rsidR="00AA5E4E" w:rsidRDefault="003A417A" w:rsidP="00AA5E4E">
      <w:pPr>
        <w:pStyle w:val="Poetry"/>
      </w:pPr>
      <w:r w:rsidRPr="00AA5E4E">
        <w:t xml:space="preserve">But I, the consort of the Thunderer, </w:t>
      </w:r>
    </w:p>
    <w:p w14:paraId="4B514171" w14:textId="02DAC2B9" w:rsidR="003A417A" w:rsidRPr="00AA5E4E" w:rsidRDefault="003A417A" w:rsidP="00AA5E4E">
      <w:pPr>
        <w:pStyle w:val="Poetry"/>
      </w:pPr>
      <w:r w:rsidRPr="00AA5E4E">
        <w:t>Have wag’d a long and unsuccessful war,</w:t>
      </w:r>
    </w:p>
    <w:p w14:paraId="1D044A09" w14:textId="77777777" w:rsidR="00AA5E4E" w:rsidRDefault="003A417A" w:rsidP="00AA5E4E">
      <w:pPr>
        <w:pStyle w:val="Poetry"/>
      </w:pPr>
      <w:r w:rsidRPr="00AA5E4E">
        <w:t xml:space="preserve">With various arts and arms in vain have toil’d, </w:t>
      </w:r>
    </w:p>
    <w:p w14:paraId="07485C74" w14:textId="771C8AC3" w:rsidR="003A417A" w:rsidRPr="00AA5E4E" w:rsidRDefault="003A417A" w:rsidP="00AA5E4E">
      <w:pPr>
        <w:pStyle w:val="Poetry"/>
      </w:pPr>
      <w:r w:rsidRPr="00AA5E4E">
        <w:t>And by a mortal man at length am foil’d.</w:t>
      </w:r>
    </w:p>
    <w:p w14:paraId="7E0F7DCB" w14:textId="670CFE6D" w:rsidR="003A417A" w:rsidRPr="00AA5E4E" w:rsidRDefault="003A417A" w:rsidP="00AA5E4E">
      <w:pPr>
        <w:pStyle w:val="Poetry"/>
      </w:pPr>
      <w:r w:rsidRPr="00AA5E4E">
        <w:t>If native pow’r prevail not, shall I doubt</w:t>
      </w:r>
    </w:p>
    <w:p w14:paraId="4CFDB4C3" w14:textId="77777777" w:rsidR="00AA5E4E" w:rsidRDefault="003A417A" w:rsidP="00AA5E4E">
      <w:pPr>
        <w:pStyle w:val="Poetry"/>
      </w:pPr>
      <w:r w:rsidRPr="00AA5E4E">
        <w:t xml:space="preserve">To seek for needful succor from </w:t>
      </w:r>
      <w:proofErr w:type="gramStart"/>
      <w:r w:rsidRPr="00AA5E4E">
        <w:t>without?</w:t>
      </w:r>
      <w:proofErr w:type="gramEnd"/>
      <w:r w:rsidRPr="00AA5E4E">
        <w:t xml:space="preserve"> </w:t>
      </w:r>
    </w:p>
    <w:p w14:paraId="3359C2AB" w14:textId="78897941" w:rsidR="003A417A" w:rsidRPr="00AA5E4E" w:rsidRDefault="003A417A" w:rsidP="00AA5E4E">
      <w:pPr>
        <w:pStyle w:val="Poetry"/>
      </w:pPr>
      <w:r w:rsidRPr="00AA5E4E">
        <w:t>If Jove and Heav’n my just desires deny,</w:t>
      </w:r>
    </w:p>
    <w:p w14:paraId="4822E100" w14:textId="77777777" w:rsidR="00AA5E4E" w:rsidRDefault="003A417A" w:rsidP="00AA5E4E">
      <w:pPr>
        <w:pStyle w:val="Poetry"/>
      </w:pPr>
      <w:r w:rsidRPr="00AA5E4E">
        <w:t xml:space="preserve">Hell shall the pow’r of Heav’n and Jove supply. </w:t>
      </w:r>
    </w:p>
    <w:p w14:paraId="158DDF95" w14:textId="3C0C8A50" w:rsidR="003A417A" w:rsidRPr="00AA5E4E" w:rsidRDefault="003A417A" w:rsidP="00AA5E4E">
      <w:pPr>
        <w:pStyle w:val="Poetry"/>
      </w:pPr>
      <w:r w:rsidRPr="00AA5E4E">
        <w:t>Grant that the Fates have firm’d, by their decree,</w:t>
      </w:r>
    </w:p>
    <w:p w14:paraId="7EC71936" w14:textId="4DA77BA3" w:rsidR="003A417A" w:rsidRPr="00AA5E4E" w:rsidRDefault="003A417A" w:rsidP="00AA5E4E">
      <w:pPr>
        <w:pStyle w:val="Poetry"/>
      </w:pPr>
      <w:r w:rsidRPr="00AA5E4E">
        <w:t xml:space="preserve">The Trojan race to reign in </w:t>
      </w:r>
      <w:proofErr w:type="gramStart"/>
      <w:r w:rsidRPr="00AA5E4E">
        <w:t>Italy;</w:t>
      </w:r>
      <w:proofErr w:type="gramEnd"/>
    </w:p>
    <w:p w14:paraId="371F34C3" w14:textId="77777777" w:rsidR="003A417A" w:rsidRPr="00AA5E4E" w:rsidRDefault="003A417A" w:rsidP="00AA5E4E">
      <w:pPr>
        <w:pStyle w:val="Poetry"/>
      </w:pPr>
      <w:r w:rsidRPr="00AA5E4E">
        <w:t>At least I can defer the nuptial day,</w:t>
      </w:r>
    </w:p>
    <w:p w14:paraId="4337F854" w14:textId="77777777" w:rsidR="003A417A" w:rsidRPr="00AA5E4E" w:rsidRDefault="003A417A" w:rsidP="00AA5E4E">
      <w:pPr>
        <w:pStyle w:val="Poetry"/>
      </w:pPr>
      <w:r w:rsidRPr="00AA5E4E">
        <w:t>And with protracted wars the peace delay:</w:t>
      </w:r>
    </w:p>
    <w:p w14:paraId="6363E967" w14:textId="77777777" w:rsidR="00AA5E4E" w:rsidRDefault="003A417A" w:rsidP="00AA5E4E">
      <w:pPr>
        <w:pStyle w:val="Poetry"/>
      </w:pPr>
      <w:r w:rsidRPr="00AA5E4E">
        <w:t xml:space="preserve">With blood the dear alliance shall be bought, </w:t>
      </w:r>
    </w:p>
    <w:p w14:paraId="553E8009" w14:textId="2D3EF5AE" w:rsidR="003A417A" w:rsidRPr="00AA5E4E" w:rsidRDefault="003A417A" w:rsidP="00AA5E4E">
      <w:pPr>
        <w:pStyle w:val="Poetry"/>
      </w:pPr>
      <w:r w:rsidRPr="00AA5E4E">
        <w:t xml:space="preserve">And both the people near destruction </w:t>
      </w:r>
      <w:proofErr w:type="gramStart"/>
      <w:r w:rsidRPr="00AA5E4E">
        <w:t>brought;</w:t>
      </w:r>
      <w:proofErr w:type="gramEnd"/>
    </w:p>
    <w:p w14:paraId="59C2CB16" w14:textId="54C2AED7" w:rsidR="003A417A" w:rsidRPr="00AA5E4E" w:rsidRDefault="003A417A" w:rsidP="00AA5E4E">
      <w:pPr>
        <w:pStyle w:val="Poetry"/>
      </w:pPr>
      <w:r w:rsidRPr="00AA5E4E">
        <w:t>So shall the son-in-law and father join,</w:t>
      </w:r>
    </w:p>
    <w:p w14:paraId="454CD63D" w14:textId="77777777" w:rsidR="00AA5E4E" w:rsidRDefault="003A417A" w:rsidP="00AA5E4E">
      <w:pPr>
        <w:pStyle w:val="Poetry"/>
      </w:pPr>
      <w:r w:rsidRPr="00AA5E4E">
        <w:t xml:space="preserve">With ruin, war, and waste of either line. </w:t>
      </w:r>
    </w:p>
    <w:p w14:paraId="20F5E176" w14:textId="4BBA4DF0" w:rsidR="003A417A" w:rsidRPr="00AA5E4E" w:rsidRDefault="003A417A" w:rsidP="00AA5E4E">
      <w:pPr>
        <w:pStyle w:val="Poetry"/>
      </w:pPr>
      <w:r w:rsidRPr="00AA5E4E">
        <w:t>O fatal maid, thy marriage is endow’d</w:t>
      </w:r>
    </w:p>
    <w:p w14:paraId="0554C38D" w14:textId="77777777" w:rsidR="00AA5E4E" w:rsidRDefault="003A417A" w:rsidP="00AA5E4E">
      <w:pPr>
        <w:pStyle w:val="Poetry"/>
      </w:pPr>
      <w:r w:rsidRPr="00AA5E4E">
        <w:t xml:space="preserve">With Phrygian, Latian, and Rutulian blood! </w:t>
      </w:r>
    </w:p>
    <w:p w14:paraId="13D736E0" w14:textId="2FC3CB23" w:rsidR="003A417A" w:rsidRPr="00AA5E4E" w:rsidRDefault="003A417A" w:rsidP="00AA5E4E">
      <w:pPr>
        <w:pStyle w:val="Poetry"/>
      </w:pPr>
      <w:r w:rsidRPr="00AA5E4E">
        <w:t xml:space="preserve">Bellona leads thee to thy lover’s </w:t>
      </w:r>
      <w:proofErr w:type="gramStart"/>
      <w:r w:rsidRPr="00AA5E4E">
        <w:t>hand;</w:t>
      </w:r>
      <w:proofErr w:type="gramEnd"/>
    </w:p>
    <w:p w14:paraId="4260DC08" w14:textId="29100373" w:rsidR="003A417A" w:rsidRPr="00AA5E4E" w:rsidRDefault="003A417A" w:rsidP="00AA5E4E">
      <w:pPr>
        <w:pStyle w:val="Poetry"/>
      </w:pPr>
      <w:r w:rsidRPr="00AA5E4E">
        <w:t>Another queen brings forth another brand,</w:t>
      </w:r>
    </w:p>
    <w:p w14:paraId="18E602A3" w14:textId="77777777" w:rsidR="003A417A" w:rsidRPr="00AA5E4E" w:rsidRDefault="003A417A" w:rsidP="00AA5E4E">
      <w:pPr>
        <w:pStyle w:val="Poetry"/>
      </w:pPr>
      <w:r w:rsidRPr="00AA5E4E">
        <w:lastRenderedPageBreak/>
        <w:t>To burn with foreign fires another land!</w:t>
      </w:r>
    </w:p>
    <w:p w14:paraId="34115396" w14:textId="77777777" w:rsidR="00AA5E4E" w:rsidRDefault="003A417A" w:rsidP="00AA5E4E">
      <w:pPr>
        <w:pStyle w:val="Poetry"/>
      </w:pPr>
      <w:r w:rsidRPr="00AA5E4E">
        <w:t xml:space="preserve">A second Paris, diff ’ring but in name, </w:t>
      </w:r>
    </w:p>
    <w:p w14:paraId="45784857" w14:textId="66610BDF" w:rsidR="003A417A" w:rsidRPr="00AA5E4E" w:rsidRDefault="003A417A" w:rsidP="00AA5E4E">
      <w:pPr>
        <w:pStyle w:val="Poetry"/>
      </w:pPr>
      <w:r w:rsidRPr="00AA5E4E">
        <w:t>Shall fire his country with a second flame.”</w:t>
      </w:r>
    </w:p>
    <w:p w14:paraId="4DE3A214" w14:textId="77777777" w:rsidR="00AA5E4E" w:rsidRDefault="00AA5E4E" w:rsidP="00AA5E4E">
      <w:pPr>
        <w:pStyle w:val="Poetry"/>
      </w:pPr>
    </w:p>
    <w:p w14:paraId="327C017B" w14:textId="17C078B6" w:rsidR="003A417A" w:rsidRPr="00AA5E4E" w:rsidRDefault="003A417A" w:rsidP="00AA5E4E">
      <w:pPr>
        <w:pStyle w:val="Poetry"/>
      </w:pPr>
      <w:proofErr w:type="gramStart"/>
      <w:r w:rsidRPr="00AA5E4E">
        <w:t>Thus</w:t>
      </w:r>
      <w:proofErr w:type="gramEnd"/>
      <w:r w:rsidRPr="00AA5E4E">
        <w:t xml:space="preserve"> having said, she sinks beneath the ground,</w:t>
      </w:r>
    </w:p>
    <w:p w14:paraId="5A519749" w14:textId="5D26DE24" w:rsidR="003A417A" w:rsidRPr="00AA5E4E" w:rsidRDefault="003A417A" w:rsidP="00AA5E4E">
      <w:pPr>
        <w:pStyle w:val="Poetry"/>
      </w:pPr>
      <w:r w:rsidRPr="00AA5E4E">
        <w:t>With furious haste, and shoots the Stygian sound,</w:t>
      </w:r>
    </w:p>
    <w:p w14:paraId="0725AFED" w14:textId="77777777" w:rsidR="003A417A" w:rsidRPr="00AA5E4E" w:rsidRDefault="003A417A" w:rsidP="00AA5E4E">
      <w:pPr>
        <w:pStyle w:val="Poetry"/>
      </w:pPr>
      <w:r w:rsidRPr="00AA5E4E">
        <w:t>To rouse Alecto from th’ infernal seat</w:t>
      </w:r>
    </w:p>
    <w:p w14:paraId="1D01A1F6" w14:textId="77777777" w:rsidR="00AA5E4E" w:rsidRDefault="003A417A" w:rsidP="00AA5E4E">
      <w:pPr>
        <w:pStyle w:val="Poetry"/>
      </w:pPr>
      <w:r w:rsidRPr="00AA5E4E">
        <w:t xml:space="preserve">Of her dire sisters, and their dark retreat. </w:t>
      </w:r>
    </w:p>
    <w:p w14:paraId="4BDAD9DC" w14:textId="3724E212" w:rsidR="003A417A" w:rsidRPr="00AA5E4E" w:rsidRDefault="003A417A" w:rsidP="00AA5E4E">
      <w:pPr>
        <w:pStyle w:val="Poetry"/>
      </w:pPr>
      <w:r w:rsidRPr="00AA5E4E">
        <w:t xml:space="preserve">This Fury, fit for her intent, she </w:t>
      </w:r>
      <w:proofErr w:type="gramStart"/>
      <w:r w:rsidRPr="00AA5E4E">
        <w:t>chose;</w:t>
      </w:r>
      <w:proofErr w:type="gramEnd"/>
    </w:p>
    <w:p w14:paraId="25E4A0B2" w14:textId="77777777" w:rsidR="003A417A" w:rsidRPr="00AA5E4E" w:rsidRDefault="003A417A" w:rsidP="00AA5E4E">
      <w:pPr>
        <w:pStyle w:val="Poetry"/>
      </w:pPr>
      <w:r w:rsidRPr="00AA5E4E">
        <w:t>One who delights in wars and human woes.</w:t>
      </w:r>
    </w:p>
    <w:p w14:paraId="4EF582FD" w14:textId="7571AD31" w:rsidR="003A417A" w:rsidRPr="00AA5E4E" w:rsidRDefault="003A417A" w:rsidP="00AA5E4E">
      <w:pPr>
        <w:pStyle w:val="Poetry"/>
      </w:pPr>
      <w:r w:rsidRPr="00AA5E4E">
        <w:t xml:space="preserve">Ev’n Pluto hates his own misshapen </w:t>
      </w:r>
      <w:proofErr w:type="gramStart"/>
      <w:r w:rsidRPr="00AA5E4E">
        <w:t>race;</w:t>
      </w:r>
      <w:proofErr w:type="gramEnd"/>
    </w:p>
    <w:p w14:paraId="3BAEF1D6" w14:textId="77777777" w:rsidR="003A417A" w:rsidRPr="00AA5E4E" w:rsidRDefault="003A417A" w:rsidP="00AA5E4E">
      <w:pPr>
        <w:pStyle w:val="Poetry"/>
      </w:pPr>
      <w:r w:rsidRPr="00AA5E4E">
        <w:t xml:space="preserve">Her sister Furies fly her hideous </w:t>
      </w:r>
      <w:proofErr w:type="gramStart"/>
      <w:r w:rsidRPr="00AA5E4E">
        <w:t>face;</w:t>
      </w:r>
      <w:proofErr w:type="gramEnd"/>
    </w:p>
    <w:p w14:paraId="2D9A382E" w14:textId="77777777" w:rsidR="00AA5E4E" w:rsidRDefault="003A417A" w:rsidP="00AA5E4E">
      <w:pPr>
        <w:pStyle w:val="Poetry"/>
      </w:pPr>
      <w:r w:rsidRPr="00AA5E4E">
        <w:t xml:space="preserve">So frightful are the forms the monster takes, </w:t>
      </w:r>
    </w:p>
    <w:p w14:paraId="4DA5B6C9" w14:textId="77777777" w:rsidR="00AA5E4E" w:rsidRDefault="003A417A" w:rsidP="00AA5E4E">
      <w:pPr>
        <w:pStyle w:val="Poetry"/>
      </w:pPr>
      <w:r w:rsidRPr="00AA5E4E">
        <w:t xml:space="preserve">So fierce the hissings of her speckled snakes. </w:t>
      </w:r>
    </w:p>
    <w:p w14:paraId="418074FC" w14:textId="106A0099" w:rsidR="003A417A" w:rsidRPr="00AA5E4E" w:rsidRDefault="003A417A" w:rsidP="00AA5E4E">
      <w:pPr>
        <w:pStyle w:val="Poetry"/>
      </w:pPr>
      <w:r w:rsidRPr="00AA5E4E">
        <w:t>Her Juno finds, and thus inflames her spite:</w:t>
      </w:r>
    </w:p>
    <w:p w14:paraId="7814C401" w14:textId="2D089E94" w:rsidR="003A417A" w:rsidRPr="00AA5E4E" w:rsidRDefault="003A417A" w:rsidP="00AA5E4E">
      <w:pPr>
        <w:pStyle w:val="Poetry"/>
      </w:pPr>
      <w:r w:rsidRPr="00AA5E4E">
        <w:t>“O virgin daughter of eternal Night,</w:t>
      </w:r>
    </w:p>
    <w:p w14:paraId="405AF2A2" w14:textId="77777777" w:rsidR="00AA5E4E" w:rsidRDefault="003A417A" w:rsidP="00AA5E4E">
      <w:pPr>
        <w:pStyle w:val="Poetry"/>
      </w:pPr>
      <w:r w:rsidRPr="00AA5E4E">
        <w:t xml:space="preserve">Give me this once thy labor, to sustain </w:t>
      </w:r>
    </w:p>
    <w:p w14:paraId="4FB0601C" w14:textId="3EB85328" w:rsidR="003A417A" w:rsidRPr="00AA5E4E" w:rsidRDefault="003A417A" w:rsidP="00AA5E4E">
      <w:pPr>
        <w:pStyle w:val="Poetry"/>
      </w:pPr>
      <w:r w:rsidRPr="00AA5E4E">
        <w:t xml:space="preserve">My </w:t>
      </w:r>
      <w:proofErr w:type="gramStart"/>
      <w:r w:rsidRPr="00AA5E4E">
        <w:t>right, and</w:t>
      </w:r>
      <w:proofErr w:type="gramEnd"/>
      <w:r w:rsidRPr="00AA5E4E">
        <w:t xml:space="preserve"> execute my just disdain.</w:t>
      </w:r>
    </w:p>
    <w:p w14:paraId="33EEE00D" w14:textId="77777777" w:rsidR="00AA5E4E" w:rsidRDefault="003A417A" w:rsidP="00AA5E4E">
      <w:pPr>
        <w:pStyle w:val="Poetry"/>
      </w:pPr>
      <w:r w:rsidRPr="00AA5E4E">
        <w:t xml:space="preserve">Let not the Trojans, with a feign’d pretense </w:t>
      </w:r>
    </w:p>
    <w:p w14:paraId="3C63F4DA" w14:textId="7C1B072A" w:rsidR="003A417A" w:rsidRPr="00AA5E4E" w:rsidRDefault="003A417A" w:rsidP="00AA5E4E">
      <w:pPr>
        <w:pStyle w:val="Poetry"/>
      </w:pPr>
      <w:r w:rsidRPr="00AA5E4E">
        <w:t>Of proffer’d peace, delude the Latian prince.</w:t>
      </w:r>
    </w:p>
    <w:p w14:paraId="61B53180" w14:textId="277A476C" w:rsidR="003A417A" w:rsidRPr="00AA5E4E" w:rsidRDefault="003A417A" w:rsidP="00AA5E4E">
      <w:pPr>
        <w:pStyle w:val="Poetry"/>
      </w:pPr>
      <w:r w:rsidRPr="00AA5E4E">
        <w:t>Expel from Italy that odious name,</w:t>
      </w:r>
    </w:p>
    <w:p w14:paraId="7F38E153" w14:textId="77777777" w:rsidR="003A417A" w:rsidRPr="00AA5E4E" w:rsidRDefault="003A417A" w:rsidP="00AA5E4E">
      <w:pPr>
        <w:pStyle w:val="Poetry"/>
      </w:pPr>
      <w:r w:rsidRPr="00AA5E4E">
        <w:t>And let not Juno suffer in her fame.</w:t>
      </w:r>
    </w:p>
    <w:p w14:paraId="01E31424" w14:textId="77777777" w:rsidR="00AA5E4E" w:rsidRDefault="003A417A" w:rsidP="00AA5E4E">
      <w:pPr>
        <w:pStyle w:val="Poetry"/>
      </w:pPr>
      <w:r w:rsidRPr="00AA5E4E">
        <w:t xml:space="preserve">‘T is thine to ruin realms, o’erturn a state, </w:t>
      </w:r>
    </w:p>
    <w:p w14:paraId="2B11BF42" w14:textId="77777777" w:rsidR="00AA5E4E" w:rsidRDefault="003A417A" w:rsidP="00AA5E4E">
      <w:pPr>
        <w:pStyle w:val="Poetry"/>
      </w:pPr>
      <w:r w:rsidRPr="00AA5E4E">
        <w:t xml:space="preserve">Betwixt the dearest friends to raise debate, </w:t>
      </w:r>
    </w:p>
    <w:p w14:paraId="44292796" w14:textId="7F884D7D" w:rsidR="003A417A" w:rsidRPr="00AA5E4E" w:rsidRDefault="003A417A" w:rsidP="00AA5E4E">
      <w:pPr>
        <w:pStyle w:val="Poetry"/>
      </w:pPr>
      <w:r w:rsidRPr="00AA5E4E">
        <w:t>And kindle kindred blood to mutual hate.</w:t>
      </w:r>
    </w:p>
    <w:p w14:paraId="79E077D6" w14:textId="77777777" w:rsidR="003A417A" w:rsidRPr="00AA5E4E" w:rsidRDefault="003A417A" w:rsidP="00AA5E4E">
      <w:pPr>
        <w:pStyle w:val="Poetry"/>
      </w:pPr>
      <w:r w:rsidRPr="00AA5E4E">
        <w:t>Thy hand o’er towns the fun’ral torch displays,</w:t>
      </w:r>
      <w:r w:rsidRPr="00AA5E4E">
        <w:tab/>
        <w:t>7265</w:t>
      </w:r>
    </w:p>
    <w:p w14:paraId="39B779EA" w14:textId="77777777" w:rsidR="00AA5E4E" w:rsidRDefault="003A417A" w:rsidP="00AA5E4E">
      <w:pPr>
        <w:pStyle w:val="Poetry"/>
      </w:pPr>
      <w:r w:rsidRPr="00AA5E4E">
        <w:t xml:space="preserve">And forms a thousand ills ten thousand ways. </w:t>
      </w:r>
    </w:p>
    <w:p w14:paraId="254F9286" w14:textId="77777777" w:rsidR="00AA5E4E" w:rsidRDefault="003A417A" w:rsidP="00AA5E4E">
      <w:pPr>
        <w:pStyle w:val="Poetry"/>
      </w:pPr>
      <w:r w:rsidRPr="00AA5E4E">
        <w:t xml:space="preserve">Now shake, out thy fruitful breast, the seeds </w:t>
      </w:r>
    </w:p>
    <w:p w14:paraId="33623E7C" w14:textId="4ECCE3E4" w:rsidR="003A417A" w:rsidRPr="00AA5E4E" w:rsidRDefault="003A417A" w:rsidP="00AA5E4E">
      <w:pPr>
        <w:pStyle w:val="Poetry"/>
      </w:pPr>
      <w:r w:rsidRPr="00AA5E4E">
        <w:t>Of envy, discord, and of cruel deeds:</w:t>
      </w:r>
    </w:p>
    <w:p w14:paraId="5B03EAB2" w14:textId="77777777" w:rsidR="003A417A" w:rsidRPr="00AA5E4E" w:rsidRDefault="003A417A" w:rsidP="00AA5E4E">
      <w:pPr>
        <w:pStyle w:val="Poetry"/>
      </w:pPr>
      <w:r w:rsidRPr="00AA5E4E">
        <w:t>Confound the peace establish’d, and prepare</w:t>
      </w:r>
    </w:p>
    <w:p w14:paraId="404F8BBA" w14:textId="5E5F908F" w:rsidR="003A417A" w:rsidRPr="00AA5E4E" w:rsidRDefault="003A417A" w:rsidP="00AA5E4E">
      <w:pPr>
        <w:pStyle w:val="Poetry"/>
      </w:pPr>
      <w:r w:rsidRPr="00AA5E4E">
        <w:t>Their souls to hatred, and their hands to war.”</w:t>
      </w:r>
    </w:p>
    <w:p w14:paraId="240DCBB8" w14:textId="77777777" w:rsidR="00AA5E4E" w:rsidRDefault="00AA5E4E" w:rsidP="00AA5E4E">
      <w:pPr>
        <w:pStyle w:val="Poetry"/>
      </w:pPr>
    </w:p>
    <w:p w14:paraId="69FC5C7B" w14:textId="77777777" w:rsidR="00AA5E4E" w:rsidRDefault="003A417A" w:rsidP="00AA5E4E">
      <w:pPr>
        <w:pStyle w:val="Poetry"/>
      </w:pPr>
      <w:r w:rsidRPr="00AA5E4E">
        <w:t xml:space="preserve">Smear’d as she was with black Gorgonian blood, </w:t>
      </w:r>
    </w:p>
    <w:p w14:paraId="46B028F9" w14:textId="404D211E" w:rsidR="003A417A" w:rsidRPr="00AA5E4E" w:rsidRDefault="003A417A" w:rsidP="00AA5E4E">
      <w:pPr>
        <w:pStyle w:val="Poetry"/>
      </w:pPr>
      <w:r w:rsidRPr="00AA5E4E">
        <w:t xml:space="preserve">The Fury sprang above the Stygian </w:t>
      </w:r>
      <w:proofErr w:type="gramStart"/>
      <w:r w:rsidRPr="00AA5E4E">
        <w:t>flood;</w:t>
      </w:r>
      <w:proofErr w:type="gramEnd"/>
    </w:p>
    <w:p w14:paraId="4604A16E" w14:textId="77777777" w:rsidR="00AA5E4E" w:rsidRDefault="003A417A" w:rsidP="00AA5E4E">
      <w:pPr>
        <w:pStyle w:val="Poetry"/>
      </w:pPr>
      <w:r w:rsidRPr="00AA5E4E">
        <w:t xml:space="preserve">And on her wicker wings, sublime thro’ night, </w:t>
      </w:r>
    </w:p>
    <w:p w14:paraId="6F20C074" w14:textId="1174B9B2" w:rsidR="003A417A" w:rsidRPr="00AA5E4E" w:rsidRDefault="003A417A" w:rsidP="00AA5E4E">
      <w:pPr>
        <w:pStyle w:val="Poetry"/>
      </w:pPr>
      <w:r w:rsidRPr="00AA5E4E">
        <w:lastRenderedPageBreak/>
        <w:t>She to the Latian palace took her flight:</w:t>
      </w:r>
    </w:p>
    <w:p w14:paraId="568426D6" w14:textId="711B53FD" w:rsidR="003A417A" w:rsidRPr="00AA5E4E" w:rsidRDefault="003A417A" w:rsidP="00AA5E4E">
      <w:pPr>
        <w:pStyle w:val="Poetry"/>
      </w:pPr>
      <w:r w:rsidRPr="00AA5E4E">
        <w:t>There sought the queen’s apartment, stood before</w:t>
      </w:r>
    </w:p>
    <w:p w14:paraId="71D6A4FD" w14:textId="77777777" w:rsidR="00AA5E4E" w:rsidRDefault="003A417A" w:rsidP="00AA5E4E">
      <w:pPr>
        <w:pStyle w:val="Poetry"/>
      </w:pPr>
      <w:r w:rsidRPr="00AA5E4E">
        <w:t xml:space="preserve">The peaceful threshold, and besieg’d the door. </w:t>
      </w:r>
    </w:p>
    <w:p w14:paraId="26D2D3F5" w14:textId="4072092C" w:rsidR="003A417A" w:rsidRPr="00AA5E4E" w:rsidRDefault="003A417A" w:rsidP="00AA5E4E">
      <w:pPr>
        <w:pStyle w:val="Poetry"/>
      </w:pPr>
      <w:r w:rsidRPr="00AA5E4E">
        <w:t>Restless Amata lay, her swelling breast</w:t>
      </w:r>
    </w:p>
    <w:p w14:paraId="3D5A6D91" w14:textId="77777777" w:rsidR="00AA5E4E" w:rsidRDefault="003A417A" w:rsidP="00AA5E4E">
      <w:pPr>
        <w:pStyle w:val="Poetry"/>
      </w:pPr>
      <w:r w:rsidRPr="00AA5E4E">
        <w:t xml:space="preserve">Fir’d with disdain for Turnus dispossess’d, </w:t>
      </w:r>
    </w:p>
    <w:p w14:paraId="011A2D48" w14:textId="52846D1A" w:rsidR="003A417A" w:rsidRPr="00AA5E4E" w:rsidRDefault="003A417A" w:rsidP="00AA5E4E">
      <w:pPr>
        <w:pStyle w:val="Poetry"/>
      </w:pPr>
      <w:r w:rsidRPr="00AA5E4E">
        <w:t>And the new nuptials of the Trojan guest.</w:t>
      </w:r>
    </w:p>
    <w:p w14:paraId="6447DD60" w14:textId="5EE58617" w:rsidR="003A417A" w:rsidRPr="00AA5E4E" w:rsidRDefault="003A417A" w:rsidP="00AA5E4E">
      <w:pPr>
        <w:pStyle w:val="Poetry"/>
      </w:pPr>
      <w:r w:rsidRPr="00AA5E4E">
        <w:t xml:space="preserve">From her black bloody </w:t>
      </w:r>
      <w:proofErr w:type="gramStart"/>
      <w:r w:rsidRPr="00AA5E4E">
        <w:t>locks</w:t>
      </w:r>
      <w:proofErr w:type="gramEnd"/>
      <w:r w:rsidRPr="00AA5E4E">
        <w:t xml:space="preserve"> the Fury shakes</w:t>
      </w:r>
    </w:p>
    <w:p w14:paraId="4CC51251" w14:textId="77777777" w:rsidR="00AA5E4E" w:rsidRDefault="003A417A" w:rsidP="00AA5E4E">
      <w:pPr>
        <w:pStyle w:val="Poetry"/>
      </w:pPr>
      <w:r w:rsidRPr="00AA5E4E">
        <w:t xml:space="preserve">Her darling plague, the fav’rite of her </w:t>
      </w:r>
      <w:proofErr w:type="gramStart"/>
      <w:r w:rsidRPr="00AA5E4E">
        <w:t>snakes;</w:t>
      </w:r>
      <w:proofErr w:type="gramEnd"/>
      <w:r w:rsidRPr="00AA5E4E">
        <w:t xml:space="preserve"> </w:t>
      </w:r>
    </w:p>
    <w:p w14:paraId="5C4DC6E8" w14:textId="77777777" w:rsidR="00AA5E4E" w:rsidRDefault="003A417A" w:rsidP="00AA5E4E">
      <w:pPr>
        <w:pStyle w:val="Poetry"/>
      </w:pPr>
      <w:r w:rsidRPr="00AA5E4E">
        <w:t xml:space="preserve">With her full force she threw the poisonous dart, </w:t>
      </w:r>
    </w:p>
    <w:p w14:paraId="34048AE3" w14:textId="3F5C8B03" w:rsidR="003A417A" w:rsidRPr="00AA5E4E" w:rsidRDefault="003A417A" w:rsidP="00AA5E4E">
      <w:pPr>
        <w:pStyle w:val="Poetry"/>
      </w:pPr>
      <w:r w:rsidRPr="00AA5E4E">
        <w:t>And fix’d it deep within Amata’s heart,</w:t>
      </w:r>
    </w:p>
    <w:p w14:paraId="2D50F1B2" w14:textId="77777777" w:rsidR="003A417A" w:rsidRPr="00AA5E4E" w:rsidRDefault="003A417A" w:rsidP="00AA5E4E">
      <w:pPr>
        <w:pStyle w:val="Poetry"/>
      </w:pPr>
      <w:r w:rsidRPr="00AA5E4E">
        <w:t>That, thus envenom’d, she might kindle rage,</w:t>
      </w:r>
    </w:p>
    <w:p w14:paraId="1554FB3B" w14:textId="0A25059D" w:rsidR="003A417A" w:rsidRPr="00AA5E4E" w:rsidRDefault="003A417A" w:rsidP="00AA5E4E">
      <w:pPr>
        <w:pStyle w:val="Poetry"/>
      </w:pPr>
      <w:r w:rsidRPr="00AA5E4E">
        <w:t>And sacrifice to strife her house husband’s age.</w:t>
      </w:r>
    </w:p>
    <w:p w14:paraId="5E261814" w14:textId="77777777" w:rsidR="00AA5E4E" w:rsidRDefault="003A417A" w:rsidP="00AA5E4E">
      <w:pPr>
        <w:pStyle w:val="Poetry"/>
      </w:pPr>
      <w:r w:rsidRPr="00AA5E4E">
        <w:t xml:space="preserve">Unseen, unfelt, the fiery serpent skims </w:t>
      </w:r>
    </w:p>
    <w:p w14:paraId="4263B409" w14:textId="77777777" w:rsidR="00AA5E4E" w:rsidRDefault="003A417A" w:rsidP="00AA5E4E">
      <w:pPr>
        <w:pStyle w:val="Poetry"/>
      </w:pPr>
      <w:r w:rsidRPr="00AA5E4E">
        <w:t xml:space="preserve">Betwixt her linen and her naked </w:t>
      </w:r>
      <w:proofErr w:type="gramStart"/>
      <w:r w:rsidRPr="00AA5E4E">
        <w:t>limbs;</w:t>
      </w:r>
      <w:proofErr w:type="gramEnd"/>
      <w:r w:rsidRPr="00AA5E4E">
        <w:t xml:space="preserve"> </w:t>
      </w:r>
    </w:p>
    <w:p w14:paraId="119EEE5E" w14:textId="77777777" w:rsidR="00AA5E4E" w:rsidRDefault="003A417A" w:rsidP="00AA5E4E">
      <w:pPr>
        <w:pStyle w:val="Poetry"/>
      </w:pPr>
      <w:r w:rsidRPr="00AA5E4E">
        <w:t xml:space="preserve">His baleful breath inspiring, as he glides, </w:t>
      </w:r>
    </w:p>
    <w:p w14:paraId="7836B76F" w14:textId="05FE8E1F" w:rsidR="003A417A" w:rsidRPr="00AA5E4E" w:rsidRDefault="003A417A" w:rsidP="00AA5E4E">
      <w:pPr>
        <w:pStyle w:val="Poetry"/>
      </w:pPr>
      <w:r w:rsidRPr="00AA5E4E">
        <w:t>Now like a chain around her neck he rides,</w:t>
      </w:r>
    </w:p>
    <w:p w14:paraId="66281595" w14:textId="3C487772" w:rsidR="003A417A" w:rsidRPr="00AA5E4E" w:rsidRDefault="003A417A" w:rsidP="00AA5E4E">
      <w:pPr>
        <w:pStyle w:val="Poetry"/>
      </w:pPr>
      <w:r w:rsidRPr="00AA5E4E">
        <w:t>Now like a fillet to her head repairs,</w:t>
      </w:r>
    </w:p>
    <w:p w14:paraId="03D7B54C" w14:textId="77777777" w:rsidR="00AA5E4E" w:rsidRDefault="003A417A" w:rsidP="00AA5E4E">
      <w:pPr>
        <w:pStyle w:val="Poetry"/>
      </w:pPr>
      <w:r w:rsidRPr="00AA5E4E">
        <w:t xml:space="preserve">And with his circling volumes folds her hairs. </w:t>
      </w:r>
    </w:p>
    <w:p w14:paraId="2AD0E380" w14:textId="431B27EE" w:rsidR="003A417A" w:rsidRPr="00AA5E4E" w:rsidRDefault="003A417A" w:rsidP="00AA5E4E">
      <w:pPr>
        <w:pStyle w:val="Poetry"/>
      </w:pPr>
      <w:r w:rsidRPr="00AA5E4E">
        <w:t>At first the silent venom slid with ease,</w:t>
      </w:r>
    </w:p>
    <w:p w14:paraId="580D2095" w14:textId="77777777" w:rsidR="00AA5E4E" w:rsidRDefault="003A417A" w:rsidP="00AA5E4E">
      <w:pPr>
        <w:pStyle w:val="Poetry"/>
      </w:pPr>
      <w:r w:rsidRPr="00AA5E4E">
        <w:t xml:space="preserve">And seiz’d her cooler senses by </w:t>
      </w:r>
      <w:proofErr w:type="gramStart"/>
      <w:r w:rsidRPr="00AA5E4E">
        <w:t>degrees;</w:t>
      </w:r>
      <w:proofErr w:type="gramEnd"/>
      <w:r w:rsidRPr="00AA5E4E">
        <w:t xml:space="preserve"> </w:t>
      </w:r>
    </w:p>
    <w:p w14:paraId="2AB46E55" w14:textId="0552E44D" w:rsidR="003A417A" w:rsidRPr="00AA5E4E" w:rsidRDefault="003A417A" w:rsidP="00AA5E4E">
      <w:pPr>
        <w:pStyle w:val="Poetry"/>
      </w:pPr>
      <w:r w:rsidRPr="00AA5E4E">
        <w:t>Then, ere th’ infected mass was fir’d too far,</w:t>
      </w:r>
    </w:p>
    <w:p w14:paraId="66F97BA2" w14:textId="2A205B92" w:rsidR="003A417A" w:rsidRPr="00AA5E4E" w:rsidRDefault="003A417A" w:rsidP="00AA5E4E">
      <w:pPr>
        <w:pStyle w:val="Poetry"/>
      </w:pPr>
      <w:r w:rsidRPr="00AA5E4E">
        <w:t>In plaintive accents she began the war,</w:t>
      </w:r>
    </w:p>
    <w:p w14:paraId="0C08DE01" w14:textId="77777777" w:rsidR="003A417A" w:rsidRPr="00AA5E4E" w:rsidRDefault="003A417A" w:rsidP="00AA5E4E">
      <w:pPr>
        <w:pStyle w:val="Poetry"/>
      </w:pPr>
      <w:r w:rsidRPr="00AA5E4E">
        <w:t>And thus bespoke her husband: “Shall,” she said,</w:t>
      </w:r>
    </w:p>
    <w:p w14:paraId="7A438B4E" w14:textId="77777777" w:rsidR="00AA5E4E" w:rsidRDefault="003A417A" w:rsidP="00AA5E4E">
      <w:pPr>
        <w:pStyle w:val="Poetry"/>
      </w:pPr>
      <w:r w:rsidRPr="00AA5E4E">
        <w:t xml:space="preserve">“A wand’ring prince enjoy Lavinia’s bed? </w:t>
      </w:r>
    </w:p>
    <w:p w14:paraId="2B7C79F0" w14:textId="77777777" w:rsidR="00AA5E4E" w:rsidRDefault="003A417A" w:rsidP="00AA5E4E">
      <w:pPr>
        <w:pStyle w:val="Poetry"/>
      </w:pPr>
      <w:r w:rsidRPr="00AA5E4E">
        <w:t xml:space="preserve">If nature plead not in a parent’s heart, </w:t>
      </w:r>
    </w:p>
    <w:p w14:paraId="57B6C4C1" w14:textId="0C4418EA" w:rsidR="003A417A" w:rsidRPr="00AA5E4E" w:rsidRDefault="003A417A" w:rsidP="00AA5E4E">
      <w:pPr>
        <w:pStyle w:val="Poetry"/>
      </w:pPr>
      <w:r w:rsidRPr="00AA5E4E">
        <w:t xml:space="preserve">Pity my </w:t>
      </w:r>
      <w:proofErr w:type="gramStart"/>
      <w:r w:rsidRPr="00AA5E4E">
        <w:t>tears, and</w:t>
      </w:r>
      <w:proofErr w:type="gramEnd"/>
      <w:r w:rsidRPr="00AA5E4E">
        <w:t xml:space="preserve"> pity her desert.</w:t>
      </w:r>
    </w:p>
    <w:p w14:paraId="19A702DF" w14:textId="05B96110" w:rsidR="003A417A" w:rsidRPr="00AA5E4E" w:rsidRDefault="003A417A" w:rsidP="00AA5E4E">
      <w:pPr>
        <w:pStyle w:val="Poetry"/>
      </w:pPr>
      <w:r w:rsidRPr="00AA5E4E">
        <w:t>I know, my dearest lord, the time will come,</w:t>
      </w:r>
    </w:p>
    <w:p w14:paraId="65C21A15" w14:textId="77777777" w:rsidR="00AA5E4E" w:rsidRDefault="003A417A" w:rsidP="00AA5E4E">
      <w:pPr>
        <w:pStyle w:val="Poetry"/>
      </w:pPr>
      <w:r w:rsidRPr="00AA5E4E">
        <w:t xml:space="preserve">You in vain, reverse your cruel </w:t>
      </w:r>
      <w:proofErr w:type="gramStart"/>
      <w:r w:rsidRPr="00AA5E4E">
        <w:t>doom;</w:t>
      </w:r>
      <w:proofErr w:type="gramEnd"/>
      <w:r w:rsidRPr="00AA5E4E">
        <w:t xml:space="preserve"> </w:t>
      </w:r>
    </w:p>
    <w:p w14:paraId="69946C6D" w14:textId="77777777" w:rsidR="00AA5E4E" w:rsidRDefault="003A417A" w:rsidP="00AA5E4E">
      <w:pPr>
        <w:pStyle w:val="Poetry"/>
      </w:pPr>
      <w:r w:rsidRPr="00AA5E4E">
        <w:t>The faithless pirate soon will set to sea, A</w:t>
      </w:r>
    </w:p>
    <w:p w14:paraId="3725E7EC" w14:textId="626F797C" w:rsidR="003A417A" w:rsidRPr="00AA5E4E" w:rsidRDefault="003A417A" w:rsidP="00AA5E4E">
      <w:pPr>
        <w:pStyle w:val="Poetry"/>
      </w:pPr>
      <w:r w:rsidRPr="00AA5E4E">
        <w:t>nd bear the royal virgin far away!</w:t>
      </w:r>
    </w:p>
    <w:p w14:paraId="443F2A71" w14:textId="77777777" w:rsidR="003A417A" w:rsidRPr="00AA5E4E" w:rsidRDefault="003A417A" w:rsidP="00AA5E4E">
      <w:pPr>
        <w:pStyle w:val="Poetry"/>
      </w:pPr>
      <w:r w:rsidRPr="00AA5E4E">
        <w:t>A guest like him, a Trojan guest before,</w:t>
      </w:r>
    </w:p>
    <w:p w14:paraId="464C057F" w14:textId="48315762" w:rsidR="003A417A" w:rsidRPr="00AA5E4E" w:rsidRDefault="003A417A" w:rsidP="00AA5E4E">
      <w:pPr>
        <w:pStyle w:val="Poetry"/>
      </w:pPr>
      <w:r w:rsidRPr="00AA5E4E">
        <w:t>In shew of friendship sought the Spartan shore,</w:t>
      </w:r>
    </w:p>
    <w:p w14:paraId="0E0B44A2" w14:textId="77777777" w:rsidR="00AA5E4E" w:rsidRDefault="003A417A" w:rsidP="00AA5E4E">
      <w:pPr>
        <w:pStyle w:val="Poetry"/>
      </w:pPr>
      <w:r w:rsidRPr="00AA5E4E">
        <w:t xml:space="preserve">And ravish’d Helen from her husband bore. </w:t>
      </w:r>
    </w:p>
    <w:p w14:paraId="6D7BA7CF" w14:textId="27F21B3A" w:rsidR="003A417A" w:rsidRPr="00AA5E4E" w:rsidRDefault="003A417A" w:rsidP="00AA5E4E">
      <w:pPr>
        <w:pStyle w:val="Poetry"/>
      </w:pPr>
      <w:r w:rsidRPr="00AA5E4E">
        <w:t xml:space="preserve">Think on a king’s inviolable </w:t>
      </w:r>
      <w:proofErr w:type="gramStart"/>
      <w:r w:rsidRPr="00AA5E4E">
        <w:t>word;</w:t>
      </w:r>
      <w:proofErr w:type="gramEnd"/>
    </w:p>
    <w:p w14:paraId="3BE1A5C3" w14:textId="77777777" w:rsidR="003A417A" w:rsidRPr="00AA5E4E" w:rsidRDefault="003A417A" w:rsidP="00AA5E4E">
      <w:pPr>
        <w:pStyle w:val="Poetry"/>
      </w:pPr>
      <w:r w:rsidRPr="00AA5E4E">
        <w:t>And think on Turnus, her once plighted lord:</w:t>
      </w:r>
    </w:p>
    <w:p w14:paraId="5AA10387" w14:textId="77777777" w:rsidR="003A417A" w:rsidRPr="00AA5E4E" w:rsidRDefault="003A417A" w:rsidP="00AA5E4E">
      <w:pPr>
        <w:pStyle w:val="Poetry"/>
      </w:pPr>
      <w:r w:rsidRPr="00AA5E4E">
        <w:lastRenderedPageBreak/>
        <w:t>To this false foreigner you give your throne,</w:t>
      </w:r>
    </w:p>
    <w:p w14:paraId="6E113C24" w14:textId="27D11449" w:rsidR="003A417A" w:rsidRPr="00AA5E4E" w:rsidRDefault="003A417A" w:rsidP="00AA5E4E">
      <w:pPr>
        <w:pStyle w:val="Poetry"/>
      </w:pPr>
      <w:r w:rsidRPr="00AA5E4E">
        <w:t>And wrong a friend, a kinsman, and a son.</w:t>
      </w:r>
    </w:p>
    <w:p w14:paraId="01B99E5D" w14:textId="77777777" w:rsidR="00AA5E4E" w:rsidRDefault="003A417A" w:rsidP="00AA5E4E">
      <w:pPr>
        <w:pStyle w:val="Poetry"/>
      </w:pPr>
      <w:r w:rsidRPr="00AA5E4E">
        <w:t xml:space="preserve">Resume your ancient care; and, if the god </w:t>
      </w:r>
    </w:p>
    <w:p w14:paraId="2BF7BC6F" w14:textId="77777777" w:rsidR="00AA5E4E" w:rsidRDefault="003A417A" w:rsidP="00AA5E4E">
      <w:pPr>
        <w:pStyle w:val="Poetry"/>
      </w:pPr>
      <w:r w:rsidRPr="00AA5E4E">
        <w:t xml:space="preserve">Your sire, and you, resolve on foreign blood, </w:t>
      </w:r>
    </w:p>
    <w:p w14:paraId="263D12B6" w14:textId="48FCF960" w:rsidR="003A417A" w:rsidRPr="00AA5E4E" w:rsidRDefault="003A417A" w:rsidP="00AA5E4E">
      <w:pPr>
        <w:pStyle w:val="Poetry"/>
      </w:pPr>
      <w:r w:rsidRPr="00AA5E4E">
        <w:t>Know all are foreign, in a larger sense,</w:t>
      </w:r>
    </w:p>
    <w:p w14:paraId="10039DAC" w14:textId="77777777" w:rsidR="003A417A" w:rsidRPr="00AA5E4E" w:rsidRDefault="003A417A" w:rsidP="00AA5E4E">
      <w:pPr>
        <w:pStyle w:val="Poetry"/>
      </w:pPr>
      <w:r w:rsidRPr="00AA5E4E">
        <w:t>Not born your subjects, or deriv’d from hence.</w:t>
      </w:r>
    </w:p>
    <w:p w14:paraId="75C482E2" w14:textId="1D9190CB" w:rsidR="003A417A" w:rsidRPr="00AA5E4E" w:rsidRDefault="003A417A" w:rsidP="00AA5E4E">
      <w:pPr>
        <w:pStyle w:val="Poetry"/>
      </w:pPr>
      <w:r w:rsidRPr="00AA5E4E">
        <w:t>Then, if the line of Turnus you retrace,</w:t>
      </w:r>
    </w:p>
    <w:p w14:paraId="0EDE092C" w14:textId="77777777" w:rsidR="003A417A" w:rsidRPr="00AA5E4E" w:rsidRDefault="003A417A" w:rsidP="00AA5E4E">
      <w:pPr>
        <w:pStyle w:val="Poetry"/>
      </w:pPr>
      <w:r w:rsidRPr="00AA5E4E">
        <w:t>He springs from Inachus of Argive race.”</w:t>
      </w:r>
    </w:p>
    <w:p w14:paraId="70CC7112" w14:textId="77777777" w:rsidR="00AA5E4E" w:rsidRDefault="00AA5E4E" w:rsidP="00AA5E4E">
      <w:pPr>
        <w:pStyle w:val="Poetry"/>
      </w:pPr>
    </w:p>
    <w:p w14:paraId="77129434" w14:textId="4A711F59" w:rsidR="003A417A" w:rsidRPr="00AA5E4E" w:rsidRDefault="003A417A" w:rsidP="00AA5E4E">
      <w:pPr>
        <w:pStyle w:val="Poetry"/>
      </w:pPr>
      <w:r w:rsidRPr="00AA5E4E">
        <w:t>But when she saw her reasons idly spent,</w:t>
      </w:r>
    </w:p>
    <w:p w14:paraId="7F528B1C" w14:textId="77777777" w:rsidR="00AA5E4E" w:rsidRDefault="003A417A" w:rsidP="00AA5E4E">
      <w:pPr>
        <w:pStyle w:val="Poetry"/>
      </w:pPr>
      <w:r w:rsidRPr="00AA5E4E">
        <w:t xml:space="preserve">And could not move him from his fix’d intent, </w:t>
      </w:r>
    </w:p>
    <w:p w14:paraId="1ECC8A13" w14:textId="746C71B1" w:rsidR="003A417A" w:rsidRPr="00AA5E4E" w:rsidRDefault="003A417A" w:rsidP="00AA5E4E">
      <w:pPr>
        <w:pStyle w:val="Poetry"/>
      </w:pPr>
      <w:r w:rsidRPr="00AA5E4E">
        <w:t xml:space="preserve">She flew to rage; for </w:t>
      </w:r>
      <w:proofErr w:type="gramStart"/>
      <w:r w:rsidRPr="00AA5E4E">
        <w:t>now</w:t>
      </w:r>
      <w:proofErr w:type="gramEnd"/>
      <w:r w:rsidRPr="00AA5E4E">
        <w:t xml:space="preserve"> the snake possess’d</w:t>
      </w:r>
    </w:p>
    <w:p w14:paraId="27D9C60F" w14:textId="40FF218E" w:rsidR="003A417A" w:rsidRPr="00AA5E4E" w:rsidRDefault="003A417A" w:rsidP="00AA5E4E">
      <w:pPr>
        <w:pStyle w:val="Poetry"/>
      </w:pPr>
      <w:r w:rsidRPr="00AA5E4E">
        <w:t xml:space="preserve">Her vital parts, and poison’d all her </w:t>
      </w:r>
      <w:proofErr w:type="gramStart"/>
      <w:r w:rsidRPr="00AA5E4E">
        <w:t>breast;</w:t>
      </w:r>
      <w:proofErr w:type="gramEnd"/>
    </w:p>
    <w:p w14:paraId="0BA0DB8E" w14:textId="77777777" w:rsidR="00AA5E4E" w:rsidRDefault="003A417A" w:rsidP="00AA5E4E">
      <w:pPr>
        <w:pStyle w:val="Poetry"/>
      </w:pPr>
      <w:r w:rsidRPr="00AA5E4E">
        <w:t xml:space="preserve">She raves, she runs with a distracted pace, </w:t>
      </w:r>
    </w:p>
    <w:p w14:paraId="688FE80A" w14:textId="16B728B1" w:rsidR="003A417A" w:rsidRPr="00AA5E4E" w:rsidRDefault="003A417A" w:rsidP="00AA5E4E">
      <w:pPr>
        <w:pStyle w:val="Poetry"/>
      </w:pPr>
      <w:r w:rsidRPr="00AA5E4E">
        <w:t>And fills with horrid howls the public place.</w:t>
      </w:r>
    </w:p>
    <w:p w14:paraId="4B33E782" w14:textId="77777777" w:rsidR="00AA5E4E" w:rsidRDefault="003A417A" w:rsidP="00AA5E4E">
      <w:pPr>
        <w:pStyle w:val="Poetry"/>
      </w:pPr>
      <w:proofErr w:type="gramStart"/>
      <w:r w:rsidRPr="00AA5E4E">
        <w:t>And,</w:t>
      </w:r>
      <w:proofErr w:type="gramEnd"/>
      <w:r w:rsidRPr="00AA5E4E">
        <w:t xml:space="preserve"> as young striplings whip the top for sport, </w:t>
      </w:r>
    </w:p>
    <w:p w14:paraId="73C5C97B" w14:textId="3513947A" w:rsidR="003A417A" w:rsidRPr="00AA5E4E" w:rsidRDefault="003A417A" w:rsidP="00AA5E4E">
      <w:pPr>
        <w:pStyle w:val="Poetry"/>
      </w:pPr>
      <w:r w:rsidRPr="00AA5E4E">
        <w:t xml:space="preserve">On the smooth pavement of an empty </w:t>
      </w:r>
      <w:proofErr w:type="gramStart"/>
      <w:r w:rsidRPr="00AA5E4E">
        <w:t>court;</w:t>
      </w:r>
      <w:proofErr w:type="gramEnd"/>
    </w:p>
    <w:p w14:paraId="05CF6B93" w14:textId="09829906" w:rsidR="003A417A" w:rsidRPr="00AA5E4E" w:rsidRDefault="003A417A" w:rsidP="00AA5E4E">
      <w:pPr>
        <w:pStyle w:val="Poetry"/>
      </w:pPr>
      <w:r w:rsidRPr="00AA5E4E">
        <w:t>The wooden engine flies and whirls about,</w:t>
      </w:r>
    </w:p>
    <w:p w14:paraId="7C6B7ECA" w14:textId="77777777" w:rsidR="00AA5E4E" w:rsidRDefault="003A417A" w:rsidP="00AA5E4E">
      <w:pPr>
        <w:pStyle w:val="Poetry"/>
      </w:pPr>
      <w:r w:rsidRPr="00AA5E4E">
        <w:t xml:space="preserve">Admir’d, with clamors, of the beardless </w:t>
      </w:r>
      <w:proofErr w:type="gramStart"/>
      <w:r w:rsidRPr="00AA5E4E">
        <w:t>rout;</w:t>
      </w:r>
      <w:proofErr w:type="gramEnd"/>
      <w:r w:rsidRPr="00AA5E4E">
        <w:t xml:space="preserve"> </w:t>
      </w:r>
    </w:p>
    <w:p w14:paraId="70E1F523" w14:textId="77777777" w:rsidR="00AA5E4E" w:rsidRDefault="003A417A" w:rsidP="00AA5E4E">
      <w:pPr>
        <w:pStyle w:val="Poetry"/>
      </w:pPr>
      <w:r w:rsidRPr="00AA5E4E">
        <w:t xml:space="preserve">They lash aloud; each other they provoke, </w:t>
      </w:r>
    </w:p>
    <w:p w14:paraId="015E8B7F" w14:textId="42EBF34F" w:rsidR="003A417A" w:rsidRPr="00AA5E4E" w:rsidRDefault="003A417A" w:rsidP="00AA5E4E">
      <w:pPr>
        <w:pStyle w:val="Poetry"/>
      </w:pPr>
      <w:r w:rsidRPr="00AA5E4E">
        <w:t>And lend their little souls at ev’ry stroke:</w:t>
      </w:r>
    </w:p>
    <w:p w14:paraId="231A373E" w14:textId="77777777" w:rsidR="003A417A" w:rsidRPr="00AA5E4E" w:rsidRDefault="003A417A" w:rsidP="00AA5E4E">
      <w:pPr>
        <w:pStyle w:val="Poetry"/>
      </w:pPr>
      <w:r w:rsidRPr="00AA5E4E">
        <w:t xml:space="preserve">Thus fares the </w:t>
      </w:r>
      <w:proofErr w:type="gramStart"/>
      <w:r w:rsidRPr="00AA5E4E">
        <w:t>queen;</w:t>
      </w:r>
      <w:proofErr w:type="gramEnd"/>
      <w:r w:rsidRPr="00AA5E4E">
        <w:t xml:space="preserve"> and thus her fury blows</w:t>
      </w:r>
    </w:p>
    <w:p w14:paraId="3FC61087" w14:textId="13F3BB2A" w:rsidR="003A417A" w:rsidRPr="00AA5E4E" w:rsidRDefault="003A417A" w:rsidP="00AA5E4E">
      <w:pPr>
        <w:pStyle w:val="Poetry"/>
      </w:pPr>
      <w:r w:rsidRPr="00AA5E4E">
        <w:t>Amidst the crowd, and kindles as she goes.</w:t>
      </w:r>
    </w:p>
    <w:p w14:paraId="65B3F9FF" w14:textId="77777777" w:rsidR="00AA5E4E" w:rsidRDefault="003A417A" w:rsidP="00AA5E4E">
      <w:pPr>
        <w:pStyle w:val="Poetry"/>
      </w:pPr>
      <w:r w:rsidRPr="00AA5E4E">
        <w:t xml:space="preserve">Nor yet content, she strains her malice more, </w:t>
      </w:r>
    </w:p>
    <w:p w14:paraId="2C74E991" w14:textId="085FFE85" w:rsidR="003A417A" w:rsidRPr="00AA5E4E" w:rsidRDefault="003A417A" w:rsidP="00AA5E4E">
      <w:pPr>
        <w:pStyle w:val="Poetry"/>
      </w:pPr>
      <w:r w:rsidRPr="00AA5E4E">
        <w:t>And adds new ills to those contriv’d before:</w:t>
      </w:r>
    </w:p>
    <w:p w14:paraId="1681EDB2" w14:textId="77777777" w:rsidR="00AA5E4E" w:rsidRDefault="003A417A" w:rsidP="00AA5E4E">
      <w:pPr>
        <w:pStyle w:val="Poetry"/>
      </w:pPr>
      <w:r w:rsidRPr="00AA5E4E">
        <w:t xml:space="preserve">She flies the town, and, mixing with a throng </w:t>
      </w:r>
    </w:p>
    <w:p w14:paraId="1C312BA8" w14:textId="448AA8FE" w:rsidR="003A417A" w:rsidRPr="00AA5E4E" w:rsidRDefault="003A417A" w:rsidP="00AA5E4E">
      <w:pPr>
        <w:pStyle w:val="Poetry"/>
      </w:pPr>
      <w:r w:rsidRPr="00AA5E4E">
        <w:t>Of madding matrons, bears the bride along,</w:t>
      </w:r>
    </w:p>
    <w:p w14:paraId="2564868D" w14:textId="5E9AFA5F" w:rsidR="003A417A" w:rsidRPr="00AA5E4E" w:rsidRDefault="003A417A" w:rsidP="00AA5E4E">
      <w:pPr>
        <w:pStyle w:val="Poetry"/>
      </w:pPr>
      <w:r w:rsidRPr="00AA5E4E">
        <w:t>Wand’ring thro’ woods and wilds, and devious ways,</w:t>
      </w:r>
    </w:p>
    <w:p w14:paraId="33332253" w14:textId="77777777" w:rsidR="00AA5E4E" w:rsidRDefault="003A417A" w:rsidP="00AA5E4E">
      <w:pPr>
        <w:pStyle w:val="Poetry"/>
      </w:pPr>
      <w:r w:rsidRPr="00AA5E4E">
        <w:t xml:space="preserve">And with these arts the Trojan match delays. </w:t>
      </w:r>
    </w:p>
    <w:p w14:paraId="01AC84A9" w14:textId="77777777" w:rsidR="00AA5E4E" w:rsidRDefault="003A417A" w:rsidP="00AA5E4E">
      <w:pPr>
        <w:pStyle w:val="Poetry"/>
      </w:pPr>
      <w:r w:rsidRPr="00AA5E4E">
        <w:t>She feign’d the rites of Bacchus; cried aloud,</w:t>
      </w:r>
    </w:p>
    <w:p w14:paraId="487EFB07" w14:textId="77777777" w:rsidR="00AA5E4E" w:rsidRDefault="003A417A" w:rsidP="00AA5E4E">
      <w:pPr>
        <w:pStyle w:val="Poetry"/>
      </w:pPr>
      <w:r w:rsidRPr="00AA5E4E">
        <w:t xml:space="preserve"> And to the buxom god the virgin vow’d. </w:t>
      </w:r>
    </w:p>
    <w:p w14:paraId="1C8AA3BF" w14:textId="526A0642" w:rsidR="003A417A" w:rsidRPr="00AA5E4E" w:rsidRDefault="003A417A" w:rsidP="00AA5E4E">
      <w:pPr>
        <w:pStyle w:val="Poetry"/>
      </w:pPr>
      <w:r w:rsidRPr="00AA5E4E">
        <w:t xml:space="preserve">“Evoe! O Bacchus!” thus began the </w:t>
      </w:r>
      <w:proofErr w:type="gramStart"/>
      <w:r w:rsidRPr="00AA5E4E">
        <w:t>song;</w:t>
      </w:r>
      <w:proofErr w:type="gramEnd"/>
    </w:p>
    <w:p w14:paraId="0DB885AB" w14:textId="6CCE9DA7" w:rsidR="003A417A" w:rsidRPr="00AA5E4E" w:rsidRDefault="003A417A" w:rsidP="00AA5E4E">
      <w:pPr>
        <w:pStyle w:val="Poetry"/>
      </w:pPr>
      <w:r w:rsidRPr="00AA5E4E">
        <w:t>And “Evoe!” answer’d all the female throng.</w:t>
      </w:r>
    </w:p>
    <w:p w14:paraId="35F6A75A" w14:textId="77777777" w:rsidR="00AA5E4E" w:rsidRDefault="003A417A" w:rsidP="00AA5E4E">
      <w:pPr>
        <w:pStyle w:val="Poetry"/>
      </w:pPr>
      <w:r w:rsidRPr="00AA5E4E">
        <w:t xml:space="preserve">“O virgin! worthy thee alone!” she </w:t>
      </w:r>
      <w:proofErr w:type="gramStart"/>
      <w:r w:rsidRPr="00AA5E4E">
        <w:t>cried;</w:t>
      </w:r>
      <w:proofErr w:type="gramEnd"/>
      <w:r w:rsidRPr="00AA5E4E">
        <w:t xml:space="preserve"> </w:t>
      </w:r>
    </w:p>
    <w:p w14:paraId="7AECBC32" w14:textId="4D830228" w:rsidR="003A417A" w:rsidRPr="00AA5E4E" w:rsidRDefault="003A417A" w:rsidP="00AA5E4E">
      <w:pPr>
        <w:pStyle w:val="Poetry"/>
      </w:pPr>
      <w:r w:rsidRPr="00AA5E4E">
        <w:t>“O worthy thee alone!” the crew replied.</w:t>
      </w:r>
    </w:p>
    <w:p w14:paraId="6B626DD9" w14:textId="77777777" w:rsidR="00AA5E4E" w:rsidRDefault="003A417A" w:rsidP="00AA5E4E">
      <w:pPr>
        <w:pStyle w:val="Poetry"/>
      </w:pPr>
      <w:r w:rsidRPr="00AA5E4E">
        <w:lastRenderedPageBreak/>
        <w:t xml:space="preserve">“For thee she feeds her hair, she leads thy dance, </w:t>
      </w:r>
    </w:p>
    <w:p w14:paraId="66FCCA84" w14:textId="527EF3F9" w:rsidR="003A417A" w:rsidRPr="00AA5E4E" w:rsidRDefault="003A417A" w:rsidP="00AA5E4E">
      <w:pPr>
        <w:pStyle w:val="Poetry"/>
      </w:pPr>
      <w:r w:rsidRPr="00AA5E4E">
        <w:t>And with thy winding ivy wreathes her lance.”</w:t>
      </w:r>
    </w:p>
    <w:p w14:paraId="0AF209A4" w14:textId="5DFAA2AB" w:rsidR="003A417A" w:rsidRPr="00AA5E4E" w:rsidRDefault="003A417A" w:rsidP="00AA5E4E">
      <w:pPr>
        <w:pStyle w:val="Poetry"/>
      </w:pPr>
      <w:r w:rsidRPr="00AA5E4E">
        <w:t>Like fury seiz’d the rest; the progress known,</w:t>
      </w:r>
    </w:p>
    <w:p w14:paraId="02688A56" w14:textId="77777777" w:rsidR="003A417A" w:rsidRPr="00AA5E4E" w:rsidRDefault="003A417A" w:rsidP="00AA5E4E">
      <w:pPr>
        <w:pStyle w:val="Poetry"/>
      </w:pPr>
      <w:r w:rsidRPr="00AA5E4E">
        <w:t>All seek the mountains, and forsake the town:</w:t>
      </w:r>
    </w:p>
    <w:p w14:paraId="5F28DA2D" w14:textId="77777777" w:rsidR="00AA5E4E" w:rsidRDefault="003A417A" w:rsidP="00AA5E4E">
      <w:pPr>
        <w:pStyle w:val="Poetry"/>
      </w:pPr>
      <w:r w:rsidRPr="00AA5E4E">
        <w:t xml:space="preserve">All, clad in skins of beasts, the jav’lin bear, </w:t>
      </w:r>
    </w:p>
    <w:p w14:paraId="7F8FA9BB" w14:textId="733F518F" w:rsidR="003A417A" w:rsidRPr="00AA5E4E" w:rsidRDefault="003A417A" w:rsidP="00AA5E4E">
      <w:pPr>
        <w:pStyle w:val="Poetry"/>
      </w:pPr>
      <w:r w:rsidRPr="00AA5E4E">
        <w:t>Give to the wanton winds their flowing hair,</w:t>
      </w:r>
    </w:p>
    <w:p w14:paraId="456F5662" w14:textId="77777777" w:rsidR="003A417A" w:rsidRPr="00AA5E4E" w:rsidRDefault="003A417A" w:rsidP="00AA5E4E">
      <w:pPr>
        <w:pStyle w:val="Poetry"/>
      </w:pPr>
      <w:r w:rsidRPr="00AA5E4E">
        <w:t>And shrieks and shoutings rend the suff ’ring air.</w:t>
      </w:r>
    </w:p>
    <w:p w14:paraId="5B51CA49" w14:textId="32B1C511" w:rsidR="003A417A" w:rsidRPr="00AA5E4E" w:rsidRDefault="003A417A" w:rsidP="00AA5E4E">
      <w:pPr>
        <w:pStyle w:val="Poetry"/>
      </w:pPr>
      <w:r w:rsidRPr="00AA5E4E">
        <w:t>The queen herself, inspir’d with rage divine,</w:t>
      </w:r>
    </w:p>
    <w:p w14:paraId="3CC8E8EA" w14:textId="77777777" w:rsidR="00AA5E4E" w:rsidRDefault="003A417A" w:rsidP="00AA5E4E">
      <w:pPr>
        <w:pStyle w:val="Poetry"/>
      </w:pPr>
      <w:r w:rsidRPr="00AA5E4E">
        <w:t xml:space="preserve">Shook high above her head a flaming </w:t>
      </w:r>
      <w:proofErr w:type="gramStart"/>
      <w:r w:rsidRPr="00AA5E4E">
        <w:t>pine;</w:t>
      </w:r>
      <w:proofErr w:type="gramEnd"/>
      <w:r w:rsidRPr="00AA5E4E">
        <w:t xml:space="preserve"> </w:t>
      </w:r>
    </w:p>
    <w:p w14:paraId="6BCA46CE" w14:textId="68E1E2DB" w:rsidR="003A417A" w:rsidRPr="00AA5E4E" w:rsidRDefault="003A417A" w:rsidP="00AA5E4E">
      <w:pPr>
        <w:pStyle w:val="Poetry"/>
      </w:pPr>
      <w:r w:rsidRPr="00AA5E4E">
        <w:t>Then roll’d her haggard eyes around the throng,</w:t>
      </w:r>
    </w:p>
    <w:p w14:paraId="63CAECF4" w14:textId="77777777" w:rsidR="003A417A" w:rsidRPr="003B1311" w:rsidRDefault="003A417A" w:rsidP="003B1311">
      <w:pPr>
        <w:pStyle w:val="Poetry"/>
      </w:pPr>
      <w:r w:rsidRPr="003B1311">
        <w:t>And sung, in Turnus’ name, the nuptial song:</w:t>
      </w:r>
    </w:p>
    <w:p w14:paraId="7AF12859" w14:textId="77777777" w:rsidR="003A417A" w:rsidRPr="003B1311" w:rsidRDefault="003A417A" w:rsidP="003B1311">
      <w:pPr>
        <w:pStyle w:val="Poetry"/>
      </w:pPr>
      <w:r w:rsidRPr="003B1311">
        <w:t>“Io, ye Latian dames! if any here</w:t>
      </w:r>
    </w:p>
    <w:p w14:paraId="10A5EB20" w14:textId="6FAAEC84" w:rsidR="003A417A" w:rsidRPr="003B1311" w:rsidRDefault="003A417A" w:rsidP="003B1311">
      <w:pPr>
        <w:pStyle w:val="Poetry"/>
      </w:pPr>
      <w:r w:rsidRPr="003B1311">
        <w:t xml:space="preserve">Hold your unhappy queen, Amata, </w:t>
      </w:r>
      <w:proofErr w:type="gramStart"/>
      <w:r w:rsidRPr="003B1311">
        <w:t>dear;</w:t>
      </w:r>
      <w:proofErr w:type="gramEnd"/>
    </w:p>
    <w:p w14:paraId="432C5A86" w14:textId="77777777" w:rsidR="003B1311" w:rsidRDefault="003A417A" w:rsidP="003B1311">
      <w:pPr>
        <w:pStyle w:val="Poetry"/>
      </w:pPr>
      <w:r w:rsidRPr="003B1311">
        <w:t xml:space="preserve">If there be here,” she said, “who dare maintain </w:t>
      </w:r>
    </w:p>
    <w:p w14:paraId="79A79765" w14:textId="77777777" w:rsidR="003B1311" w:rsidRDefault="003A417A" w:rsidP="003B1311">
      <w:pPr>
        <w:pStyle w:val="Poetry"/>
      </w:pPr>
      <w:r w:rsidRPr="003B1311">
        <w:t xml:space="preserve">My right, nor think the name of mother </w:t>
      </w:r>
      <w:proofErr w:type="gramStart"/>
      <w:r w:rsidRPr="003B1311">
        <w:t>vain;</w:t>
      </w:r>
      <w:proofErr w:type="gramEnd"/>
      <w:r w:rsidRPr="003B1311">
        <w:t xml:space="preserve"> </w:t>
      </w:r>
    </w:p>
    <w:p w14:paraId="063F9180" w14:textId="77777777" w:rsidR="003B1311" w:rsidRDefault="003A417A" w:rsidP="003B1311">
      <w:pPr>
        <w:pStyle w:val="Poetry"/>
      </w:pPr>
      <w:r w:rsidRPr="003B1311">
        <w:t xml:space="preserve">Unbind your fillets, loose your flowing hair, </w:t>
      </w:r>
    </w:p>
    <w:p w14:paraId="4839E9CA" w14:textId="2D67E817" w:rsidR="003A417A" w:rsidRPr="003B1311" w:rsidRDefault="003A417A" w:rsidP="003B1311">
      <w:pPr>
        <w:pStyle w:val="Poetry"/>
      </w:pPr>
      <w:r w:rsidRPr="003B1311">
        <w:t>And orgies and nocturnal rites prepare.”</w:t>
      </w:r>
    </w:p>
    <w:p w14:paraId="378FEE12" w14:textId="77777777" w:rsidR="003B1311" w:rsidRDefault="003B1311" w:rsidP="003B1311">
      <w:pPr>
        <w:pStyle w:val="Poetry"/>
      </w:pPr>
    </w:p>
    <w:p w14:paraId="70CAC8F1" w14:textId="08AE7248" w:rsidR="003A417A" w:rsidRPr="003B1311" w:rsidRDefault="003A417A" w:rsidP="003B1311">
      <w:pPr>
        <w:pStyle w:val="Poetry"/>
      </w:pPr>
      <w:r w:rsidRPr="003B1311">
        <w:t>Amata’s breast the Fury thus invades,</w:t>
      </w:r>
    </w:p>
    <w:p w14:paraId="15E49FFA" w14:textId="77777777" w:rsidR="003B1311" w:rsidRDefault="003A417A" w:rsidP="003B1311">
      <w:pPr>
        <w:pStyle w:val="Poetry"/>
      </w:pPr>
      <w:r w:rsidRPr="003B1311">
        <w:t xml:space="preserve">And fires with rage, amid the sylvan </w:t>
      </w:r>
      <w:proofErr w:type="gramStart"/>
      <w:r w:rsidRPr="003B1311">
        <w:t>shades;</w:t>
      </w:r>
      <w:proofErr w:type="gramEnd"/>
      <w:r w:rsidRPr="003B1311">
        <w:t xml:space="preserve"> </w:t>
      </w:r>
    </w:p>
    <w:p w14:paraId="0D036529" w14:textId="77777777" w:rsidR="003B1311" w:rsidRDefault="003A417A" w:rsidP="003B1311">
      <w:pPr>
        <w:pStyle w:val="Poetry"/>
      </w:pPr>
      <w:r w:rsidRPr="003B1311">
        <w:t xml:space="preserve">Then, when she found her venom spread so far, </w:t>
      </w:r>
    </w:p>
    <w:p w14:paraId="2E8BA83C" w14:textId="7EDA051F" w:rsidR="003A417A" w:rsidRPr="003B1311" w:rsidRDefault="003A417A" w:rsidP="003B1311">
      <w:pPr>
        <w:pStyle w:val="Poetry"/>
      </w:pPr>
      <w:r w:rsidRPr="003B1311">
        <w:t>The royal house embroil’d in civil war,</w:t>
      </w:r>
    </w:p>
    <w:p w14:paraId="3EC1C1D1" w14:textId="77777777" w:rsidR="003A417A" w:rsidRPr="003B1311" w:rsidRDefault="003A417A" w:rsidP="003B1311">
      <w:pPr>
        <w:pStyle w:val="Poetry"/>
      </w:pPr>
      <w:r w:rsidRPr="003B1311">
        <w:t>Rais’d on her dusky wings, she cleaves the skies,</w:t>
      </w:r>
    </w:p>
    <w:p w14:paraId="2A35355C" w14:textId="5C2BA5C9" w:rsidR="003A417A" w:rsidRPr="003B1311" w:rsidRDefault="003A417A" w:rsidP="003B1311">
      <w:pPr>
        <w:pStyle w:val="Poetry"/>
      </w:pPr>
      <w:r w:rsidRPr="003B1311">
        <w:t>And seeks the palace where young Turnus lies.</w:t>
      </w:r>
    </w:p>
    <w:p w14:paraId="0C2294EF" w14:textId="77777777" w:rsidR="003B1311" w:rsidRDefault="003A417A" w:rsidP="003B1311">
      <w:pPr>
        <w:pStyle w:val="Poetry"/>
      </w:pPr>
      <w:r w:rsidRPr="003B1311">
        <w:t xml:space="preserve">His town, as fame reports, was built of old </w:t>
      </w:r>
    </w:p>
    <w:p w14:paraId="2B2D52F7" w14:textId="77777777" w:rsidR="003B1311" w:rsidRDefault="003A417A" w:rsidP="003B1311">
      <w:pPr>
        <w:pStyle w:val="Poetry"/>
      </w:pPr>
      <w:r w:rsidRPr="003B1311">
        <w:t xml:space="preserve">By Danae, pregnant with almighty gold, </w:t>
      </w:r>
    </w:p>
    <w:p w14:paraId="682E3742" w14:textId="77777777" w:rsidR="003B1311" w:rsidRDefault="003A417A" w:rsidP="003B1311">
      <w:pPr>
        <w:pStyle w:val="Poetry"/>
      </w:pPr>
      <w:r w:rsidRPr="003B1311">
        <w:t xml:space="preserve">Who fled her father’s rage, and, with a </w:t>
      </w:r>
      <w:proofErr w:type="gramStart"/>
      <w:r w:rsidRPr="003B1311">
        <w:t>train</w:t>
      </w:r>
      <w:proofErr w:type="gramEnd"/>
      <w:r w:rsidRPr="003B1311">
        <w:t xml:space="preserve"> </w:t>
      </w:r>
    </w:p>
    <w:p w14:paraId="564CDA5F" w14:textId="04D4863B" w:rsidR="003A417A" w:rsidRPr="003B1311" w:rsidRDefault="003A417A" w:rsidP="003B1311">
      <w:pPr>
        <w:pStyle w:val="Poetry"/>
      </w:pPr>
      <w:r w:rsidRPr="003B1311">
        <w:t>Of following Argives, thro’ the stormy main,</w:t>
      </w:r>
    </w:p>
    <w:p w14:paraId="5D624115" w14:textId="608600C5" w:rsidR="003A417A" w:rsidRPr="003B1311" w:rsidRDefault="003A417A" w:rsidP="003B1311">
      <w:pPr>
        <w:pStyle w:val="Poetry"/>
      </w:pPr>
      <w:r w:rsidRPr="003B1311">
        <w:t>Driv’n by the southern blasts, was fated here to reign.</w:t>
      </w:r>
    </w:p>
    <w:p w14:paraId="7B71E335" w14:textId="77777777" w:rsidR="003B1311" w:rsidRDefault="003A417A" w:rsidP="003B1311">
      <w:pPr>
        <w:pStyle w:val="Poetry"/>
      </w:pPr>
      <w:r w:rsidRPr="003B1311">
        <w:t xml:space="preserve">‘T was Ardua once; now Ardea’s name it </w:t>
      </w:r>
      <w:proofErr w:type="gramStart"/>
      <w:r w:rsidRPr="003B1311">
        <w:t>bears;</w:t>
      </w:r>
      <w:proofErr w:type="gramEnd"/>
      <w:r w:rsidRPr="003B1311">
        <w:t xml:space="preserve"> </w:t>
      </w:r>
    </w:p>
    <w:p w14:paraId="1D67A2EA" w14:textId="0FD8639B" w:rsidR="003A417A" w:rsidRPr="003B1311" w:rsidRDefault="003A417A" w:rsidP="003B1311">
      <w:pPr>
        <w:pStyle w:val="Poetry"/>
      </w:pPr>
      <w:r w:rsidRPr="003B1311">
        <w:t>Once a fair city, now consum’d with years.</w:t>
      </w:r>
    </w:p>
    <w:p w14:paraId="6B59E40F" w14:textId="77777777" w:rsidR="003B1311" w:rsidRDefault="003A417A" w:rsidP="003B1311">
      <w:pPr>
        <w:pStyle w:val="Poetry"/>
      </w:pPr>
      <w:r w:rsidRPr="003B1311">
        <w:t xml:space="preserve">Here, in his lofty palace, Turnus lay, </w:t>
      </w:r>
    </w:p>
    <w:p w14:paraId="2BE1AE25" w14:textId="5B266768" w:rsidR="003A417A" w:rsidRPr="003B1311" w:rsidRDefault="003A417A" w:rsidP="003B1311">
      <w:pPr>
        <w:pStyle w:val="Poetry"/>
      </w:pPr>
      <w:r w:rsidRPr="003B1311">
        <w:t>Betwixt the confines of the night and day,</w:t>
      </w:r>
    </w:p>
    <w:p w14:paraId="0BE291B1" w14:textId="43C8562D" w:rsidR="003A417A" w:rsidRPr="003B1311" w:rsidRDefault="003A417A" w:rsidP="003B1311">
      <w:pPr>
        <w:pStyle w:val="Poetry"/>
      </w:pPr>
      <w:r w:rsidRPr="003B1311">
        <w:t>Secure in sleep. The Fury laid aside</w:t>
      </w:r>
    </w:p>
    <w:p w14:paraId="24EA7155" w14:textId="77777777" w:rsidR="003B1311" w:rsidRDefault="003A417A" w:rsidP="003B1311">
      <w:pPr>
        <w:pStyle w:val="Poetry"/>
      </w:pPr>
      <w:r w:rsidRPr="003B1311">
        <w:t xml:space="preserve">Her looks and limbs, and with new methods tried </w:t>
      </w:r>
    </w:p>
    <w:p w14:paraId="0DFBFB63" w14:textId="779EDF53" w:rsidR="003A417A" w:rsidRPr="003B1311" w:rsidRDefault="003A417A" w:rsidP="003B1311">
      <w:pPr>
        <w:pStyle w:val="Poetry"/>
      </w:pPr>
      <w:r w:rsidRPr="003B1311">
        <w:lastRenderedPageBreak/>
        <w:t>The foulness of th’ infernal form to hide.</w:t>
      </w:r>
    </w:p>
    <w:p w14:paraId="16E7AE67" w14:textId="77777777" w:rsidR="003A417A" w:rsidRPr="003B1311" w:rsidRDefault="003A417A" w:rsidP="003B1311">
      <w:pPr>
        <w:pStyle w:val="Poetry"/>
      </w:pPr>
      <w:r w:rsidRPr="003B1311">
        <w:t>Propp’d on a staff, she takes a trembling mien:</w:t>
      </w:r>
    </w:p>
    <w:p w14:paraId="511A6A0D" w14:textId="77777777" w:rsidR="003A417A" w:rsidRPr="003B1311" w:rsidRDefault="003A417A" w:rsidP="003B1311">
      <w:pPr>
        <w:pStyle w:val="Poetry"/>
      </w:pPr>
      <w:r w:rsidRPr="003B1311">
        <w:t xml:space="preserve">Her face is furrow’d, and her front </w:t>
      </w:r>
      <w:proofErr w:type="gramStart"/>
      <w:r w:rsidRPr="003B1311">
        <w:t>obscene;</w:t>
      </w:r>
      <w:proofErr w:type="gramEnd"/>
    </w:p>
    <w:p w14:paraId="7D635D3F" w14:textId="173085C8" w:rsidR="003A417A" w:rsidRPr="003B1311" w:rsidRDefault="003A417A" w:rsidP="003B1311">
      <w:pPr>
        <w:pStyle w:val="Poetry"/>
      </w:pPr>
      <w:r w:rsidRPr="003B1311">
        <w:t xml:space="preserve">Deep-dinted wrinkles on her cheek she </w:t>
      </w:r>
      <w:proofErr w:type="gramStart"/>
      <w:r w:rsidRPr="003B1311">
        <w:t>draws;</w:t>
      </w:r>
      <w:proofErr w:type="gramEnd"/>
    </w:p>
    <w:p w14:paraId="109D7BF3" w14:textId="77777777" w:rsidR="003B1311" w:rsidRDefault="003A417A" w:rsidP="003B1311">
      <w:pPr>
        <w:pStyle w:val="Poetry"/>
      </w:pPr>
      <w:r w:rsidRPr="003B1311">
        <w:t xml:space="preserve">Sunk are her eyes, and toothless are her </w:t>
      </w:r>
      <w:proofErr w:type="gramStart"/>
      <w:r w:rsidRPr="003B1311">
        <w:t>jaws;</w:t>
      </w:r>
      <w:proofErr w:type="gramEnd"/>
      <w:r w:rsidRPr="003B1311">
        <w:t xml:space="preserve"> </w:t>
      </w:r>
    </w:p>
    <w:p w14:paraId="67FD22A2" w14:textId="3B88F7F6" w:rsidR="003A417A" w:rsidRPr="003B1311" w:rsidRDefault="003A417A" w:rsidP="003B1311">
      <w:pPr>
        <w:pStyle w:val="Poetry"/>
      </w:pPr>
      <w:r w:rsidRPr="003B1311">
        <w:t>Her hoary hair with holy fillets bound,</w:t>
      </w:r>
    </w:p>
    <w:p w14:paraId="5D111F46" w14:textId="77777777" w:rsidR="003B1311" w:rsidRDefault="003A417A" w:rsidP="003B1311">
      <w:pPr>
        <w:pStyle w:val="Poetry"/>
      </w:pPr>
      <w:r w:rsidRPr="003B1311">
        <w:t xml:space="preserve">Her temples with an olive wreath are crown’d. </w:t>
      </w:r>
    </w:p>
    <w:p w14:paraId="75269EA7" w14:textId="04A8DC1E" w:rsidR="003A417A" w:rsidRPr="003B1311" w:rsidRDefault="003A417A" w:rsidP="003B1311">
      <w:pPr>
        <w:pStyle w:val="Poetry"/>
      </w:pPr>
      <w:r w:rsidRPr="003B1311">
        <w:t>Old Chalybe, who kept the sacred fane</w:t>
      </w:r>
    </w:p>
    <w:p w14:paraId="65A16BE5" w14:textId="70D520A5" w:rsidR="003A417A" w:rsidRPr="003B1311" w:rsidRDefault="003A417A" w:rsidP="003B1311">
      <w:pPr>
        <w:pStyle w:val="Poetry"/>
      </w:pPr>
      <w:r w:rsidRPr="003B1311">
        <w:t>Of Juno, now she seem’d, and thus began,</w:t>
      </w:r>
    </w:p>
    <w:p w14:paraId="7CB51A83" w14:textId="77777777" w:rsidR="003A417A" w:rsidRPr="003B1311" w:rsidRDefault="003A417A" w:rsidP="003B1311">
      <w:pPr>
        <w:pStyle w:val="Poetry"/>
      </w:pPr>
      <w:r w:rsidRPr="003B1311">
        <w:t>Appearing in a dream, to rouse the careless man:</w:t>
      </w:r>
    </w:p>
    <w:p w14:paraId="60143DE0" w14:textId="77777777" w:rsidR="003B1311" w:rsidRDefault="003A417A" w:rsidP="003B1311">
      <w:pPr>
        <w:pStyle w:val="Poetry"/>
      </w:pPr>
      <w:r w:rsidRPr="003B1311">
        <w:t xml:space="preserve">“Shall Turnus then such endless toil </w:t>
      </w:r>
      <w:proofErr w:type="gramStart"/>
      <w:r w:rsidRPr="003B1311">
        <w:t>sustain</w:t>
      </w:r>
      <w:proofErr w:type="gramEnd"/>
      <w:r w:rsidRPr="003B1311">
        <w:t xml:space="preserve"> </w:t>
      </w:r>
    </w:p>
    <w:p w14:paraId="45925331" w14:textId="77777777" w:rsidR="003B1311" w:rsidRDefault="003A417A" w:rsidP="003B1311">
      <w:pPr>
        <w:pStyle w:val="Poetry"/>
      </w:pPr>
      <w:r w:rsidRPr="003B1311">
        <w:t xml:space="preserve">In fighting fields, and conquer towns in vain? </w:t>
      </w:r>
    </w:p>
    <w:p w14:paraId="4AC70A20" w14:textId="0396A706" w:rsidR="003A417A" w:rsidRPr="003B1311" w:rsidRDefault="003A417A" w:rsidP="003B1311">
      <w:pPr>
        <w:pStyle w:val="Poetry"/>
      </w:pPr>
      <w:r w:rsidRPr="003B1311">
        <w:t>Win, for a Trojan head to wear the prize,</w:t>
      </w:r>
    </w:p>
    <w:p w14:paraId="50DC5540" w14:textId="5FDF9875" w:rsidR="003A417A" w:rsidRPr="003B1311" w:rsidRDefault="003A417A" w:rsidP="003B1311">
      <w:pPr>
        <w:pStyle w:val="Poetry"/>
      </w:pPr>
      <w:r w:rsidRPr="003B1311">
        <w:t>Usurp thy crown, enjoy thy victories?</w:t>
      </w:r>
    </w:p>
    <w:p w14:paraId="3E49FC08" w14:textId="77777777" w:rsidR="003B1311" w:rsidRDefault="003A417A" w:rsidP="003B1311">
      <w:pPr>
        <w:pStyle w:val="Poetry"/>
      </w:pPr>
      <w:r w:rsidRPr="003B1311">
        <w:t xml:space="preserve">The bride and scepter which thy blood has bought, </w:t>
      </w:r>
    </w:p>
    <w:p w14:paraId="2FBF5A1C" w14:textId="1FE8BA90" w:rsidR="003A417A" w:rsidRPr="003B1311" w:rsidRDefault="003A417A" w:rsidP="003B1311">
      <w:pPr>
        <w:pStyle w:val="Poetry"/>
      </w:pPr>
      <w:r w:rsidRPr="003B1311">
        <w:t xml:space="preserve">The king </w:t>
      </w:r>
      <w:proofErr w:type="gramStart"/>
      <w:r w:rsidRPr="003B1311">
        <w:t>transfers;</w:t>
      </w:r>
      <w:proofErr w:type="gramEnd"/>
      <w:r w:rsidRPr="003B1311">
        <w:t xml:space="preserve"> and foreign heirs are sought.</w:t>
      </w:r>
    </w:p>
    <w:p w14:paraId="0F03B683" w14:textId="77777777" w:rsidR="003B1311" w:rsidRDefault="003A417A" w:rsidP="003B1311">
      <w:pPr>
        <w:pStyle w:val="Poetry"/>
      </w:pPr>
      <w:r w:rsidRPr="003B1311">
        <w:t xml:space="preserve">Go now, deluded man, and seek again </w:t>
      </w:r>
    </w:p>
    <w:p w14:paraId="5AF0A030" w14:textId="375690F4" w:rsidR="003A417A" w:rsidRPr="003B1311" w:rsidRDefault="003A417A" w:rsidP="003B1311">
      <w:pPr>
        <w:pStyle w:val="Poetry"/>
      </w:pPr>
      <w:r w:rsidRPr="003B1311">
        <w:t>New toils, new dangers, on the dusty plain.</w:t>
      </w:r>
    </w:p>
    <w:p w14:paraId="5C3E3E3B" w14:textId="7E3012D5" w:rsidR="003A417A" w:rsidRPr="003B1311" w:rsidRDefault="003A417A" w:rsidP="003B1311">
      <w:pPr>
        <w:pStyle w:val="Poetry"/>
      </w:pPr>
      <w:r w:rsidRPr="003B1311">
        <w:t xml:space="preserve">Repel the Tuscan foes; their city </w:t>
      </w:r>
      <w:proofErr w:type="gramStart"/>
      <w:r w:rsidRPr="003B1311">
        <w:t>seize;</w:t>
      </w:r>
      <w:proofErr w:type="gramEnd"/>
    </w:p>
    <w:p w14:paraId="5AE653BE" w14:textId="77777777" w:rsidR="003A417A" w:rsidRPr="003B1311" w:rsidRDefault="003A417A" w:rsidP="003B1311">
      <w:pPr>
        <w:pStyle w:val="Poetry"/>
      </w:pPr>
      <w:r w:rsidRPr="003B1311">
        <w:t>Protect the Latians in luxurious ease.</w:t>
      </w:r>
    </w:p>
    <w:p w14:paraId="512798F5" w14:textId="77777777" w:rsidR="003A417A" w:rsidRPr="003B1311" w:rsidRDefault="003A417A" w:rsidP="003B1311">
      <w:pPr>
        <w:pStyle w:val="Poetry"/>
      </w:pPr>
      <w:r w:rsidRPr="003B1311">
        <w:t>This dream all-pow’rful Juno sends; I bear</w:t>
      </w:r>
    </w:p>
    <w:p w14:paraId="220BA193" w14:textId="77777777" w:rsidR="003B1311" w:rsidRDefault="003A417A" w:rsidP="003B1311">
      <w:pPr>
        <w:pStyle w:val="Poetry"/>
      </w:pPr>
      <w:r w:rsidRPr="003B1311">
        <w:t xml:space="preserve">Her mighty mandates, and her words you hear. </w:t>
      </w:r>
    </w:p>
    <w:p w14:paraId="7723CF49" w14:textId="154F6613" w:rsidR="003A417A" w:rsidRPr="003B1311" w:rsidRDefault="003A417A" w:rsidP="003B1311">
      <w:pPr>
        <w:pStyle w:val="Poetry"/>
      </w:pPr>
      <w:r w:rsidRPr="003B1311">
        <w:t xml:space="preserve">Haste; arm your Ardeans; issue to the </w:t>
      </w:r>
      <w:proofErr w:type="gramStart"/>
      <w:r w:rsidRPr="003B1311">
        <w:t>plain;</w:t>
      </w:r>
      <w:proofErr w:type="gramEnd"/>
    </w:p>
    <w:p w14:paraId="33D40D05" w14:textId="1CC033D4" w:rsidR="003A417A" w:rsidRPr="003B1311" w:rsidRDefault="003A417A" w:rsidP="003B1311">
      <w:pPr>
        <w:pStyle w:val="Poetry"/>
      </w:pPr>
      <w:r w:rsidRPr="003B1311">
        <w:t>With fate to friend, assault the Trojan train:</w:t>
      </w:r>
    </w:p>
    <w:p w14:paraId="18E89EFC" w14:textId="77777777" w:rsidR="003B1311" w:rsidRDefault="003A417A" w:rsidP="003B1311">
      <w:pPr>
        <w:pStyle w:val="Poetry"/>
      </w:pPr>
      <w:r w:rsidRPr="003B1311">
        <w:t xml:space="preserve">Their thoughtless chiefs, their painted ships, that lie </w:t>
      </w:r>
    </w:p>
    <w:p w14:paraId="69044910" w14:textId="1490FA8D" w:rsidR="003A417A" w:rsidRPr="003B1311" w:rsidRDefault="003A417A" w:rsidP="003B1311">
      <w:pPr>
        <w:pStyle w:val="Poetry"/>
      </w:pPr>
      <w:r w:rsidRPr="003B1311">
        <w:t>In Tiber’s mouth, with fire and sword destroy.</w:t>
      </w:r>
    </w:p>
    <w:p w14:paraId="27C9FBAE" w14:textId="77777777" w:rsidR="003B1311" w:rsidRDefault="003A417A" w:rsidP="003B1311">
      <w:pPr>
        <w:pStyle w:val="Poetry"/>
      </w:pPr>
      <w:r w:rsidRPr="003B1311">
        <w:t xml:space="preserve">The Latian king, unless he shall submit, </w:t>
      </w:r>
    </w:p>
    <w:p w14:paraId="6473D941" w14:textId="2F27E005" w:rsidR="003A417A" w:rsidRPr="003B1311" w:rsidRDefault="003A417A" w:rsidP="003B1311">
      <w:pPr>
        <w:pStyle w:val="Poetry"/>
      </w:pPr>
      <w:r w:rsidRPr="003B1311">
        <w:t>Own his old promise, and his new forget—</w:t>
      </w:r>
    </w:p>
    <w:p w14:paraId="4B6288C6" w14:textId="01A88404" w:rsidR="003A417A" w:rsidRPr="003B1311" w:rsidRDefault="003A417A" w:rsidP="003B1311">
      <w:pPr>
        <w:pStyle w:val="Poetry"/>
      </w:pPr>
      <w:r w:rsidRPr="003B1311">
        <w:t>Let him, in arms, the pow’r of Turnus prove,</w:t>
      </w:r>
    </w:p>
    <w:p w14:paraId="1E25FEEE" w14:textId="77777777" w:rsidR="003A417A" w:rsidRPr="003B1311" w:rsidRDefault="003A417A" w:rsidP="003B1311">
      <w:pPr>
        <w:pStyle w:val="Poetry"/>
      </w:pPr>
      <w:r w:rsidRPr="003B1311">
        <w:t>And learn to fear whom he disdains to love.</w:t>
      </w:r>
    </w:p>
    <w:p w14:paraId="1833BD1D" w14:textId="77777777" w:rsidR="003B1311" w:rsidRDefault="003A417A" w:rsidP="003B1311">
      <w:pPr>
        <w:pStyle w:val="Poetry"/>
      </w:pPr>
      <w:r w:rsidRPr="003B1311">
        <w:t xml:space="preserve">For such is Heav’n’s command.” The youthful prince </w:t>
      </w:r>
    </w:p>
    <w:p w14:paraId="32B1B2A0" w14:textId="38DD2DD3" w:rsidR="003A417A" w:rsidRPr="003B1311" w:rsidRDefault="003A417A" w:rsidP="003B1311">
      <w:pPr>
        <w:pStyle w:val="Poetry"/>
      </w:pPr>
      <w:r w:rsidRPr="003B1311">
        <w:t>With scorn replied, and made this bold defense:</w:t>
      </w:r>
    </w:p>
    <w:p w14:paraId="057599F6" w14:textId="77777777" w:rsidR="003A417A" w:rsidRPr="003B1311" w:rsidRDefault="003A417A" w:rsidP="003B1311">
      <w:pPr>
        <w:pStyle w:val="Poetry"/>
      </w:pPr>
      <w:r w:rsidRPr="003B1311">
        <w:t>“You tell me, mother, what I knew before:</w:t>
      </w:r>
    </w:p>
    <w:p w14:paraId="0BA033DC" w14:textId="3E4B0F8F" w:rsidR="003A417A" w:rsidRPr="003B1311" w:rsidRDefault="003A417A" w:rsidP="003B1311">
      <w:pPr>
        <w:pStyle w:val="Poetry"/>
      </w:pPr>
      <w:r w:rsidRPr="003B1311">
        <w:t>The Phrygian fleet is landed on the shore.</w:t>
      </w:r>
    </w:p>
    <w:p w14:paraId="0F955B4B" w14:textId="77777777" w:rsidR="003B1311" w:rsidRDefault="003A417A" w:rsidP="003B1311">
      <w:pPr>
        <w:pStyle w:val="Poetry"/>
      </w:pPr>
      <w:r w:rsidRPr="003B1311">
        <w:t xml:space="preserve">I neither fear nor will provoke the </w:t>
      </w:r>
      <w:proofErr w:type="gramStart"/>
      <w:r w:rsidRPr="003B1311">
        <w:t>war;</w:t>
      </w:r>
      <w:proofErr w:type="gramEnd"/>
      <w:r w:rsidRPr="003B1311">
        <w:t xml:space="preserve"> </w:t>
      </w:r>
    </w:p>
    <w:p w14:paraId="1BF23475" w14:textId="60A0B039" w:rsidR="003A417A" w:rsidRPr="003B1311" w:rsidRDefault="003A417A" w:rsidP="003B1311">
      <w:pPr>
        <w:pStyle w:val="Poetry"/>
      </w:pPr>
      <w:r w:rsidRPr="003B1311">
        <w:lastRenderedPageBreak/>
        <w:t>My fate is Juno’s most peculiar care.</w:t>
      </w:r>
    </w:p>
    <w:p w14:paraId="66B484F4" w14:textId="77777777" w:rsidR="003B1311" w:rsidRDefault="003A417A" w:rsidP="003B1311">
      <w:pPr>
        <w:pStyle w:val="Poetry"/>
      </w:pPr>
      <w:r w:rsidRPr="003B1311">
        <w:t xml:space="preserve">But time has made you dote, and vainly tell </w:t>
      </w:r>
    </w:p>
    <w:p w14:paraId="35D3232F" w14:textId="6FDC04E4" w:rsidR="003A417A" w:rsidRPr="003B1311" w:rsidRDefault="003A417A" w:rsidP="003B1311">
      <w:pPr>
        <w:pStyle w:val="Poetry"/>
      </w:pPr>
      <w:r w:rsidRPr="003B1311">
        <w:t>Of arms imagin’d in your lonely cell.</w:t>
      </w:r>
    </w:p>
    <w:p w14:paraId="7FF99458" w14:textId="526AF356" w:rsidR="003A417A" w:rsidRPr="003B1311" w:rsidRDefault="003A417A" w:rsidP="003B1311">
      <w:pPr>
        <w:pStyle w:val="Poetry"/>
      </w:pPr>
      <w:r w:rsidRPr="003B1311">
        <w:t xml:space="preserve">Go; be the temple and the gods your </w:t>
      </w:r>
      <w:proofErr w:type="gramStart"/>
      <w:r w:rsidRPr="003B1311">
        <w:t>care;</w:t>
      </w:r>
      <w:proofErr w:type="gramEnd"/>
    </w:p>
    <w:p w14:paraId="24BCDEBE" w14:textId="77777777" w:rsidR="003A417A" w:rsidRPr="003B1311" w:rsidRDefault="003A417A" w:rsidP="003B1311">
      <w:pPr>
        <w:pStyle w:val="Poetry"/>
      </w:pPr>
      <w:r w:rsidRPr="003B1311">
        <w:t>Permit to men the thought of peace and war.”</w:t>
      </w:r>
    </w:p>
    <w:p w14:paraId="419A5FFA" w14:textId="77777777" w:rsidR="003B1311" w:rsidRDefault="003B1311" w:rsidP="003B1311">
      <w:pPr>
        <w:pStyle w:val="Poetry"/>
      </w:pPr>
    </w:p>
    <w:p w14:paraId="4FAA8BCF" w14:textId="77777777" w:rsidR="003B1311" w:rsidRDefault="003A417A" w:rsidP="003B1311">
      <w:pPr>
        <w:pStyle w:val="Poetry"/>
      </w:pPr>
      <w:r w:rsidRPr="003B1311">
        <w:t xml:space="preserve">These haughty words Alecto’s rage provoke, </w:t>
      </w:r>
    </w:p>
    <w:p w14:paraId="2651064F" w14:textId="77777777" w:rsidR="003B1311" w:rsidRDefault="003A417A" w:rsidP="003B1311">
      <w:pPr>
        <w:pStyle w:val="Poetry"/>
      </w:pPr>
      <w:r w:rsidRPr="003B1311">
        <w:t xml:space="preserve">And frighted Turnus trembled as she spoke. </w:t>
      </w:r>
    </w:p>
    <w:p w14:paraId="7CB9F2B7" w14:textId="5CC25558" w:rsidR="003A417A" w:rsidRPr="003B1311" w:rsidRDefault="003A417A" w:rsidP="003B1311">
      <w:pPr>
        <w:pStyle w:val="Poetry"/>
      </w:pPr>
      <w:r w:rsidRPr="003B1311">
        <w:t xml:space="preserve">Her eyes grow stiffen’d, and with sulphur </w:t>
      </w:r>
      <w:proofErr w:type="gramStart"/>
      <w:r w:rsidRPr="003B1311">
        <w:t>burn;</w:t>
      </w:r>
      <w:proofErr w:type="gramEnd"/>
    </w:p>
    <w:p w14:paraId="04A15291" w14:textId="0AD4C4A6" w:rsidR="003A417A" w:rsidRPr="003B1311" w:rsidRDefault="003A417A" w:rsidP="003B1311">
      <w:pPr>
        <w:pStyle w:val="Poetry"/>
      </w:pPr>
      <w:r w:rsidRPr="003B1311">
        <w:t xml:space="preserve">Her hideous looks and hellish form </w:t>
      </w:r>
      <w:proofErr w:type="gramStart"/>
      <w:r w:rsidRPr="003B1311">
        <w:t>return;</w:t>
      </w:r>
      <w:proofErr w:type="gramEnd"/>
    </w:p>
    <w:p w14:paraId="5C9BDE61" w14:textId="77777777" w:rsidR="003B1311" w:rsidRDefault="003A417A" w:rsidP="003B1311">
      <w:pPr>
        <w:pStyle w:val="Poetry"/>
      </w:pPr>
      <w:r w:rsidRPr="003B1311">
        <w:t xml:space="preserve">Her curling snakes with hissings fill the place, </w:t>
      </w:r>
    </w:p>
    <w:p w14:paraId="3BE9305C" w14:textId="1F88C28A" w:rsidR="003A417A" w:rsidRPr="003B1311" w:rsidRDefault="003A417A" w:rsidP="003B1311">
      <w:pPr>
        <w:pStyle w:val="Poetry"/>
      </w:pPr>
      <w:r w:rsidRPr="003B1311">
        <w:t>And open all the furies of her face:</w:t>
      </w:r>
    </w:p>
    <w:p w14:paraId="72E7744F" w14:textId="77777777" w:rsidR="003B1311" w:rsidRDefault="003A417A" w:rsidP="003B1311">
      <w:pPr>
        <w:pStyle w:val="Poetry"/>
      </w:pPr>
      <w:r w:rsidRPr="003B1311">
        <w:t xml:space="preserve">Then, darting fire from her malignant eyes, </w:t>
      </w:r>
    </w:p>
    <w:p w14:paraId="7BF10F49" w14:textId="62AF1C8F" w:rsidR="003A417A" w:rsidRPr="003B1311" w:rsidRDefault="003A417A" w:rsidP="003B1311">
      <w:pPr>
        <w:pStyle w:val="Poetry"/>
      </w:pPr>
      <w:r w:rsidRPr="003B1311">
        <w:t>She cast him backward as he strove to rise,</w:t>
      </w:r>
    </w:p>
    <w:p w14:paraId="69E469DD" w14:textId="320EA390" w:rsidR="003A417A" w:rsidRPr="003B1311" w:rsidRDefault="003A417A" w:rsidP="003B1311">
      <w:pPr>
        <w:pStyle w:val="Poetry"/>
      </w:pPr>
      <w:proofErr w:type="gramStart"/>
      <w:r w:rsidRPr="003B1311">
        <w:t>And,</w:t>
      </w:r>
      <w:proofErr w:type="gramEnd"/>
      <w:r w:rsidRPr="003B1311">
        <w:t xml:space="preserve"> ling’ring, sought to frame some new replies.</w:t>
      </w:r>
    </w:p>
    <w:p w14:paraId="4881C016" w14:textId="77777777" w:rsidR="003B1311" w:rsidRDefault="003A417A" w:rsidP="003B1311">
      <w:pPr>
        <w:pStyle w:val="Poetry"/>
      </w:pPr>
      <w:r w:rsidRPr="003B1311">
        <w:t xml:space="preserve">High on her head she rears two twisted snakes, </w:t>
      </w:r>
    </w:p>
    <w:p w14:paraId="4DC072B5" w14:textId="77777777" w:rsidR="003B1311" w:rsidRDefault="003A417A" w:rsidP="003B1311">
      <w:pPr>
        <w:pStyle w:val="Poetry"/>
      </w:pPr>
      <w:r w:rsidRPr="003B1311">
        <w:t xml:space="preserve">Her chains she rattles, and her whip she </w:t>
      </w:r>
      <w:proofErr w:type="gramStart"/>
      <w:r w:rsidRPr="003B1311">
        <w:t>shakes;</w:t>
      </w:r>
      <w:proofErr w:type="gramEnd"/>
      <w:r w:rsidRPr="003B1311">
        <w:t xml:space="preserve"> </w:t>
      </w:r>
    </w:p>
    <w:p w14:paraId="7ABE3759" w14:textId="34B2E323" w:rsidR="003A417A" w:rsidRPr="003B1311" w:rsidRDefault="003A417A" w:rsidP="003B1311">
      <w:pPr>
        <w:pStyle w:val="Poetry"/>
      </w:pPr>
      <w:r w:rsidRPr="003B1311">
        <w:t>And, churning bloody foam, thus loudly speaks:</w:t>
      </w:r>
    </w:p>
    <w:p w14:paraId="6E5E3908" w14:textId="77777777" w:rsidR="003A417A" w:rsidRPr="003B1311" w:rsidRDefault="003A417A" w:rsidP="003B1311">
      <w:pPr>
        <w:pStyle w:val="Poetry"/>
      </w:pPr>
      <w:r w:rsidRPr="003B1311">
        <w:t>“Behold whom time has made to dote, and tell</w:t>
      </w:r>
    </w:p>
    <w:p w14:paraId="2FBED0BB" w14:textId="77777777" w:rsidR="003A417A" w:rsidRPr="003B1311" w:rsidRDefault="003A417A" w:rsidP="003B1311">
      <w:pPr>
        <w:pStyle w:val="Poetry"/>
      </w:pPr>
      <w:r w:rsidRPr="003B1311">
        <w:t>Of arms imagin’d in her lonely cell!</w:t>
      </w:r>
      <w:r w:rsidRPr="003B1311">
        <w:tab/>
        <w:t>7430</w:t>
      </w:r>
    </w:p>
    <w:p w14:paraId="465A7445" w14:textId="77777777" w:rsidR="003A417A" w:rsidRPr="003B1311" w:rsidRDefault="003A417A" w:rsidP="003B1311">
      <w:pPr>
        <w:pStyle w:val="Poetry"/>
      </w:pPr>
      <w:r w:rsidRPr="003B1311">
        <w:t>Behold the Fates’ infernal minister!</w:t>
      </w:r>
    </w:p>
    <w:p w14:paraId="172B48D8" w14:textId="77777777" w:rsidR="003A417A" w:rsidRPr="003B1311" w:rsidRDefault="003A417A" w:rsidP="003B1311">
      <w:pPr>
        <w:pStyle w:val="Poetry"/>
      </w:pPr>
      <w:r w:rsidRPr="003B1311">
        <w:t>War, death, destruction, in my hand I bear.”</w:t>
      </w:r>
    </w:p>
    <w:p w14:paraId="150DD977" w14:textId="77777777" w:rsidR="003B1311" w:rsidRDefault="003B1311" w:rsidP="003B1311">
      <w:pPr>
        <w:pStyle w:val="Poetry"/>
      </w:pPr>
    </w:p>
    <w:p w14:paraId="2527BE91" w14:textId="77777777" w:rsidR="003B1311" w:rsidRDefault="003A417A" w:rsidP="003B1311">
      <w:pPr>
        <w:pStyle w:val="Poetry"/>
      </w:pPr>
      <w:proofErr w:type="gramStart"/>
      <w:r w:rsidRPr="003B1311">
        <w:t>Thus</w:t>
      </w:r>
      <w:proofErr w:type="gramEnd"/>
      <w:r w:rsidRPr="003B1311">
        <w:t xml:space="preserve"> having said, her smold’ring torch, impress’d </w:t>
      </w:r>
    </w:p>
    <w:p w14:paraId="72964EC6" w14:textId="4F5C5B4F" w:rsidR="003A417A" w:rsidRPr="003B1311" w:rsidRDefault="003A417A" w:rsidP="003B1311">
      <w:pPr>
        <w:pStyle w:val="Poetry"/>
      </w:pPr>
      <w:r w:rsidRPr="003B1311">
        <w:t>With her full force, she plung’d into his breast.</w:t>
      </w:r>
    </w:p>
    <w:p w14:paraId="0B58E6A3" w14:textId="02240632" w:rsidR="003A417A" w:rsidRPr="003B1311" w:rsidRDefault="003A417A" w:rsidP="003B1311">
      <w:pPr>
        <w:pStyle w:val="Poetry"/>
      </w:pPr>
      <w:r w:rsidRPr="003B1311">
        <w:t>Aghast he wak’d; and, starting from his bed,</w:t>
      </w:r>
    </w:p>
    <w:p w14:paraId="321EA0C1" w14:textId="77777777" w:rsidR="003B1311" w:rsidRDefault="003A417A" w:rsidP="003B1311">
      <w:pPr>
        <w:pStyle w:val="Poetry"/>
      </w:pPr>
      <w:r w:rsidRPr="003B1311">
        <w:t xml:space="preserve">Cold sweat, in clammy drops, his limbs o’erspread. </w:t>
      </w:r>
    </w:p>
    <w:p w14:paraId="7F15DDDB" w14:textId="77777777" w:rsidR="003B1311" w:rsidRDefault="003A417A" w:rsidP="003B1311">
      <w:pPr>
        <w:pStyle w:val="Poetry"/>
      </w:pPr>
      <w:r w:rsidRPr="003B1311">
        <w:t xml:space="preserve">“Arms! arms!” he cries: “my sword and shield prepare!” </w:t>
      </w:r>
    </w:p>
    <w:p w14:paraId="6C94B37C" w14:textId="5C09CD4D" w:rsidR="003A417A" w:rsidRPr="003B1311" w:rsidRDefault="003A417A" w:rsidP="003B1311">
      <w:pPr>
        <w:pStyle w:val="Poetry"/>
      </w:pPr>
      <w:r w:rsidRPr="003B1311">
        <w:t>He breathes defiance, blood, and mortal war.</w:t>
      </w:r>
    </w:p>
    <w:p w14:paraId="1FB685B3" w14:textId="77777777" w:rsidR="003A417A" w:rsidRPr="003B1311" w:rsidRDefault="003A417A" w:rsidP="003B1311">
      <w:pPr>
        <w:pStyle w:val="Poetry"/>
      </w:pPr>
      <w:r w:rsidRPr="003B1311">
        <w:t xml:space="preserve">So, when with crackling flames a caldron </w:t>
      </w:r>
      <w:proofErr w:type="gramStart"/>
      <w:r w:rsidRPr="003B1311">
        <w:t>fries</w:t>
      </w:r>
      <w:proofErr w:type="gramEnd"/>
      <w:r w:rsidRPr="003B1311">
        <w:t>,</w:t>
      </w:r>
    </w:p>
    <w:p w14:paraId="3833DC00" w14:textId="6DB9CA41" w:rsidR="003A417A" w:rsidRPr="003B1311" w:rsidRDefault="003A417A" w:rsidP="003B1311">
      <w:pPr>
        <w:pStyle w:val="Poetry"/>
      </w:pPr>
      <w:r w:rsidRPr="003B1311">
        <w:t>The bubbling waters from the bottom rise:</w:t>
      </w:r>
    </w:p>
    <w:p w14:paraId="58BAEF77" w14:textId="77777777" w:rsidR="003B1311" w:rsidRDefault="003A417A" w:rsidP="003B1311">
      <w:pPr>
        <w:pStyle w:val="Poetry"/>
      </w:pPr>
      <w:r w:rsidRPr="003B1311">
        <w:t xml:space="preserve">Above the brims they force their fiery </w:t>
      </w:r>
      <w:proofErr w:type="gramStart"/>
      <w:r w:rsidRPr="003B1311">
        <w:t>way;</w:t>
      </w:r>
      <w:proofErr w:type="gramEnd"/>
      <w:r w:rsidRPr="003B1311">
        <w:t xml:space="preserve"> </w:t>
      </w:r>
    </w:p>
    <w:p w14:paraId="388BB9C7" w14:textId="0B911AB9" w:rsidR="003A417A" w:rsidRPr="003B1311" w:rsidRDefault="003A417A" w:rsidP="003B1311">
      <w:pPr>
        <w:pStyle w:val="Poetry"/>
      </w:pPr>
      <w:r w:rsidRPr="003B1311">
        <w:t xml:space="preserve">Black vapors climb </w:t>
      </w:r>
      <w:proofErr w:type="gramStart"/>
      <w:r w:rsidRPr="003B1311">
        <w:t>aloft, and</w:t>
      </w:r>
      <w:proofErr w:type="gramEnd"/>
      <w:r w:rsidRPr="003B1311">
        <w:t xml:space="preserve"> cloud the day.</w:t>
      </w:r>
    </w:p>
    <w:p w14:paraId="04223ECA" w14:textId="77777777" w:rsidR="003B1311" w:rsidRDefault="003A417A" w:rsidP="003B1311">
      <w:pPr>
        <w:pStyle w:val="Poetry"/>
      </w:pPr>
      <w:r w:rsidRPr="003B1311">
        <w:t xml:space="preserve">The peace polluted thus, a chosen band </w:t>
      </w:r>
    </w:p>
    <w:p w14:paraId="6362CF99" w14:textId="16819448" w:rsidR="003A417A" w:rsidRPr="003B1311" w:rsidRDefault="003A417A" w:rsidP="003B1311">
      <w:pPr>
        <w:pStyle w:val="Poetry"/>
      </w:pPr>
      <w:r w:rsidRPr="003B1311">
        <w:t>He first commissions to the Latian land,</w:t>
      </w:r>
    </w:p>
    <w:p w14:paraId="60C30549" w14:textId="5833C189" w:rsidR="003A417A" w:rsidRPr="003B1311" w:rsidRDefault="003A417A" w:rsidP="003B1311">
      <w:pPr>
        <w:pStyle w:val="Poetry"/>
      </w:pPr>
      <w:r w:rsidRPr="003B1311">
        <w:lastRenderedPageBreak/>
        <w:t>In threat’ning embassy; then rais’d the rest,</w:t>
      </w:r>
    </w:p>
    <w:p w14:paraId="61ACF99E" w14:textId="77777777" w:rsidR="003B1311" w:rsidRDefault="003A417A" w:rsidP="003B1311">
      <w:pPr>
        <w:pStyle w:val="Poetry"/>
      </w:pPr>
      <w:r w:rsidRPr="003B1311">
        <w:t xml:space="preserve">To meet in arms th’ intruding Trojan guest, </w:t>
      </w:r>
    </w:p>
    <w:p w14:paraId="13173326" w14:textId="77777777" w:rsidR="003B1311" w:rsidRDefault="003A417A" w:rsidP="003B1311">
      <w:pPr>
        <w:pStyle w:val="Poetry"/>
      </w:pPr>
      <w:r w:rsidRPr="003B1311">
        <w:t xml:space="preserve">To force the foes from the Lavinian shore, </w:t>
      </w:r>
    </w:p>
    <w:p w14:paraId="34AEA028" w14:textId="43F11749" w:rsidR="003A417A" w:rsidRPr="003B1311" w:rsidRDefault="003A417A" w:rsidP="003B1311">
      <w:pPr>
        <w:pStyle w:val="Poetry"/>
      </w:pPr>
      <w:r w:rsidRPr="003B1311">
        <w:t>And Italy’s indanger’d peace restore.</w:t>
      </w:r>
    </w:p>
    <w:p w14:paraId="2A42E1D2" w14:textId="77777777" w:rsidR="003A417A" w:rsidRPr="003B1311" w:rsidRDefault="003A417A" w:rsidP="003B1311">
      <w:pPr>
        <w:pStyle w:val="Poetry"/>
      </w:pPr>
      <w:r w:rsidRPr="003B1311">
        <w:t>Himself alone an equal match he boasts,</w:t>
      </w:r>
    </w:p>
    <w:p w14:paraId="62DDED1C" w14:textId="77777777" w:rsidR="003A417A" w:rsidRPr="003B1311" w:rsidRDefault="003A417A" w:rsidP="003B1311">
      <w:pPr>
        <w:pStyle w:val="Poetry"/>
      </w:pPr>
      <w:r w:rsidRPr="003B1311">
        <w:t>To fight the Phrygian and Ausonian hosts.</w:t>
      </w:r>
      <w:r w:rsidRPr="003B1311">
        <w:tab/>
        <w:t>7450</w:t>
      </w:r>
    </w:p>
    <w:p w14:paraId="76DE315F" w14:textId="77777777" w:rsidR="003A417A" w:rsidRPr="003B1311" w:rsidRDefault="003A417A" w:rsidP="003B1311">
      <w:pPr>
        <w:pStyle w:val="Poetry"/>
      </w:pPr>
      <w:r w:rsidRPr="003B1311">
        <w:t>The gods invok’d, the Rutuli prepare</w:t>
      </w:r>
    </w:p>
    <w:p w14:paraId="57D5E9FD" w14:textId="77777777" w:rsidR="003B1311" w:rsidRDefault="003A417A" w:rsidP="003B1311">
      <w:pPr>
        <w:pStyle w:val="Poetry"/>
      </w:pPr>
      <w:r w:rsidRPr="003B1311">
        <w:t xml:space="preserve">Their </w:t>
      </w:r>
      <w:proofErr w:type="gramStart"/>
      <w:r w:rsidRPr="003B1311">
        <w:t>arms, and</w:t>
      </w:r>
      <w:proofErr w:type="gramEnd"/>
      <w:r w:rsidRPr="003B1311">
        <w:t xml:space="preserve"> warn each other to the war. </w:t>
      </w:r>
    </w:p>
    <w:p w14:paraId="435F7E93" w14:textId="77777777" w:rsidR="003B1311" w:rsidRDefault="003A417A" w:rsidP="003B1311">
      <w:pPr>
        <w:pStyle w:val="Poetry"/>
      </w:pPr>
      <w:r w:rsidRPr="003B1311">
        <w:t xml:space="preserve">His beauty these, and those his blooming age, </w:t>
      </w:r>
    </w:p>
    <w:p w14:paraId="4519006C" w14:textId="447E7BC8" w:rsidR="003A417A" w:rsidRPr="003B1311" w:rsidRDefault="003A417A" w:rsidP="003B1311">
      <w:pPr>
        <w:pStyle w:val="Poetry"/>
      </w:pPr>
      <w:r w:rsidRPr="003B1311">
        <w:t>The rest his house and his own fame ingage.</w:t>
      </w:r>
    </w:p>
    <w:p w14:paraId="0A72DADB" w14:textId="77777777" w:rsidR="003B1311" w:rsidRDefault="003B1311" w:rsidP="003B1311">
      <w:pPr>
        <w:pStyle w:val="Poetry"/>
      </w:pPr>
    </w:p>
    <w:p w14:paraId="6B321343" w14:textId="00D8A5D4" w:rsidR="003A417A" w:rsidRPr="003B1311" w:rsidRDefault="003A417A" w:rsidP="003B1311">
      <w:pPr>
        <w:pStyle w:val="Poetry"/>
      </w:pPr>
      <w:r w:rsidRPr="003B1311">
        <w:t>While Turnus urges thus his enterprise,</w:t>
      </w:r>
    </w:p>
    <w:p w14:paraId="7B19DDFC" w14:textId="77777777" w:rsidR="003A417A" w:rsidRPr="003B1311" w:rsidRDefault="003A417A" w:rsidP="003B1311">
      <w:pPr>
        <w:pStyle w:val="Poetry"/>
      </w:pPr>
      <w:r w:rsidRPr="003B1311">
        <w:t xml:space="preserve">The Stygian Fury to the Trojans </w:t>
      </w:r>
      <w:proofErr w:type="gramStart"/>
      <w:r w:rsidRPr="003B1311">
        <w:t>flies;</w:t>
      </w:r>
      <w:proofErr w:type="gramEnd"/>
    </w:p>
    <w:p w14:paraId="48DCD126" w14:textId="77777777" w:rsidR="003B1311" w:rsidRDefault="003A417A" w:rsidP="003B1311">
      <w:pPr>
        <w:pStyle w:val="Poetry"/>
      </w:pPr>
      <w:r w:rsidRPr="003B1311">
        <w:t xml:space="preserve">New frauds </w:t>
      </w:r>
      <w:proofErr w:type="gramStart"/>
      <w:r w:rsidRPr="003B1311">
        <w:t>invents</w:t>
      </w:r>
      <w:proofErr w:type="gramEnd"/>
      <w:r w:rsidRPr="003B1311">
        <w:t xml:space="preserve">, and takes a steepy stand, </w:t>
      </w:r>
    </w:p>
    <w:p w14:paraId="5B132071" w14:textId="77777777" w:rsidR="003B1311" w:rsidRDefault="003A417A" w:rsidP="003B1311">
      <w:pPr>
        <w:pStyle w:val="Poetry"/>
      </w:pPr>
      <w:r w:rsidRPr="003B1311">
        <w:t xml:space="preserve">Which overlooks the vale with </w:t>
      </w:r>
      <w:proofErr w:type="gramStart"/>
      <w:r w:rsidRPr="003B1311">
        <w:t>wide command;</w:t>
      </w:r>
      <w:proofErr w:type="gramEnd"/>
      <w:r w:rsidRPr="003B1311">
        <w:t xml:space="preserve"> </w:t>
      </w:r>
    </w:p>
    <w:p w14:paraId="2A65F513" w14:textId="5A507130" w:rsidR="003A417A" w:rsidRPr="003B1311" w:rsidRDefault="003A417A" w:rsidP="003B1311">
      <w:pPr>
        <w:pStyle w:val="Poetry"/>
      </w:pPr>
      <w:r w:rsidRPr="003B1311">
        <w:t>Where fair Ascanius and his youthful train,</w:t>
      </w:r>
    </w:p>
    <w:p w14:paraId="24779C5E" w14:textId="0EAA0F8A" w:rsidR="003A417A" w:rsidRPr="003B1311" w:rsidRDefault="003A417A" w:rsidP="003B1311">
      <w:pPr>
        <w:pStyle w:val="Poetry"/>
      </w:pPr>
      <w:r w:rsidRPr="003B1311">
        <w:t>With horns and hounds, a hunting match ordain,</w:t>
      </w:r>
    </w:p>
    <w:p w14:paraId="1BB67A0C" w14:textId="77777777" w:rsidR="003A417A" w:rsidRPr="003B1311" w:rsidRDefault="003A417A" w:rsidP="003B1311">
      <w:pPr>
        <w:pStyle w:val="Poetry"/>
      </w:pPr>
      <w:r w:rsidRPr="003B1311">
        <w:t>And pitch their toils around the shady plain.</w:t>
      </w:r>
    </w:p>
    <w:p w14:paraId="2F2BB4DA" w14:textId="77777777" w:rsidR="003B1311" w:rsidRDefault="003A417A" w:rsidP="003B1311">
      <w:pPr>
        <w:pStyle w:val="Poetry"/>
      </w:pPr>
      <w:r w:rsidRPr="003B1311">
        <w:t xml:space="preserve">The Fury fires the pack; they snuff, they vent, </w:t>
      </w:r>
    </w:p>
    <w:p w14:paraId="50BE672A" w14:textId="77777777" w:rsidR="003B1311" w:rsidRDefault="003A417A" w:rsidP="003B1311">
      <w:pPr>
        <w:pStyle w:val="Poetry"/>
      </w:pPr>
      <w:r w:rsidRPr="003B1311">
        <w:t xml:space="preserve">And feed their hungry nostrils with the scent. </w:t>
      </w:r>
    </w:p>
    <w:p w14:paraId="34AF5918" w14:textId="3AC5C90A" w:rsidR="003A417A" w:rsidRPr="003B1311" w:rsidRDefault="003A417A" w:rsidP="003B1311">
      <w:pPr>
        <w:pStyle w:val="Poetry"/>
      </w:pPr>
      <w:r w:rsidRPr="003B1311">
        <w:t>‘Twas of a well-grown stag, whose antlers rise</w:t>
      </w:r>
    </w:p>
    <w:p w14:paraId="45F9C59C" w14:textId="288E982C" w:rsidR="003A417A" w:rsidRPr="003B1311" w:rsidRDefault="003A417A" w:rsidP="003B1311">
      <w:pPr>
        <w:pStyle w:val="Poetry"/>
      </w:pPr>
      <w:r w:rsidRPr="003B1311">
        <w:t>High o’er his front; his beams invade the skies.</w:t>
      </w:r>
    </w:p>
    <w:p w14:paraId="594F9F69" w14:textId="77777777" w:rsidR="003B1311" w:rsidRDefault="003A417A" w:rsidP="003B1311">
      <w:pPr>
        <w:pStyle w:val="Poetry"/>
      </w:pPr>
      <w:r w:rsidRPr="003B1311">
        <w:t xml:space="preserve">From this light cause th’ infernal maid prepares </w:t>
      </w:r>
    </w:p>
    <w:p w14:paraId="1A1ECDFC" w14:textId="5EA36712" w:rsidR="003A417A" w:rsidRDefault="003A417A" w:rsidP="003B1311">
      <w:pPr>
        <w:pStyle w:val="Poetry"/>
      </w:pPr>
      <w:r w:rsidRPr="003B1311">
        <w:t>The country churls to mischief, hate, and wars.</w:t>
      </w:r>
    </w:p>
    <w:p w14:paraId="3DB6005F" w14:textId="77777777" w:rsidR="003B1311" w:rsidRPr="003B1311" w:rsidRDefault="003B1311" w:rsidP="003B1311">
      <w:pPr>
        <w:pStyle w:val="Poetry"/>
      </w:pPr>
    </w:p>
    <w:p w14:paraId="2AD10DFF" w14:textId="77777777" w:rsidR="003A417A" w:rsidRPr="003B1311" w:rsidRDefault="003A417A" w:rsidP="003B1311">
      <w:pPr>
        <w:pStyle w:val="Poetry"/>
      </w:pPr>
      <w:r w:rsidRPr="003B1311">
        <w:t>The stately beast the two Tyrrhidae bred,</w:t>
      </w:r>
    </w:p>
    <w:p w14:paraId="3112B41F" w14:textId="77777777" w:rsidR="003A417A" w:rsidRPr="003B1311" w:rsidRDefault="003A417A" w:rsidP="003B1311">
      <w:pPr>
        <w:pStyle w:val="Poetry"/>
      </w:pPr>
      <w:r w:rsidRPr="003B1311">
        <w:t>Snatch’d from his dams, and the tame youngling fed.</w:t>
      </w:r>
    </w:p>
    <w:p w14:paraId="3594E3DA" w14:textId="555A9294" w:rsidR="003A417A" w:rsidRPr="003B1311" w:rsidRDefault="003A417A" w:rsidP="003B1311">
      <w:pPr>
        <w:pStyle w:val="Poetry"/>
      </w:pPr>
      <w:r w:rsidRPr="003B1311">
        <w:t>Their father Tyrrheus did his fodder bring,</w:t>
      </w:r>
    </w:p>
    <w:p w14:paraId="2BF5ECD3" w14:textId="77777777" w:rsidR="003A417A" w:rsidRPr="003B1311" w:rsidRDefault="003A417A" w:rsidP="003B1311">
      <w:pPr>
        <w:pStyle w:val="Poetry"/>
      </w:pPr>
      <w:r w:rsidRPr="003B1311">
        <w:t>Tyrrheus, chief ranger to the Latian king:</w:t>
      </w:r>
    </w:p>
    <w:p w14:paraId="7A0D7622" w14:textId="77777777" w:rsidR="003B1311" w:rsidRDefault="003A417A" w:rsidP="003B1311">
      <w:pPr>
        <w:pStyle w:val="Poetry"/>
      </w:pPr>
      <w:r w:rsidRPr="003B1311">
        <w:t xml:space="preserve">Their sister Silvia cherish’d with her care </w:t>
      </w:r>
    </w:p>
    <w:p w14:paraId="148B3133" w14:textId="0EB61342" w:rsidR="003A417A" w:rsidRPr="003B1311" w:rsidRDefault="003A417A" w:rsidP="003B1311">
      <w:pPr>
        <w:pStyle w:val="Poetry"/>
      </w:pPr>
      <w:r w:rsidRPr="003B1311">
        <w:t>The little wanton, and did wreaths prepare</w:t>
      </w:r>
    </w:p>
    <w:p w14:paraId="3AEB1D23" w14:textId="77777777" w:rsidR="003A417A" w:rsidRPr="003B1311" w:rsidRDefault="003A417A" w:rsidP="003B1311">
      <w:pPr>
        <w:pStyle w:val="Poetry"/>
      </w:pPr>
      <w:r w:rsidRPr="003B1311">
        <w:t>To hang his budding horns, with ribbons tied</w:t>
      </w:r>
    </w:p>
    <w:p w14:paraId="68C9969D" w14:textId="38CDCDD2" w:rsidR="003A417A" w:rsidRPr="003B1311" w:rsidRDefault="003A417A" w:rsidP="003B1311">
      <w:pPr>
        <w:pStyle w:val="Poetry"/>
      </w:pPr>
      <w:r w:rsidRPr="003B1311">
        <w:t>His tender neck, and comb’d his silken hide,</w:t>
      </w:r>
    </w:p>
    <w:p w14:paraId="09DF32D4" w14:textId="77777777" w:rsidR="003B1311" w:rsidRDefault="003A417A" w:rsidP="003B1311">
      <w:pPr>
        <w:pStyle w:val="Poetry"/>
      </w:pPr>
      <w:r w:rsidRPr="003B1311">
        <w:t xml:space="preserve">And bathed his body. Patient of command </w:t>
      </w:r>
    </w:p>
    <w:p w14:paraId="6CA3D1E5" w14:textId="77777777" w:rsidR="003B1311" w:rsidRDefault="003A417A" w:rsidP="003B1311">
      <w:pPr>
        <w:pStyle w:val="Poetry"/>
      </w:pPr>
      <w:r w:rsidRPr="003B1311">
        <w:t xml:space="preserve">In time he grew, and, growing us’d to hand, </w:t>
      </w:r>
    </w:p>
    <w:p w14:paraId="18A3E924" w14:textId="52ADB273" w:rsidR="003A417A" w:rsidRPr="003B1311" w:rsidRDefault="003A417A" w:rsidP="003B1311">
      <w:pPr>
        <w:pStyle w:val="Poetry"/>
      </w:pPr>
      <w:r w:rsidRPr="003B1311">
        <w:lastRenderedPageBreak/>
        <w:t xml:space="preserve">He waited at his master’s board for </w:t>
      </w:r>
      <w:proofErr w:type="gramStart"/>
      <w:r w:rsidRPr="003B1311">
        <w:t>food;</w:t>
      </w:r>
      <w:proofErr w:type="gramEnd"/>
    </w:p>
    <w:p w14:paraId="6333D754" w14:textId="77777777" w:rsidR="003A417A" w:rsidRPr="003B1311" w:rsidRDefault="003A417A" w:rsidP="003B1311">
      <w:pPr>
        <w:pStyle w:val="Poetry"/>
      </w:pPr>
      <w:r w:rsidRPr="003B1311">
        <w:t>Then sought his salvage kindred in the wood,</w:t>
      </w:r>
    </w:p>
    <w:p w14:paraId="56D895C5" w14:textId="1520C7DC" w:rsidR="003A417A" w:rsidRPr="003B1311" w:rsidRDefault="003A417A" w:rsidP="003B1311">
      <w:pPr>
        <w:pStyle w:val="Poetry"/>
      </w:pPr>
      <w:r w:rsidRPr="003B1311">
        <w:t xml:space="preserve">Where grazing </w:t>
      </w:r>
      <w:proofErr w:type="gramStart"/>
      <w:r w:rsidRPr="003B1311">
        <w:t>all the day</w:t>
      </w:r>
      <w:proofErr w:type="gramEnd"/>
      <w:r w:rsidRPr="003B1311">
        <w:t>, at night he came</w:t>
      </w:r>
    </w:p>
    <w:p w14:paraId="4DF681C1" w14:textId="77777777" w:rsidR="003A417A" w:rsidRPr="003B1311" w:rsidRDefault="003A417A" w:rsidP="003B1311">
      <w:pPr>
        <w:pStyle w:val="Poetry"/>
      </w:pPr>
      <w:r w:rsidRPr="003B1311">
        <w:t>To his known lodgings, and his country dame.</w:t>
      </w:r>
    </w:p>
    <w:p w14:paraId="57C0F2AB" w14:textId="77777777" w:rsidR="003B1311" w:rsidRDefault="003B1311" w:rsidP="003B1311">
      <w:pPr>
        <w:pStyle w:val="Poetry"/>
      </w:pPr>
    </w:p>
    <w:p w14:paraId="043DFE6C" w14:textId="59561DC5" w:rsidR="003B1311" w:rsidRDefault="003A417A" w:rsidP="003B1311">
      <w:pPr>
        <w:pStyle w:val="Poetry"/>
      </w:pPr>
      <w:r w:rsidRPr="003B1311">
        <w:t xml:space="preserve">This household beast, that us’d the woodland grounds, </w:t>
      </w:r>
    </w:p>
    <w:p w14:paraId="04DCA521" w14:textId="259FF31A" w:rsidR="003A417A" w:rsidRPr="003B1311" w:rsidRDefault="003A417A" w:rsidP="003B1311">
      <w:pPr>
        <w:pStyle w:val="Poetry"/>
      </w:pPr>
      <w:r w:rsidRPr="003B1311">
        <w:t>Was view’d at first by the young hero’s hounds,</w:t>
      </w:r>
    </w:p>
    <w:p w14:paraId="1FB79890" w14:textId="77777777" w:rsidR="003A417A" w:rsidRPr="003B1311" w:rsidRDefault="003A417A" w:rsidP="003B1311">
      <w:pPr>
        <w:pStyle w:val="Poetry"/>
      </w:pPr>
      <w:r w:rsidRPr="003B1311">
        <w:t>As down the stream he swam, to seek retreat</w:t>
      </w:r>
    </w:p>
    <w:p w14:paraId="6164A148" w14:textId="63094B77" w:rsidR="003A417A" w:rsidRPr="003B1311" w:rsidRDefault="003A417A" w:rsidP="003B1311">
      <w:pPr>
        <w:pStyle w:val="Poetry"/>
      </w:pPr>
      <w:r w:rsidRPr="003B1311">
        <w:t>In the cool waters, and to quench his heat.</w:t>
      </w:r>
    </w:p>
    <w:p w14:paraId="1BE1C047" w14:textId="77777777" w:rsidR="003B1311" w:rsidRDefault="003A417A" w:rsidP="003B1311">
      <w:pPr>
        <w:pStyle w:val="Poetry"/>
      </w:pPr>
      <w:r w:rsidRPr="003B1311">
        <w:t xml:space="preserve">Ascanius young, and eager of his game, </w:t>
      </w:r>
    </w:p>
    <w:p w14:paraId="37B80C89" w14:textId="77777777" w:rsidR="003B1311" w:rsidRDefault="003A417A" w:rsidP="003B1311">
      <w:pPr>
        <w:pStyle w:val="Poetry"/>
      </w:pPr>
      <w:r w:rsidRPr="003B1311">
        <w:t xml:space="preserve">Soon bent his bow, uncertain in his </w:t>
      </w:r>
      <w:proofErr w:type="gramStart"/>
      <w:r w:rsidRPr="003B1311">
        <w:t>aim;</w:t>
      </w:r>
      <w:proofErr w:type="gramEnd"/>
      <w:r w:rsidRPr="003B1311">
        <w:t xml:space="preserve"> </w:t>
      </w:r>
    </w:p>
    <w:p w14:paraId="6C8C203E" w14:textId="3E9A122D" w:rsidR="003A417A" w:rsidRPr="003B1311" w:rsidRDefault="003A417A" w:rsidP="003B1311">
      <w:pPr>
        <w:pStyle w:val="Poetry"/>
      </w:pPr>
      <w:r w:rsidRPr="003B1311">
        <w:t>But the dire fiend the fatal arrow guides,</w:t>
      </w:r>
    </w:p>
    <w:p w14:paraId="56BDE99A" w14:textId="77777777" w:rsidR="003A417A" w:rsidRPr="003B1311" w:rsidRDefault="003A417A" w:rsidP="003B1311">
      <w:pPr>
        <w:pStyle w:val="Poetry"/>
      </w:pPr>
      <w:r w:rsidRPr="003B1311">
        <w:t>Which pierc’d his bowels thro’ his panting sides.</w:t>
      </w:r>
    </w:p>
    <w:p w14:paraId="4EB7952E" w14:textId="5D20336D" w:rsidR="003A417A" w:rsidRPr="003B1311" w:rsidRDefault="003A417A" w:rsidP="003B1311">
      <w:pPr>
        <w:pStyle w:val="Poetry"/>
      </w:pPr>
      <w:r w:rsidRPr="003B1311">
        <w:t>The bleeding creature issues from the floods,</w:t>
      </w:r>
    </w:p>
    <w:p w14:paraId="3B784EA9" w14:textId="77777777" w:rsidR="003B1311" w:rsidRDefault="003A417A" w:rsidP="003B1311">
      <w:pPr>
        <w:pStyle w:val="Poetry"/>
      </w:pPr>
      <w:r w:rsidRPr="003B1311">
        <w:t xml:space="preserve">Possess’d with fear, and seeks his known abodes, </w:t>
      </w:r>
    </w:p>
    <w:p w14:paraId="73E2F68D" w14:textId="3761BC0F" w:rsidR="003A417A" w:rsidRPr="003B1311" w:rsidRDefault="003A417A" w:rsidP="003B1311">
      <w:pPr>
        <w:pStyle w:val="Poetry"/>
      </w:pPr>
      <w:r w:rsidRPr="003B1311">
        <w:t>His old familiar hearth and household gods.</w:t>
      </w:r>
    </w:p>
    <w:p w14:paraId="5748CAFE" w14:textId="77777777" w:rsidR="003B1311" w:rsidRDefault="003A417A" w:rsidP="003B1311">
      <w:pPr>
        <w:pStyle w:val="Poetry"/>
      </w:pPr>
      <w:r w:rsidRPr="003B1311">
        <w:t xml:space="preserve">He falls; he fills the house with heavy groans, </w:t>
      </w:r>
    </w:p>
    <w:p w14:paraId="65196E31" w14:textId="116E809D" w:rsidR="003A417A" w:rsidRPr="003B1311" w:rsidRDefault="003A417A" w:rsidP="003B1311">
      <w:pPr>
        <w:pStyle w:val="Poetry"/>
      </w:pPr>
      <w:r w:rsidRPr="003B1311">
        <w:t>Implores their pity, and his pain bemoans.</w:t>
      </w:r>
    </w:p>
    <w:p w14:paraId="1BA52818" w14:textId="549453B3" w:rsidR="003A417A" w:rsidRPr="003B1311" w:rsidRDefault="003A417A" w:rsidP="003B1311">
      <w:pPr>
        <w:pStyle w:val="Poetry"/>
      </w:pPr>
      <w:r w:rsidRPr="003B1311">
        <w:t>Young Silvia beats her breast, and cries aloud</w:t>
      </w:r>
    </w:p>
    <w:p w14:paraId="29FFCF7A" w14:textId="77777777" w:rsidR="003A417A" w:rsidRPr="003B1311" w:rsidRDefault="003A417A" w:rsidP="003B1311">
      <w:pPr>
        <w:pStyle w:val="Poetry"/>
      </w:pPr>
      <w:r w:rsidRPr="003B1311">
        <w:t>For succor from the clownish neighborhood:</w:t>
      </w:r>
    </w:p>
    <w:p w14:paraId="326E823C" w14:textId="77777777" w:rsidR="003B1311" w:rsidRDefault="003A417A" w:rsidP="003B1311">
      <w:pPr>
        <w:pStyle w:val="Poetry"/>
      </w:pPr>
      <w:r w:rsidRPr="003B1311">
        <w:t xml:space="preserve">The churls assemble; for the fiend, who lay </w:t>
      </w:r>
    </w:p>
    <w:p w14:paraId="55C73BFC" w14:textId="595BD105" w:rsidR="003A417A" w:rsidRPr="003B1311" w:rsidRDefault="003A417A" w:rsidP="003B1311">
      <w:pPr>
        <w:pStyle w:val="Poetry"/>
      </w:pPr>
      <w:r w:rsidRPr="003B1311">
        <w:t>In the close woody covert, urg’d their way.</w:t>
      </w:r>
    </w:p>
    <w:p w14:paraId="57550305" w14:textId="77777777" w:rsidR="003A417A" w:rsidRPr="003B1311" w:rsidRDefault="003A417A" w:rsidP="003B1311">
      <w:pPr>
        <w:pStyle w:val="Poetry"/>
      </w:pPr>
      <w:r w:rsidRPr="003B1311">
        <w:t>One with a brand yet burning from the flame,</w:t>
      </w:r>
    </w:p>
    <w:p w14:paraId="7361B3CD" w14:textId="3730930F" w:rsidR="003A417A" w:rsidRPr="003B1311" w:rsidRDefault="003A417A" w:rsidP="003B1311">
      <w:pPr>
        <w:pStyle w:val="Poetry"/>
      </w:pPr>
      <w:r w:rsidRPr="003B1311">
        <w:t>Arm’d with a knotty club another came:</w:t>
      </w:r>
    </w:p>
    <w:p w14:paraId="07F236BA" w14:textId="77777777" w:rsidR="003B1311" w:rsidRDefault="003A417A" w:rsidP="003B1311">
      <w:pPr>
        <w:pStyle w:val="Poetry"/>
      </w:pPr>
      <w:r w:rsidRPr="003B1311">
        <w:t xml:space="preserve">Whate’er they catch or find, without their care, </w:t>
      </w:r>
    </w:p>
    <w:p w14:paraId="063BA946" w14:textId="5D86658A" w:rsidR="003A417A" w:rsidRPr="003B1311" w:rsidRDefault="003A417A" w:rsidP="003B1311">
      <w:pPr>
        <w:pStyle w:val="Poetry"/>
      </w:pPr>
      <w:r w:rsidRPr="003B1311">
        <w:t>Their fury makes an instrument of war.</w:t>
      </w:r>
    </w:p>
    <w:p w14:paraId="5999B4A8" w14:textId="77777777" w:rsidR="003B1311" w:rsidRDefault="003A417A" w:rsidP="003B1311">
      <w:pPr>
        <w:pStyle w:val="Poetry"/>
      </w:pPr>
      <w:r w:rsidRPr="003B1311">
        <w:t xml:space="preserve">Tyrrheus, the foster father of the beast, </w:t>
      </w:r>
    </w:p>
    <w:p w14:paraId="39D9A830" w14:textId="722A3E02" w:rsidR="003A417A" w:rsidRPr="003B1311" w:rsidRDefault="003A417A" w:rsidP="003B1311">
      <w:pPr>
        <w:pStyle w:val="Poetry"/>
      </w:pPr>
      <w:r w:rsidRPr="003B1311">
        <w:t>Then clench’d a hatchet in his horny fist,</w:t>
      </w:r>
    </w:p>
    <w:p w14:paraId="6E161765" w14:textId="353B1871" w:rsidR="003A417A" w:rsidRPr="003B1311" w:rsidRDefault="003A417A" w:rsidP="003B1311">
      <w:pPr>
        <w:pStyle w:val="Poetry"/>
      </w:pPr>
      <w:r w:rsidRPr="003B1311">
        <w:t>But held his hand from the descending stroke,</w:t>
      </w:r>
    </w:p>
    <w:p w14:paraId="608C755A" w14:textId="77777777" w:rsidR="003A417A" w:rsidRPr="003B1311" w:rsidRDefault="003A417A" w:rsidP="003B1311">
      <w:pPr>
        <w:pStyle w:val="Poetry"/>
      </w:pPr>
      <w:r w:rsidRPr="003B1311">
        <w:t>And left his wedge within the cloven oak,</w:t>
      </w:r>
    </w:p>
    <w:p w14:paraId="30CC4AAC" w14:textId="77777777" w:rsidR="003B1311" w:rsidRDefault="003A417A" w:rsidP="003B1311">
      <w:pPr>
        <w:pStyle w:val="Poetry"/>
      </w:pPr>
      <w:r w:rsidRPr="003B1311">
        <w:t xml:space="preserve">To whet their courage and their rage provoke. </w:t>
      </w:r>
    </w:p>
    <w:p w14:paraId="077EDAAF" w14:textId="37256624" w:rsidR="003A417A" w:rsidRPr="003B1311" w:rsidRDefault="003A417A" w:rsidP="003B1311">
      <w:pPr>
        <w:pStyle w:val="Poetry"/>
      </w:pPr>
      <w:r w:rsidRPr="003B1311">
        <w:t>And now the goddess, exercis’d in ill,</w:t>
      </w:r>
    </w:p>
    <w:p w14:paraId="28982F03" w14:textId="77777777" w:rsidR="003A417A" w:rsidRPr="003B1311" w:rsidRDefault="003A417A" w:rsidP="003B1311">
      <w:pPr>
        <w:pStyle w:val="Poetry"/>
      </w:pPr>
      <w:r w:rsidRPr="003B1311">
        <w:t>Who watch’d an hour to work her impious will,</w:t>
      </w:r>
    </w:p>
    <w:p w14:paraId="71504BD8" w14:textId="09B9E773" w:rsidR="003A417A" w:rsidRPr="003B1311" w:rsidRDefault="003A417A" w:rsidP="003B1311">
      <w:pPr>
        <w:pStyle w:val="Poetry"/>
      </w:pPr>
      <w:r w:rsidRPr="003B1311">
        <w:t>Ascends the roof, and to her crooked horn,</w:t>
      </w:r>
    </w:p>
    <w:p w14:paraId="216207C1" w14:textId="77777777" w:rsidR="003B1311" w:rsidRDefault="003A417A" w:rsidP="003B1311">
      <w:pPr>
        <w:pStyle w:val="Poetry"/>
      </w:pPr>
      <w:r w:rsidRPr="003B1311">
        <w:t xml:space="preserve">Such as was then by Latian shepherds borne, </w:t>
      </w:r>
    </w:p>
    <w:p w14:paraId="770F9CBA" w14:textId="77777777" w:rsidR="003B1311" w:rsidRDefault="003A417A" w:rsidP="003B1311">
      <w:pPr>
        <w:pStyle w:val="Poetry"/>
      </w:pPr>
      <w:r w:rsidRPr="003B1311">
        <w:lastRenderedPageBreak/>
        <w:t xml:space="preserve">Adds all her breath: the rocks and woods around, </w:t>
      </w:r>
    </w:p>
    <w:p w14:paraId="307AA1CB" w14:textId="48D03860" w:rsidR="003A417A" w:rsidRPr="003B1311" w:rsidRDefault="003A417A" w:rsidP="003B1311">
      <w:pPr>
        <w:pStyle w:val="Poetry"/>
      </w:pPr>
      <w:r w:rsidRPr="003B1311">
        <w:t>And mountains, tremble at th’ infernal sound.</w:t>
      </w:r>
    </w:p>
    <w:p w14:paraId="6B9DBA31" w14:textId="77777777" w:rsidR="003A417A" w:rsidRPr="003B1311" w:rsidRDefault="003A417A" w:rsidP="003B1311">
      <w:pPr>
        <w:pStyle w:val="Poetry"/>
      </w:pPr>
      <w:r w:rsidRPr="003B1311">
        <w:t>The sacred lake of Trivia from afar,</w:t>
      </w:r>
    </w:p>
    <w:p w14:paraId="1CFCD4A7" w14:textId="596B4D9D" w:rsidR="003A417A" w:rsidRPr="003B1311" w:rsidRDefault="003A417A" w:rsidP="003B1311">
      <w:pPr>
        <w:pStyle w:val="Poetry"/>
      </w:pPr>
      <w:r w:rsidRPr="003B1311">
        <w:t>The Veline fountains, and sulphureous Nar,</w:t>
      </w:r>
    </w:p>
    <w:p w14:paraId="2A76BF0B" w14:textId="77777777" w:rsidR="003A417A" w:rsidRPr="003B1311" w:rsidRDefault="003A417A" w:rsidP="003B1311">
      <w:pPr>
        <w:pStyle w:val="Poetry"/>
      </w:pPr>
      <w:r w:rsidRPr="003B1311">
        <w:t>Shake at the baleful blast, the signal of the war.</w:t>
      </w:r>
    </w:p>
    <w:p w14:paraId="3F8F6319" w14:textId="77777777" w:rsidR="003B1311" w:rsidRDefault="003A417A" w:rsidP="003B1311">
      <w:pPr>
        <w:pStyle w:val="Poetry"/>
      </w:pPr>
      <w:r w:rsidRPr="003B1311">
        <w:t xml:space="preserve">Young mothers wildly stare, with fear possess’d, </w:t>
      </w:r>
    </w:p>
    <w:p w14:paraId="30708656" w14:textId="048D6604" w:rsidR="003A417A" w:rsidRPr="003B1311" w:rsidRDefault="003A417A" w:rsidP="003B1311">
      <w:pPr>
        <w:pStyle w:val="Poetry"/>
      </w:pPr>
      <w:r w:rsidRPr="003B1311">
        <w:t>And strain their helpless infants to their breast.</w:t>
      </w:r>
    </w:p>
    <w:p w14:paraId="65B06449" w14:textId="77777777" w:rsidR="003B1311" w:rsidRDefault="003B1311" w:rsidP="003B1311">
      <w:pPr>
        <w:pStyle w:val="Poetry"/>
      </w:pPr>
    </w:p>
    <w:p w14:paraId="67DE4C22" w14:textId="2EC8BABB" w:rsidR="003A417A" w:rsidRPr="003B1311" w:rsidRDefault="003A417A" w:rsidP="003B1311">
      <w:pPr>
        <w:pStyle w:val="Poetry"/>
      </w:pPr>
      <w:r w:rsidRPr="003B1311">
        <w:t>The clowns, a boist’rous, rude, ungovern’d crew,</w:t>
      </w:r>
    </w:p>
    <w:p w14:paraId="561BABB6" w14:textId="67B53BEC" w:rsidR="003A417A" w:rsidRPr="003B1311" w:rsidRDefault="003A417A" w:rsidP="003B1311">
      <w:pPr>
        <w:pStyle w:val="Poetry"/>
      </w:pPr>
      <w:r w:rsidRPr="003B1311">
        <w:t>With furious haste to the loud summons flew.</w:t>
      </w:r>
    </w:p>
    <w:p w14:paraId="28949B04" w14:textId="77777777" w:rsidR="003B1311" w:rsidRDefault="003A417A" w:rsidP="003B1311">
      <w:pPr>
        <w:pStyle w:val="Poetry"/>
      </w:pPr>
      <w:r w:rsidRPr="003B1311">
        <w:t xml:space="preserve">The pow’rs of Troy, then issuing on the plain, </w:t>
      </w:r>
    </w:p>
    <w:p w14:paraId="7E974C84" w14:textId="3B0421E1" w:rsidR="003A417A" w:rsidRPr="003B1311" w:rsidRDefault="003A417A" w:rsidP="003B1311">
      <w:pPr>
        <w:pStyle w:val="Poetry"/>
      </w:pPr>
      <w:r w:rsidRPr="003B1311">
        <w:t>With fresh recruits their youthful chief sustain:</w:t>
      </w:r>
    </w:p>
    <w:p w14:paraId="25D06CEE" w14:textId="77777777" w:rsidR="003B1311" w:rsidRDefault="003A417A" w:rsidP="003B1311">
      <w:pPr>
        <w:pStyle w:val="Poetry"/>
      </w:pPr>
      <w:r w:rsidRPr="003B1311">
        <w:t xml:space="preserve">Not theirs a raw and unexperienc’d train, </w:t>
      </w:r>
    </w:p>
    <w:p w14:paraId="0D5F5745" w14:textId="680BBFF8" w:rsidR="003A417A" w:rsidRPr="003B1311" w:rsidRDefault="003A417A" w:rsidP="003B1311">
      <w:pPr>
        <w:pStyle w:val="Poetry"/>
      </w:pPr>
      <w:r w:rsidRPr="003B1311">
        <w:t>But a firm body of embattled men.</w:t>
      </w:r>
    </w:p>
    <w:p w14:paraId="1DA3BA86" w14:textId="3049ACDC" w:rsidR="003A417A" w:rsidRPr="003B1311" w:rsidRDefault="003A417A" w:rsidP="003B1311">
      <w:pPr>
        <w:pStyle w:val="Poetry"/>
      </w:pPr>
      <w:r w:rsidRPr="003B1311">
        <w:t>At first, while fortune favor’d neither side,</w:t>
      </w:r>
    </w:p>
    <w:p w14:paraId="6578D3C0" w14:textId="77777777" w:rsidR="003B1311" w:rsidRDefault="003A417A" w:rsidP="003B1311">
      <w:pPr>
        <w:pStyle w:val="Poetry"/>
      </w:pPr>
      <w:r w:rsidRPr="003B1311">
        <w:t xml:space="preserve">The fight with clubs and burning brands was </w:t>
      </w:r>
      <w:proofErr w:type="gramStart"/>
      <w:r w:rsidRPr="003B1311">
        <w:t>tried;</w:t>
      </w:r>
      <w:proofErr w:type="gramEnd"/>
      <w:r w:rsidRPr="003B1311">
        <w:t xml:space="preserve"> </w:t>
      </w:r>
    </w:p>
    <w:p w14:paraId="2D3772F5" w14:textId="157931D1" w:rsidR="003A417A" w:rsidRPr="003B1311" w:rsidRDefault="003A417A" w:rsidP="003B1311">
      <w:pPr>
        <w:pStyle w:val="Poetry"/>
      </w:pPr>
      <w:r w:rsidRPr="003B1311">
        <w:t>But now, both parties reinforc’d, the fields</w:t>
      </w:r>
    </w:p>
    <w:p w14:paraId="73D43CC6" w14:textId="77777777" w:rsidR="003B1311" w:rsidRDefault="003A417A" w:rsidP="003B1311">
      <w:pPr>
        <w:pStyle w:val="Poetry"/>
      </w:pPr>
      <w:r w:rsidRPr="003B1311">
        <w:t xml:space="preserve">Are bright with flaming swords and brazen shields. </w:t>
      </w:r>
    </w:p>
    <w:p w14:paraId="4341F765" w14:textId="676048C3" w:rsidR="003A417A" w:rsidRPr="003B1311" w:rsidRDefault="003A417A" w:rsidP="003B1311">
      <w:pPr>
        <w:pStyle w:val="Poetry"/>
      </w:pPr>
      <w:r w:rsidRPr="003B1311">
        <w:t>A shining harvest either host displays,</w:t>
      </w:r>
    </w:p>
    <w:p w14:paraId="54BCC817" w14:textId="75FA01E0" w:rsidR="003A417A" w:rsidRPr="003B1311" w:rsidRDefault="003A417A" w:rsidP="003B1311">
      <w:pPr>
        <w:pStyle w:val="Poetry"/>
      </w:pPr>
      <w:r w:rsidRPr="003B1311">
        <w:t>And shoots against the sun with equal rays.</w:t>
      </w:r>
    </w:p>
    <w:p w14:paraId="53F81F6A" w14:textId="77777777" w:rsidR="003B1311" w:rsidRDefault="003A417A" w:rsidP="003B1311">
      <w:pPr>
        <w:pStyle w:val="Poetry"/>
      </w:pPr>
      <w:r w:rsidRPr="003B1311">
        <w:t xml:space="preserve">Thus, when a black-brow’d gust begins to rise, </w:t>
      </w:r>
    </w:p>
    <w:p w14:paraId="76006CAF" w14:textId="77777777" w:rsidR="003B1311" w:rsidRDefault="003A417A" w:rsidP="003B1311">
      <w:pPr>
        <w:pStyle w:val="Poetry"/>
      </w:pPr>
      <w:r w:rsidRPr="003B1311">
        <w:t xml:space="preserve">White foam at first on the curl’d ocean </w:t>
      </w:r>
      <w:proofErr w:type="gramStart"/>
      <w:r w:rsidRPr="003B1311">
        <w:t>fries;</w:t>
      </w:r>
      <w:proofErr w:type="gramEnd"/>
      <w:r w:rsidRPr="003B1311">
        <w:t xml:space="preserve"> </w:t>
      </w:r>
    </w:p>
    <w:p w14:paraId="516A8DA6" w14:textId="77777777" w:rsidR="003B1311" w:rsidRDefault="003A417A" w:rsidP="003B1311">
      <w:pPr>
        <w:pStyle w:val="Poetry"/>
      </w:pPr>
      <w:r w:rsidRPr="003B1311">
        <w:t xml:space="preserve">Then roars the main, the billows mount the </w:t>
      </w:r>
      <w:proofErr w:type="gramStart"/>
      <w:r w:rsidRPr="003B1311">
        <w:t>skies;</w:t>
      </w:r>
      <w:proofErr w:type="gramEnd"/>
      <w:r w:rsidRPr="003B1311">
        <w:t xml:space="preserve"> </w:t>
      </w:r>
    </w:p>
    <w:p w14:paraId="6954F17F" w14:textId="09565E41" w:rsidR="003A417A" w:rsidRPr="003B1311" w:rsidRDefault="003A417A" w:rsidP="003B1311">
      <w:pPr>
        <w:pStyle w:val="Poetry"/>
      </w:pPr>
      <w:r w:rsidRPr="003B1311">
        <w:t>Till, by the fury of the storm full blown,</w:t>
      </w:r>
    </w:p>
    <w:p w14:paraId="7AC1787D" w14:textId="589234FA" w:rsidR="003A417A" w:rsidRPr="003B1311" w:rsidRDefault="003A417A" w:rsidP="003B1311">
      <w:pPr>
        <w:pStyle w:val="Poetry"/>
      </w:pPr>
      <w:r w:rsidRPr="003B1311">
        <w:t>The muddy bottom o’er the clouds is thrown.</w:t>
      </w:r>
    </w:p>
    <w:p w14:paraId="3BB8665A" w14:textId="77777777" w:rsidR="003B1311" w:rsidRDefault="003A417A" w:rsidP="003B1311">
      <w:pPr>
        <w:pStyle w:val="Poetry"/>
      </w:pPr>
      <w:r w:rsidRPr="003B1311">
        <w:t xml:space="preserve">First Almon falls, old Tyrrheus’ eldest care, </w:t>
      </w:r>
    </w:p>
    <w:p w14:paraId="6B384E11" w14:textId="7C07363B" w:rsidR="003A417A" w:rsidRPr="003B1311" w:rsidRDefault="003A417A" w:rsidP="003B1311">
      <w:pPr>
        <w:pStyle w:val="Poetry"/>
      </w:pPr>
      <w:r w:rsidRPr="003B1311">
        <w:t>Pierc’d with an arrow from the distant war:</w:t>
      </w:r>
    </w:p>
    <w:p w14:paraId="6A17C95A" w14:textId="77777777" w:rsidR="003A417A" w:rsidRPr="003B1311" w:rsidRDefault="003A417A" w:rsidP="003B1311">
      <w:pPr>
        <w:pStyle w:val="Poetry"/>
      </w:pPr>
      <w:r w:rsidRPr="003B1311">
        <w:t>Fix’d in his throat the flying weapon stood,</w:t>
      </w:r>
    </w:p>
    <w:p w14:paraId="2D94602E" w14:textId="77777777" w:rsidR="003A417A" w:rsidRPr="003B1311" w:rsidRDefault="003A417A" w:rsidP="003B1311">
      <w:pPr>
        <w:pStyle w:val="Poetry"/>
      </w:pPr>
      <w:r w:rsidRPr="003B1311">
        <w:t>And stopp’d his breath, and drank his vital blood</w:t>
      </w:r>
    </w:p>
    <w:p w14:paraId="303AA06D" w14:textId="4A74F73C" w:rsidR="003A417A" w:rsidRPr="003B1311" w:rsidRDefault="003A417A" w:rsidP="003B1311">
      <w:pPr>
        <w:pStyle w:val="Poetry"/>
      </w:pPr>
      <w:r w:rsidRPr="003B1311">
        <w:t>Huge heaps of slain around the body rise:</w:t>
      </w:r>
    </w:p>
    <w:p w14:paraId="542935A9" w14:textId="77777777" w:rsidR="003A417A" w:rsidRPr="003B1311" w:rsidRDefault="003A417A" w:rsidP="003B1311">
      <w:pPr>
        <w:pStyle w:val="Poetry"/>
      </w:pPr>
      <w:r w:rsidRPr="003B1311">
        <w:t xml:space="preserve">Among the rest, the rich Galesus </w:t>
      </w:r>
      <w:proofErr w:type="gramStart"/>
      <w:r w:rsidRPr="003B1311">
        <w:t>lies;</w:t>
      </w:r>
      <w:proofErr w:type="gramEnd"/>
    </w:p>
    <w:p w14:paraId="46C264D2" w14:textId="77777777" w:rsidR="003B1311" w:rsidRDefault="003A417A" w:rsidP="003B1311">
      <w:pPr>
        <w:pStyle w:val="Poetry"/>
      </w:pPr>
      <w:r w:rsidRPr="003B1311">
        <w:t xml:space="preserve">A good old man, while peace he preach’d in vain, </w:t>
      </w:r>
    </w:p>
    <w:p w14:paraId="4BFC79D9" w14:textId="043D8275" w:rsidR="003A417A" w:rsidRPr="003B1311" w:rsidRDefault="003A417A" w:rsidP="003B1311">
      <w:pPr>
        <w:pStyle w:val="Poetry"/>
      </w:pPr>
      <w:r w:rsidRPr="003B1311">
        <w:t>Amidst the madness of th’ unruly train:</w:t>
      </w:r>
    </w:p>
    <w:p w14:paraId="2FDB516D" w14:textId="77777777" w:rsidR="003A417A" w:rsidRPr="003B1311" w:rsidRDefault="003A417A" w:rsidP="003B1311">
      <w:pPr>
        <w:pStyle w:val="Poetry"/>
      </w:pPr>
      <w:r w:rsidRPr="003B1311">
        <w:t xml:space="preserve">Five herds, five bleating flocks, his pastures </w:t>
      </w:r>
      <w:proofErr w:type="gramStart"/>
      <w:r w:rsidRPr="003B1311">
        <w:t>fill’d;</w:t>
      </w:r>
      <w:proofErr w:type="gramEnd"/>
    </w:p>
    <w:p w14:paraId="0BCF830A" w14:textId="5627A8CD" w:rsidR="003A417A" w:rsidRPr="003B1311" w:rsidRDefault="003A417A" w:rsidP="003B1311">
      <w:pPr>
        <w:pStyle w:val="Poetry"/>
      </w:pPr>
      <w:r w:rsidRPr="003B1311">
        <w:t>His lands a hundred yoke of oxen till’d.</w:t>
      </w:r>
    </w:p>
    <w:p w14:paraId="4739F2D7" w14:textId="77777777" w:rsidR="003B1311" w:rsidRDefault="003B1311" w:rsidP="003B1311">
      <w:pPr>
        <w:pStyle w:val="Poetry"/>
      </w:pPr>
    </w:p>
    <w:p w14:paraId="35C9807A" w14:textId="4EEBCD90" w:rsidR="003B1311" w:rsidRDefault="003A417A" w:rsidP="003B1311">
      <w:pPr>
        <w:pStyle w:val="Poetry"/>
      </w:pPr>
      <w:r w:rsidRPr="003B1311">
        <w:t xml:space="preserve">Thus, while in equal scales their fortune stood </w:t>
      </w:r>
    </w:p>
    <w:p w14:paraId="11D65F92" w14:textId="77777777" w:rsidR="003B1311" w:rsidRDefault="003A417A" w:rsidP="003B1311">
      <w:pPr>
        <w:pStyle w:val="Poetry"/>
      </w:pPr>
      <w:r w:rsidRPr="003B1311">
        <w:t xml:space="preserve">The Fury bath’d them in each other’s </w:t>
      </w:r>
      <w:proofErr w:type="gramStart"/>
      <w:r w:rsidRPr="003B1311">
        <w:t>blood;</w:t>
      </w:r>
      <w:proofErr w:type="gramEnd"/>
      <w:r w:rsidRPr="003B1311">
        <w:t xml:space="preserve"> </w:t>
      </w:r>
    </w:p>
    <w:p w14:paraId="41B116E1" w14:textId="77777777" w:rsidR="003B1311" w:rsidRDefault="003A417A" w:rsidP="003B1311">
      <w:pPr>
        <w:pStyle w:val="Poetry"/>
      </w:pPr>
      <w:r w:rsidRPr="003B1311">
        <w:t xml:space="preserve">Then, having fix’d the fight, exulting flies, </w:t>
      </w:r>
    </w:p>
    <w:p w14:paraId="32E2D234" w14:textId="681D28BF" w:rsidR="003A417A" w:rsidRPr="003B1311" w:rsidRDefault="003A417A" w:rsidP="003B1311">
      <w:pPr>
        <w:pStyle w:val="Poetry"/>
      </w:pPr>
      <w:r w:rsidRPr="003B1311">
        <w:t>And bears fulfill’d her promise to the skies.</w:t>
      </w:r>
    </w:p>
    <w:p w14:paraId="42A6D7E0" w14:textId="75FE37A9" w:rsidR="003A417A" w:rsidRPr="003B1311" w:rsidRDefault="003A417A" w:rsidP="003B1311">
      <w:pPr>
        <w:pStyle w:val="Poetry"/>
      </w:pPr>
      <w:r w:rsidRPr="003B1311">
        <w:t>To Juno thus she speaks: “Behold! It is done,</w:t>
      </w:r>
    </w:p>
    <w:p w14:paraId="00886418" w14:textId="77777777" w:rsidR="003B1311" w:rsidRDefault="003A417A" w:rsidP="003B1311">
      <w:pPr>
        <w:pStyle w:val="Poetry"/>
      </w:pPr>
      <w:r w:rsidRPr="003B1311">
        <w:t xml:space="preserve">The blood already drawn, the war </w:t>
      </w:r>
      <w:proofErr w:type="gramStart"/>
      <w:r w:rsidRPr="003B1311">
        <w:t>begun;</w:t>
      </w:r>
      <w:proofErr w:type="gramEnd"/>
      <w:r w:rsidRPr="003B1311">
        <w:t xml:space="preserve"> </w:t>
      </w:r>
    </w:p>
    <w:p w14:paraId="15B4950D" w14:textId="34AA338C" w:rsidR="003A417A" w:rsidRPr="003B1311" w:rsidRDefault="003A417A" w:rsidP="003B1311">
      <w:pPr>
        <w:pStyle w:val="Poetry"/>
      </w:pPr>
      <w:r w:rsidRPr="003B1311">
        <w:t>The discord is complete; nor can they cease</w:t>
      </w:r>
    </w:p>
    <w:p w14:paraId="14F3072D" w14:textId="77777777" w:rsidR="003B1311" w:rsidRDefault="003A417A" w:rsidP="003B1311">
      <w:pPr>
        <w:pStyle w:val="Poetry"/>
      </w:pPr>
      <w:r w:rsidRPr="003B1311">
        <w:t xml:space="preserve">The dire debate, nor you command the peace. </w:t>
      </w:r>
    </w:p>
    <w:p w14:paraId="4BC6E40C" w14:textId="0B74A538" w:rsidR="003A417A" w:rsidRPr="003B1311" w:rsidRDefault="003A417A" w:rsidP="003B1311">
      <w:pPr>
        <w:pStyle w:val="Poetry"/>
      </w:pPr>
      <w:r w:rsidRPr="003B1311">
        <w:t>Now, since the Latian and the Trojan brood</w:t>
      </w:r>
    </w:p>
    <w:p w14:paraId="28276F69" w14:textId="055BEF91" w:rsidR="003A417A" w:rsidRPr="003B1311" w:rsidRDefault="003A417A" w:rsidP="003B1311">
      <w:pPr>
        <w:pStyle w:val="Poetry"/>
      </w:pPr>
      <w:r w:rsidRPr="003B1311">
        <w:t xml:space="preserve">Have tasted vengeance and the sweets of </w:t>
      </w:r>
      <w:proofErr w:type="gramStart"/>
      <w:r w:rsidRPr="003B1311">
        <w:t>blood;</w:t>
      </w:r>
      <w:proofErr w:type="gramEnd"/>
    </w:p>
    <w:p w14:paraId="0BE9DAD3" w14:textId="77777777" w:rsidR="003A417A" w:rsidRPr="003B1311" w:rsidRDefault="003A417A" w:rsidP="003B1311">
      <w:pPr>
        <w:pStyle w:val="Poetry"/>
      </w:pPr>
      <w:r w:rsidRPr="003B1311">
        <w:t>Speak, and my pow’r shall add this office more:</w:t>
      </w:r>
    </w:p>
    <w:p w14:paraId="79817BB7" w14:textId="77777777" w:rsidR="003B1311" w:rsidRDefault="003A417A" w:rsidP="003B1311">
      <w:pPr>
        <w:pStyle w:val="Poetry"/>
      </w:pPr>
      <w:r w:rsidRPr="003B1311">
        <w:t xml:space="preserve">The neighb’ring nations of th’ Ausonian shore </w:t>
      </w:r>
    </w:p>
    <w:p w14:paraId="257C95AA" w14:textId="33024799" w:rsidR="003A417A" w:rsidRPr="003B1311" w:rsidRDefault="003A417A" w:rsidP="003B1311">
      <w:pPr>
        <w:pStyle w:val="Poetry"/>
      </w:pPr>
      <w:r w:rsidRPr="003B1311">
        <w:t>Shall hear the dreadful rumor, from afar,</w:t>
      </w:r>
    </w:p>
    <w:p w14:paraId="37865966" w14:textId="77777777" w:rsidR="003A417A" w:rsidRPr="003B1311" w:rsidRDefault="003A417A" w:rsidP="003B1311">
      <w:pPr>
        <w:pStyle w:val="Poetry"/>
      </w:pPr>
      <w:r w:rsidRPr="003B1311">
        <w:t xml:space="preserve">Of arm’d </w:t>
      </w:r>
      <w:proofErr w:type="gramStart"/>
      <w:r w:rsidRPr="003B1311">
        <w:t>invasion, and</w:t>
      </w:r>
      <w:proofErr w:type="gramEnd"/>
      <w:r w:rsidRPr="003B1311">
        <w:t xml:space="preserve"> embrace the war.”</w:t>
      </w:r>
    </w:p>
    <w:p w14:paraId="38207233" w14:textId="33C95C6F" w:rsidR="003A417A" w:rsidRPr="003B1311" w:rsidRDefault="003A417A" w:rsidP="003B1311">
      <w:pPr>
        <w:pStyle w:val="Poetry"/>
      </w:pPr>
      <w:r w:rsidRPr="003B1311">
        <w:t>Then Juno thus: “The grateful work is done,</w:t>
      </w:r>
    </w:p>
    <w:p w14:paraId="6DF45C70" w14:textId="77777777" w:rsidR="003B1311" w:rsidRDefault="003A417A" w:rsidP="003B1311">
      <w:pPr>
        <w:pStyle w:val="Poetry"/>
      </w:pPr>
      <w:r w:rsidRPr="003B1311">
        <w:t xml:space="preserve">The seeds of discord sow’d, the war </w:t>
      </w:r>
      <w:proofErr w:type="gramStart"/>
      <w:r w:rsidRPr="003B1311">
        <w:t>begun;</w:t>
      </w:r>
      <w:proofErr w:type="gramEnd"/>
      <w:r w:rsidRPr="003B1311">
        <w:t xml:space="preserve"> </w:t>
      </w:r>
    </w:p>
    <w:p w14:paraId="3CFDF41A" w14:textId="77777777" w:rsidR="003B1311" w:rsidRDefault="003A417A" w:rsidP="003B1311">
      <w:pPr>
        <w:pStyle w:val="Poetry"/>
      </w:pPr>
      <w:r w:rsidRPr="003B1311">
        <w:t xml:space="preserve">Frauds, fears, and fury have possess’d the state, </w:t>
      </w:r>
    </w:p>
    <w:p w14:paraId="4FC9E7B1" w14:textId="528B16FE" w:rsidR="003A417A" w:rsidRPr="003B1311" w:rsidRDefault="003A417A" w:rsidP="003B1311">
      <w:pPr>
        <w:pStyle w:val="Poetry"/>
      </w:pPr>
      <w:r w:rsidRPr="003B1311">
        <w:t>And fix’d the causes of a lasting hate.</w:t>
      </w:r>
    </w:p>
    <w:p w14:paraId="0FCA50FD" w14:textId="77777777" w:rsidR="003A417A" w:rsidRPr="003B1311" w:rsidRDefault="003A417A" w:rsidP="003B1311">
      <w:pPr>
        <w:pStyle w:val="Poetry"/>
      </w:pPr>
      <w:r w:rsidRPr="003B1311">
        <w:t>A bloody Hymen shall th’ alliance join</w:t>
      </w:r>
    </w:p>
    <w:p w14:paraId="5F91ABA9" w14:textId="19C75EC7" w:rsidR="003A417A" w:rsidRPr="003B1311" w:rsidRDefault="003A417A" w:rsidP="003B1311">
      <w:pPr>
        <w:pStyle w:val="Poetry"/>
      </w:pPr>
      <w:r w:rsidRPr="003B1311">
        <w:t>Betwixt the Trojan and Ausonian line:</w:t>
      </w:r>
    </w:p>
    <w:p w14:paraId="59522CDA" w14:textId="77777777" w:rsidR="003B1311" w:rsidRDefault="003A417A" w:rsidP="003B1311">
      <w:pPr>
        <w:pStyle w:val="Poetry"/>
      </w:pPr>
      <w:r w:rsidRPr="003B1311">
        <w:t xml:space="preserve">But thou with speed to night and hell </w:t>
      </w:r>
      <w:proofErr w:type="gramStart"/>
      <w:r w:rsidRPr="003B1311">
        <w:t>repair;</w:t>
      </w:r>
      <w:proofErr w:type="gramEnd"/>
      <w:r w:rsidRPr="003B1311">
        <w:t xml:space="preserve"> </w:t>
      </w:r>
    </w:p>
    <w:p w14:paraId="5ECE6B7D" w14:textId="77777777" w:rsidR="003B1311" w:rsidRDefault="003A417A" w:rsidP="003B1311">
      <w:pPr>
        <w:pStyle w:val="Poetry"/>
      </w:pPr>
      <w:r w:rsidRPr="003B1311">
        <w:t xml:space="preserve">For not the gods, nor angry Jove, will bear </w:t>
      </w:r>
    </w:p>
    <w:p w14:paraId="7273639C" w14:textId="408F9185" w:rsidR="003A417A" w:rsidRPr="003B1311" w:rsidRDefault="003A417A" w:rsidP="003B1311">
      <w:pPr>
        <w:pStyle w:val="Poetry"/>
      </w:pPr>
      <w:r w:rsidRPr="003B1311">
        <w:t>Thy lawless wand’ring walks in upper air.</w:t>
      </w:r>
    </w:p>
    <w:p w14:paraId="4FC1431E" w14:textId="77777777" w:rsidR="003A417A" w:rsidRPr="003B1311" w:rsidRDefault="003A417A" w:rsidP="003B1311">
      <w:pPr>
        <w:pStyle w:val="Poetry"/>
      </w:pPr>
      <w:r w:rsidRPr="003B1311">
        <w:t>Leave what remains to me.” Saturnia said:</w:t>
      </w:r>
    </w:p>
    <w:p w14:paraId="4438C205" w14:textId="0E30141C" w:rsidR="003A417A" w:rsidRPr="003B1311" w:rsidRDefault="003A417A" w:rsidP="003B1311">
      <w:pPr>
        <w:pStyle w:val="Poetry"/>
      </w:pPr>
      <w:r w:rsidRPr="003B1311">
        <w:t>The sullen fiend her sounding wings display’d,</w:t>
      </w:r>
    </w:p>
    <w:p w14:paraId="507817C7" w14:textId="77777777" w:rsidR="003A417A" w:rsidRPr="003B1311" w:rsidRDefault="003A417A" w:rsidP="003B1311">
      <w:pPr>
        <w:pStyle w:val="Poetry"/>
      </w:pPr>
      <w:r w:rsidRPr="003B1311">
        <w:t xml:space="preserve">Unwilling left the </w:t>
      </w:r>
      <w:proofErr w:type="gramStart"/>
      <w:r w:rsidRPr="003B1311">
        <w:t>light, and</w:t>
      </w:r>
      <w:proofErr w:type="gramEnd"/>
      <w:r w:rsidRPr="003B1311">
        <w:t xml:space="preserve"> sought the nether shade.</w:t>
      </w:r>
    </w:p>
    <w:p w14:paraId="0020FE9C" w14:textId="77777777" w:rsidR="003B1311" w:rsidRDefault="003A417A" w:rsidP="003B1311">
      <w:pPr>
        <w:pStyle w:val="Poetry"/>
      </w:pPr>
      <w:r w:rsidRPr="003B1311">
        <w:t xml:space="preserve">In midst of Italy, well known to fame, </w:t>
      </w:r>
    </w:p>
    <w:p w14:paraId="4B733FE1" w14:textId="77777777" w:rsidR="003B1311" w:rsidRDefault="003A417A" w:rsidP="003B1311">
      <w:pPr>
        <w:pStyle w:val="Poetry"/>
      </w:pPr>
      <w:r w:rsidRPr="003B1311">
        <w:t xml:space="preserve">There lies a lake (Amsanctus is the name) </w:t>
      </w:r>
    </w:p>
    <w:p w14:paraId="17D33827" w14:textId="0CD466AA" w:rsidR="003A417A" w:rsidRPr="003B1311" w:rsidRDefault="003A417A" w:rsidP="003B1311">
      <w:pPr>
        <w:pStyle w:val="Poetry"/>
      </w:pPr>
      <w:r w:rsidRPr="003B1311">
        <w:t>Below the lofty mounts: on either side</w:t>
      </w:r>
    </w:p>
    <w:p w14:paraId="1D1DE765" w14:textId="04A6DDAE" w:rsidR="003A417A" w:rsidRPr="003B1311" w:rsidRDefault="003A417A" w:rsidP="003B1311">
      <w:pPr>
        <w:pStyle w:val="Poetry"/>
      </w:pPr>
      <w:r w:rsidRPr="003B1311">
        <w:t>Thick forests the forbidden entrance hide.</w:t>
      </w:r>
    </w:p>
    <w:p w14:paraId="74C504FF" w14:textId="77777777" w:rsidR="003B1311" w:rsidRDefault="003A417A" w:rsidP="003B1311">
      <w:pPr>
        <w:pStyle w:val="Poetry"/>
      </w:pPr>
      <w:r w:rsidRPr="003B1311">
        <w:t xml:space="preserve">Full in the center of the sacred wood </w:t>
      </w:r>
    </w:p>
    <w:p w14:paraId="1F42C7A7" w14:textId="10930F77" w:rsidR="003A417A" w:rsidRPr="003B1311" w:rsidRDefault="003A417A" w:rsidP="003B1311">
      <w:pPr>
        <w:pStyle w:val="Poetry"/>
      </w:pPr>
      <w:r w:rsidRPr="003B1311">
        <w:t>An arm arises of the Stygian flood,</w:t>
      </w:r>
    </w:p>
    <w:p w14:paraId="31791995" w14:textId="77777777" w:rsidR="003B1311" w:rsidRDefault="003A417A" w:rsidP="003B1311">
      <w:pPr>
        <w:pStyle w:val="Poetry"/>
      </w:pPr>
      <w:r w:rsidRPr="003B1311">
        <w:t xml:space="preserve">Which, breaking from beneath with bellowing sound, </w:t>
      </w:r>
    </w:p>
    <w:p w14:paraId="5FF2051B" w14:textId="455D9064" w:rsidR="003A417A" w:rsidRPr="003B1311" w:rsidRDefault="003A417A" w:rsidP="003B1311">
      <w:pPr>
        <w:pStyle w:val="Poetry"/>
      </w:pPr>
      <w:r w:rsidRPr="003B1311">
        <w:t>Whirls the black waves and rattling stones around.</w:t>
      </w:r>
    </w:p>
    <w:p w14:paraId="62BABE2D" w14:textId="7BA9F687" w:rsidR="003A417A" w:rsidRPr="003B1311" w:rsidRDefault="003A417A" w:rsidP="003B1311">
      <w:pPr>
        <w:pStyle w:val="Poetry"/>
      </w:pPr>
      <w:r w:rsidRPr="003B1311">
        <w:lastRenderedPageBreak/>
        <w:t>Here Pluto pants for breath from out his cell,</w:t>
      </w:r>
    </w:p>
    <w:p w14:paraId="0210B9B3" w14:textId="77777777" w:rsidR="003B1311" w:rsidRDefault="003A417A" w:rsidP="003B1311">
      <w:pPr>
        <w:pStyle w:val="Poetry"/>
      </w:pPr>
      <w:r w:rsidRPr="003B1311">
        <w:t xml:space="preserve">And opens wide the grinning jaws of hell. </w:t>
      </w:r>
    </w:p>
    <w:p w14:paraId="311EB2F1" w14:textId="406F1F4E" w:rsidR="003A417A" w:rsidRPr="003B1311" w:rsidRDefault="003A417A" w:rsidP="003B1311">
      <w:pPr>
        <w:pStyle w:val="Poetry"/>
      </w:pPr>
      <w:r w:rsidRPr="003B1311">
        <w:t xml:space="preserve">To this infernal lake the Fury </w:t>
      </w:r>
      <w:proofErr w:type="gramStart"/>
      <w:r w:rsidRPr="003B1311">
        <w:t>flies;</w:t>
      </w:r>
      <w:proofErr w:type="gramEnd"/>
    </w:p>
    <w:p w14:paraId="01C3A54A" w14:textId="77777777" w:rsidR="003A417A" w:rsidRPr="003B1311" w:rsidRDefault="003A417A" w:rsidP="003B1311">
      <w:pPr>
        <w:pStyle w:val="Poetry"/>
      </w:pPr>
      <w:r w:rsidRPr="003B1311">
        <w:t xml:space="preserve">Here hides her hated </w:t>
      </w:r>
      <w:proofErr w:type="gramStart"/>
      <w:r w:rsidRPr="003B1311">
        <w:t>head, and</w:t>
      </w:r>
      <w:proofErr w:type="gramEnd"/>
      <w:r w:rsidRPr="003B1311">
        <w:t xml:space="preserve"> frees the lab’ring skies.</w:t>
      </w:r>
    </w:p>
    <w:p w14:paraId="5601CAEF" w14:textId="77777777" w:rsidR="003B1311" w:rsidRDefault="003B1311" w:rsidP="003B1311">
      <w:pPr>
        <w:pStyle w:val="Poetry"/>
      </w:pPr>
    </w:p>
    <w:p w14:paraId="49A8C446" w14:textId="56B0C1A5" w:rsidR="003A417A" w:rsidRPr="003B1311" w:rsidRDefault="003A417A" w:rsidP="003B1311">
      <w:pPr>
        <w:pStyle w:val="Poetry"/>
      </w:pPr>
      <w:r w:rsidRPr="003B1311">
        <w:t>Saturnian Juno now, with double care,</w:t>
      </w:r>
    </w:p>
    <w:p w14:paraId="6A7E9AB4" w14:textId="50FAFACA" w:rsidR="003A417A" w:rsidRPr="003B1311" w:rsidRDefault="003A417A" w:rsidP="003B1311">
      <w:pPr>
        <w:pStyle w:val="Poetry"/>
      </w:pPr>
      <w:r w:rsidRPr="003B1311">
        <w:t>Attends the fatal process of the war.</w:t>
      </w:r>
    </w:p>
    <w:p w14:paraId="47E29365" w14:textId="77777777" w:rsidR="003B1311" w:rsidRDefault="003A417A" w:rsidP="003B1311">
      <w:pPr>
        <w:pStyle w:val="Poetry"/>
      </w:pPr>
      <w:r w:rsidRPr="003B1311">
        <w:t xml:space="preserve">The clowns, return’d, from battle bear the slain, </w:t>
      </w:r>
    </w:p>
    <w:p w14:paraId="7E8DBC2E" w14:textId="77777777" w:rsidR="003B1311" w:rsidRDefault="003A417A" w:rsidP="003B1311">
      <w:pPr>
        <w:pStyle w:val="Poetry"/>
      </w:pPr>
      <w:r w:rsidRPr="003B1311">
        <w:t xml:space="preserve">Implore the gods, and to their king complain. </w:t>
      </w:r>
    </w:p>
    <w:p w14:paraId="2A7E90F2" w14:textId="77777777" w:rsidR="003B1311" w:rsidRDefault="003A417A" w:rsidP="003B1311">
      <w:pPr>
        <w:pStyle w:val="Poetry"/>
      </w:pPr>
      <w:r w:rsidRPr="003B1311">
        <w:t xml:space="preserve">The corps of Almon and the rest are </w:t>
      </w:r>
      <w:proofErr w:type="gramStart"/>
      <w:r w:rsidRPr="003B1311">
        <w:t>shown;</w:t>
      </w:r>
      <w:proofErr w:type="gramEnd"/>
      <w:r w:rsidRPr="003B1311">
        <w:t xml:space="preserve"> </w:t>
      </w:r>
    </w:p>
    <w:p w14:paraId="1601E41A" w14:textId="1E7931F7" w:rsidR="003A417A" w:rsidRPr="003B1311" w:rsidRDefault="003A417A" w:rsidP="003B1311">
      <w:pPr>
        <w:pStyle w:val="Poetry"/>
      </w:pPr>
      <w:r w:rsidRPr="003B1311">
        <w:t>Shrieks, clamors, murmurs, fill the frighted town.</w:t>
      </w:r>
    </w:p>
    <w:p w14:paraId="619884D2" w14:textId="0281CB2C" w:rsidR="003A417A" w:rsidRPr="003B1311" w:rsidRDefault="003A417A" w:rsidP="003B1311">
      <w:pPr>
        <w:pStyle w:val="Poetry"/>
      </w:pPr>
      <w:r w:rsidRPr="003B1311">
        <w:t>Ambitious Turnus in the press appears,</w:t>
      </w:r>
    </w:p>
    <w:p w14:paraId="0F77321F" w14:textId="77777777" w:rsidR="003B1311" w:rsidRDefault="003A417A" w:rsidP="003B1311">
      <w:pPr>
        <w:pStyle w:val="Poetry"/>
      </w:pPr>
      <w:r w:rsidRPr="003B1311">
        <w:t xml:space="preserve">And, aggravating crimes, augments their </w:t>
      </w:r>
      <w:proofErr w:type="gramStart"/>
      <w:r w:rsidRPr="003B1311">
        <w:t>fears;</w:t>
      </w:r>
      <w:proofErr w:type="gramEnd"/>
      <w:r w:rsidRPr="003B1311">
        <w:t xml:space="preserve"> </w:t>
      </w:r>
    </w:p>
    <w:p w14:paraId="332C6227" w14:textId="485C13FA" w:rsidR="003A417A" w:rsidRPr="003B1311" w:rsidRDefault="003A417A" w:rsidP="003B1311">
      <w:pPr>
        <w:pStyle w:val="Poetry"/>
      </w:pPr>
      <w:r w:rsidRPr="003B1311">
        <w:t>Proclaims his private injuries aloud,</w:t>
      </w:r>
    </w:p>
    <w:p w14:paraId="48BE414B" w14:textId="77777777" w:rsidR="003A417A" w:rsidRPr="003B1311" w:rsidRDefault="003A417A" w:rsidP="003B1311">
      <w:pPr>
        <w:pStyle w:val="Poetry"/>
      </w:pPr>
      <w:r w:rsidRPr="003B1311">
        <w:t xml:space="preserve">A solemn promise made, and </w:t>
      </w:r>
      <w:proofErr w:type="gramStart"/>
      <w:r w:rsidRPr="003B1311">
        <w:t>disavow’d;</w:t>
      </w:r>
      <w:proofErr w:type="gramEnd"/>
    </w:p>
    <w:p w14:paraId="45DBACE4" w14:textId="77777777" w:rsidR="003A417A" w:rsidRPr="003B1311" w:rsidRDefault="003A417A" w:rsidP="003B1311">
      <w:pPr>
        <w:pStyle w:val="Poetry"/>
      </w:pPr>
      <w:r w:rsidRPr="003B1311">
        <w:t>A foreign son is sought, and a mix’d mungril brood.</w:t>
      </w:r>
    </w:p>
    <w:p w14:paraId="17848E15" w14:textId="5B5B3B51" w:rsidR="003A417A" w:rsidRPr="003B1311" w:rsidRDefault="003A417A" w:rsidP="003B1311">
      <w:pPr>
        <w:pStyle w:val="Poetry"/>
      </w:pPr>
      <w:r w:rsidRPr="003B1311">
        <w:t>Then they, whose mothers, frantic with their fear,</w:t>
      </w:r>
    </w:p>
    <w:p w14:paraId="464D5752" w14:textId="77777777" w:rsidR="003B1311" w:rsidRDefault="003A417A" w:rsidP="003B1311">
      <w:pPr>
        <w:pStyle w:val="Poetry"/>
      </w:pPr>
      <w:r w:rsidRPr="003B1311">
        <w:t xml:space="preserve">In woods and </w:t>
      </w:r>
      <w:proofErr w:type="gramStart"/>
      <w:r w:rsidRPr="003B1311">
        <w:t>wilds</w:t>
      </w:r>
      <w:proofErr w:type="gramEnd"/>
      <w:r w:rsidRPr="003B1311">
        <w:t xml:space="preserve"> the flags of Bacchus bear, </w:t>
      </w:r>
    </w:p>
    <w:p w14:paraId="60D21629" w14:textId="77777777" w:rsidR="003B1311" w:rsidRDefault="003A417A" w:rsidP="003B1311">
      <w:pPr>
        <w:pStyle w:val="Poetry"/>
      </w:pPr>
      <w:r w:rsidRPr="003B1311">
        <w:t xml:space="preserve">And lead his dances with dishevel’d hair, </w:t>
      </w:r>
    </w:p>
    <w:p w14:paraId="51300DB4" w14:textId="77777777" w:rsidR="003B1311" w:rsidRDefault="003A417A" w:rsidP="003B1311">
      <w:pPr>
        <w:pStyle w:val="Poetry"/>
      </w:pPr>
      <w:r w:rsidRPr="003B1311">
        <w:t xml:space="preserve">Increase the clamor, and the war demand, </w:t>
      </w:r>
    </w:p>
    <w:p w14:paraId="534B7AA5" w14:textId="76A91FA6" w:rsidR="003A417A" w:rsidRPr="003B1311" w:rsidRDefault="003A417A" w:rsidP="003B1311">
      <w:pPr>
        <w:pStyle w:val="Poetry"/>
      </w:pPr>
      <w:r w:rsidRPr="003B1311">
        <w:t>(Such was Amata’s interest in the land,)</w:t>
      </w:r>
    </w:p>
    <w:p w14:paraId="11ACDC91" w14:textId="391E3E95" w:rsidR="003A417A" w:rsidRPr="003B1311" w:rsidRDefault="003A417A" w:rsidP="003B1311">
      <w:pPr>
        <w:pStyle w:val="Poetry"/>
      </w:pPr>
      <w:r w:rsidRPr="003B1311">
        <w:t>Against the public sanctions of the peace,</w:t>
      </w:r>
    </w:p>
    <w:p w14:paraId="1E06A473" w14:textId="77777777" w:rsidR="003B1311" w:rsidRDefault="003A417A" w:rsidP="003B1311">
      <w:pPr>
        <w:pStyle w:val="Poetry"/>
      </w:pPr>
      <w:r w:rsidRPr="003B1311">
        <w:t xml:space="preserve">Against all omens of their ill success. </w:t>
      </w:r>
    </w:p>
    <w:p w14:paraId="2F966B3D" w14:textId="5853B2FE" w:rsidR="003A417A" w:rsidRPr="003B1311" w:rsidRDefault="003A417A" w:rsidP="003B1311">
      <w:pPr>
        <w:pStyle w:val="Poetry"/>
      </w:pPr>
      <w:r w:rsidRPr="003B1311">
        <w:t>With fates averse, the rout in arms resort,</w:t>
      </w:r>
    </w:p>
    <w:p w14:paraId="3EF16CCF" w14:textId="77777777" w:rsidR="003B1311" w:rsidRDefault="003A417A" w:rsidP="003B1311">
      <w:pPr>
        <w:pStyle w:val="Poetry"/>
      </w:pPr>
      <w:r w:rsidRPr="003B1311">
        <w:t xml:space="preserve">To force their </w:t>
      </w:r>
      <w:proofErr w:type="gramStart"/>
      <w:r w:rsidRPr="003B1311">
        <w:t>monarch, and</w:t>
      </w:r>
      <w:proofErr w:type="gramEnd"/>
      <w:r w:rsidRPr="003B1311">
        <w:t xml:space="preserve"> insult the court. </w:t>
      </w:r>
    </w:p>
    <w:p w14:paraId="389CBE5B" w14:textId="7FDF9203" w:rsidR="003A417A" w:rsidRPr="003B1311" w:rsidRDefault="003A417A" w:rsidP="003B1311">
      <w:pPr>
        <w:pStyle w:val="Poetry"/>
      </w:pPr>
      <w:r w:rsidRPr="003B1311">
        <w:t>But, like a rock unmov’d, a rock that braves</w:t>
      </w:r>
    </w:p>
    <w:p w14:paraId="703F6F90" w14:textId="7DA95F63" w:rsidR="003A417A" w:rsidRPr="003B1311" w:rsidRDefault="003A417A" w:rsidP="003B1311">
      <w:pPr>
        <w:pStyle w:val="Poetry"/>
      </w:pPr>
      <w:r w:rsidRPr="003B1311">
        <w:t>The raging tempest and the rising waves—</w:t>
      </w:r>
    </w:p>
    <w:p w14:paraId="2B85BEC8" w14:textId="77777777" w:rsidR="003B1311" w:rsidRDefault="003A417A" w:rsidP="003B1311">
      <w:pPr>
        <w:pStyle w:val="Poetry"/>
      </w:pPr>
      <w:r w:rsidRPr="003B1311">
        <w:t xml:space="preserve">Propp’d on himself he </w:t>
      </w:r>
      <w:proofErr w:type="gramStart"/>
      <w:r w:rsidRPr="003B1311">
        <w:t>stands;</w:t>
      </w:r>
      <w:proofErr w:type="gramEnd"/>
      <w:r w:rsidRPr="003B1311">
        <w:t xml:space="preserve"> his solid sides </w:t>
      </w:r>
    </w:p>
    <w:p w14:paraId="7DEC0B48" w14:textId="77777777" w:rsidR="003B1311" w:rsidRDefault="003A417A" w:rsidP="003B1311">
      <w:pPr>
        <w:pStyle w:val="Poetry"/>
      </w:pPr>
      <w:r w:rsidRPr="003B1311">
        <w:t xml:space="preserve">Wash off the seaweeds, and the sounding tides— </w:t>
      </w:r>
    </w:p>
    <w:p w14:paraId="530BF623" w14:textId="77777777" w:rsidR="003B1311" w:rsidRDefault="003A417A" w:rsidP="003B1311">
      <w:pPr>
        <w:pStyle w:val="Poetry"/>
      </w:pPr>
      <w:r w:rsidRPr="003B1311">
        <w:t xml:space="preserve">So stood the pious prince, unmov’d, and long </w:t>
      </w:r>
    </w:p>
    <w:p w14:paraId="4CA7E498" w14:textId="6379CF20" w:rsidR="003A417A" w:rsidRPr="003B1311" w:rsidRDefault="003A417A" w:rsidP="003B1311">
      <w:pPr>
        <w:pStyle w:val="Poetry"/>
      </w:pPr>
      <w:r w:rsidRPr="003B1311">
        <w:t>Sustain’d the madness of the noisy throng.</w:t>
      </w:r>
    </w:p>
    <w:p w14:paraId="5FF969AB" w14:textId="485C3E1F" w:rsidR="003A417A" w:rsidRPr="003B1311" w:rsidRDefault="003A417A" w:rsidP="003B1311">
      <w:pPr>
        <w:pStyle w:val="Poetry"/>
      </w:pPr>
      <w:r w:rsidRPr="003B1311">
        <w:t>But, when he found that Juno’s pow’r prevail’d,</w:t>
      </w:r>
    </w:p>
    <w:p w14:paraId="387525B8" w14:textId="77777777" w:rsidR="003B1311" w:rsidRDefault="003A417A" w:rsidP="003B1311">
      <w:pPr>
        <w:pStyle w:val="Poetry"/>
      </w:pPr>
      <w:r w:rsidRPr="003B1311">
        <w:t xml:space="preserve">And all the methods of cool counsel fail’d, </w:t>
      </w:r>
    </w:p>
    <w:p w14:paraId="60CAFB0B" w14:textId="77777777" w:rsidR="003B1311" w:rsidRDefault="003A417A" w:rsidP="003B1311">
      <w:pPr>
        <w:pStyle w:val="Poetry"/>
      </w:pPr>
      <w:r w:rsidRPr="003B1311">
        <w:t xml:space="preserve">He calls the gods to witness their offense, </w:t>
      </w:r>
    </w:p>
    <w:p w14:paraId="373556A7" w14:textId="77777777" w:rsidR="003B1311" w:rsidRDefault="003A417A" w:rsidP="003B1311">
      <w:pPr>
        <w:pStyle w:val="Poetry"/>
      </w:pPr>
      <w:r w:rsidRPr="003B1311">
        <w:t xml:space="preserve">Disclaims the war, asserts his innocence. </w:t>
      </w:r>
    </w:p>
    <w:p w14:paraId="7E57A5C6" w14:textId="660DB714" w:rsidR="003A417A" w:rsidRPr="003B1311" w:rsidRDefault="003A417A" w:rsidP="003B1311">
      <w:pPr>
        <w:pStyle w:val="Poetry"/>
      </w:pPr>
      <w:r w:rsidRPr="003B1311">
        <w:lastRenderedPageBreak/>
        <w:t>“Hurried by fate,” he cries, “and borne before</w:t>
      </w:r>
    </w:p>
    <w:p w14:paraId="037FA946" w14:textId="46734890" w:rsidR="003A417A" w:rsidRPr="003B1311" w:rsidRDefault="003A417A" w:rsidP="003B1311">
      <w:pPr>
        <w:pStyle w:val="Poetry"/>
      </w:pPr>
      <w:r w:rsidRPr="003B1311">
        <w:t>A furious wind, we have the faithful shore.</w:t>
      </w:r>
    </w:p>
    <w:p w14:paraId="3572006A" w14:textId="77777777" w:rsidR="003B1311" w:rsidRDefault="003A417A" w:rsidP="003B1311">
      <w:pPr>
        <w:pStyle w:val="Poetry"/>
      </w:pPr>
      <w:r w:rsidRPr="003B1311">
        <w:t xml:space="preserve">O more than madmen! you yourselves shall bear </w:t>
      </w:r>
    </w:p>
    <w:p w14:paraId="538D9E26" w14:textId="4FB387EA" w:rsidR="003A417A" w:rsidRPr="003B1311" w:rsidRDefault="003A417A" w:rsidP="003B1311">
      <w:pPr>
        <w:pStyle w:val="Poetry"/>
      </w:pPr>
      <w:r w:rsidRPr="003B1311">
        <w:t>The guilt of blood and sacrilegious war:</w:t>
      </w:r>
    </w:p>
    <w:p w14:paraId="7AF8E8B9" w14:textId="77777777" w:rsidR="003A417A" w:rsidRPr="003B1311" w:rsidRDefault="003A417A" w:rsidP="003B1311">
      <w:pPr>
        <w:pStyle w:val="Poetry"/>
      </w:pPr>
      <w:r w:rsidRPr="003B1311">
        <w:t>Thou, Turnus, shalt atone it by thy fate,</w:t>
      </w:r>
    </w:p>
    <w:p w14:paraId="3A050801" w14:textId="77777777" w:rsidR="003A417A" w:rsidRPr="003B1311" w:rsidRDefault="003A417A" w:rsidP="003B1311">
      <w:pPr>
        <w:pStyle w:val="Poetry"/>
      </w:pPr>
      <w:r w:rsidRPr="003B1311">
        <w:t xml:space="preserve">And pray to Heav’n for </w:t>
      </w:r>
      <w:proofErr w:type="gramStart"/>
      <w:r w:rsidRPr="003B1311">
        <w:t>peace, but</w:t>
      </w:r>
      <w:proofErr w:type="gramEnd"/>
      <w:r w:rsidRPr="003B1311">
        <w:t xml:space="preserve"> pray too late.</w:t>
      </w:r>
    </w:p>
    <w:p w14:paraId="6E10DF82" w14:textId="77C5987C" w:rsidR="003A417A" w:rsidRPr="003B1311" w:rsidRDefault="003A417A" w:rsidP="003B1311">
      <w:pPr>
        <w:pStyle w:val="Poetry"/>
      </w:pPr>
      <w:r w:rsidRPr="003B1311">
        <w:t>For me, my stormy voyage at an end,</w:t>
      </w:r>
    </w:p>
    <w:p w14:paraId="185B7391" w14:textId="77777777" w:rsidR="003A417A" w:rsidRPr="003B1311" w:rsidRDefault="003A417A" w:rsidP="003B1311">
      <w:pPr>
        <w:pStyle w:val="Poetry"/>
      </w:pPr>
      <w:r w:rsidRPr="003B1311">
        <w:t>I to the port of death securely tend.</w:t>
      </w:r>
    </w:p>
    <w:p w14:paraId="798B3C19" w14:textId="77777777" w:rsidR="003B1311" w:rsidRDefault="003A417A" w:rsidP="003B1311">
      <w:pPr>
        <w:pStyle w:val="Poetry"/>
      </w:pPr>
      <w:r w:rsidRPr="003B1311">
        <w:t xml:space="preserve">The fun’ral pomp which to your kings you pay, </w:t>
      </w:r>
    </w:p>
    <w:p w14:paraId="076D468A" w14:textId="7277D09E" w:rsidR="003A417A" w:rsidRPr="003B1311" w:rsidRDefault="003A417A" w:rsidP="003B1311">
      <w:pPr>
        <w:pStyle w:val="Poetry"/>
      </w:pPr>
      <w:r w:rsidRPr="003B1311">
        <w:t>Is all I want, and all you take away.”</w:t>
      </w:r>
    </w:p>
    <w:p w14:paraId="0637CCD7" w14:textId="77777777" w:rsidR="003A417A" w:rsidRPr="003B1311" w:rsidRDefault="003A417A" w:rsidP="003B1311">
      <w:pPr>
        <w:pStyle w:val="Poetry"/>
      </w:pPr>
      <w:r w:rsidRPr="003B1311">
        <w:t>He said no more, but, in his walls confin’d,</w:t>
      </w:r>
    </w:p>
    <w:p w14:paraId="25BA0A21" w14:textId="6D664BC7" w:rsidR="003A417A" w:rsidRPr="003B1311" w:rsidRDefault="003A417A" w:rsidP="003B1311">
      <w:pPr>
        <w:pStyle w:val="Poetry"/>
      </w:pPr>
      <w:r w:rsidRPr="003B1311">
        <w:t>Shut out the woes which he too well divin’d</w:t>
      </w:r>
    </w:p>
    <w:p w14:paraId="318D6949" w14:textId="77777777" w:rsidR="003B1311" w:rsidRDefault="003A417A" w:rsidP="003B1311">
      <w:pPr>
        <w:pStyle w:val="Poetry"/>
      </w:pPr>
      <w:r w:rsidRPr="003B1311">
        <w:t xml:space="preserve">Nor with the rising storm would vainly strive, </w:t>
      </w:r>
    </w:p>
    <w:p w14:paraId="6D236C67" w14:textId="0875FD91" w:rsidR="003A417A" w:rsidRPr="003B1311" w:rsidRDefault="003A417A" w:rsidP="003B1311">
      <w:pPr>
        <w:pStyle w:val="Poetry"/>
      </w:pPr>
      <w:r w:rsidRPr="003B1311">
        <w:t xml:space="preserve">But left the </w:t>
      </w:r>
      <w:proofErr w:type="gramStart"/>
      <w:r w:rsidRPr="003B1311">
        <w:t>helm, and</w:t>
      </w:r>
      <w:proofErr w:type="gramEnd"/>
      <w:r w:rsidRPr="003B1311">
        <w:t xml:space="preserve"> let the vessel drive.</w:t>
      </w:r>
    </w:p>
    <w:p w14:paraId="7047C9A8" w14:textId="77777777" w:rsidR="003A417A" w:rsidRPr="003B1311" w:rsidRDefault="003A417A" w:rsidP="003B1311">
      <w:pPr>
        <w:pStyle w:val="Poetry"/>
      </w:pPr>
      <w:r w:rsidRPr="003B1311">
        <w:t>A solemn custom was observ’d of old,</w:t>
      </w:r>
    </w:p>
    <w:p w14:paraId="0D10238D" w14:textId="77777777" w:rsidR="003A417A" w:rsidRPr="003B1311" w:rsidRDefault="003A417A" w:rsidP="003B1311">
      <w:pPr>
        <w:pStyle w:val="Poetry"/>
      </w:pPr>
      <w:r w:rsidRPr="003B1311">
        <w:t>Which Latium held, and now the Romans hold,</w:t>
      </w:r>
    </w:p>
    <w:p w14:paraId="3F3092E4" w14:textId="1D638779" w:rsidR="003A417A" w:rsidRPr="003B1311" w:rsidRDefault="003A417A" w:rsidP="003B1311">
      <w:pPr>
        <w:pStyle w:val="Poetry"/>
      </w:pPr>
      <w:r w:rsidRPr="003B1311">
        <w:t>Their standard when in fighting fields they rear</w:t>
      </w:r>
    </w:p>
    <w:p w14:paraId="5176A035" w14:textId="77777777" w:rsidR="003B1311" w:rsidRDefault="003A417A" w:rsidP="003B1311">
      <w:pPr>
        <w:pStyle w:val="Poetry"/>
      </w:pPr>
      <w:r w:rsidRPr="003B1311">
        <w:t xml:space="preserve">Against the fierce Hyrcanians, or declare </w:t>
      </w:r>
    </w:p>
    <w:p w14:paraId="45801749" w14:textId="0E50EBE6" w:rsidR="003A417A" w:rsidRPr="003B1311" w:rsidRDefault="003A417A" w:rsidP="003B1311">
      <w:pPr>
        <w:pStyle w:val="Poetry"/>
      </w:pPr>
      <w:r w:rsidRPr="003B1311">
        <w:t xml:space="preserve">The Scythian, Indian, or Arabian </w:t>
      </w:r>
      <w:proofErr w:type="gramStart"/>
      <w:r w:rsidRPr="003B1311">
        <w:t>war;</w:t>
      </w:r>
      <w:proofErr w:type="gramEnd"/>
    </w:p>
    <w:p w14:paraId="753144CA" w14:textId="77777777" w:rsidR="003B1311" w:rsidRDefault="003A417A" w:rsidP="003B1311">
      <w:pPr>
        <w:pStyle w:val="Poetry"/>
      </w:pPr>
      <w:r w:rsidRPr="003B1311">
        <w:t xml:space="preserve">Or from the boasting Parthians would regain </w:t>
      </w:r>
    </w:p>
    <w:p w14:paraId="5E0A18EB" w14:textId="4EED004C" w:rsidR="003A417A" w:rsidRPr="003B1311" w:rsidRDefault="003A417A" w:rsidP="003B1311">
      <w:pPr>
        <w:pStyle w:val="Poetry"/>
      </w:pPr>
      <w:r w:rsidRPr="003B1311">
        <w:t>Their eagles, lost in Carrhae’s bloody plain.</w:t>
      </w:r>
    </w:p>
    <w:p w14:paraId="446AE190" w14:textId="21A86A32" w:rsidR="003A417A" w:rsidRPr="003B1311" w:rsidRDefault="003A417A" w:rsidP="003B1311">
      <w:pPr>
        <w:pStyle w:val="Poetry"/>
      </w:pPr>
      <w:r w:rsidRPr="003B1311">
        <w:t>Two gates of steel (the name of Mars they bear,</w:t>
      </w:r>
    </w:p>
    <w:p w14:paraId="4E82BB1B" w14:textId="77777777" w:rsidR="003B1311" w:rsidRDefault="003A417A" w:rsidP="003B1311">
      <w:pPr>
        <w:pStyle w:val="Poetry"/>
      </w:pPr>
      <w:r w:rsidRPr="003B1311">
        <w:t xml:space="preserve">And still are worship’d with religious fear) </w:t>
      </w:r>
    </w:p>
    <w:p w14:paraId="20F1EADB" w14:textId="77777777" w:rsidR="003B1311" w:rsidRDefault="003A417A" w:rsidP="003B1311">
      <w:pPr>
        <w:pStyle w:val="Poetry"/>
      </w:pPr>
      <w:r w:rsidRPr="003B1311">
        <w:t xml:space="preserve">Before his temple stand: the dire abode, </w:t>
      </w:r>
    </w:p>
    <w:p w14:paraId="535C2442" w14:textId="0850DB18" w:rsidR="003A417A" w:rsidRPr="003B1311" w:rsidRDefault="003A417A" w:rsidP="003B1311">
      <w:pPr>
        <w:pStyle w:val="Poetry"/>
      </w:pPr>
      <w:r w:rsidRPr="003B1311">
        <w:t>And the fear’d issues of the furious god,</w:t>
      </w:r>
    </w:p>
    <w:p w14:paraId="10E7D4BE" w14:textId="77777777" w:rsidR="003A417A" w:rsidRPr="003B1311" w:rsidRDefault="003A417A" w:rsidP="003B1311">
      <w:pPr>
        <w:pStyle w:val="Poetry"/>
      </w:pPr>
      <w:r w:rsidRPr="003B1311">
        <w:t xml:space="preserve">Are fenc’d with brazen </w:t>
      </w:r>
      <w:proofErr w:type="gramStart"/>
      <w:r w:rsidRPr="003B1311">
        <w:t>bolts;</w:t>
      </w:r>
      <w:proofErr w:type="gramEnd"/>
      <w:r w:rsidRPr="003B1311">
        <w:t xml:space="preserve"> without the gates,</w:t>
      </w:r>
    </w:p>
    <w:p w14:paraId="28D92B8E" w14:textId="20420D86" w:rsidR="003A417A" w:rsidRPr="003B1311" w:rsidRDefault="003A417A" w:rsidP="003B1311">
      <w:pPr>
        <w:pStyle w:val="Poetry"/>
      </w:pPr>
      <w:r w:rsidRPr="003B1311">
        <w:t>The wary guardian Janus doubly waits.</w:t>
      </w:r>
    </w:p>
    <w:p w14:paraId="207C520C" w14:textId="77777777" w:rsidR="003B1311" w:rsidRDefault="003A417A" w:rsidP="003B1311">
      <w:pPr>
        <w:pStyle w:val="Poetry"/>
      </w:pPr>
      <w:r w:rsidRPr="003B1311">
        <w:t xml:space="preserve">Then, when the sacred senate votes the wars, </w:t>
      </w:r>
    </w:p>
    <w:p w14:paraId="10E9CBF7" w14:textId="77777777" w:rsidR="003B1311" w:rsidRDefault="003A417A" w:rsidP="003B1311">
      <w:pPr>
        <w:pStyle w:val="Poetry"/>
      </w:pPr>
      <w:r w:rsidRPr="003B1311">
        <w:t xml:space="preserve">The Roman consul their decree declares, </w:t>
      </w:r>
    </w:p>
    <w:p w14:paraId="36C8C964" w14:textId="77777777" w:rsidR="003B1311" w:rsidRDefault="003A417A" w:rsidP="003B1311">
      <w:pPr>
        <w:pStyle w:val="Poetry"/>
      </w:pPr>
      <w:r w:rsidRPr="003B1311">
        <w:t xml:space="preserve">And in his robes the sounding gates unbars. </w:t>
      </w:r>
    </w:p>
    <w:p w14:paraId="2E68B8B5" w14:textId="744283D7" w:rsidR="003A417A" w:rsidRPr="003B1311" w:rsidRDefault="003A417A" w:rsidP="003B1311">
      <w:pPr>
        <w:pStyle w:val="Poetry"/>
      </w:pPr>
      <w:r w:rsidRPr="003B1311">
        <w:t>The youth in military shouts arise,</w:t>
      </w:r>
    </w:p>
    <w:p w14:paraId="0282D498" w14:textId="2CA53F89" w:rsidR="003A417A" w:rsidRPr="003B1311" w:rsidRDefault="003A417A" w:rsidP="003B1311">
      <w:pPr>
        <w:pStyle w:val="Poetry"/>
      </w:pPr>
      <w:r w:rsidRPr="003B1311">
        <w:t>And the loud trumpets break the yielding skies.</w:t>
      </w:r>
    </w:p>
    <w:p w14:paraId="750C32F5" w14:textId="77777777" w:rsidR="003B1311" w:rsidRDefault="003A417A" w:rsidP="003B1311">
      <w:pPr>
        <w:pStyle w:val="Poetry"/>
      </w:pPr>
      <w:r w:rsidRPr="003B1311">
        <w:t xml:space="preserve">These rites, of old by sov’reign princes us’d, </w:t>
      </w:r>
    </w:p>
    <w:p w14:paraId="13135CB2" w14:textId="77777777" w:rsidR="003B1311" w:rsidRDefault="003A417A" w:rsidP="003B1311">
      <w:pPr>
        <w:pStyle w:val="Poetry"/>
      </w:pPr>
      <w:r w:rsidRPr="003B1311">
        <w:t xml:space="preserve">Were the king’s office; but the king refus’d, </w:t>
      </w:r>
    </w:p>
    <w:p w14:paraId="3B7FBE93" w14:textId="77777777" w:rsidR="003B1311" w:rsidRDefault="003A417A" w:rsidP="003B1311">
      <w:pPr>
        <w:pStyle w:val="Poetry"/>
      </w:pPr>
      <w:r w:rsidRPr="003B1311">
        <w:t xml:space="preserve">Deaf to their cries, nor would the gates unbar </w:t>
      </w:r>
    </w:p>
    <w:p w14:paraId="702280B7" w14:textId="68D7D7D4" w:rsidR="003A417A" w:rsidRPr="003B1311" w:rsidRDefault="003A417A" w:rsidP="003B1311">
      <w:pPr>
        <w:pStyle w:val="Poetry"/>
      </w:pPr>
      <w:r w:rsidRPr="003B1311">
        <w:lastRenderedPageBreak/>
        <w:t xml:space="preserve">Of sacred peace, or loose th’ imprison’d </w:t>
      </w:r>
      <w:proofErr w:type="gramStart"/>
      <w:r w:rsidRPr="003B1311">
        <w:t>war;</w:t>
      </w:r>
      <w:proofErr w:type="gramEnd"/>
    </w:p>
    <w:p w14:paraId="76B0E0D8" w14:textId="7E1F2FB9" w:rsidR="003A417A" w:rsidRPr="003B1311" w:rsidRDefault="003A417A" w:rsidP="003B1311">
      <w:pPr>
        <w:pStyle w:val="Poetry"/>
      </w:pPr>
      <w:r w:rsidRPr="003B1311">
        <w:t>But hid his head, and, safe from loud alarms,</w:t>
      </w:r>
    </w:p>
    <w:p w14:paraId="7AAEB2AE" w14:textId="77777777" w:rsidR="003A417A" w:rsidRPr="003B1311" w:rsidRDefault="003A417A" w:rsidP="003B1311">
      <w:pPr>
        <w:pStyle w:val="Poetry"/>
      </w:pPr>
      <w:r w:rsidRPr="003B1311">
        <w:t>Abhorr’d the wicked ministry of arms.</w:t>
      </w:r>
    </w:p>
    <w:p w14:paraId="1B09B2ED" w14:textId="77777777" w:rsidR="003A417A" w:rsidRPr="003B1311" w:rsidRDefault="003A417A" w:rsidP="003B1311">
      <w:pPr>
        <w:pStyle w:val="Poetry"/>
      </w:pPr>
      <w:r w:rsidRPr="003B1311">
        <w:t>Then heav’n’s imperious queen shot down from high:</w:t>
      </w:r>
    </w:p>
    <w:p w14:paraId="226CDFCE" w14:textId="77777777" w:rsidR="003B1311" w:rsidRDefault="003A417A" w:rsidP="003B1311">
      <w:pPr>
        <w:pStyle w:val="Poetry"/>
      </w:pPr>
      <w:r w:rsidRPr="003B1311">
        <w:t xml:space="preserve">At her approach the brazen hinges </w:t>
      </w:r>
      <w:proofErr w:type="gramStart"/>
      <w:r w:rsidRPr="003B1311">
        <w:t>fly;</w:t>
      </w:r>
      <w:proofErr w:type="gramEnd"/>
      <w:r w:rsidRPr="003B1311">
        <w:t xml:space="preserve"> </w:t>
      </w:r>
    </w:p>
    <w:p w14:paraId="5E21EF5C" w14:textId="0D76D242" w:rsidR="003A417A" w:rsidRPr="003B1311" w:rsidRDefault="003A417A" w:rsidP="003B1311">
      <w:pPr>
        <w:pStyle w:val="Poetry"/>
      </w:pPr>
      <w:r w:rsidRPr="003B1311">
        <w:t xml:space="preserve">The gates are forc’d, and ev’ry falling </w:t>
      </w:r>
      <w:proofErr w:type="gramStart"/>
      <w:r w:rsidRPr="003B1311">
        <w:t>bar;</w:t>
      </w:r>
      <w:proofErr w:type="gramEnd"/>
    </w:p>
    <w:p w14:paraId="56E87E47" w14:textId="7D1EC92C" w:rsidR="003A417A" w:rsidRDefault="003A417A" w:rsidP="003B1311">
      <w:pPr>
        <w:pStyle w:val="Poetry"/>
      </w:pPr>
      <w:r w:rsidRPr="003B1311">
        <w:t>And, like a tempest, issues out the war.</w:t>
      </w:r>
    </w:p>
    <w:p w14:paraId="21189B9E" w14:textId="77777777" w:rsidR="003B1311" w:rsidRPr="003B1311" w:rsidRDefault="003B1311" w:rsidP="003B1311">
      <w:pPr>
        <w:pStyle w:val="Poetry"/>
      </w:pPr>
    </w:p>
    <w:p w14:paraId="2943779A" w14:textId="77777777" w:rsidR="003B1311" w:rsidRDefault="003A417A" w:rsidP="003B1311">
      <w:pPr>
        <w:pStyle w:val="Poetry"/>
      </w:pPr>
      <w:r w:rsidRPr="003B1311">
        <w:t xml:space="preserve">The peaceful cities of th’ Ausonian shore, </w:t>
      </w:r>
    </w:p>
    <w:p w14:paraId="4611E88B" w14:textId="77777777" w:rsidR="003B1311" w:rsidRDefault="003A417A" w:rsidP="003B1311">
      <w:pPr>
        <w:pStyle w:val="Poetry"/>
      </w:pPr>
      <w:r w:rsidRPr="003B1311">
        <w:t xml:space="preserve">Lull’d in their ease, and undisturb’d before, </w:t>
      </w:r>
    </w:p>
    <w:p w14:paraId="09399ABB" w14:textId="77777777" w:rsidR="003B1311" w:rsidRDefault="003A417A" w:rsidP="003B1311">
      <w:pPr>
        <w:pStyle w:val="Poetry"/>
      </w:pPr>
      <w:r w:rsidRPr="003B1311">
        <w:t xml:space="preserve">Are all on fire; and some, with studious care, </w:t>
      </w:r>
    </w:p>
    <w:p w14:paraId="30414C2D" w14:textId="0F569FB5" w:rsidR="003A417A" w:rsidRPr="003B1311" w:rsidRDefault="003A417A" w:rsidP="003B1311">
      <w:pPr>
        <w:pStyle w:val="Poetry"/>
      </w:pPr>
      <w:r w:rsidRPr="003B1311">
        <w:t xml:space="preserve">Their restiff steeds in sandy plains </w:t>
      </w:r>
      <w:proofErr w:type="gramStart"/>
      <w:r w:rsidRPr="003B1311">
        <w:t>prepare;</w:t>
      </w:r>
      <w:proofErr w:type="gramEnd"/>
    </w:p>
    <w:p w14:paraId="541420C8" w14:textId="4483844F" w:rsidR="003A417A" w:rsidRPr="003B1311" w:rsidRDefault="003A417A" w:rsidP="003B1311">
      <w:pPr>
        <w:pStyle w:val="Poetry"/>
      </w:pPr>
      <w:r w:rsidRPr="003B1311">
        <w:t>Some their soft limbs in painful marches try,</w:t>
      </w:r>
    </w:p>
    <w:p w14:paraId="7DB66AE1" w14:textId="77777777" w:rsidR="003B1311" w:rsidRDefault="003A417A" w:rsidP="003B1311">
      <w:pPr>
        <w:pStyle w:val="Poetry"/>
      </w:pPr>
      <w:r w:rsidRPr="003B1311">
        <w:t xml:space="preserve">And war is all their </w:t>
      </w:r>
      <w:proofErr w:type="gramStart"/>
      <w:r w:rsidRPr="003B1311">
        <w:t>wish, and</w:t>
      </w:r>
      <w:proofErr w:type="gramEnd"/>
      <w:r w:rsidRPr="003B1311">
        <w:t xml:space="preserve"> arms the gen’ral cry. </w:t>
      </w:r>
    </w:p>
    <w:p w14:paraId="5E5EE06F" w14:textId="77777777" w:rsidR="003B1311" w:rsidRDefault="003A417A" w:rsidP="003B1311">
      <w:pPr>
        <w:pStyle w:val="Poetry"/>
      </w:pPr>
      <w:r w:rsidRPr="003B1311">
        <w:t xml:space="preserve">Part </w:t>
      </w:r>
      <w:proofErr w:type="gramStart"/>
      <w:r w:rsidRPr="003B1311">
        <w:t>scour</w:t>
      </w:r>
      <w:proofErr w:type="gramEnd"/>
      <w:r w:rsidRPr="003B1311">
        <w:t xml:space="preserve"> the rusty shields with seam; and part </w:t>
      </w:r>
    </w:p>
    <w:p w14:paraId="233A689B" w14:textId="5A2F29AE" w:rsidR="003A417A" w:rsidRPr="003B1311" w:rsidRDefault="003A417A" w:rsidP="003B1311">
      <w:pPr>
        <w:pStyle w:val="Poetry"/>
      </w:pPr>
      <w:r w:rsidRPr="003B1311">
        <w:t>New grind the blunted ax, and point the dart:</w:t>
      </w:r>
    </w:p>
    <w:p w14:paraId="12CBD4E2" w14:textId="77777777" w:rsidR="003A417A" w:rsidRPr="003B1311" w:rsidRDefault="003A417A" w:rsidP="003B1311">
      <w:pPr>
        <w:pStyle w:val="Poetry"/>
      </w:pPr>
      <w:r w:rsidRPr="003B1311">
        <w:t>With joy they view the waving ensigns fly,</w:t>
      </w:r>
    </w:p>
    <w:p w14:paraId="30B29C06" w14:textId="2A348EF8" w:rsidR="003A417A" w:rsidRPr="003B1311" w:rsidRDefault="003A417A" w:rsidP="003B1311">
      <w:pPr>
        <w:pStyle w:val="Poetry"/>
      </w:pPr>
      <w:r w:rsidRPr="003B1311">
        <w:t>And hear the trumpet’s clangor pierce the sky.</w:t>
      </w:r>
    </w:p>
    <w:p w14:paraId="486BF414" w14:textId="77777777" w:rsidR="003B1311" w:rsidRDefault="003A417A" w:rsidP="003B1311">
      <w:pPr>
        <w:pStyle w:val="Poetry"/>
      </w:pPr>
      <w:r w:rsidRPr="003B1311">
        <w:t xml:space="preserve">Five cities forge their arms: th’ Atinian pow’rs, </w:t>
      </w:r>
    </w:p>
    <w:p w14:paraId="4F185551" w14:textId="3D5D8960" w:rsidR="003A417A" w:rsidRPr="003B1311" w:rsidRDefault="003A417A" w:rsidP="003B1311">
      <w:pPr>
        <w:pStyle w:val="Poetry"/>
      </w:pPr>
      <w:r w:rsidRPr="003B1311">
        <w:t>Antemnae, Tibur with her lofty tow’rs,</w:t>
      </w:r>
    </w:p>
    <w:p w14:paraId="738DD4AC" w14:textId="77777777" w:rsidR="003A417A" w:rsidRPr="003B1311" w:rsidRDefault="003A417A" w:rsidP="003B1311">
      <w:pPr>
        <w:pStyle w:val="Poetry"/>
      </w:pPr>
      <w:r w:rsidRPr="003B1311">
        <w:t>Ardea the proud, the Crustumerian town:</w:t>
      </w:r>
    </w:p>
    <w:p w14:paraId="2324B8EE" w14:textId="77777777" w:rsidR="003A417A" w:rsidRPr="003B1311" w:rsidRDefault="003A417A" w:rsidP="003B1311">
      <w:pPr>
        <w:pStyle w:val="Poetry"/>
      </w:pPr>
      <w:r w:rsidRPr="003B1311">
        <w:t>All these of old were places of renown.</w:t>
      </w:r>
    </w:p>
    <w:p w14:paraId="52D75269" w14:textId="5190C857" w:rsidR="003A417A" w:rsidRPr="003B1311" w:rsidRDefault="003A417A" w:rsidP="003B1311">
      <w:pPr>
        <w:pStyle w:val="Poetry"/>
      </w:pPr>
      <w:r w:rsidRPr="003B1311">
        <w:t xml:space="preserve">Some hammer helmets for the fighting </w:t>
      </w:r>
      <w:proofErr w:type="gramStart"/>
      <w:r w:rsidRPr="003B1311">
        <w:t>field;</w:t>
      </w:r>
      <w:proofErr w:type="gramEnd"/>
    </w:p>
    <w:p w14:paraId="734FB1C7" w14:textId="77777777" w:rsidR="003B1311" w:rsidRDefault="003A417A" w:rsidP="003B1311">
      <w:pPr>
        <w:pStyle w:val="Poetry"/>
      </w:pPr>
      <w:r w:rsidRPr="003B1311">
        <w:t xml:space="preserve">Some twine young sallows to support the </w:t>
      </w:r>
      <w:proofErr w:type="gramStart"/>
      <w:r w:rsidRPr="003B1311">
        <w:t>shield;</w:t>
      </w:r>
      <w:proofErr w:type="gramEnd"/>
      <w:r w:rsidRPr="003B1311">
        <w:t xml:space="preserve"> </w:t>
      </w:r>
    </w:p>
    <w:p w14:paraId="43CE34D0" w14:textId="77777777" w:rsidR="003B1311" w:rsidRDefault="003A417A" w:rsidP="003B1311">
      <w:pPr>
        <w:pStyle w:val="Poetry"/>
      </w:pPr>
      <w:r w:rsidRPr="003B1311">
        <w:t xml:space="preserve">The croslet some, and some the cuishes mold, </w:t>
      </w:r>
    </w:p>
    <w:p w14:paraId="298158B8" w14:textId="53642437" w:rsidR="003A417A" w:rsidRPr="003B1311" w:rsidRDefault="003A417A" w:rsidP="003B1311">
      <w:pPr>
        <w:pStyle w:val="Poetry"/>
      </w:pPr>
      <w:r w:rsidRPr="003B1311">
        <w:t>With silver plated, and with ductile gold.</w:t>
      </w:r>
    </w:p>
    <w:p w14:paraId="623544C3" w14:textId="77777777" w:rsidR="003A417A" w:rsidRPr="003B1311" w:rsidRDefault="003A417A" w:rsidP="003B1311">
      <w:pPr>
        <w:pStyle w:val="Poetry"/>
      </w:pPr>
      <w:r w:rsidRPr="003B1311">
        <w:t>The rustic honors of the scythe and share</w:t>
      </w:r>
    </w:p>
    <w:p w14:paraId="309BD657" w14:textId="16141B32" w:rsidR="003A417A" w:rsidRPr="003B1311" w:rsidRDefault="003A417A" w:rsidP="003B1311">
      <w:pPr>
        <w:pStyle w:val="Poetry"/>
      </w:pPr>
      <w:r w:rsidRPr="003B1311">
        <w:t>Give place to swords and plumes, the pride of war.</w:t>
      </w:r>
    </w:p>
    <w:p w14:paraId="43B8A268" w14:textId="77777777" w:rsidR="003B1311" w:rsidRDefault="003A417A" w:rsidP="003B1311">
      <w:pPr>
        <w:pStyle w:val="Poetry"/>
      </w:pPr>
      <w:r w:rsidRPr="003B1311">
        <w:t xml:space="preserve">Old fauchions are new temper’d in the </w:t>
      </w:r>
      <w:proofErr w:type="gramStart"/>
      <w:r w:rsidRPr="003B1311">
        <w:t>fires;</w:t>
      </w:r>
      <w:proofErr w:type="gramEnd"/>
      <w:r w:rsidRPr="003B1311">
        <w:t xml:space="preserve"> </w:t>
      </w:r>
    </w:p>
    <w:p w14:paraId="045C4345" w14:textId="77777777" w:rsidR="003B1311" w:rsidRDefault="003A417A" w:rsidP="003B1311">
      <w:pPr>
        <w:pStyle w:val="Poetry"/>
      </w:pPr>
      <w:r w:rsidRPr="003B1311">
        <w:t xml:space="preserve">The sounding trumpet ev’ry soul inspires. </w:t>
      </w:r>
    </w:p>
    <w:p w14:paraId="657A97DA" w14:textId="1D3B3B3D" w:rsidR="003A417A" w:rsidRPr="003B1311" w:rsidRDefault="003A417A" w:rsidP="003B1311">
      <w:pPr>
        <w:pStyle w:val="Poetry"/>
      </w:pPr>
      <w:r w:rsidRPr="003B1311">
        <w:t>The word is giv’n; with eager speed they lace</w:t>
      </w:r>
    </w:p>
    <w:p w14:paraId="2B2074A4" w14:textId="77777777" w:rsidR="003A417A" w:rsidRPr="003B1311" w:rsidRDefault="003A417A" w:rsidP="003B1311">
      <w:pPr>
        <w:pStyle w:val="Poetry"/>
      </w:pPr>
      <w:r w:rsidRPr="003B1311">
        <w:t>The shining headpiece, and the shield embrace.</w:t>
      </w:r>
    </w:p>
    <w:p w14:paraId="17278761" w14:textId="56794B1E" w:rsidR="003A417A" w:rsidRPr="003B1311" w:rsidRDefault="003A417A" w:rsidP="003B1311">
      <w:pPr>
        <w:pStyle w:val="Poetry"/>
      </w:pPr>
      <w:r w:rsidRPr="003B1311">
        <w:t xml:space="preserve">The neighing steeds are to the chariot </w:t>
      </w:r>
      <w:proofErr w:type="gramStart"/>
      <w:r w:rsidRPr="003B1311">
        <w:t>tied;</w:t>
      </w:r>
      <w:proofErr w:type="gramEnd"/>
    </w:p>
    <w:p w14:paraId="6A0CE03C" w14:textId="77777777" w:rsidR="003B1311" w:rsidRDefault="003A417A" w:rsidP="003B1311">
      <w:pPr>
        <w:pStyle w:val="Poetry"/>
      </w:pPr>
      <w:r w:rsidRPr="003B1311">
        <w:t xml:space="preserve">The trusty weapon sits on ev’ry side. </w:t>
      </w:r>
    </w:p>
    <w:p w14:paraId="19BBA8E0" w14:textId="77777777" w:rsidR="003B1311" w:rsidRDefault="003B1311" w:rsidP="003B1311">
      <w:pPr>
        <w:pStyle w:val="Poetry"/>
      </w:pPr>
    </w:p>
    <w:p w14:paraId="628158DF" w14:textId="0B03540A" w:rsidR="003A417A" w:rsidRPr="003B1311" w:rsidRDefault="003A417A" w:rsidP="003B1311">
      <w:pPr>
        <w:pStyle w:val="Poetry"/>
      </w:pPr>
      <w:r w:rsidRPr="003B1311">
        <w:lastRenderedPageBreak/>
        <w:t>And now the mighty labor is begun</w:t>
      </w:r>
    </w:p>
    <w:p w14:paraId="77FB2399" w14:textId="77777777" w:rsidR="003A417A" w:rsidRPr="003B1311" w:rsidRDefault="003A417A" w:rsidP="003B1311">
      <w:pPr>
        <w:pStyle w:val="Poetry"/>
      </w:pPr>
      <w:r w:rsidRPr="003B1311">
        <w:t>Ye Muses, open all your Helicon.</w:t>
      </w:r>
    </w:p>
    <w:p w14:paraId="789196FF" w14:textId="77777777" w:rsidR="003A417A" w:rsidRPr="003B1311" w:rsidRDefault="003A417A" w:rsidP="003B1311">
      <w:pPr>
        <w:pStyle w:val="Poetry"/>
      </w:pPr>
      <w:r w:rsidRPr="003B1311">
        <w:t>Sing you the chiefs that sway’d th’ Ausonian land,</w:t>
      </w:r>
    </w:p>
    <w:p w14:paraId="045A9C91" w14:textId="5FC52171" w:rsidR="003A417A" w:rsidRPr="003B1311" w:rsidRDefault="003A417A" w:rsidP="003B1311">
      <w:pPr>
        <w:pStyle w:val="Poetry"/>
      </w:pPr>
      <w:r w:rsidRPr="003B1311">
        <w:t xml:space="preserve">Their arms, and armies under their </w:t>
      </w:r>
      <w:proofErr w:type="gramStart"/>
      <w:r w:rsidRPr="003B1311">
        <w:t>command;</w:t>
      </w:r>
      <w:proofErr w:type="gramEnd"/>
    </w:p>
    <w:p w14:paraId="3ECE1FB8" w14:textId="77777777" w:rsidR="003B1311" w:rsidRDefault="003A417A" w:rsidP="003B1311">
      <w:pPr>
        <w:pStyle w:val="Poetry"/>
      </w:pPr>
      <w:r w:rsidRPr="003B1311">
        <w:t xml:space="preserve">What warriors in our ancient clime </w:t>
      </w:r>
      <w:proofErr w:type="gramStart"/>
      <w:r w:rsidRPr="003B1311">
        <w:t>were bred;</w:t>
      </w:r>
      <w:proofErr w:type="gramEnd"/>
      <w:r w:rsidRPr="003B1311">
        <w:t xml:space="preserve"> </w:t>
      </w:r>
    </w:p>
    <w:p w14:paraId="233517C2" w14:textId="28A0E06B" w:rsidR="003A417A" w:rsidRPr="003B1311" w:rsidRDefault="003A417A" w:rsidP="003B1311">
      <w:pPr>
        <w:pStyle w:val="Poetry"/>
      </w:pPr>
      <w:r w:rsidRPr="003B1311">
        <w:t xml:space="preserve">What </w:t>
      </w:r>
      <w:proofErr w:type="gramStart"/>
      <w:r w:rsidRPr="003B1311">
        <w:t>soldiers</w:t>
      </w:r>
      <w:proofErr w:type="gramEnd"/>
      <w:r w:rsidRPr="003B1311">
        <w:t xml:space="preserve"> follow’d, and what heroes led.</w:t>
      </w:r>
    </w:p>
    <w:p w14:paraId="46DD1FFA" w14:textId="77777777" w:rsidR="003A417A" w:rsidRPr="003B1311" w:rsidRDefault="003A417A" w:rsidP="003B1311">
      <w:pPr>
        <w:pStyle w:val="Poetry"/>
      </w:pPr>
      <w:r w:rsidRPr="003B1311">
        <w:t>For well you know, and can record alone,</w:t>
      </w:r>
    </w:p>
    <w:p w14:paraId="2C20A3FF" w14:textId="77777777" w:rsidR="003A417A" w:rsidRPr="003B1311" w:rsidRDefault="003A417A" w:rsidP="003B1311">
      <w:pPr>
        <w:pStyle w:val="Poetry"/>
      </w:pPr>
      <w:r w:rsidRPr="003B1311">
        <w:t xml:space="preserve">What fame to future times conveys but darkly </w:t>
      </w:r>
      <w:proofErr w:type="gramStart"/>
      <w:r w:rsidRPr="003B1311">
        <w:t>down.</w:t>
      </w:r>
      <w:proofErr w:type="gramEnd"/>
    </w:p>
    <w:p w14:paraId="7B402FDF" w14:textId="76755230" w:rsidR="003A417A" w:rsidRPr="003B1311" w:rsidRDefault="003A417A" w:rsidP="003B1311">
      <w:pPr>
        <w:pStyle w:val="Poetry"/>
      </w:pPr>
      <w:r w:rsidRPr="003B1311">
        <w:t>Mezentius first appear’d upon the plain:</w:t>
      </w:r>
    </w:p>
    <w:p w14:paraId="3AD95D66" w14:textId="77777777" w:rsidR="003B1311" w:rsidRDefault="003A417A" w:rsidP="003B1311">
      <w:pPr>
        <w:pStyle w:val="Poetry"/>
      </w:pPr>
      <w:r w:rsidRPr="003B1311">
        <w:t xml:space="preserve">Scorn sate upon his brows, and sour disdain, </w:t>
      </w:r>
    </w:p>
    <w:p w14:paraId="68796DBA" w14:textId="0DDEE3E4" w:rsidR="003A417A" w:rsidRPr="003B1311" w:rsidRDefault="003A417A" w:rsidP="003B1311">
      <w:pPr>
        <w:pStyle w:val="Poetry"/>
      </w:pPr>
      <w:r w:rsidRPr="003B1311">
        <w:t>Defying earth and heav’n. Etruria lost,</w:t>
      </w:r>
    </w:p>
    <w:p w14:paraId="2F59C94F" w14:textId="77777777" w:rsidR="003B1311" w:rsidRDefault="003A417A" w:rsidP="003B1311">
      <w:pPr>
        <w:pStyle w:val="Poetry"/>
      </w:pPr>
      <w:r w:rsidRPr="003B1311">
        <w:t xml:space="preserve">He brings to Turnus’ aid his baffled host. </w:t>
      </w:r>
    </w:p>
    <w:p w14:paraId="1573722F" w14:textId="3FE0D50A" w:rsidR="003A417A" w:rsidRPr="003B1311" w:rsidRDefault="003A417A" w:rsidP="003B1311">
      <w:pPr>
        <w:pStyle w:val="Poetry"/>
      </w:pPr>
      <w:r w:rsidRPr="003B1311">
        <w:t>The charming Lausus, full of youthful fire,</w:t>
      </w:r>
    </w:p>
    <w:p w14:paraId="08F020FC" w14:textId="0EB43281" w:rsidR="003A417A" w:rsidRPr="003B1311" w:rsidRDefault="003A417A" w:rsidP="003B1311">
      <w:pPr>
        <w:pStyle w:val="Poetry"/>
      </w:pPr>
      <w:r w:rsidRPr="003B1311">
        <w:t xml:space="preserve">Rode in the rank, and next his sullen </w:t>
      </w:r>
      <w:proofErr w:type="gramStart"/>
      <w:r w:rsidRPr="003B1311">
        <w:t>sire;</w:t>
      </w:r>
      <w:proofErr w:type="gramEnd"/>
    </w:p>
    <w:p w14:paraId="7F2E27F4" w14:textId="77777777" w:rsidR="003A417A" w:rsidRPr="003B1311" w:rsidRDefault="003A417A" w:rsidP="003B1311">
      <w:pPr>
        <w:pStyle w:val="Poetry"/>
      </w:pPr>
      <w:r w:rsidRPr="003B1311">
        <w:t>To Turnus only second in the grace</w:t>
      </w:r>
    </w:p>
    <w:p w14:paraId="18778F1C" w14:textId="77777777" w:rsidR="003B1311" w:rsidRDefault="003A417A" w:rsidP="003B1311">
      <w:pPr>
        <w:pStyle w:val="Poetry"/>
      </w:pPr>
      <w:r w:rsidRPr="003B1311">
        <w:t xml:space="preserve">Of manly mien, and features of the face. </w:t>
      </w:r>
    </w:p>
    <w:p w14:paraId="1E995FE4" w14:textId="77777777" w:rsidR="003B1311" w:rsidRDefault="003A417A" w:rsidP="003B1311">
      <w:pPr>
        <w:pStyle w:val="Poetry"/>
      </w:pPr>
      <w:r w:rsidRPr="003B1311">
        <w:t>A skilful horseman, and a huntsman bred,</w:t>
      </w:r>
    </w:p>
    <w:p w14:paraId="28BFB5A0" w14:textId="7D0078AE" w:rsidR="003A417A" w:rsidRPr="003B1311" w:rsidRDefault="003A417A" w:rsidP="003B1311">
      <w:pPr>
        <w:pStyle w:val="Poetry"/>
      </w:pPr>
      <w:r w:rsidRPr="003B1311">
        <w:t>With fates averse a thousand men he led:</w:t>
      </w:r>
    </w:p>
    <w:p w14:paraId="5DA789E0" w14:textId="420A91EC" w:rsidR="003A417A" w:rsidRPr="003B1311" w:rsidRDefault="003A417A" w:rsidP="003B1311">
      <w:pPr>
        <w:pStyle w:val="Poetry"/>
      </w:pPr>
      <w:r w:rsidRPr="003B1311">
        <w:t xml:space="preserve">His sire unworthy of so brave a </w:t>
      </w:r>
      <w:proofErr w:type="gramStart"/>
      <w:r w:rsidRPr="003B1311">
        <w:t>son;</w:t>
      </w:r>
      <w:proofErr w:type="gramEnd"/>
    </w:p>
    <w:p w14:paraId="7F612C8A" w14:textId="2D2815D4" w:rsidR="003A417A" w:rsidRDefault="003A417A" w:rsidP="003B1311">
      <w:pPr>
        <w:pStyle w:val="Poetry"/>
      </w:pPr>
      <w:r w:rsidRPr="003B1311">
        <w:t>Himself well worthy of a happier throne.</w:t>
      </w:r>
    </w:p>
    <w:p w14:paraId="75DA33A3" w14:textId="77777777" w:rsidR="003B1311" w:rsidRPr="003B1311" w:rsidRDefault="003B1311" w:rsidP="003B1311">
      <w:pPr>
        <w:pStyle w:val="Poetry"/>
      </w:pPr>
    </w:p>
    <w:p w14:paraId="773E4EB2" w14:textId="2C5DFFB9" w:rsidR="003B1311" w:rsidRPr="003B1311" w:rsidRDefault="003A417A" w:rsidP="003B1311">
      <w:pPr>
        <w:pStyle w:val="Poetry"/>
      </w:pPr>
      <w:r w:rsidRPr="003B1311">
        <w:t>Next Aventinus drives his chariot round</w:t>
      </w:r>
    </w:p>
    <w:p w14:paraId="33E4F2B9" w14:textId="77777777" w:rsidR="003B1311" w:rsidRDefault="003A417A" w:rsidP="003B1311">
      <w:pPr>
        <w:pStyle w:val="Poetry"/>
      </w:pPr>
      <w:r w:rsidRPr="003B1311">
        <w:t xml:space="preserve">The Latian plains, with palms and laurels crown’d. </w:t>
      </w:r>
    </w:p>
    <w:p w14:paraId="0A4ABE7E" w14:textId="4EFBFB4F" w:rsidR="003A417A" w:rsidRPr="003B1311" w:rsidRDefault="003A417A" w:rsidP="003B1311">
      <w:pPr>
        <w:pStyle w:val="Poetry"/>
      </w:pPr>
      <w:r w:rsidRPr="003B1311">
        <w:t xml:space="preserve">Proud of his steeds, he smokes along the </w:t>
      </w:r>
      <w:proofErr w:type="gramStart"/>
      <w:r w:rsidRPr="003B1311">
        <w:t>field;</w:t>
      </w:r>
      <w:proofErr w:type="gramEnd"/>
    </w:p>
    <w:p w14:paraId="707AAA9B" w14:textId="4ABD91B4" w:rsidR="003A417A" w:rsidRPr="003B1311" w:rsidRDefault="003A417A" w:rsidP="003B1311">
      <w:pPr>
        <w:pStyle w:val="Poetry"/>
      </w:pPr>
      <w:r w:rsidRPr="003B1311">
        <w:t>His father’s hydra fills his ample shield:</w:t>
      </w:r>
    </w:p>
    <w:p w14:paraId="31FFDD69" w14:textId="77777777" w:rsidR="003B1311" w:rsidRDefault="003A417A" w:rsidP="003B1311">
      <w:pPr>
        <w:pStyle w:val="Poetry"/>
      </w:pPr>
      <w:r w:rsidRPr="003B1311">
        <w:t xml:space="preserve">A hundred serpents hiss about the </w:t>
      </w:r>
      <w:proofErr w:type="gramStart"/>
      <w:r w:rsidRPr="003B1311">
        <w:t>brims;</w:t>
      </w:r>
      <w:proofErr w:type="gramEnd"/>
      <w:r w:rsidRPr="003B1311">
        <w:t xml:space="preserve"> </w:t>
      </w:r>
    </w:p>
    <w:p w14:paraId="2CEFFD69" w14:textId="658B7477" w:rsidR="003A417A" w:rsidRPr="003B1311" w:rsidRDefault="003A417A" w:rsidP="003B1311">
      <w:pPr>
        <w:pStyle w:val="Poetry"/>
      </w:pPr>
      <w:r w:rsidRPr="003B1311">
        <w:t>The son of Hercules he justly seems</w:t>
      </w:r>
    </w:p>
    <w:p w14:paraId="3CE8A4EB" w14:textId="77777777" w:rsidR="003B1311" w:rsidRDefault="003A417A" w:rsidP="003B1311">
      <w:pPr>
        <w:pStyle w:val="Poetry"/>
      </w:pPr>
      <w:r w:rsidRPr="003B1311">
        <w:t xml:space="preserve">By his broad shoulders and gigantic </w:t>
      </w:r>
      <w:proofErr w:type="gramStart"/>
      <w:r w:rsidRPr="003B1311">
        <w:t>limbs;</w:t>
      </w:r>
      <w:proofErr w:type="gramEnd"/>
      <w:r w:rsidRPr="003B1311">
        <w:t xml:space="preserve"> </w:t>
      </w:r>
    </w:p>
    <w:p w14:paraId="0DD97DCA" w14:textId="3FDDD95D" w:rsidR="003A417A" w:rsidRPr="003B1311" w:rsidRDefault="003A417A" w:rsidP="003B1311">
      <w:pPr>
        <w:pStyle w:val="Poetry"/>
      </w:pPr>
      <w:r w:rsidRPr="003B1311">
        <w:t>Of heav’nly part, and part of earthly blood,</w:t>
      </w:r>
    </w:p>
    <w:p w14:paraId="6BBB5D49" w14:textId="47824345" w:rsidR="003A417A" w:rsidRPr="003B1311" w:rsidRDefault="003A417A" w:rsidP="003B1311">
      <w:pPr>
        <w:pStyle w:val="Poetry"/>
      </w:pPr>
      <w:r w:rsidRPr="003B1311">
        <w:t>A mortal woman mixing with a god.</w:t>
      </w:r>
    </w:p>
    <w:p w14:paraId="0DF6AE7C" w14:textId="77777777" w:rsidR="003A417A" w:rsidRPr="003B1311" w:rsidRDefault="003A417A" w:rsidP="003B1311">
      <w:pPr>
        <w:pStyle w:val="Poetry"/>
      </w:pPr>
      <w:r w:rsidRPr="003B1311">
        <w:t>For strong Alcides, after he had slain</w:t>
      </w:r>
    </w:p>
    <w:p w14:paraId="331D4E13" w14:textId="77777777" w:rsidR="003B1311" w:rsidRDefault="003A417A" w:rsidP="003B1311">
      <w:pPr>
        <w:pStyle w:val="Poetry"/>
      </w:pPr>
      <w:r w:rsidRPr="003B1311">
        <w:t xml:space="preserve">The triple Geryon, drove from conquer’d Spain </w:t>
      </w:r>
    </w:p>
    <w:p w14:paraId="36E1E0BC" w14:textId="77777777" w:rsidR="003B1311" w:rsidRDefault="003A417A" w:rsidP="003B1311">
      <w:pPr>
        <w:pStyle w:val="Poetry"/>
      </w:pPr>
      <w:r w:rsidRPr="003B1311">
        <w:t xml:space="preserve">His captive </w:t>
      </w:r>
      <w:proofErr w:type="gramStart"/>
      <w:r w:rsidRPr="003B1311">
        <w:t>herds;</w:t>
      </w:r>
      <w:proofErr w:type="gramEnd"/>
      <w:r w:rsidRPr="003B1311">
        <w:t xml:space="preserve"> and, thence in triumph led, </w:t>
      </w:r>
    </w:p>
    <w:p w14:paraId="4B90935A" w14:textId="0648EE12" w:rsidR="003A417A" w:rsidRPr="003B1311" w:rsidRDefault="003A417A" w:rsidP="003B1311">
      <w:pPr>
        <w:pStyle w:val="Poetry"/>
      </w:pPr>
      <w:r w:rsidRPr="003B1311">
        <w:t>On Tuscan Tiber’s flow’ry banks they fed.</w:t>
      </w:r>
    </w:p>
    <w:p w14:paraId="0471C867" w14:textId="69EA0BD0" w:rsidR="003A417A" w:rsidRPr="003B1311" w:rsidRDefault="003A417A" w:rsidP="003B1311">
      <w:pPr>
        <w:pStyle w:val="Poetry"/>
      </w:pPr>
      <w:r w:rsidRPr="003B1311">
        <w:t>Then on Mount Aventine the son of Jove</w:t>
      </w:r>
    </w:p>
    <w:p w14:paraId="2C3803E4" w14:textId="77777777" w:rsidR="003B1311" w:rsidRDefault="003A417A" w:rsidP="003B1311">
      <w:pPr>
        <w:pStyle w:val="Poetry"/>
      </w:pPr>
      <w:r w:rsidRPr="003B1311">
        <w:lastRenderedPageBreak/>
        <w:t xml:space="preserve">The priestess Rhea found, and forc’d to love. </w:t>
      </w:r>
    </w:p>
    <w:p w14:paraId="1C21CFB1" w14:textId="52D40E5E" w:rsidR="003A417A" w:rsidRPr="003B1311" w:rsidRDefault="003A417A" w:rsidP="003B1311">
      <w:pPr>
        <w:pStyle w:val="Poetry"/>
      </w:pPr>
      <w:r w:rsidRPr="003B1311">
        <w:t xml:space="preserve">For arms, his men long piles and jav’lins </w:t>
      </w:r>
      <w:proofErr w:type="gramStart"/>
      <w:r w:rsidRPr="003B1311">
        <w:t>bore;</w:t>
      </w:r>
      <w:proofErr w:type="gramEnd"/>
    </w:p>
    <w:p w14:paraId="434C7494" w14:textId="77777777" w:rsidR="003B1311" w:rsidRDefault="003A417A" w:rsidP="003B1311">
      <w:pPr>
        <w:pStyle w:val="Poetry"/>
      </w:pPr>
      <w:r w:rsidRPr="003B1311">
        <w:t xml:space="preserve">And poles with pointed steel their foes in battle gore. </w:t>
      </w:r>
    </w:p>
    <w:p w14:paraId="58297C96" w14:textId="7BFA1033" w:rsidR="003A417A" w:rsidRPr="003B1311" w:rsidRDefault="003A417A" w:rsidP="003B1311">
      <w:pPr>
        <w:pStyle w:val="Poetry"/>
      </w:pPr>
      <w:r w:rsidRPr="003B1311">
        <w:t>Like Hercules himself his son appears,</w:t>
      </w:r>
    </w:p>
    <w:p w14:paraId="4A9D64AD" w14:textId="18CBB726" w:rsidR="003A417A" w:rsidRPr="003B1311" w:rsidRDefault="003A417A" w:rsidP="003B1311">
      <w:pPr>
        <w:pStyle w:val="Poetry"/>
      </w:pPr>
      <w:r w:rsidRPr="003B1311">
        <w:t xml:space="preserve">In salvage </w:t>
      </w:r>
      <w:proofErr w:type="gramStart"/>
      <w:r w:rsidRPr="003B1311">
        <w:t>pomp;</w:t>
      </w:r>
      <w:proofErr w:type="gramEnd"/>
      <w:r w:rsidRPr="003B1311">
        <w:t xml:space="preserve"> a lion’s hide he wears;</w:t>
      </w:r>
    </w:p>
    <w:p w14:paraId="14C62554" w14:textId="77777777" w:rsidR="003B1311" w:rsidRDefault="003A417A" w:rsidP="003B1311">
      <w:pPr>
        <w:pStyle w:val="Poetry"/>
      </w:pPr>
      <w:r w:rsidRPr="003B1311">
        <w:t xml:space="preserve">About his shoulders hangs the shaggy </w:t>
      </w:r>
      <w:proofErr w:type="gramStart"/>
      <w:r w:rsidRPr="003B1311">
        <w:t>skin;</w:t>
      </w:r>
      <w:proofErr w:type="gramEnd"/>
      <w:r w:rsidRPr="003B1311">
        <w:t xml:space="preserve"> </w:t>
      </w:r>
    </w:p>
    <w:p w14:paraId="132C270E" w14:textId="5A3DED51" w:rsidR="003A417A" w:rsidRPr="003B1311" w:rsidRDefault="003A417A" w:rsidP="003B1311">
      <w:pPr>
        <w:pStyle w:val="Poetry"/>
      </w:pPr>
      <w:r w:rsidRPr="003B1311">
        <w:t>The teeth and gaping jaws severely grin.</w:t>
      </w:r>
    </w:p>
    <w:p w14:paraId="69D16049" w14:textId="77777777" w:rsidR="003B1311" w:rsidRDefault="003A417A" w:rsidP="003B1311">
      <w:pPr>
        <w:pStyle w:val="Poetry"/>
      </w:pPr>
      <w:r w:rsidRPr="003B1311">
        <w:t xml:space="preserve">Thus, like the god his father, homely dress’d, </w:t>
      </w:r>
    </w:p>
    <w:p w14:paraId="1FE2EE46" w14:textId="2067C3B0" w:rsidR="003A417A" w:rsidRDefault="003A417A" w:rsidP="003B1311">
      <w:pPr>
        <w:pStyle w:val="Poetry"/>
      </w:pPr>
      <w:r w:rsidRPr="003B1311">
        <w:t>He strides into the hall, a horrid guest.</w:t>
      </w:r>
    </w:p>
    <w:p w14:paraId="47CAF162" w14:textId="77777777" w:rsidR="003B1311" w:rsidRPr="003B1311" w:rsidRDefault="003B1311" w:rsidP="003B1311">
      <w:pPr>
        <w:pStyle w:val="Poetry"/>
      </w:pPr>
    </w:p>
    <w:p w14:paraId="5FDBB105" w14:textId="638F1F6F" w:rsidR="003A417A" w:rsidRPr="003B1311" w:rsidRDefault="003A417A" w:rsidP="003B1311">
      <w:pPr>
        <w:pStyle w:val="Poetry"/>
      </w:pPr>
      <w:r w:rsidRPr="003B1311">
        <w:t>Then two twin brothers from fair Tibur came,</w:t>
      </w:r>
    </w:p>
    <w:p w14:paraId="4F9DEFF3" w14:textId="77777777" w:rsidR="003B1311" w:rsidRDefault="003A417A" w:rsidP="003B1311">
      <w:pPr>
        <w:pStyle w:val="Poetry"/>
      </w:pPr>
      <w:r w:rsidRPr="003B1311">
        <w:t xml:space="preserve">(Which from their brother Tiburs took the name,) </w:t>
      </w:r>
    </w:p>
    <w:p w14:paraId="0A22F27F" w14:textId="04B5DAF7" w:rsidR="003A417A" w:rsidRPr="003B1311" w:rsidRDefault="003A417A" w:rsidP="003B1311">
      <w:pPr>
        <w:pStyle w:val="Poetry"/>
      </w:pPr>
      <w:r w:rsidRPr="003B1311">
        <w:t>Fierce Coras and Catillus, void of fear:</w:t>
      </w:r>
    </w:p>
    <w:p w14:paraId="3A4902A6" w14:textId="77777777" w:rsidR="003B1311" w:rsidRDefault="003A417A" w:rsidP="003B1311">
      <w:pPr>
        <w:pStyle w:val="Poetry"/>
      </w:pPr>
      <w:r w:rsidRPr="003B1311">
        <w:t xml:space="preserve">Arm’d Argive horse they led, and in the front appear. </w:t>
      </w:r>
    </w:p>
    <w:p w14:paraId="79BDB844" w14:textId="790B1C49" w:rsidR="003A417A" w:rsidRPr="003B1311" w:rsidRDefault="003A417A" w:rsidP="003B1311">
      <w:pPr>
        <w:pStyle w:val="Poetry"/>
      </w:pPr>
      <w:r w:rsidRPr="003B1311">
        <w:t>Like cloud-born Centaurs, from the mountain’s height</w:t>
      </w:r>
    </w:p>
    <w:p w14:paraId="7E530980" w14:textId="1E7F4C34" w:rsidR="003A417A" w:rsidRPr="003B1311" w:rsidRDefault="003A417A" w:rsidP="003B1311">
      <w:pPr>
        <w:pStyle w:val="Poetry"/>
      </w:pPr>
      <w:r w:rsidRPr="003B1311">
        <w:t xml:space="preserve">With rapid course descending to the </w:t>
      </w:r>
      <w:proofErr w:type="gramStart"/>
      <w:r w:rsidRPr="003B1311">
        <w:t>fight;</w:t>
      </w:r>
      <w:proofErr w:type="gramEnd"/>
    </w:p>
    <w:p w14:paraId="21152E5E" w14:textId="77777777" w:rsidR="003B1311" w:rsidRDefault="003A417A" w:rsidP="003B1311">
      <w:pPr>
        <w:pStyle w:val="Poetry"/>
      </w:pPr>
      <w:r w:rsidRPr="003B1311">
        <w:t xml:space="preserve">They rush along; the rattling woods give </w:t>
      </w:r>
      <w:proofErr w:type="gramStart"/>
      <w:r w:rsidRPr="003B1311">
        <w:t>way;</w:t>
      </w:r>
      <w:proofErr w:type="gramEnd"/>
      <w:r w:rsidRPr="003B1311">
        <w:t xml:space="preserve"> </w:t>
      </w:r>
    </w:p>
    <w:p w14:paraId="52A07CFE" w14:textId="149B338C" w:rsidR="003A417A" w:rsidRPr="003B1311" w:rsidRDefault="003A417A" w:rsidP="003B1311">
      <w:pPr>
        <w:pStyle w:val="Poetry"/>
      </w:pPr>
      <w:r w:rsidRPr="003B1311">
        <w:t>The branches bend before their sweepy sway.</w:t>
      </w:r>
    </w:p>
    <w:p w14:paraId="577D2774" w14:textId="77777777" w:rsidR="003B1311" w:rsidRDefault="003B1311" w:rsidP="003B1311">
      <w:pPr>
        <w:pStyle w:val="Poetry"/>
      </w:pPr>
    </w:p>
    <w:p w14:paraId="61717390" w14:textId="3C886450" w:rsidR="003B1311" w:rsidRDefault="003A417A" w:rsidP="003B1311">
      <w:pPr>
        <w:pStyle w:val="Poetry"/>
      </w:pPr>
      <w:r w:rsidRPr="003B1311">
        <w:t xml:space="preserve">Nor was Praeneste’s founder wanting there, </w:t>
      </w:r>
    </w:p>
    <w:p w14:paraId="71E80219" w14:textId="44A0A1F1" w:rsidR="003A417A" w:rsidRPr="003B1311" w:rsidRDefault="003A417A" w:rsidP="003B1311">
      <w:pPr>
        <w:pStyle w:val="Poetry"/>
      </w:pPr>
      <w:r w:rsidRPr="003B1311">
        <w:t>Whom fame reports the son of Mulciber:</w:t>
      </w:r>
    </w:p>
    <w:p w14:paraId="6CA57383" w14:textId="4871459D" w:rsidR="003A417A" w:rsidRPr="003B1311" w:rsidRDefault="003A417A" w:rsidP="003B1311">
      <w:pPr>
        <w:pStyle w:val="Poetry"/>
      </w:pPr>
      <w:r w:rsidRPr="003B1311">
        <w:t>Found in the fire, and foster’d in the plains,</w:t>
      </w:r>
    </w:p>
    <w:p w14:paraId="224D614D" w14:textId="77777777" w:rsidR="003A417A" w:rsidRPr="003B1311" w:rsidRDefault="003A417A" w:rsidP="003B1311">
      <w:pPr>
        <w:pStyle w:val="Poetry"/>
      </w:pPr>
      <w:r w:rsidRPr="003B1311">
        <w:t xml:space="preserve">A shepherd and a king at once he </w:t>
      </w:r>
      <w:proofErr w:type="gramStart"/>
      <w:r w:rsidRPr="003B1311">
        <w:t>reigns</w:t>
      </w:r>
      <w:proofErr w:type="gramEnd"/>
      <w:r w:rsidRPr="003B1311">
        <w:t>,</w:t>
      </w:r>
    </w:p>
    <w:p w14:paraId="2479C047" w14:textId="77777777" w:rsidR="003B1311" w:rsidRDefault="003A417A" w:rsidP="003B1311">
      <w:pPr>
        <w:pStyle w:val="Poetry"/>
      </w:pPr>
      <w:r w:rsidRPr="003B1311">
        <w:t xml:space="preserve">And leads to Turnus’ aid his country swains. </w:t>
      </w:r>
    </w:p>
    <w:p w14:paraId="31437330" w14:textId="77777777" w:rsidR="003B1311" w:rsidRDefault="003A417A" w:rsidP="003B1311">
      <w:pPr>
        <w:pStyle w:val="Poetry"/>
      </w:pPr>
      <w:r w:rsidRPr="003B1311">
        <w:t xml:space="preserve">His own Praeneste sends a chosen band, </w:t>
      </w:r>
    </w:p>
    <w:p w14:paraId="3A08B8CF" w14:textId="6DD220DB" w:rsidR="003A417A" w:rsidRPr="003B1311" w:rsidRDefault="003A417A" w:rsidP="003B1311">
      <w:pPr>
        <w:pStyle w:val="Poetry"/>
      </w:pPr>
      <w:r w:rsidRPr="003B1311">
        <w:t xml:space="preserve">With those who plow Saturnia’s Gabine </w:t>
      </w:r>
      <w:proofErr w:type="gramStart"/>
      <w:r w:rsidRPr="003B1311">
        <w:t>land;</w:t>
      </w:r>
      <w:proofErr w:type="gramEnd"/>
    </w:p>
    <w:p w14:paraId="7BA6A188" w14:textId="42BA207E" w:rsidR="003A417A" w:rsidRPr="003B1311" w:rsidRDefault="003A417A" w:rsidP="003B1311">
      <w:pPr>
        <w:pStyle w:val="Poetry"/>
      </w:pPr>
      <w:r w:rsidRPr="003B1311">
        <w:t>Besides the succor which cold Anien yields,</w:t>
      </w:r>
    </w:p>
    <w:p w14:paraId="5B8EEC6B" w14:textId="77777777" w:rsidR="003B1311" w:rsidRDefault="003A417A" w:rsidP="003B1311">
      <w:pPr>
        <w:pStyle w:val="Poetry"/>
      </w:pPr>
      <w:r w:rsidRPr="003B1311">
        <w:t xml:space="preserve">The rocks of Hernicus, and dewy fields, </w:t>
      </w:r>
    </w:p>
    <w:p w14:paraId="428FD16C" w14:textId="797D6B6B" w:rsidR="003A417A" w:rsidRPr="003B1311" w:rsidRDefault="003A417A" w:rsidP="003B1311">
      <w:pPr>
        <w:pStyle w:val="Poetry"/>
      </w:pPr>
      <w:r w:rsidRPr="003B1311">
        <w:t>Anagnia fat, and Father Amasene—</w:t>
      </w:r>
    </w:p>
    <w:p w14:paraId="2261EF2F" w14:textId="77777777" w:rsidR="003A417A" w:rsidRPr="003B1311" w:rsidRDefault="003A417A" w:rsidP="003B1311">
      <w:pPr>
        <w:pStyle w:val="Poetry"/>
      </w:pPr>
      <w:r w:rsidRPr="003B1311">
        <w:t>A num’rous rout, but all of naked men:</w:t>
      </w:r>
    </w:p>
    <w:p w14:paraId="22219479" w14:textId="77777777" w:rsidR="003A417A" w:rsidRPr="003B1311" w:rsidRDefault="003A417A" w:rsidP="003B1311">
      <w:pPr>
        <w:pStyle w:val="Poetry"/>
      </w:pPr>
      <w:r w:rsidRPr="003B1311">
        <w:t>Nor arms they wear, nor swords and bucklers wield,</w:t>
      </w:r>
    </w:p>
    <w:p w14:paraId="7D49BAD9" w14:textId="10CCC28A" w:rsidR="003A417A" w:rsidRPr="003B1311" w:rsidRDefault="003A417A" w:rsidP="003B1311">
      <w:pPr>
        <w:pStyle w:val="Poetry"/>
      </w:pPr>
      <w:r w:rsidRPr="003B1311">
        <w:t>Nor drive the chariot thro’ the dusty field,</w:t>
      </w:r>
    </w:p>
    <w:p w14:paraId="076901AA" w14:textId="77777777" w:rsidR="003B1311" w:rsidRDefault="003A417A" w:rsidP="003B1311">
      <w:pPr>
        <w:pStyle w:val="Poetry"/>
      </w:pPr>
      <w:r w:rsidRPr="003B1311">
        <w:t xml:space="preserve">But whirl from leathern slings huge balls of lead, </w:t>
      </w:r>
    </w:p>
    <w:p w14:paraId="36EB2753" w14:textId="77777777" w:rsidR="003B1311" w:rsidRDefault="003A417A" w:rsidP="003B1311">
      <w:pPr>
        <w:pStyle w:val="Poetry"/>
      </w:pPr>
      <w:r w:rsidRPr="003B1311">
        <w:t xml:space="preserve">And spoils of yellow wolves adorn their </w:t>
      </w:r>
      <w:proofErr w:type="gramStart"/>
      <w:r w:rsidRPr="003B1311">
        <w:t>head;</w:t>
      </w:r>
      <w:proofErr w:type="gramEnd"/>
      <w:r w:rsidRPr="003B1311">
        <w:t xml:space="preserve"> </w:t>
      </w:r>
    </w:p>
    <w:p w14:paraId="0876DC82" w14:textId="77777777" w:rsidR="003B1311" w:rsidRDefault="003A417A" w:rsidP="003B1311">
      <w:pPr>
        <w:pStyle w:val="Poetry"/>
      </w:pPr>
      <w:r w:rsidRPr="003B1311">
        <w:t xml:space="preserve">The left foot naked, when they march to fight, </w:t>
      </w:r>
    </w:p>
    <w:p w14:paraId="10920F52" w14:textId="76507A75" w:rsidR="003A417A" w:rsidRPr="003B1311" w:rsidRDefault="003A417A" w:rsidP="003B1311">
      <w:pPr>
        <w:pStyle w:val="Poetry"/>
      </w:pPr>
      <w:r w:rsidRPr="003B1311">
        <w:lastRenderedPageBreak/>
        <w:t>But in a bull’s raw hide they sheathe the right.</w:t>
      </w:r>
    </w:p>
    <w:p w14:paraId="4E627343" w14:textId="683E77B1" w:rsidR="003A417A" w:rsidRPr="003B1311" w:rsidRDefault="003A417A" w:rsidP="003B1311">
      <w:pPr>
        <w:pStyle w:val="Poetry"/>
      </w:pPr>
      <w:r w:rsidRPr="003B1311">
        <w:t>Messapus next, (great Neptune was his sire,)</w:t>
      </w:r>
    </w:p>
    <w:p w14:paraId="31ECAD34" w14:textId="77777777" w:rsidR="003A417A" w:rsidRPr="003B1311" w:rsidRDefault="003A417A" w:rsidP="003B1311">
      <w:pPr>
        <w:pStyle w:val="Poetry"/>
      </w:pPr>
      <w:r w:rsidRPr="003B1311">
        <w:t>Secure of steel, and fated from the fire,</w:t>
      </w:r>
    </w:p>
    <w:p w14:paraId="153AEF91" w14:textId="77777777" w:rsidR="003B1311" w:rsidRDefault="003A417A" w:rsidP="003B1311">
      <w:pPr>
        <w:pStyle w:val="Poetry"/>
      </w:pPr>
      <w:r w:rsidRPr="003B1311">
        <w:t xml:space="preserve">In pomp appears, and with his ardor warms </w:t>
      </w:r>
    </w:p>
    <w:p w14:paraId="5FBD71E4" w14:textId="3F82BA89" w:rsidR="003A417A" w:rsidRPr="003B1311" w:rsidRDefault="003A417A" w:rsidP="003B1311">
      <w:pPr>
        <w:pStyle w:val="Poetry"/>
      </w:pPr>
      <w:r w:rsidRPr="003B1311">
        <w:t>A heartless train, unexercis’d in arms:</w:t>
      </w:r>
    </w:p>
    <w:p w14:paraId="01C7150B" w14:textId="77777777" w:rsidR="003A417A" w:rsidRPr="003B1311" w:rsidRDefault="003A417A" w:rsidP="003B1311">
      <w:pPr>
        <w:pStyle w:val="Poetry"/>
      </w:pPr>
      <w:r w:rsidRPr="003B1311">
        <w:t>The just Faliscans he to battle brings,</w:t>
      </w:r>
    </w:p>
    <w:p w14:paraId="4D7EF8F9" w14:textId="290B8722" w:rsidR="003A417A" w:rsidRPr="003B1311" w:rsidRDefault="003A417A" w:rsidP="003B1311">
      <w:pPr>
        <w:pStyle w:val="Poetry"/>
      </w:pPr>
      <w:r w:rsidRPr="003B1311">
        <w:t xml:space="preserve">And those who live where Lake Ciminia </w:t>
      </w:r>
      <w:proofErr w:type="gramStart"/>
      <w:r w:rsidRPr="003B1311">
        <w:t>springs;</w:t>
      </w:r>
      <w:proofErr w:type="gramEnd"/>
      <w:r w:rsidRPr="003B1311">
        <w:tab/>
      </w:r>
    </w:p>
    <w:p w14:paraId="0E2F0A25" w14:textId="77777777" w:rsidR="003B1311" w:rsidRDefault="003A417A" w:rsidP="003B1311">
      <w:pPr>
        <w:pStyle w:val="Poetry"/>
      </w:pPr>
      <w:r w:rsidRPr="003B1311">
        <w:t xml:space="preserve">And where Feronia’s grove and temple stands, </w:t>
      </w:r>
    </w:p>
    <w:p w14:paraId="1B224838" w14:textId="3A4BEF7B" w:rsidR="003A417A" w:rsidRPr="003B1311" w:rsidRDefault="003A417A" w:rsidP="003B1311">
      <w:pPr>
        <w:pStyle w:val="Poetry"/>
      </w:pPr>
      <w:r w:rsidRPr="003B1311">
        <w:t xml:space="preserve">Who till Fescennian or Flavinian </w:t>
      </w:r>
      <w:proofErr w:type="gramStart"/>
      <w:r w:rsidRPr="003B1311">
        <w:t>lands.</w:t>
      </w:r>
      <w:proofErr w:type="gramEnd"/>
    </w:p>
    <w:p w14:paraId="774D2073" w14:textId="77777777" w:rsidR="003B1311" w:rsidRDefault="003A417A" w:rsidP="003B1311">
      <w:pPr>
        <w:pStyle w:val="Poetry"/>
      </w:pPr>
      <w:r w:rsidRPr="003B1311">
        <w:t xml:space="preserve">All these in order march, and marching sing </w:t>
      </w:r>
    </w:p>
    <w:p w14:paraId="0D395C12" w14:textId="3DA4D35B" w:rsidR="003A417A" w:rsidRPr="003B1311" w:rsidRDefault="003A417A" w:rsidP="003B1311">
      <w:pPr>
        <w:pStyle w:val="Poetry"/>
      </w:pPr>
      <w:r w:rsidRPr="003B1311">
        <w:t xml:space="preserve">The warlike actions of their sea-born </w:t>
      </w:r>
      <w:proofErr w:type="gramStart"/>
      <w:r w:rsidRPr="003B1311">
        <w:t>king;</w:t>
      </w:r>
      <w:proofErr w:type="gramEnd"/>
    </w:p>
    <w:p w14:paraId="6C8DDC34" w14:textId="401CD2FB" w:rsidR="003A417A" w:rsidRPr="003B1311" w:rsidRDefault="003A417A" w:rsidP="003B1311">
      <w:pPr>
        <w:pStyle w:val="Poetry"/>
      </w:pPr>
      <w:r w:rsidRPr="003B1311">
        <w:t>Like a long team of snowy swans on high,</w:t>
      </w:r>
    </w:p>
    <w:p w14:paraId="441FA737" w14:textId="77777777" w:rsidR="003B1311" w:rsidRDefault="003A417A" w:rsidP="003B1311">
      <w:pPr>
        <w:pStyle w:val="Poetry"/>
      </w:pPr>
      <w:r w:rsidRPr="003B1311">
        <w:t xml:space="preserve">Which clap their wings, and cleave the liquid </w:t>
      </w:r>
      <w:proofErr w:type="gramStart"/>
      <w:r w:rsidRPr="003B1311">
        <w:t>sky,</w:t>
      </w:r>
      <w:proofErr w:type="gramEnd"/>
      <w:r w:rsidRPr="003B1311">
        <w:t xml:space="preserve"> </w:t>
      </w:r>
    </w:p>
    <w:p w14:paraId="08C933EE" w14:textId="77777777" w:rsidR="003B1311" w:rsidRDefault="003A417A" w:rsidP="003B1311">
      <w:pPr>
        <w:pStyle w:val="Poetry"/>
      </w:pPr>
      <w:r w:rsidRPr="003B1311">
        <w:t xml:space="preserve">When, homeward from their wat’ry pastures borne, </w:t>
      </w:r>
    </w:p>
    <w:p w14:paraId="1945A38A" w14:textId="0D5ECC1D" w:rsidR="003A417A" w:rsidRPr="003B1311" w:rsidRDefault="003A417A" w:rsidP="003B1311">
      <w:pPr>
        <w:pStyle w:val="Poetry"/>
      </w:pPr>
      <w:r w:rsidRPr="003B1311">
        <w:t>They sing, and Asia’s lakes their notes return.</w:t>
      </w:r>
    </w:p>
    <w:p w14:paraId="1F9FA74C" w14:textId="77777777" w:rsidR="003A417A" w:rsidRPr="003B1311" w:rsidRDefault="003A417A" w:rsidP="003B1311">
      <w:pPr>
        <w:pStyle w:val="Poetry"/>
      </w:pPr>
      <w:r w:rsidRPr="003B1311">
        <w:t>Not one who heard their music from afar,</w:t>
      </w:r>
    </w:p>
    <w:p w14:paraId="4AE1D0FF" w14:textId="2585C1E8" w:rsidR="003A417A" w:rsidRPr="003B1311" w:rsidRDefault="003A417A" w:rsidP="003B1311">
      <w:pPr>
        <w:pStyle w:val="Poetry"/>
      </w:pPr>
      <w:r w:rsidRPr="003B1311">
        <w:t>Would think these troops an army train’d to war,</w:t>
      </w:r>
    </w:p>
    <w:p w14:paraId="4105C96D" w14:textId="77777777" w:rsidR="003B1311" w:rsidRDefault="003A417A" w:rsidP="003B1311">
      <w:pPr>
        <w:pStyle w:val="Poetry"/>
      </w:pPr>
      <w:r w:rsidRPr="003B1311">
        <w:t xml:space="preserve">But flocks of fowl, that, when the tempests roar, </w:t>
      </w:r>
    </w:p>
    <w:p w14:paraId="541B9DED" w14:textId="160D302B" w:rsidR="003A417A" w:rsidRDefault="003A417A" w:rsidP="003B1311">
      <w:pPr>
        <w:pStyle w:val="Poetry"/>
      </w:pPr>
      <w:r w:rsidRPr="003B1311">
        <w:t>With their hoarse gabbling seek the silent shore.</w:t>
      </w:r>
    </w:p>
    <w:p w14:paraId="12FDA5BC" w14:textId="77777777" w:rsidR="003B1311" w:rsidRPr="003B1311" w:rsidRDefault="003B1311" w:rsidP="003B1311">
      <w:pPr>
        <w:pStyle w:val="Poetry"/>
      </w:pPr>
    </w:p>
    <w:p w14:paraId="51B8E63B" w14:textId="77777777" w:rsidR="003B1311" w:rsidRDefault="003A417A" w:rsidP="003B1311">
      <w:pPr>
        <w:pStyle w:val="Poetry"/>
      </w:pPr>
      <w:r w:rsidRPr="003B1311">
        <w:t xml:space="preserve">Then Clausus came, who led a num’rous band </w:t>
      </w:r>
    </w:p>
    <w:p w14:paraId="42867E64" w14:textId="27CBD50C" w:rsidR="003A417A" w:rsidRPr="003B1311" w:rsidRDefault="003A417A" w:rsidP="003B1311">
      <w:pPr>
        <w:pStyle w:val="Poetry"/>
      </w:pPr>
      <w:r w:rsidRPr="003B1311">
        <w:t>Of troops embodied from the Sabine land,</w:t>
      </w:r>
    </w:p>
    <w:p w14:paraId="3CAB8E62" w14:textId="4ED81463" w:rsidR="003A417A" w:rsidRPr="003B1311" w:rsidRDefault="003A417A" w:rsidP="003B1311">
      <w:pPr>
        <w:pStyle w:val="Poetry"/>
      </w:pPr>
      <w:r w:rsidRPr="003B1311">
        <w:t>And, in himself alone, an army brought.</w:t>
      </w:r>
    </w:p>
    <w:p w14:paraId="1C820717" w14:textId="77777777" w:rsidR="003A417A" w:rsidRPr="003B1311" w:rsidRDefault="003A417A" w:rsidP="003B1311">
      <w:pPr>
        <w:pStyle w:val="Poetry"/>
      </w:pPr>
      <w:r w:rsidRPr="003B1311">
        <w:t>‘T was he, the noble Claudian race begot,</w:t>
      </w:r>
    </w:p>
    <w:p w14:paraId="68E54B6C" w14:textId="77777777" w:rsidR="003B1311" w:rsidRDefault="003A417A" w:rsidP="003B1311">
      <w:pPr>
        <w:pStyle w:val="Poetry"/>
      </w:pPr>
      <w:r w:rsidRPr="003B1311">
        <w:t xml:space="preserve">The Claudian race, ordain’d, in times to come, </w:t>
      </w:r>
    </w:p>
    <w:p w14:paraId="4356CDC1" w14:textId="5292E844" w:rsidR="003A417A" w:rsidRPr="003B1311" w:rsidRDefault="003A417A" w:rsidP="003B1311">
      <w:pPr>
        <w:pStyle w:val="Poetry"/>
      </w:pPr>
      <w:r w:rsidRPr="003B1311">
        <w:t>To share the greatness of imperial Rome.</w:t>
      </w:r>
    </w:p>
    <w:p w14:paraId="74203B21" w14:textId="77777777" w:rsidR="003A417A" w:rsidRPr="003B1311" w:rsidRDefault="003A417A" w:rsidP="003B1311">
      <w:pPr>
        <w:pStyle w:val="Poetry"/>
      </w:pPr>
      <w:r w:rsidRPr="003B1311">
        <w:t>He led the Cures forth, of old renown,</w:t>
      </w:r>
    </w:p>
    <w:p w14:paraId="13894EE9" w14:textId="69CE9F93" w:rsidR="003A417A" w:rsidRPr="003B1311" w:rsidRDefault="003A417A" w:rsidP="003B1311">
      <w:pPr>
        <w:pStyle w:val="Poetry"/>
      </w:pPr>
      <w:r w:rsidRPr="003B1311">
        <w:t>Mutuscans from their olive-bearing town,</w:t>
      </w:r>
    </w:p>
    <w:p w14:paraId="66E7AC1C" w14:textId="77777777" w:rsidR="003B1311" w:rsidRDefault="003A417A" w:rsidP="003B1311">
      <w:pPr>
        <w:pStyle w:val="Poetry"/>
      </w:pPr>
      <w:r w:rsidRPr="003B1311">
        <w:t xml:space="preserve">And all th’ Eretian pow’rs; besides a band </w:t>
      </w:r>
    </w:p>
    <w:p w14:paraId="27C24962" w14:textId="77777777" w:rsidR="003B1311" w:rsidRDefault="003A417A" w:rsidP="003B1311">
      <w:pPr>
        <w:pStyle w:val="Poetry"/>
      </w:pPr>
      <w:r w:rsidRPr="003B1311">
        <w:t xml:space="preserve">That follow’d from Velinum’s dewy land, </w:t>
      </w:r>
    </w:p>
    <w:p w14:paraId="2904754D" w14:textId="77777777" w:rsidR="003B1311" w:rsidRDefault="003A417A" w:rsidP="003B1311">
      <w:pPr>
        <w:pStyle w:val="Poetry"/>
      </w:pPr>
      <w:r w:rsidRPr="003B1311">
        <w:t xml:space="preserve">And Amiternian troops, of mighty fame, </w:t>
      </w:r>
    </w:p>
    <w:p w14:paraId="15A5061B" w14:textId="63860F43" w:rsidR="003A417A" w:rsidRPr="003B1311" w:rsidRDefault="003A417A" w:rsidP="003B1311">
      <w:pPr>
        <w:pStyle w:val="Poetry"/>
      </w:pPr>
      <w:r w:rsidRPr="003B1311">
        <w:t>And mountaineers, that from Severus came,</w:t>
      </w:r>
    </w:p>
    <w:p w14:paraId="76E7FBE4" w14:textId="263F82FB" w:rsidR="003A417A" w:rsidRPr="003B1311" w:rsidRDefault="003A417A" w:rsidP="003B1311">
      <w:pPr>
        <w:pStyle w:val="Poetry"/>
      </w:pPr>
      <w:r w:rsidRPr="003B1311">
        <w:t>And from the craggy cliffs of Tetrica,</w:t>
      </w:r>
    </w:p>
    <w:p w14:paraId="61D01144" w14:textId="77777777" w:rsidR="003B1311" w:rsidRDefault="003A417A" w:rsidP="003B1311">
      <w:pPr>
        <w:pStyle w:val="Poetry"/>
      </w:pPr>
      <w:r w:rsidRPr="003B1311">
        <w:t xml:space="preserve">And those where yellow Tiber takes his way, </w:t>
      </w:r>
    </w:p>
    <w:p w14:paraId="3CB761F9" w14:textId="6D90A9D4" w:rsidR="003A417A" w:rsidRPr="003B1311" w:rsidRDefault="003A417A" w:rsidP="003B1311">
      <w:pPr>
        <w:pStyle w:val="Poetry"/>
      </w:pPr>
      <w:r w:rsidRPr="003B1311">
        <w:t>And where Himella’s wanton waters play.</w:t>
      </w:r>
    </w:p>
    <w:p w14:paraId="77A70CFD" w14:textId="77777777" w:rsidR="003B1311" w:rsidRDefault="003A417A" w:rsidP="003B1311">
      <w:pPr>
        <w:pStyle w:val="Poetry"/>
      </w:pPr>
      <w:r w:rsidRPr="003B1311">
        <w:lastRenderedPageBreak/>
        <w:t xml:space="preserve">Casperia sends her arms, with those that lie </w:t>
      </w:r>
    </w:p>
    <w:p w14:paraId="623668F1" w14:textId="0633433C" w:rsidR="003A417A" w:rsidRPr="003B1311" w:rsidRDefault="003A417A" w:rsidP="003B1311">
      <w:pPr>
        <w:pStyle w:val="Poetry"/>
      </w:pPr>
      <w:r w:rsidRPr="003B1311">
        <w:t>By Fabaris, and fruitful Foruli:</w:t>
      </w:r>
    </w:p>
    <w:p w14:paraId="5C64DD6F" w14:textId="071CCD1F" w:rsidR="003A417A" w:rsidRPr="003B1311" w:rsidRDefault="003A417A" w:rsidP="003B1311">
      <w:pPr>
        <w:pStyle w:val="Poetry"/>
      </w:pPr>
      <w:r w:rsidRPr="003B1311">
        <w:t>The warlike aids of Horta next appear,</w:t>
      </w:r>
    </w:p>
    <w:p w14:paraId="50734636" w14:textId="77777777" w:rsidR="003B1311" w:rsidRDefault="003A417A" w:rsidP="003B1311">
      <w:pPr>
        <w:pStyle w:val="Poetry"/>
      </w:pPr>
      <w:r w:rsidRPr="003B1311">
        <w:t xml:space="preserve">And the cold Nursians come to close the rear, </w:t>
      </w:r>
    </w:p>
    <w:p w14:paraId="0B3FEDBC" w14:textId="77777777" w:rsidR="003B1311" w:rsidRDefault="003A417A" w:rsidP="003B1311">
      <w:pPr>
        <w:pStyle w:val="Poetry"/>
      </w:pPr>
      <w:r w:rsidRPr="003B1311">
        <w:t xml:space="preserve">Mix’d with the natives born of Latine blood, </w:t>
      </w:r>
    </w:p>
    <w:p w14:paraId="248FDD24" w14:textId="715955DD" w:rsidR="003A417A" w:rsidRPr="003B1311" w:rsidRDefault="003A417A" w:rsidP="003B1311">
      <w:pPr>
        <w:pStyle w:val="Poetry"/>
      </w:pPr>
      <w:r w:rsidRPr="003B1311">
        <w:t>Whom Allia washes with her fatal flood.</w:t>
      </w:r>
    </w:p>
    <w:p w14:paraId="3E23848C" w14:textId="77777777" w:rsidR="003A417A" w:rsidRPr="003B1311" w:rsidRDefault="003A417A" w:rsidP="003B1311">
      <w:pPr>
        <w:pStyle w:val="Poetry"/>
      </w:pPr>
      <w:r w:rsidRPr="003B1311">
        <w:t>Not thicker billows beat the Libyan main,</w:t>
      </w:r>
    </w:p>
    <w:p w14:paraId="73A0B9DC" w14:textId="31C705A4" w:rsidR="003A417A" w:rsidRPr="003B1311" w:rsidRDefault="003A417A" w:rsidP="003B1311">
      <w:pPr>
        <w:pStyle w:val="Poetry"/>
      </w:pPr>
      <w:r w:rsidRPr="003B1311">
        <w:t xml:space="preserve">When pale Orion sets in wintry </w:t>
      </w:r>
      <w:proofErr w:type="gramStart"/>
      <w:r w:rsidRPr="003B1311">
        <w:t>rain;</w:t>
      </w:r>
      <w:proofErr w:type="gramEnd"/>
    </w:p>
    <w:p w14:paraId="7807264D" w14:textId="77777777" w:rsidR="003A417A" w:rsidRPr="003B1311" w:rsidRDefault="003A417A" w:rsidP="003B1311">
      <w:pPr>
        <w:pStyle w:val="Poetry"/>
      </w:pPr>
      <w:r w:rsidRPr="003B1311">
        <w:t>Nor thicker harvests on rich Hermus rise,</w:t>
      </w:r>
    </w:p>
    <w:p w14:paraId="45556211" w14:textId="77777777" w:rsidR="003A417A" w:rsidRPr="003B1311" w:rsidRDefault="003A417A" w:rsidP="003B1311">
      <w:pPr>
        <w:pStyle w:val="Poetry"/>
      </w:pPr>
      <w:r w:rsidRPr="003B1311">
        <w:t>Or Lycian fields, when Phoebus burns the skies,</w:t>
      </w:r>
    </w:p>
    <w:p w14:paraId="53DC8316" w14:textId="77777777" w:rsidR="003A417A" w:rsidRPr="003B1311" w:rsidRDefault="003A417A" w:rsidP="003B1311">
      <w:pPr>
        <w:pStyle w:val="Poetry"/>
      </w:pPr>
      <w:proofErr w:type="gramStart"/>
      <w:r w:rsidRPr="003B1311">
        <w:t>Than</w:t>
      </w:r>
      <w:proofErr w:type="gramEnd"/>
      <w:r w:rsidRPr="003B1311">
        <w:t xml:space="preserve"> stand these troops: their bucklers ring around;</w:t>
      </w:r>
    </w:p>
    <w:p w14:paraId="4D9DCD77" w14:textId="77777777" w:rsidR="003A417A" w:rsidRPr="003B1311" w:rsidRDefault="003A417A" w:rsidP="003B1311">
      <w:pPr>
        <w:pStyle w:val="Poetry"/>
      </w:pPr>
      <w:r w:rsidRPr="003B1311">
        <w:t xml:space="preserve">Their trampling turns the </w:t>
      </w:r>
      <w:proofErr w:type="gramStart"/>
      <w:r w:rsidRPr="003B1311">
        <w:t>turf, and</w:t>
      </w:r>
      <w:proofErr w:type="gramEnd"/>
      <w:r w:rsidRPr="003B1311">
        <w:t xml:space="preserve"> shakes the solid ground.</w:t>
      </w:r>
    </w:p>
    <w:p w14:paraId="53E795FA" w14:textId="77777777" w:rsidR="003B1311" w:rsidRDefault="003B1311" w:rsidP="003B1311">
      <w:pPr>
        <w:pStyle w:val="Poetry"/>
      </w:pPr>
    </w:p>
    <w:p w14:paraId="39E02C57" w14:textId="27ED411C" w:rsidR="003A417A" w:rsidRPr="003B1311" w:rsidRDefault="003A417A" w:rsidP="003B1311">
      <w:pPr>
        <w:pStyle w:val="Poetry"/>
      </w:pPr>
      <w:r w:rsidRPr="003B1311">
        <w:t>High in his chariot then Halesus came,</w:t>
      </w:r>
    </w:p>
    <w:p w14:paraId="6811E4D6" w14:textId="77777777" w:rsidR="003A417A" w:rsidRPr="003B1311" w:rsidRDefault="003A417A" w:rsidP="003B1311">
      <w:pPr>
        <w:pStyle w:val="Poetry"/>
      </w:pPr>
      <w:r w:rsidRPr="003B1311">
        <w:t>A foe by birth to Troy’s unhappy name:</w:t>
      </w:r>
    </w:p>
    <w:p w14:paraId="7CDF66FF" w14:textId="77777777" w:rsidR="003B1311" w:rsidRDefault="003A417A" w:rsidP="003B1311">
      <w:pPr>
        <w:pStyle w:val="Poetry"/>
      </w:pPr>
      <w:r w:rsidRPr="003B1311">
        <w:t xml:space="preserve">From Agamemnon born—to Turnus’ aid </w:t>
      </w:r>
    </w:p>
    <w:p w14:paraId="1184E0C7" w14:textId="76718A9C" w:rsidR="003A417A" w:rsidRPr="003B1311" w:rsidRDefault="003A417A" w:rsidP="003B1311">
      <w:pPr>
        <w:pStyle w:val="Poetry"/>
      </w:pPr>
      <w:r w:rsidRPr="003B1311">
        <w:t>A thousand men the youthful hero led,</w:t>
      </w:r>
    </w:p>
    <w:p w14:paraId="31AFEF83" w14:textId="77777777" w:rsidR="003A417A" w:rsidRPr="003B1311" w:rsidRDefault="003A417A" w:rsidP="003B1311">
      <w:pPr>
        <w:pStyle w:val="Poetry"/>
      </w:pPr>
      <w:r w:rsidRPr="003B1311">
        <w:t>Who till the Massic soil, for wine renown’d,</w:t>
      </w:r>
    </w:p>
    <w:p w14:paraId="4584376D" w14:textId="45F88CC1" w:rsidR="003A417A" w:rsidRPr="003B1311" w:rsidRDefault="003A417A" w:rsidP="003B1311">
      <w:pPr>
        <w:pStyle w:val="Poetry"/>
      </w:pPr>
      <w:r w:rsidRPr="003B1311">
        <w:t>And fierce Auruncans from their hilly ground,</w:t>
      </w:r>
    </w:p>
    <w:p w14:paraId="7C4F2B55" w14:textId="77777777" w:rsidR="003A417A" w:rsidRPr="003B1311" w:rsidRDefault="003A417A" w:rsidP="003B1311">
      <w:pPr>
        <w:pStyle w:val="Poetry"/>
      </w:pPr>
      <w:r w:rsidRPr="003B1311">
        <w:t>And those who live by Sidicinian shores,</w:t>
      </w:r>
    </w:p>
    <w:p w14:paraId="125CC573" w14:textId="77777777" w:rsidR="003B1311" w:rsidRDefault="003A417A" w:rsidP="003B1311">
      <w:pPr>
        <w:pStyle w:val="Poetry"/>
      </w:pPr>
      <w:r w:rsidRPr="003B1311">
        <w:t xml:space="preserve">And where with shoaly fords Vulturnus roars, </w:t>
      </w:r>
    </w:p>
    <w:p w14:paraId="043E5AD0" w14:textId="6B3CB0F0" w:rsidR="003A417A" w:rsidRPr="003B1311" w:rsidRDefault="003A417A" w:rsidP="003B1311">
      <w:pPr>
        <w:pStyle w:val="Poetry"/>
      </w:pPr>
      <w:r w:rsidRPr="003B1311">
        <w:t>Cales’ and Osca’s old inhabitants,</w:t>
      </w:r>
    </w:p>
    <w:p w14:paraId="672E85A6" w14:textId="77777777" w:rsidR="003A417A" w:rsidRPr="003B1311" w:rsidRDefault="003A417A" w:rsidP="003B1311">
      <w:pPr>
        <w:pStyle w:val="Poetry"/>
      </w:pPr>
      <w:r w:rsidRPr="003B1311">
        <w:t>And rough Saticulans, inur’d to wants:</w:t>
      </w:r>
    </w:p>
    <w:p w14:paraId="7ECA11F5" w14:textId="3190E6B4" w:rsidR="003A417A" w:rsidRPr="003B1311" w:rsidRDefault="003A417A" w:rsidP="003B1311">
      <w:pPr>
        <w:pStyle w:val="Poetry"/>
      </w:pPr>
      <w:r w:rsidRPr="003B1311">
        <w:t>Light demi-lances from afar they throw,</w:t>
      </w:r>
    </w:p>
    <w:p w14:paraId="606386C0" w14:textId="77777777" w:rsidR="003B1311" w:rsidRDefault="003A417A" w:rsidP="003B1311">
      <w:pPr>
        <w:pStyle w:val="Poetry"/>
      </w:pPr>
      <w:r w:rsidRPr="003B1311">
        <w:t xml:space="preserve">Fasten’d with leathern thongs, to gall the foe. </w:t>
      </w:r>
    </w:p>
    <w:p w14:paraId="4BF3A8BD" w14:textId="77777777" w:rsidR="003B1311" w:rsidRDefault="003A417A" w:rsidP="003B1311">
      <w:pPr>
        <w:pStyle w:val="Poetry"/>
      </w:pPr>
      <w:proofErr w:type="gramStart"/>
      <w:r w:rsidRPr="003B1311">
        <w:t>Short crooked</w:t>
      </w:r>
      <w:proofErr w:type="gramEnd"/>
      <w:r w:rsidRPr="003B1311">
        <w:t xml:space="preserve"> swords in closer fight they wear; </w:t>
      </w:r>
    </w:p>
    <w:p w14:paraId="291FF059" w14:textId="653561BE" w:rsidR="003A417A" w:rsidRPr="003B1311" w:rsidRDefault="003A417A" w:rsidP="003B1311">
      <w:pPr>
        <w:pStyle w:val="Poetry"/>
      </w:pPr>
      <w:r w:rsidRPr="003B1311">
        <w:t>And on their warding arm light bucklers bear.</w:t>
      </w:r>
    </w:p>
    <w:p w14:paraId="6A247001" w14:textId="77777777" w:rsidR="003B1311" w:rsidRDefault="003B1311" w:rsidP="003B1311">
      <w:pPr>
        <w:pStyle w:val="Poetry"/>
      </w:pPr>
    </w:p>
    <w:p w14:paraId="4954420D" w14:textId="7439D81B" w:rsidR="003A417A" w:rsidRPr="003B1311" w:rsidRDefault="003A417A" w:rsidP="003B1311">
      <w:pPr>
        <w:pStyle w:val="Poetry"/>
      </w:pPr>
      <w:r w:rsidRPr="003B1311">
        <w:t>Nor Oebalus, shalt thou be left unsung,</w:t>
      </w:r>
    </w:p>
    <w:p w14:paraId="4076BDA5" w14:textId="5553358A" w:rsidR="003A417A" w:rsidRPr="003B1311" w:rsidRDefault="003A417A" w:rsidP="003B1311">
      <w:pPr>
        <w:pStyle w:val="Poetry"/>
      </w:pPr>
      <w:r w:rsidRPr="003B1311">
        <w:t>From nymph Semethis and old Telon sprung,</w:t>
      </w:r>
    </w:p>
    <w:p w14:paraId="26564360" w14:textId="77777777" w:rsidR="003A417A" w:rsidRPr="003B1311" w:rsidRDefault="003A417A" w:rsidP="003B1311">
      <w:pPr>
        <w:pStyle w:val="Poetry"/>
      </w:pPr>
      <w:r w:rsidRPr="003B1311">
        <w:t xml:space="preserve">Who then in Teleboan Capri </w:t>
      </w:r>
      <w:proofErr w:type="gramStart"/>
      <w:r w:rsidRPr="003B1311">
        <w:t>reign’d;</w:t>
      </w:r>
      <w:proofErr w:type="gramEnd"/>
    </w:p>
    <w:p w14:paraId="2BC2F96C" w14:textId="77777777" w:rsidR="003B1311" w:rsidRDefault="003A417A" w:rsidP="003B1311">
      <w:pPr>
        <w:pStyle w:val="Poetry"/>
      </w:pPr>
      <w:r w:rsidRPr="003B1311">
        <w:t xml:space="preserve">But that short isle th’ ambitious youth disdain’d, </w:t>
      </w:r>
    </w:p>
    <w:p w14:paraId="5960AAA0" w14:textId="77777777" w:rsidR="003B1311" w:rsidRDefault="003A417A" w:rsidP="003B1311">
      <w:pPr>
        <w:pStyle w:val="Poetry"/>
      </w:pPr>
      <w:r w:rsidRPr="003B1311">
        <w:t xml:space="preserve">And o’er Campania stretch’d his ample sway, </w:t>
      </w:r>
    </w:p>
    <w:p w14:paraId="56638AF2" w14:textId="71E78184" w:rsidR="003A417A" w:rsidRPr="003B1311" w:rsidRDefault="003A417A" w:rsidP="003B1311">
      <w:pPr>
        <w:pStyle w:val="Poetry"/>
      </w:pPr>
      <w:r w:rsidRPr="003B1311">
        <w:t xml:space="preserve">Where swelling Sarnus seeks the Tyrrhene </w:t>
      </w:r>
      <w:proofErr w:type="gramStart"/>
      <w:r w:rsidRPr="003B1311">
        <w:t>sea;</w:t>
      </w:r>
      <w:proofErr w:type="gramEnd"/>
    </w:p>
    <w:p w14:paraId="43D65449" w14:textId="000422FE" w:rsidR="003A417A" w:rsidRPr="003B1311" w:rsidRDefault="003A417A" w:rsidP="003B1311">
      <w:pPr>
        <w:pStyle w:val="Poetry"/>
      </w:pPr>
      <w:r w:rsidRPr="003B1311">
        <w:t>O’er Batulum, and where Abella sees,</w:t>
      </w:r>
    </w:p>
    <w:p w14:paraId="728F0FCF" w14:textId="77777777" w:rsidR="003B1311" w:rsidRDefault="003A417A" w:rsidP="003B1311">
      <w:pPr>
        <w:pStyle w:val="Poetry"/>
      </w:pPr>
      <w:r w:rsidRPr="003B1311">
        <w:lastRenderedPageBreak/>
        <w:t xml:space="preserve">From her high tow’rs, the harvest of her trees. </w:t>
      </w:r>
    </w:p>
    <w:p w14:paraId="106C3D5A" w14:textId="39BF14D5" w:rsidR="003A417A" w:rsidRPr="003B1311" w:rsidRDefault="003A417A" w:rsidP="003B1311">
      <w:pPr>
        <w:pStyle w:val="Poetry"/>
      </w:pPr>
      <w:r w:rsidRPr="003B1311">
        <w:t>And these (as was the Teuton use of old)</w:t>
      </w:r>
    </w:p>
    <w:p w14:paraId="4501505F" w14:textId="77777777" w:rsidR="003B1311" w:rsidRDefault="003A417A" w:rsidP="003B1311">
      <w:pPr>
        <w:pStyle w:val="Poetry"/>
      </w:pPr>
      <w:r w:rsidRPr="003B1311">
        <w:t xml:space="preserve">Wield brazen swords, and brazen bucklers </w:t>
      </w:r>
      <w:proofErr w:type="gramStart"/>
      <w:r w:rsidRPr="003B1311">
        <w:t>hold;</w:t>
      </w:r>
      <w:proofErr w:type="gramEnd"/>
      <w:r w:rsidRPr="003B1311">
        <w:t xml:space="preserve"> </w:t>
      </w:r>
    </w:p>
    <w:p w14:paraId="237A6E74" w14:textId="755E7D7E" w:rsidR="003A417A" w:rsidRPr="003B1311" w:rsidRDefault="003A417A" w:rsidP="003B1311">
      <w:pPr>
        <w:pStyle w:val="Poetry"/>
      </w:pPr>
      <w:r w:rsidRPr="003B1311">
        <w:t xml:space="preserve">Sling weighty stones, when from afar they </w:t>
      </w:r>
      <w:proofErr w:type="gramStart"/>
      <w:r w:rsidRPr="003B1311">
        <w:t>fight;</w:t>
      </w:r>
      <w:proofErr w:type="gramEnd"/>
    </w:p>
    <w:p w14:paraId="2AEC19EE" w14:textId="05ED9F16" w:rsidR="003A417A" w:rsidRPr="003B1311" w:rsidRDefault="003A417A" w:rsidP="003B1311">
      <w:pPr>
        <w:pStyle w:val="Poetry"/>
      </w:pPr>
      <w:r w:rsidRPr="003B1311">
        <w:t>Their casques are cork, a covering thick and light.</w:t>
      </w:r>
    </w:p>
    <w:p w14:paraId="27ABED91" w14:textId="77777777" w:rsidR="003B1311" w:rsidRDefault="003B1311" w:rsidP="003B1311">
      <w:pPr>
        <w:pStyle w:val="Poetry"/>
      </w:pPr>
    </w:p>
    <w:p w14:paraId="07ABDC89" w14:textId="43FBA313" w:rsidR="003B1311" w:rsidRDefault="003A417A" w:rsidP="003B1311">
      <w:pPr>
        <w:pStyle w:val="Poetry"/>
      </w:pPr>
      <w:r w:rsidRPr="003B1311">
        <w:t xml:space="preserve">Next these in rank, the warlike Ufens went, </w:t>
      </w:r>
    </w:p>
    <w:p w14:paraId="70B0C8C5" w14:textId="77777777" w:rsidR="003B1311" w:rsidRDefault="003A417A" w:rsidP="003B1311">
      <w:pPr>
        <w:pStyle w:val="Poetry"/>
      </w:pPr>
      <w:r w:rsidRPr="003B1311">
        <w:t xml:space="preserve">And led the mountain troops that Nursia sent. </w:t>
      </w:r>
    </w:p>
    <w:p w14:paraId="3EAB855F" w14:textId="67382A04" w:rsidR="003A417A" w:rsidRPr="003B1311" w:rsidRDefault="003A417A" w:rsidP="003B1311">
      <w:pPr>
        <w:pStyle w:val="Poetry"/>
      </w:pPr>
      <w:r w:rsidRPr="003B1311">
        <w:t xml:space="preserve">The rude Equicolae his rule </w:t>
      </w:r>
      <w:proofErr w:type="gramStart"/>
      <w:r w:rsidRPr="003B1311">
        <w:t>obey’d;</w:t>
      </w:r>
      <w:proofErr w:type="gramEnd"/>
    </w:p>
    <w:p w14:paraId="5528530B" w14:textId="77777777" w:rsidR="003A417A" w:rsidRPr="003B1311" w:rsidRDefault="003A417A" w:rsidP="003B1311">
      <w:pPr>
        <w:pStyle w:val="Poetry"/>
      </w:pPr>
      <w:r w:rsidRPr="003B1311">
        <w:t>Hunting their sport, and plund’ring was their trade.</w:t>
      </w:r>
    </w:p>
    <w:p w14:paraId="0706BC6B" w14:textId="488B3342" w:rsidR="003A417A" w:rsidRPr="003B1311" w:rsidRDefault="003A417A" w:rsidP="003B1311">
      <w:pPr>
        <w:pStyle w:val="Poetry"/>
      </w:pPr>
      <w:r w:rsidRPr="003B1311">
        <w:t>In arms they plow’d, to battle still prepar’d:</w:t>
      </w:r>
    </w:p>
    <w:p w14:paraId="28770C2C" w14:textId="77777777" w:rsidR="003A417A" w:rsidRPr="003B1311" w:rsidRDefault="003A417A" w:rsidP="003B1311">
      <w:pPr>
        <w:pStyle w:val="Poetry"/>
      </w:pPr>
      <w:r w:rsidRPr="003B1311">
        <w:t>Their soil was barren, and their hearts were hard.</w:t>
      </w:r>
    </w:p>
    <w:p w14:paraId="7A297179" w14:textId="77777777" w:rsidR="003B1311" w:rsidRDefault="003B1311" w:rsidP="003B1311">
      <w:pPr>
        <w:pStyle w:val="Poetry"/>
      </w:pPr>
    </w:p>
    <w:p w14:paraId="1C31F7C9" w14:textId="09C5891A" w:rsidR="003B1311" w:rsidRDefault="003A417A" w:rsidP="003B1311">
      <w:pPr>
        <w:pStyle w:val="Poetry"/>
      </w:pPr>
      <w:r w:rsidRPr="003B1311">
        <w:t xml:space="preserve">Umbro the priest the proud Marrubians led, </w:t>
      </w:r>
    </w:p>
    <w:p w14:paraId="7A1AA968" w14:textId="1F3A5740" w:rsidR="003A417A" w:rsidRPr="003B1311" w:rsidRDefault="003A417A" w:rsidP="003B1311">
      <w:pPr>
        <w:pStyle w:val="Poetry"/>
      </w:pPr>
      <w:r w:rsidRPr="003B1311">
        <w:t>By King Archippus sent to Turnus’ aid,</w:t>
      </w:r>
    </w:p>
    <w:p w14:paraId="6BE1E82D" w14:textId="77777777" w:rsidR="003A417A" w:rsidRPr="003B1311" w:rsidRDefault="003A417A" w:rsidP="003B1311">
      <w:pPr>
        <w:pStyle w:val="Poetry"/>
      </w:pPr>
      <w:r w:rsidRPr="003B1311">
        <w:t>And peaceful olives crown’d his hoary head.</w:t>
      </w:r>
    </w:p>
    <w:p w14:paraId="5494E7AE" w14:textId="6C97BF45" w:rsidR="003A417A" w:rsidRPr="003B1311" w:rsidRDefault="003A417A" w:rsidP="003B1311">
      <w:pPr>
        <w:pStyle w:val="Poetry"/>
      </w:pPr>
      <w:r w:rsidRPr="003B1311">
        <w:t>His wand and holy words, the viper’s rage,</w:t>
      </w:r>
    </w:p>
    <w:p w14:paraId="34B245AD" w14:textId="77777777" w:rsidR="003B1311" w:rsidRDefault="003A417A" w:rsidP="003B1311">
      <w:pPr>
        <w:pStyle w:val="Poetry"/>
      </w:pPr>
      <w:r w:rsidRPr="003B1311">
        <w:t xml:space="preserve">And venom’d wounds of serpents could assuage. </w:t>
      </w:r>
    </w:p>
    <w:p w14:paraId="32A6DFCF" w14:textId="77777777" w:rsidR="003B1311" w:rsidRDefault="003A417A" w:rsidP="003B1311">
      <w:pPr>
        <w:pStyle w:val="Poetry"/>
      </w:pPr>
      <w:r w:rsidRPr="003B1311">
        <w:t xml:space="preserve">He, when he pleas’d with powerful juice to steep </w:t>
      </w:r>
    </w:p>
    <w:p w14:paraId="5208F61C" w14:textId="77777777" w:rsidR="003B1311" w:rsidRDefault="003A417A" w:rsidP="003B1311">
      <w:pPr>
        <w:pStyle w:val="Poetry"/>
      </w:pPr>
      <w:r w:rsidRPr="003B1311">
        <w:t xml:space="preserve">Their temples, shut their eyes in pleasing sleep. </w:t>
      </w:r>
    </w:p>
    <w:p w14:paraId="6F88D640" w14:textId="46E4C93D" w:rsidR="003A417A" w:rsidRPr="003B1311" w:rsidRDefault="003A417A" w:rsidP="003B1311">
      <w:pPr>
        <w:pStyle w:val="Poetry"/>
      </w:pPr>
      <w:r w:rsidRPr="003B1311">
        <w:t>But vain were Marsian herbs, and magic art,</w:t>
      </w:r>
    </w:p>
    <w:p w14:paraId="6F903F7F" w14:textId="5332C819" w:rsidR="003A417A" w:rsidRPr="003B1311" w:rsidRDefault="003A417A" w:rsidP="003B1311">
      <w:pPr>
        <w:pStyle w:val="Poetry"/>
      </w:pPr>
      <w:r w:rsidRPr="003B1311">
        <w:t>To cure the wound giv’n by the Dardan dart:</w:t>
      </w:r>
    </w:p>
    <w:p w14:paraId="6E123DA1" w14:textId="77777777" w:rsidR="003B1311" w:rsidRDefault="003A417A" w:rsidP="003B1311">
      <w:pPr>
        <w:pStyle w:val="Poetry"/>
      </w:pPr>
      <w:r w:rsidRPr="003B1311">
        <w:t xml:space="preserve">Yet his untimely fate th’ Angitian woods </w:t>
      </w:r>
    </w:p>
    <w:p w14:paraId="0BE0DADC" w14:textId="4CD34233" w:rsidR="003A417A" w:rsidRDefault="003A417A" w:rsidP="003B1311">
      <w:pPr>
        <w:pStyle w:val="Poetry"/>
      </w:pPr>
      <w:r w:rsidRPr="003B1311">
        <w:t>In sighs remurmur’d to the Fucine floods.</w:t>
      </w:r>
    </w:p>
    <w:p w14:paraId="5F9F69FB" w14:textId="77777777" w:rsidR="003B1311" w:rsidRPr="003B1311" w:rsidRDefault="003B1311" w:rsidP="003B1311">
      <w:pPr>
        <w:pStyle w:val="Poetry"/>
      </w:pPr>
    </w:p>
    <w:p w14:paraId="153A09AD" w14:textId="77777777" w:rsidR="003B1311" w:rsidRDefault="003A417A" w:rsidP="003B1311">
      <w:pPr>
        <w:pStyle w:val="Poetry"/>
      </w:pPr>
      <w:r w:rsidRPr="003B1311">
        <w:t xml:space="preserve">The son of fam’d Hippolytus was there, </w:t>
      </w:r>
    </w:p>
    <w:p w14:paraId="4C38D6CE" w14:textId="01B198A8" w:rsidR="003A417A" w:rsidRPr="003B1311" w:rsidRDefault="003A417A" w:rsidP="003B1311">
      <w:pPr>
        <w:pStyle w:val="Poetry"/>
      </w:pPr>
      <w:r w:rsidRPr="003B1311">
        <w:t xml:space="preserve">Fam’d as his sire, and, as his mother, </w:t>
      </w:r>
      <w:proofErr w:type="gramStart"/>
      <w:r w:rsidRPr="003B1311">
        <w:t>fair;</w:t>
      </w:r>
      <w:proofErr w:type="gramEnd"/>
    </w:p>
    <w:p w14:paraId="3B956F1C" w14:textId="2A7C3FC9" w:rsidR="003A417A" w:rsidRPr="003B1311" w:rsidRDefault="003A417A" w:rsidP="003B1311">
      <w:pPr>
        <w:pStyle w:val="Poetry"/>
      </w:pPr>
      <w:r w:rsidRPr="003B1311">
        <w:t>Whom in Egerian groves Aricia bore,</w:t>
      </w:r>
    </w:p>
    <w:p w14:paraId="6D5A8A41" w14:textId="77777777" w:rsidR="003B1311" w:rsidRDefault="003A417A" w:rsidP="003B1311">
      <w:pPr>
        <w:pStyle w:val="Poetry"/>
      </w:pPr>
      <w:r w:rsidRPr="003B1311">
        <w:t xml:space="preserve">And nurs’d his youth along the marshy shore, </w:t>
      </w:r>
    </w:p>
    <w:p w14:paraId="6ED44994" w14:textId="7BA7BF15" w:rsidR="003A417A" w:rsidRPr="003B1311" w:rsidRDefault="003A417A" w:rsidP="003B1311">
      <w:pPr>
        <w:pStyle w:val="Poetry"/>
      </w:pPr>
      <w:r w:rsidRPr="003B1311">
        <w:t>Where great Diana’s peaceful altars flame,</w:t>
      </w:r>
    </w:p>
    <w:p w14:paraId="7819D8D9" w14:textId="77777777" w:rsidR="003B1311" w:rsidRDefault="003A417A" w:rsidP="003B1311">
      <w:pPr>
        <w:pStyle w:val="Poetry"/>
      </w:pPr>
      <w:r w:rsidRPr="003B1311">
        <w:t xml:space="preserve">In fruitful </w:t>
      </w:r>
      <w:proofErr w:type="gramStart"/>
      <w:r w:rsidRPr="003B1311">
        <w:t>fields;</w:t>
      </w:r>
      <w:proofErr w:type="gramEnd"/>
      <w:r w:rsidRPr="003B1311">
        <w:t xml:space="preserve"> and Virbius was his name. </w:t>
      </w:r>
    </w:p>
    <w:p w14:paraId="6117ACBF" w14:textId="4576C2BE" w:rsidR="003A417A" w:rsidRPr="003B1311" w:rsidRDefault="003A417A" w:rsidP="003B1311">
      <w:pPr>
        <w:pStyle w:val="Poetry"/>
      </w:pPr>
      <w:r w:rsidRPr="003B1311">
        <w:t>Hippolytus, as old records have said,</w:t>
      </w:r>
    </w:p>
    <w:p w14:paraId="501F799D" w14:textId="21695B0A" w:rsidR="003A417A" w:rsidRPr="003B1311" w:rsidRDefault="003A417A" w:rsidP="003B1311">
      <w:pPr>
        <w:pStyle w:val="Poetry"/>
      </w:pPr>
      <w:r w:rsidRPr="003B1311">
        <w:t xml:space="preserve">Was by his stepdam sought to share her </w:t>
      </w:r>
      <w:proofErr w:type="gramStart"/>
      <w:r w:rsidRPr="003B1311">
        <w:t>bed;</w:t>
      </w:r>
      <w:proofErr w:type="gramEnd"/>
    </w:p>
    <w:p w14:paraId="785EC80B" w14:textId="77777777" w:rsidR="003B1311" w:rsidRDefault="003A417A" w:rsidP="003B1311">
      <w:pPr>
        <w:pStyle w:val="Poetry"/>
      </w:pPr>
      <w:r w:rsidRPr="003B1311">
        <w:t xml:space="preserve">But, when no female arts his mind could move, </w:t>
      </w:r>
    </w:p>
    <w:p w14:paraId="62895F8A" w14:textId="61D66147" w:rsidR="003A417A" w:rsidRPr="003B1311" w:rsidRDefault="003A417A" w:rsidP="003B1311">
      <w:pPr>
        <w:pStyle w:val="Poetry"/>
      </w:pPr>
      <w:r w:rsidRPr="003B1311">
        <w:t>She turn’d to furious hate her impious love.</w:t>
      </w:r>
    </w:p>
    <w:p w14:paraId="4C18BA93" w14:textId="77777777" w:rsidR="003B1311" w:rsidRDefault="003A417A" w:rsidP="003B1311">
      <w:pPr>
        <w:pStyle w:val="Poetry"/>
      </w:pPr>
      <w:r w:rsidRPr="003B1311">
        <w:lastRenderedPageBreak/>
        <w:t xml:space="preserve">Torn by wild horses on the sandy shore, </w:t>
      </w:r>
    </w:p>
    <w:p w14:paraId="4B23135D" w14:textId="672D335F" w:rsidR="003A417A" w:rsidRPr="003B1311" w:rsidRDefault="003A417A" w:rsidP="003B1311">
      <w:pPr>
        <w:pStyle w:val="Poetry"/>
      </w:pPr>
      <w:r w:rsidRPr="003B1311">
        <w:t>Another’s crimes th’ unhappy hunter bore,</w:t>
      </w:r>
    </w:p>
    <w:p w14:paraId="1BAAB5A6" w14:textId="6AF010E0" w:rsidR="003A417A" w:rsidRPr="003B1311" w:rsidRDefault="003A417A" w:rsidP="003B1311">
      <w:pPr>
        <w:pStyle w:val="Poetry"/>
      </w:pPr>
      <w:r w:rsidRPr="003B1311">
        <w:t>Glutting his father’s eyes with guiltless gore.</w:t>
      </w:r>
    </w:p>
    <w:p w14:paraId="0492F71A" w14:textId="77777777" w:rsidR="003B1311" w:rsidRDefault="003A417A" w:rsidP="003B1311">
      <w:pPr>
        <w:pStyle w:val="Poetry"/>
      </w:pPr>
      <w:r w:rsidRPr="003B1311">
        <w:t xml:space="preserve">But chaste Diana, who his death deplor’d, </w:t>
      </w:r>
    </w:p>
    <w:p w14:paraId="7F075321" w14:textId="16C45238" w:rsidR="003A417A" w:rsidRPr="003B1311" w:rsidRDefault="003A417A" w:rsidP="003B1311">
      <w:pPr>
        <w:pStyle w:val="Poetry"/>
      </w:pPr>
      <w:r w:rsidRPr="003B1311">
        <w:t>With Aesculapian herbs his life restor’d.</w:t>
      </w:r>
    </w:p>
    <w:p w14:paraId="49AB5DB4" w14:textId="77777777" w:rsidR="003B1311" w:rsidRDefault="003A417A" w:rsidP="003B1311">
      <w:pPr>
        <w:pStyle w:val="Poetry"/>
      </w:pPr>
      <w:r w:rsidRPr="003B1311">
        <w:t>Then Jove, who saw from high, with just disdain, T</w:t>
      </w:r>
    </w:p>
    <w:p w14:paraId="570D112C" w14:textId="151E623C" w:rsidR="003A417A" w:rsidRPr="003B1311" w:rsidRDefault="003A417A" w:rsidP="003B1311">
      <w:pPr>
        <w:pStyle w:val="Poetry"/>
      </w:pPr>
      <w:r w:rsidRPr="003B1311">
        <w:t>he dead inspir’d with vital breath again,</w:t>
      </w:r>
    </w:p>
    <w:p w14:paraId="2B58AC50" w14:textId="5E1057CB" w:rsidR="003A417A" w:rsidRPr="003B1311" w:rsidRDefault="003A417A" w:rsidP="003B1311">
      <w:pPr>
        <w:pStyle w:val="Poetry"/>
      </w:pPr>
      <w:r w:rsidRPr="003B1311">
        <w:t>Struck to the center, with his flaming dart,</w:t>
      </w:r>
    </w:p>
    <w:p w14:paraId="3B481F3B" w14:textId="77777777" w:rsidR="003B1311" w:rsidRDefault="003A417A" w:rsidP="003B1311">
      <w:pPr>
        <w:pStyle w:val="Poetry"/>
      </w:pPr>
      <w:r w:rsidRPr="003B1311">
        <w:t xml:space="preserve">Th’ unhappy founder of the godlike art. </w:t>
      </w:r>
    </w:p>
    <w:p w14:paraId="172C22CF" w14:textId="77777777" w:rsidR="003B1311" w:rsidRDefault="003A417A" w:rsidP="003B1311">
      <w:pPr>
        <w:pStyle w:val="Poetry"/>
      </w:pPr>
      <w:r w:rsidRPr="003B1311">
        <w:t xml:space="preserve">But Trivia kept in secret shades alone </w:t>
      </w:r>
    </w:p>
    <w:p w14:paraId="03D73F0D" w14:textId="58E2FDB6" w:rsidR="003A417A" w:rsidRPr="003B1311" w:rsidRDefault="003A417A" w:rsidP="003B1311">
      <w:pPr>
        <w:pStyle w:val="Poetry"/>
      </w:pPr>
      <w:r w:rsidRPr="003B1311">
        <w:t xml:space="preserve">Her care, Hippolytus, to fate </w:t>
      </w:r>
      <w:proofErr w:type="gramStart"/>
      <w:r w:rsidRPr="003B1311">
        <w:t>unknown;</w:t>
      </w:r>
      <w:proofErr w:type="gramEnd"/>
    </w:p>
    <w:p w14:paraId="739A7BDC" w14:textId="77777777" w:rsidR="003A417A" w:rsidRPr="003B1311" w:rsidRDefault="003A417A" w:rsidP="003B1311">
      <w:pPr>
        <w:pStyle w:val="Poetry"/>
      </w:pPr>
      <w:r w:rsidRPr="003B1311">
        <w:t>And call’d him Virbius in th’ Egerian grove,</w:t>
      </w:r>
    </w:p>
    <w:p w14:paraId="088E9239" w14:textId="050A568C" w:rsidR="003A417A" w:rsidRPr="003B1311" w:rsidRDefault="003A417A" w:rsidP="003B1311">
      <w:pPr>
        <w:pStyle w:val="Poetry"/>
      </w:pPr>
      <w:r w:rsidRPr="003B1311">
        <w:t>Where then he liv’d obscure, but safe from Jove.</w:t>
      </w:r>
    </w:p>
    <w:p w14:paraId="608C4C61" w14:textId="77777777" w:rsidR="003A417A" w:rsidRPr="003B1311" w:rsidRDefault="003A417A" w:rsidP="003B1311">
      <w:pPr>
        <w:pStyle w:val="Poetry"/>
      </w:pPr>
      <w:r w:rsidRPr="003B1311">
        <w:t>For this, from Trivia’s temple and her wood</w:t>
      </w:r>
    </w:p>
    <w:p w14:paraId="38A85B30" w14:textId="77777777" w:rsidR="003B1311" w:rsidRDefault="003A417A" w:rsidP="003B1311">
      <w:pPr>
        <w:pStyle w:val="Poetry"/>
      </w:pPr>
      <w:r w:rsidRPr="003B1311">
        <w:t xml:space="preserve">Are coursers driv’n, who shed their master’s blood, </w:t>
      </w:r>
    </w:p>
    <w:p w14:paraId="015AFD82" w14:textId="78A6F8EC" w:rsidR="003A417A" w:rsidRPr="003B1311" w:rsidRDefault="003A417A" w:rsidP="003B1311">
      <w:pPr>
        <w:pStyle w:val="Poetry"/>
      </w:pPr>
      <w:r w:rsidRPr="003B1311">
        <w:t>Affrighted by the monsters of the flood.</w:t>
      </w:r>
    </w:p>
    <w:p w14:paraId="1ABC16A8" w14:textId="77777777" w:rsidR="003A417A" w:rsidRPr="003B1311" w:rsidRDefault="003A417A" w:rsidP="003B1311">
      <w:pPr>
        <w:pStyle w:val="Poetry"/>
      </w:pPr>
      <w:r w:rsidRPr="003B1311">
        <w:t>His son, the second Virbius, yet retain’d</w:t>
      </w:r>
    </w:p>
    <w:p w14:paraId="3CBDE7E0" w14:textId="06A61B5C" w:rsidR="003A417A" w:rsidRDefault="003A417A" w:rsidP="003B1311">
      <w:pPr>
        <w:pStyle w:val="Poetry"/>
      </w:pPr>
      <w:r w:rsidRPr="003B1311">
        <w:t>His father’s art, and warrior steeds he rein’d.</w:t>
      </w:r>
    </w:p>
    <w:p w14:paraId="2D7444DB" w14:textId="77777777" w:rsidR="003B1311" w:rsidRPr="003B1311" w:rsidRDefault="003B1311" w:rsidP="003B1311">
      <w:pPr>
        <w:pStyle w:val="Poetry"/>
      </w:pPr>
    </w:p>
    <w:p w14:paraId="5C754E3C" w14:textId="77777777" w:rsidR="003A417A" w:rsidRPr="003B1311" w:rsidRDefault="003A417A" w:rsidP="003B1311">
      <w:pPr>
        <w:pStyle w:val="Poetry"/>
      </w:pPr>
      <w:r w:rsidRPr="003B1311">
        <w:t>Amid the troops, and like the leading god,</w:t>
      </w:r>
    </w:p>
    <w:p w14:paraId="1B472B77" w14:textId="77777777" w:rsidR="003A417A" w:rsidRPr="003B1311" w:rsidRDefault="003A417A" w:rsidP="003B1311">
      <w:pPr>
        <w:pStyle w:val="Poetry"/>
      </w:pPr>
      <w:r w:rsidRPr="003B1311">
        <w:t>High o’er the rest in arms the graceful Turnus rode:</w:t>
      </w:r>
    </w:p>
    <w:p w14:paraId="145B3BA4" w14:textId="77777777" w:rsidR="003A417A" w:rsidRPr="003B1311" w:rsidRDefault="003A417A" w:rsidP="003B1311">
      <w:pPr>
        <w:pStyle w:val="Poetry"/>
      </w:pPr>
      <w:r w:rsidRPr="003B1311">
        <w:t>A triple of plumes his crest adorn’d,</w:t>
      </w:r>
    </w:p>
    <w:p w14:paraId="0B0BBA07" w14:textId="77777777" w:rsidR="003A417A" w:rsidRPr="003B1311" w:rsidRDefault="003A417A" w:rsidP="003B1311">
      <w:pPr>
        <w:pStyle w:val="Poetry"/>
      </w:pPr>
      <w:r w:rsidRPr="003B1311">
        <w:t>On which with belching flames Chimaera burn’d:</w:t>
      </w:r>
    </w:p>
    <w:p w14:paraId="5BEC61E7" w14:textId="408AA6BB" w:rsidR="003A417A" w:rsidRPr="003B1311" w:rsidRDefault="003A417A" w:rsidP="003B1311">
      <w:pPr>
        <w:pStyle w:val="Poetry"/>
      </w:pPr>
      <w:r w:rsidRPr="003B1311">
        <w:t>The more the kindled combat rises high’r,</w:t>
      </w:r>
    </w:p>
    <w:p w14:paraId="6F95DEEF" w14:textId="77777777" w:rsidR="003B1311" w:rsidRDefault="003A417A" w:rsidP="003B1311">
      <w:pPr>
        <w:pStyle w:val="Poetry"/>
      </w:pPr>
      <w:r w:rsidRPr="003B1311">
        <w:t xml:space="preserve">The more with fury burns the blazing fire. </w:t>
      </w:r>
    </w:p>
    <w:p w14:paraId="1674C013" w14:textId="222B3B7D" w:rsidR="003A417A" w:rsidRPr="003B1311" w:rsidRDefault="003A417A" w:rsidP="003B1311">
      <w:pPr>
        <w:pStyle w:val="Poetry"/>
      </w:pPr>
      <w:r w:rsidRPr="003B1311">
        <w:t>Fair Io grac’d his shield; but Io now</w:t>
      </w:r>
    </w:p>
    <w:p w14:paraId="1A872594" w14:textId="77777777" w:rsidR="003B1311" w:rsidRDefault="003A417A" w:rsidP="003B1311">
      <w:pPr>
        <w:pStyle w:val="Poetry"/>
      </w:pPr>
      <w:r w:rsidRPr="003B1311">
        <w:t xml:space="preserve">With horns exalted stands, and seems to low— </w:t>
      </w:r>
    </w:p>
    <w:p w14:paraId="17F9549F" w14:textId="63965D53" w:rsidR="003A417A" w:rsidRPr="003B1311" w:rsidRDefault="003A417A" w:rsidP="003B1311">
      <w:pPr>
        <w:pStyle w:val="Poetry"/>
      </w:pPr>
      <w:r w:rsidRPr="003B1311">
        <w:t>A noble charge! Her keeper by her side,</w:t>
      </w:r>
    </w:p>
    <w:p w14:paraId="533028AF" w14:textId="280FE2F4" w:rsidR="003A417A" w:rsidRPr="003B1311" w:rsidRDefault="003A417A" w:rsidP="003B1311">
      <w:pPr>
        <w:pStyle w:val="Poetry"/>
      </w:pPr>
      <w:r w:rsidRPr="003B1311">
        <w:t xml:space="preserve">To watch her walks, his hundred eyes </w:t>
      </w:r>
      <w:proofErr w:type="gramStart"/>
      <w:r w:rsidRPr="003B1311">
        <w:t>applied;</w:t>
      </w:r>
      <w:proofErr w:type="gramEnd"/>
    </w:p>
    <w:p w14:paraId="1A10A32D" w14:textId="77777777" w:rsidR="003B1311" w:rsidRDefault="003A417A" w:rsidP="003B1311">
      <w:pPr>
        <w:pStyle w:val="Poetry"/>
      </w:pPr>
      <w:r w:rsidRPr="003B1311">
        <w:t xml:space="preserve">And on the brims her sire, the wat’ry god, </w:t>
      </w:r>
    </w:p>
    <w:p w14:paraId="7995A201" w14:textId="0482695C" w:rsidR="003A417A" w:rsidRPr="003B1311" w:rsidRDefault="003A417A" w:rsidP="003B1311">
      <w:pPr>
        <w:pStyle w:val="Poetry"/>
      </w:pPr>
      <w:r w:rsidRPr="003B1311">
        <w:t>Roll’d from a silver urn his crystal flood.</w:t>
      </w:r>
    </w:p>
    <w:p w14:paraId="7C74F7CC" w14:textId="77777777" w:rsidR="003A417A" w:rsidRPr="003B1311" w:rsidRDefault="003A417A" w:rsidP="003B1311">
      <w:pPr>
        <w:pStyle w:val="Poetry"/>
      </w:pPr>
      <w:r w:rsidRPr="003B1311">
        <w:t>A cloud of foot succeeds, and fills the fields</w:t>
      </w:r>
    </w:p>
    <w:p w14:paraId="2E533BA1" w14:textId="77777777" w:rsidR="003A417A" w:rsidRPr="003B1311" w:rsidRDefault="003A417A" w:rsidP="003B1311">
      <w:pPr>
        <w:pStyle w:val="Poetry"/>
      </w:pPr>
      <w:r w:rsidRPr="003B1311">
        <w:t xml:space="preserve">With swords, and pointed spears, and clatt’ring </w:t>
      </w:r>
      <w:proofErr w:type="gramStart"/>
      <w:r w:rsidRPr="003B1311">
        <w:t>shields;</w:t>
      </w:r>
      <w:proofErr w:type="gramEnd"/>
    </w:p>
    <w:p w14:paraId="4A236654" w14:textId="74C53057" w:rsidR="003A417A" w:rsidRPr="003B1311" w:rsidRDefault="003A417A" w:rsidP="003B1311">
      <w:pPr>
        <w:pStyle w:val="Poetry"/>
      </w:pPr>
      <w:r w:rsidRPr="003B1311">
        <w:t>Of Argives, and of old Sicanian bands,</w:t>
      </w:r>
    </w:p>
    <w:p w14:paraId="644DEB1D" w14:textId="77777777" w:rsidR="003B1311" w:rsidRDefault="003A417A" w:rsidP="003B1311">
      <w:pPr>
        <w:pStyle w:val="Poetry"/>
      </w:pPr>
      <w:r w:rsidRPr="003B1311">
        <w:t xml:space="preserve">And those who plow the rich Rutulian </w:t>
      </w:r>
      <w:proofErr w:type="gramStart"/>
      <w:r w:rsidRPr="003B1311">
        <w:t>lands;</w:t>
      </w:r>
      <w:proofErr w:type="gramEnd"/>
      <w:r w:rsidRPr="003B1311">
        <w:t xml:space="preserve"> </w:t>
      </w:r>
    </w:p>
    <w:p w14:paraId="1DE559D9" w14:textId="77777777" w:rsidR="003B1311" w:rsidRDefault="003A417A" w:rsidP="003B1311">
      <w:pPr>
        <w:pStyle w:val="Poetry"/>
      </w:pPr>
      <w:r w:rsidRPr="003B1311">
        <w:lastRenderedPageBreak/>
        <w:t xml:space="preserve">Auruncan youth, and those Sacrana yields, </w:t>
      </w:r>
    </w:p>
    <w:p w14:paraId="63AC40B9" w14:textId="77777777" w:rsidR="003B1311" w:rsidRDefault="003A417A" w:rsidP="003B1311">
      <w:pPr>
        <w:pStyle w:val="Poetry"/>
      </w:pPr>
      <w:r w:rsidRPr="003B1311">
        <w:t xml:space="preserve">And the proud Labicans, with painted shields, </w:t>
      </w:r>
    </w:p>
    <w:p w14:paraId="4B19925C" w14:textId="02B48DB0" w:rsidR="003A417A" w:rsidRPr="003B1311" w:rsidRDefault="003A417A" w:rsidP="003B1311">
      <w:pPr>
        <w:pStyle w:val="Poetry"/>
      </w:pPr>
      <w:r w:rsidRPr="003B1311">
        <w:t>And those who near Numician streams reside,</w:t>
      </w:r>
    </w:p>
    <w:p w14:paraId="2F10B834" w14:textId="5C3BF3FB" w:rsidR="003A417A" w:rsidRPr="003B1311" w:rsidRDefault="003A417A" w:rsidP="003B1311">
      <w:pPr>
        <w:pStyle w:val="Poetry"/>
      </w:pPr>
      <w:r w:rsidRPr="003B1311">
        <w:t>And those whom Tiber’s holy forests hide,</w:t>
      </w:r>
    </w:p>
    <w:p w14:paraId="76BC045F" w14:textId="77777777" w:rsidR="003B1311" w:rsidRDefault="003A417A" w:rsidP="003B1311">
      <w:pPr>
        <w:pStyle w:val="Poetry"/>
      </w:pPr>
      <w:r w:rsidRPr="003B1311">
        <w:t xml:space="preserve">Or Circe’s hills from the </w:t>
      </w:r>
      <w:proofErr w:type="gramStart"/>
      <w:r w:rsidRPr="003B1311">
        <w:t>main land</w:t>
      </w:r>
      <w:proofErr w:type="gramEnd"/>
      <w:r w:rsidRPr="003B1311">
        <w:t xml:space="preserve"> divide; </w:t>
      </w:r>
    </w:p>
    <w:p w14:paraId="028870BF" w14:textId="77777777" w:rsidR="003B1311" w:rsidRDefault="003A417A" w:rsidP="003B1311">
      <w:pPr>
        <w:pStyle w:val="Poetry"/>
      </w:pPr>
      <w:r w:rsidRPr="003B1311">
        <w:t xml:space="preserve">Where Ufens glides along the lowly lands, </w:t>
      </w:r>
    </w:p>
    <w:p w14:paraId="2F776222" w14:textId="4759EF75" w:rsidR="003A417A" w:rsidRDefault="003A417A" w:rsidP="003B1311">
      <w:pPr>
        <w:pStyle w:val="Poetry"/>
      </w:pPr>
      <w:r w:rsidRPr="003B1311">
        <w:t>Or the black water of Pomptina stands.</w:t>
      </w:r>
    </w:p>
    <w:p w14:paraId="60442B74" w14:textId="77777777" w:rsidR="003B1311" w:rsidRPr="003B1311" w:rsidRDefault="003B1311" w:rsidP="003B1311">
      <w:pPr>
        <w:pStyle w:val="Poetry"/>
      </w:pPr>
    </w:p>
    <w:p w14:paraId="11FC7185" w14:textId="77777777" w:rsidR="003A417A" w:rsidRPr="003B1311" w:rsidRDefault="003A417A" w:rsidP="003B1311">
      <w:pPr>
        <w:pStyle w:val="Poetry"/>
      </w:pPr>
      <w:r w:rsidRPr="003B1311">
        <w:t>Last, from the Volscians fair Camilla came,</w:t>
      </w:r>
    </w:p>
    <w:p w14:paraId="1C9BB384" w14:textId="4BA89DFA" w:rsidR="003A417A" w:rsidRPr="003B1311" w:rsidRDefault="003A417A" w:rsidP="003B1311">
      <w:pPr>
        <w:pStyle w:val="Poetry"/>
      </w:pPr>
      <w:r w:rsidRPr="003B1311">
        <w:t xml:space="preserve">And led her warlike troops, a warrior </w:t>
      </w:r>
      <w:proofErr w:type="gramStart"/>
      <w:r w:rsidRPr="003B1311">
        <w:t>dame;</w:t>
      </w:r>
      <w:proofErr w:type="gramEnd"/>
    </w:p>
    <w:p w14:paraId="79184B65" w14:textId="77777777" w:rsidR="003B1311" w:rsidRDefault="003A417A" w:rsidP="003B1311">
      <w:pPr>
        <w:pStyle w:val="Poetry"/>
      </w:pPr>
      <w:r w:rsidRPr="003B1311">
        <w:t xml:space="preserve">Unbred to spinning, in the loom unskill’d, </w:t>
      </w:r>
    </w:p>
    <w:p w14:paraId="1C428B46" w14:textId="1EC14F9F" w:rsidR="003A417A" w:rsidRPr="003B1311" w:rsidRDefault="003A417A" w:rsidP="003B1311">
      <w:pPr>
        <w:pStyle w:val="Poetry"/>
      </w:pPr>
      <w:r w:rsidRPr="003B1311">
        <w:t>She chose the nobler Pallas of the field.</w:t>
      </w:r>
    </w:p>
    <w:p w14:paraId="165908CF" w14:textId="77777777" w:rsidR="003B1311" w:rsidRDefault="003A417A" w:rsidP="003B1311">
      <w:pPr>
        <w:pStyle w:val="Poetry"/>
      </w:pPr>
      <w:r w:rsidRPr="003B1311">
        <w:t xml:space="preserve">Mix’d with the first, the fierce virago fought, </w:t>
      </w:r>
    </w:p>
    <w:p w14:paraId="3FE5B85F" w14:textId="34114A38" w:rsidR="003A417A" w:rsidRPr="003B1311" w:rsidRDefault="003A417A" w:rsidP="003B1311">
      <w:pPr>
        <w:pStyle w:val="Poetry"/>
      </w:pPr>
      <w:r w:rsidRPr="003B1311">
        <w:t>Sustain’d the toils of arms, the danger sought,</w:t>
      </w:r>
    </w:p>
    <w:p w14:paraId="6ADEFA56" w14:textId="0218239A" w:rsidR="003A417A" w:rsidRPr="003B1311" w:rsidRDefault="003A417A" w:rsidP="003B1311">
      <w:pPr>
        <w:pStyle w:val="Poetry"/>
      </w:pPr>
      <w:r w:rsidRPr="003B1311">
        <w:t>Outstripp’d the winds in speed upon the plain,</w:t>
      </w:r>
    </w:p>
    <w:p w14:paraId="5A3469A0" w14:textId="77777777" w:rsidR="003B1311" w:rsidRDefault="003A417A" w:rsidP="003B1311">
      <w:pPr>
        <w:pStyle w:val="Poetry"/>
      </w:pPr>
      <w:r w:rsidRPr="003B1311">
        <w:t xml:space="preserve">Flew o’er the fields, nor hurt the bearded grain: </w:t>
      </w:r>
    </w:p>
    <w:p w14:paraId="49A9F7C0" w14:textId="77777777" w:rsidR="003B1311" w:rsidRDefault="003A417A" w:rsidP="003B1311">
      <w:pPr>
        <w:pStyle w:val="Poetry"/>
      </w:pPr>
      <w:r w:rsidRPr="003B1311">
        <w:t xml:space="preserve">She swept the seas, and, as she skimm’d along, </w:t>
      </w:r>
    </w:p>
    <w:p w14:paraId="0736AFAE" w14:textId="27C4F2F9" w:rsidR="003A417A" w:rsidRPr="003B1311" w:rsidRDefault="003A417A" w:rsidP="003B1311">
      <w:pPr>
        <w:pStyle w:val="Poetry"/>
      </w:pPr>
      <w:r w:rsidRPr="003B1311">
        <w:t>Her flying feet unbath’d on billows hung.</w:t>
      </w:r>
    </w:p>
    <w:p w14:paraId="57FE5231" w14:textId="77777777" w:rsidR="003A417A" w:rsidRPr="003B1311" w:rsidRDefault="003A417A" w:rsidP="003B1311">
      <w:pPr>
        <w:pStyle w:val="Poetry"/>
      </w:pPr>
      <w:r w:rsidRPr="003B1311">
        <w:t>Men, boys, and women, stupid with surprise,</w:t>
      </w:r>
    </w:p>
    <w:p w14:paraId="443D367C" w14:textId="4E2EFC02" w:rsidR="003A417A" w:rsidRPr="003B1311" w:rsidRDefault="003A417A" w:rsidP="003B1311">
      <w:pPr>
        <w:pStyle w:val="Poetry"/>
      </w:pPr>
      <w:r w:rsidRPr="003B1311">
        <w:t>Where’er she passes, fix their wond’ring eyes:</w:t>
      </w:r>
    </w:p>
    <w:p w14:paraId="7CD2EFEF" w14:textId="77777777" w:rsidR="003B1311" w:rsidRDefault="003A417A" w:rsidP="003B1311">
      <w:pPr>
        <w:pStyle w:val="Poetry"/>
      </w:pPr>
      <w:r w:rsidRPr="003B1311">
        <w:t xml:space="preserve">Longing they look, and, gaping at the sight, </w:t>
      </w:r>
    </w:p>
    <w:p w14:paraId="485EEC99" w14:textId="77777777" w:rsidR="003B1311" w:rsidRDefault="003A417A" w:rsidP="003B1311">
      <w:pPr>
        <w:pStyle w:val="Poetry"/>
      </w:pPr>
      <w:r w:rsidRPr="003B1311">
        <w:t xml:space="preserve">Devour her o’er and o’er with vast </w:t>
      </w:r>
      <w:proofErr w:type="gramStart"/>
      <w:r w:rsidRPr="003B1311">
        <w:t>delight;</w:t>
      </w:r>
      <w:proofErr w:type="gramEnd"/>
      <w:r w:rsidRPr="003B1311">
        <w:t xml:space="preserve"> </w:t>
      </w:r>
    </w:p>
    <w:p w14:paraId="7B601A4B" w14:textId="434BA753" w:rsidR="003A417A" w:rsidRPr="003B1311" w:rsidRDefault="003A417A" w:rsidP="003B1311">
      <w:pPr>
        <w:pStyle w:val="Poetry"/>
      </w:pPr>
      <w:r w:rsidRPr="003B1311">
        <w:t>Her purple habit sits with such a grace</w:t>
      </w:r>
    </w:p>
    <w:p w14:paraId="30DDBAFD" w14:textId="77777777" w:rsidR="003A417A" w:rsidRPr="003B1311" w:rsidRDefault="003A417A" w:rsidP="003B1311">
      <w:pPr>
        <w:pStyle w:val="Poetry"/>
      </w:pPr>
      <w:r w:rsidRPr="003B1311">
        <w:t xml:space="preserve">On her smooth shoulders, and so suits her </w:t>
      </w:r>
      <w:proofErr w:type="gramStart"/>
      <w:r w:rsidRPr="003B1311">
        <w:t>face;</w:t>
      </w:r>
      <w:proofErr w:type="gramEnd"/>
    </w:p>
    <w:p w14:paraId="455B4C9C" w14:textId="5D5C7085" w:rsidR="003A417A" w:rsidRPr="003B1311" w:rsidRDefault="003A417A" w:rsidP="003B1311">
      <w:pPr>
        <w:pStyle w:val="Poetry"/>
      </w:pPr>
      <w:r w:rsidRPr="003B1311">
        <w:t>Her head with ringlets of her hair is crown’d,</w:t>
      </w:r>
    </w:p>
    <w:p w14:paraId="741CB817" w14:textId="77777777" w:rsidR="003B1311" w:rsidRDefault="003A417A" w:rsidP="003B1311">
      <w:pPr>
        <w:pStyle w:val="Poetry"/>
      </w:pPr>
      <w:r w:rsidRPr="003B1311">
        <w:t xml:space="preserve">And in a golden caul the curls are bound. </w:t>
      </w:r>
    </w:p>
    <w:p w14:paraId="07945FE4" w14:textId="77777777" w:rsidR="003B1311" w:rsidRDefault="003A417A" w:rsidP="003B1311">
      <w:pPr>
        <w:pStyle w:val="Poetry"/>
      </w:pPr>
      <w:r w:rsidRPr="003B1311">
        <w:t xml:space="preserve">She shakes her myrtle jav’lin; and, behind, </w:t>
      </w:r>
    </w:p>
    <w:p w14:paraId="5A96C833" w14:textId="622F547D" w:rsidR="003A417A" w:rsidRDefault="003A417A" w:rsidP="003B1311">
      <w:pPr>
        <w:pStyle w:val="Poetry"/>
      </w:pPr>
      <w:r w:rsidRPr="003B1311">
        <w:t>Her Lycian quiver dances in the wind.</w:t>
      </w:r>
    </w:p>
    <w:p w14:paraId="4CC9351F" w14:textId="77777777" w:rsidR="003B1311" w:rsidRPr="003B1311" w:rsidRDefault="003B1311" w:rsidP="003B1311">
      <w:pPr>
        <w:pStyle w:val="Poetry"/>
      </w:pPr>
    </w:p>
    <w:p w14:paraId="658B29F6" w14:textId="77777777" w:rsidR="003A417A" w:rsidRDefault="003A417A" w:rsidP="003B1311">
      <w:pPr>
        <w:pStyle w:val="Heading3"/>
      </w:pPr>
      <w:r>
        <w:rPr>
          <w:u w:color="231F20"/>
        </w:rPr>
        <w:t>Book</w:t>
      </w:r>
      <w:r>
        <w:rPr>
          <w:spacing w:val="-8"/>
          <w:u w:color="231F20"/>
        </w:rPr>
        <w:t xml:space="preserve"> </w:t>
      </w:r>
      <w:r>
        <w:rPr>
          <w:u w:color="231F20"/>
        </w:rPr>
        <w:t>VIII</w:t>
      </w:r>
    </w:p>
    <w:p w14:paraId="26D5AF9D" w14:textId="77777777" w:rsidR="003A417A" w:rsidRPr="003B1311" w:rsidRDefault="003A417A" w:rsidP="003B1311">
      <w:pPr>
        <w:pStyle w:val="Poetry"/>
      </w:pPr>
      <w:r w:rsidRPr="003B1311">
        <w:t>When Turnus had assembled all his pow’rs,</w:t>
      </w:r>
    </w:p>
    <w:p w14:paraId="6EBEED6E" w14:textId="402C8E73" w:rsidR="003A417A" w:rsidRPr="003B1311" w:rsidRDefault="003A417A" w:rsidP="003B1311">
      <w:pPr>
        <w:pStyle w:val="Poetry"/>
      </w:pPr>
      <w:r w:rsidRPr="003B1311">
        <w:t xml:space="preserve">His standard planted on Laurentum’s </w:t>
      </w:r>
      <w:proofErr w:type="gramStart"/>
      <w:r w:rsidRPr="003B1311">
        <w:t>tow’rs;</w:t>
      </w:r>
      <w:proofErr w:type="gramEnd"/>
    </w:p>
    <w:p w14:paraId="2801470D" w14:textId="77777777" w:rsidR="003B1311" w:rsidRDefault="003A417A" w:rsidP="003B1311">
      <w:pPr>
        <w:pStyle w:val="Poetry"/>
      </w:pPr>
      <w:r w:rsidRPr="003B1311">
        <w:t xml:space="preserve">When now the sprightly trumpet, from afar, </w:t>
      </w:r>
    </w:p>
    <w:p w14:paraId="2DA7752C" w14:textId="0861B8F5" w:rsidR="003A417A" w:rsidRPr="003B1311" w:rsidRDefault="003A417A" w:rsidP="003B1311">
      <w:pPr>
        <w:pStyle w:val="Poetry"/>
      </w:pPr>
      <w:r w:rsidRPr="003B1311">
        <w:t>Had giv’n the signal of approaching war,</w:t>
      </w:r>
    </w:p>
    <w:p w14:paraId="7472C9C7" w14:textId="77777777" w:rsidR="003B1311" w:rsidRDefault="003A417A" w:rsidP="003B1311">
      <w:pPr>
        <w:pStyle w:val="Poetry"/>
      </w:pPr>
      <w:r w:rsidRPr="003B1311">
        <w:lastRenderedPageBreak/>
        <w:t xml:space="preserve">Had rous’d the neighing steeds to scour the fields, </w:t>
      </w:r>
    </w:p>
    <w:p w14:paraId="0C46D528" w14:textId="540F9277" w:rsidR="003A417A" w:rsidRPr="003B1311" w:rsidRDefault="003A417A" w:rsidP="003B1311">
      <w:pPr>
        <w:pStyle w:val="Poetry"/>
      </w:pPr>
      <w:r w:rsidRPr="003B1311">
        <w:t xml:space="preserve">While the fierce </w:t>
      </w:r>
      <w:proofErr w:type="gramStart"/>
      <w:r w:rsidRPr="003B1311">
        <w:t>riders</w:t>
      </w:r>
      <w:proofErr w:type="gramEnd"/>
      <w:r w:rsidRPr="003B1311">
        <w:t xml:space="preserve"> clatter’d on their shields;</w:t>
      </w:r>
    </w:p>
    <w:p w14:paraId="146C0D8A" w14:textId="4A6064D8" w:rsidR="003A417A" w:rsidRPr="003B1311" w:rsidRDefault="003A417A" w:rsidP="003B1311">
      <w:pPr>
        <w:pStyle w:val="Poetry"/>
      </w:pPr>
      <w:r w:rsidRPr="003B1311">
        <w:t>Trembling with rage, the Latian youth prepare</w:t>
      </w:r>
    </w:p>
    <w:p w14:paraId="5CB7601A" w14:textId="77777777" w:rsidR="003B1311" w:rsidRDefault="003A417A" w:rsidP="003B1311">
      <w:pPr>
        <w:pStyle w:val="Poetry"/>
      </w:pPr>
      <w:r w:rsidRPr="003B1311">
        <w:t xml:space="preserve">To join th’ allies, and headlong rush to war. </w:t>
      </w:r>
    </w:p>
    <w:p w14:paraId="3CF0E7B5" w14:textId="77777777" w:rsidR="003B1311" w:rsidRDefault="003A417A" w:rsidP="003B1311">
      <w:pPr>
        <w:pStyle w:val="Poetry"/>
      </w:pPr>
      <w:r w:rsidRPr="003B1311">
        <w:t xml:space="preserve">Fierce Ufens, and Messapus, led the crowd, </w:t>
      </w:r>
    </w:p>
    <w:p w14:paraId="10502ED8" w14:textId="01EEB05F" w:rsidR="003A417A" w:rsidRPr="003B1311" w:rsidRDefault="003A417A" w:rsidP="003B1311">
      <w:pPr>
        <w:pStyle w:val="Poetry"/>
      </w:pPr>
      <w:r w:rsidRPr="003B1311">
        <w:t>With bold Mezentius, who blasphem’d aloud.</w:t>
      </w:r>
    </w:p>
    <w:p w14:paraId="6F21C16C" w14:textId="77777777" w:rsidR="003A417A" w:rsidRPr="003B1311" w:rsidRDefault="003A417A" w:rsidP="003B1311">
      <w:pPr>
        <w:pStyle w:val="Poetry"/>
      </w:pPr>
      <w:r w:rsidRPr="003B1311">
        <w:t>These thro’ the country took their wasteful course,</w:t>
      </w:r>
    </w:p>
    <w:p w14:paraId="7D064BD5" w14:textId="3F32E3ED" w:rsidR="003A417A" w:rsidRPr="003B1311" w:rsidRDefault="003A417A" w:rsidP="003B1311">
      <w:pPr>
        <w:pStyle w:val="Poetry"/>
      </w:pPr>
      <w:r w:rsidRPr="003B1311">
        <w:t>The fields to forage, and to gather force.</w:t>
      </w:r>
    </w:p>
    <w:p w14:paraId="342AAEBE" w14:textId="77777777" w:rsidR="003B1311" w:rsidRDefault="003A417A" w:rsidP="003B1311">
      <w:pPr>
        <w:pStyle w:val="Poetry"/>
      </w:pPr>
      <w:r w:rsidRPr="003B1311">
        <w:t xml:space="preserve">Then Venulus to Diomede they send, </w:t>
      </w:r>
    </w:p>
    <w:p w14:paraId="75983777" w14:textId="1E5EC14F" w:rsidR="003A417A" w:rsidRPr="003B1311" w:rsidRDefault="003A417A" w:rsidP="003B1311">
      <w:pPr>
        <w:pStyle w:val="Poetry"/>
      </w:pPr>
      <w:r w:rsidRPr="003B1311">
        <w:t>To beg his aid Ausonia to defend,</w:t>
      </w:r>
    </w:p>
    <w:p w14:paraId="6618CF29" w14:textId="77777777" w:rsidR="003B1311" w:rsidRDefault="003A417A" w:rsidP="003B1311">
      <w:pPr>
        <w:pStyle w:val="Poetry"/>
      </w:pPr>
      <w:r w:rsidRPr="003B1311">
        <w:t xml:space="preserve">Declare the common danger, and inform </w:t>
      </w:r>
    </w:p>
    <w:p w14:paraId="6B94D1A1" w14:textId="647E8DF5" w:rsidR="003A417A" w:rsidRPr="003B1311" w:rsidRDefault="003A417A" w:rsidP="003B1311">
      <w:pPr>
        <w:pStyle w:val="Poetry"/>
      </w:pPr>
      <w:r w:rsidRPr="003B1311">
        <w:t>The Grecian leader of the growing storm:</w:t>
      </w:r>
    </w:p>
    <w:p w14:paraId="473B0200" w14:textId="33B60055" w:rsidR="003A417A" w:rsidRPr="003B1311" w:rsidRDefault="003A417A" w:rsidP="003B1311">
      <w:pPr>
        <w:pStyle w:val="Poetry"/>
      </w:pPr>
      <w:r w:rsidRPr="003B1311">
        <w:t>Aeneas, landed on the Latian coast,</w:t>
      </w:r>
    </w:p>
    <w:p w14:paraId="359B59AA" w14:textId="77777777" w:rsidR="003B1311" w:rsidRDefault="003A417A" w:rsidP="003B1311">
      <w:pPr>
        <w:pStyle w:val="Poetry"/>
      </w:pPr>
      <w:r w:rsidRPr="003B1311">
        <w:t xml:space="preserve">With banish’d gods, and with a baffled host, </w:t>
      </w:r>
    </w:p>
    <w:p w14:paraId="584ED8E6" w14:textId="77777777" w:rsidR="003B1311" w:rsidRDefault="003A417A" w:rsidP="003B1311">
      <w:pPr>
        <w:pStyle w:val="Poetry"/>
      </w:pPr>
      <w:r w:rsidRPr="003B1311">
        <w:t xml:space="preserve">Yet now aspir’d to conquest of the state, </w:t>
      </w:r>
    </w:p>
    <w:p w14:paraId="3510D519" w14:textId="77777777" w:rsidR="003B1311" w:rsidRDefault="003A417A" w:rsidP="003B1311">
      <w:pPr>
        <w:pStyle w:val="Poetry"/>
      </w:pPr>
      <w:r w:rsidRPr="003B1311">
        <w:t xml:space="preserve">And claim’d a title from the gods and </w:t>
      </w:r>
      <w:proofErr w:type="gramStart"/>
      <w:r w:rsidRPr="003B1311">
        <w:t>fate;</w:t>
      </w:r>
      <w:proofErr w:type="gramEnd"/>
      <w:r w:rsidRPr="003B1311">
        <w:t xml:space="preserve"> </w:t>
      </w:r>
    </w:p>
    <w:p w14:paraId="3DC8A539" w14:textId="63E3CBDD" w:rsidR="003A417A" w:rsidRPr="003B1311" w:rsidRDefault="003A417A" w:rsidP="003B1311">
      <w:pPr>
        <w:pStyle w:val="Poetry"/>
      </w:pPr>
      <w:r w:rsidRPr="003B1311">
        <w:t>What num’rous nations in his quarrel came,</w:t>
      </w:r>
    </w:p>
    <w:p w14:paraId="557752C6" w14:textId="7BD98834" w:rsidR="003A417A" w:rsidRPr="003B1311" w:rsidRDefault="003A417A" w:rsidP="003B1311">
      <w:pPr>
        <w:pStyle w:val="Poetry"/>
      </w:pPr>
      <w:r w:rsidRPr="003B1311">
        <w:t>And how they spread his formidable name.</w:t>
      </w:r>
    </w:p>
    <w:p w14:paraId="55560416" w14:textId="77777777" w:rsidR="003B1311" w:rsidRDefault="003A417A" w:rsidP="003B1311">
      <w:pPr>
        <w:pStyle w:val="Poetry"/>
      </w:pPr>
      <w:r w:rsidRPr="003B1311">
        <w:t xml:space="preserve">What he design’d, what mischief might arise, </w:t>
      </w:r>
    </w:p>
    <w:p w14:paraId="5DAF5251" w14:textId="634B284D" w:rsidR="003A417A" w:rsidRPr="003B1311" w:rsidRDefault="003A417A" w:rsidP="003B1311">
      <w:pPr>
        <w:pStyle w:val="Poetry"/>
      </w:pPr>
      <w:r w:rsidRPr="003B1311">
        <w:t>If fortune favor’d his first enterprise,</w:t>
      </w:r>
    </w:p>
    <w:p w14:paraId="56B147C3" w14:textId="77777777" w:rsidR="003B1311" w:rsidRDefault="003A417A" w:rsidP="003B1311">
      <w:pPr>
        <w:pStyle w:val="Poetry"/>
      </w:pPr>
      <w:r w:rsidRPr="003B1311">
        <w:t xml:space="preserve">Was left for him to weigh, whose equal fears, </w:t>
      </w:r>
    </w:p>
    <w:p w14:paraId="29F5C5D8" w14:textId="6A1AD85B" w:rsidR="003A417A" w:rsidRDefault="003A417A" w:rsidP="003B1311">
      <w:pPr>
        <w:pStyle w:val="Poetry"/>
      </w:pPr>
      <w:r w:rsidRPr="003B1311">
        <w:t>And common interest, was involv’d in theirs.</w:t>
      </w:r>
    </w:p>
    <w:p w14:paraId="22EB1711" w14:textId="77777777" w:rsidR="003B1311" w:rsidRPr="003B1311" w:rsidRDefault="003B1311" w:rsidP="003B1311">
      <w:pPr>
        <w:pStyle w:val="Poetry"/>
      </w:pPr>
    </w:p>
    <w:p w14:paraId="54B3AFD5" w14:textId="0D34C346" w:rsidR="003A417A" w:rsidRPr="003B1311" w:rsidRDefault="003A417A" w:rsidP="003B1311">
      <w:pPr>
        <w:pStyle w:val="Poetry"/>
      </w:pPr>
      <w:r w:rsidRPr="003B1311">
        <w:t>While Turnus and th’ allies thus urge the war,</w:t>
      </w:r>
    </w:p>
    <w:p w14:paraId="35B54336" w14:textId="77777777" w:rsidR="003B1311" w:rsidRDefault="003A417A" w:rsidP="003B1311">
      <w:pPr>
        <w:pStyle w:val="Poetry"/>
      </w:pPr>
      <w:r w:rsidRPr="003B1311">
        <w:t xml:space="preserve">The Trojan, floating in a flood of care, </w:t>
      </w:r>
    </w:p>
    <w:p w14:paraId="0426B1C6" w14:textId="77777777" w:rsidR="003B1311" w:rsidRDefault="003A417A" w:rsidP="003B1311">
      <w:pPr>
        <w:pStyle w:val="Poetry"/>
      </w:pPr>
      <w:r w:rsidRPr="003B1311">
        <w:t xml:space="preserve">Beholds the tempest which his foes prepare. </w:t>
      </w:r>
    </w:p>
    <w:p w14:paraId="22E5C345" w14:textId="77777777" w:rsidR="003B1311" w:rsidRDefault="003A417A" w:rsidP="003B1311">
      <w:pPr>
        <w:pStyle w:val="Poetry"/>
      </w:pPr>
      <w:r w:rsidRPr="003B1311">
        <w:t xml:space="preserve">This way and that he turns his anxious </w:t>
      </w:r>
      <w:proofErr w:type="gramStart"/>
      <w:r w:rsidRPr="003B1311">
        <w:t>mind;</w:t>
      </w:r>
      <w:proofErr w:type="gramEnd"/>
      <w:r w:rsidRPr="003B1311">
        <w:t xml:space="preserve"> </w:t>
      </w:r>
    </w:p>
    <w:p w14:paraId="0C6D5958" w14:textId="5B7E99F9" w:rsidR="003A417A" w:rsidRPr="003B1311" w:rsidRDefault="003A417A" w:rsidP="003B1311">
      <w:pPr>
        <w:pStyle w:val="Poetry"/>
      </w:pPr>
      <w:r w:rsidRPr="003B1311">
        <w:t xml:space="preserve">Thinks, and rejects the counsels he </w:t>
      </w:r>
      <w:proofErr w:type="gramStart"/>
      <w:r w:rsidRPr="003B1311">
        <w:t>design’d;</w:t>
      </w:r>
      <w:proofErr w:type="gramEnd"/>
    </w:p>
    <w:p w14:paraId="5A094C13" w14:textId="335DB868" w:rsidR="003A417A" w:rsidRPr="003B1311" w:rsidRDefault="003A417A" w:rsidP="003B1311">
      <w:pPr>
        <w:pStyle w:val="Poetry"/>
      </w:pPr>
      <w:r w:rsidRPr="003B1311">
        <w:t>Explores himself in vain, in ev’ry part,</w:t>
      </w:r>
    </w:p>
    <w:p w14:paraId="79101F90" w14:textId="77777777" w:rsidR="003B1311" w:rsidRDefault="003A417A" w:rsidP="003B1311">
      <w:pPr>
        <w:pStyle w:val="Poetry"/>
      </w:pPr>
      <w:r w:rsidRPr="003B1311">
        <w:t xml:space="preserve">And gives no rest to his distracted heart. </w:t>
      </w:r>
    </w:p>
    <w:p w14:paraId="31B85D34" w14:textId="2D783EDB" w:rsidR="003A417A" w:rsidRPr="003B1311" w:rsidRDefault="003A417A" w:rsidP="003B1311">
      <w:pPr>
        <w:pStyle w:val="Poetry"/>
      </w:pPr>
      <w:r w:rsidRPr="003B1311">
        <w:t>So, when the sun by day, or moon by night,</w:t>
      </w:r>
    </w:p>
    <w:p w14:paraId="2BA731FC" w14:textId="77777777" w:rsidR="003B1311" w:rsidRDefault="003A417A" w:rsidP="003B1311">
      <w:pPr>
        <w:pStyle w:val="Poetry"/>
      </w:pPr>
      <w:r w:rsidRPr="003B1311">
        <w:t xml:space="preserve">Strike on the polish’d brass their trembling light, </w:t>
      </w:r>
    </w:p>
    <w:p w14:paraId="08DC67BD" w14:textId="7A97C681" w:rsidR="003A417A" w:rsidRPr="003B1311" w:rsidRDefault="003A417A" w:rsidP="003B1311">
      <w:pPr>
        <w:pStyle w:val="Poetry"/>
      </w:pPr>
      <w:r w:rsidRPr="003B1311">
        <w:t>The glitt’ring species here and there divide,</w:t>
      </w:r>
    </w:p>
    <w:p w14:paraId="0A847AF5" w14:textId="0E90C872" w:rsidR="003A417A" w:rsidRPr="003B1311" w:rsidRDefault="003A417A" w:rsidP="003B1311">
      <w:pPr>
        <w:pStyle w:val="Poetry"/>
      </w:pPr>
      <w:r w:rsidRPr="003B1311">
        <w:t xml:space="preserve">And cast their dubious beams from side to </w:t>
      </w:r>
      <w:proofErr w:type="gramStart"/>
      <w:r w:rsidRPr="003B1311">
        <w:t>side;</w:t>
      </w:r>
      <w:proofErr w:type="gramEnd"/>
    </w:p>
    <w:p w14:paraId="6EF9AA7C" w14:textId="77777777" w:rsidR="003B1311" w:rsidRDefault="003A417A" w:rsidP="003B1311">
      <w:pPr>
        <w:pStyle w:val="Poetry"/>
      </w:pPr>
      <w:r w:rsidRPr="003B1311">
        <w:t xml:space="preserve">Now on the walls, now on the pavement play, </w:t>
      </w:r>
    </w:p>
    <w:p w14:paraId="176DAC73" w14:textId="7B0E4D21" w:rsidR="003A417A" w:rsidRDefault="003A417A" w:rsidP="003B1311">
      <w:pPr>
        <w:pStyle w:val="Poetry"/>
      </w:pPr>
      <w:r w:rsidRPr="003B1311">
        <w:lastRenderedPageBreak/>
        <w:t>And to the ceiling flash the glaring day.</w:t>
      </w:r>
    </w:p>
    <w:p w14:paraId="6EB1F561" w14:textId="77777777" w:rsidR="003B1311" w:rsidRPr="003B1311" w:rsidRDefault="003B1311" w:rsidP="003B1311">
      <w:pPr>
        <w:pStyle w:val="Poetry"/>
      </w:pPr>
    </w:p>
    <w:p w14:paraId="1E23846D" w14:textId="77777777" w:rsidR="003B1311" w:rsidRDefault="003A417A" w:rsidP="003B1311">
      <w:pPr>
        <w:pStyle w:val="Poetry"/>
      </w:pPr>
      <w:r w:rsidRPr="003B1311">
        <w:t xml:space="preserve">‘T was </w:t>
      </w:r>
      <w:proofErr w:type="gramStart"/>
      <w:r w:rsidRPr="003B1311">
        <w:t>night;</w:t>
      </w:r>
      <w:proofErr w:type="gramEnd"/>
      <w:r w:rsidRPr="003B1311">
        <w:t xml:space="preserve"> and weary nature lull’d asleep </w:t>
      </w:r>
    </w:p>
    <w:p w14:paraId="657D6807" w14:textId="3C1F76F6" w:rsidR="003A417A" w:rsidRPr="003B1311" w:rsidRDefault="003A417A" w:rsidP="003B1311">
      <w:pPr>
        <w:pStyle w:val="Poetry"/>
      </w:pPr>
      <w:r w:rsidRPr="003B1311">
        <w:t>The birds of air, and fishes of the deep,</w:t>
      </w:r>
    </w:p>
    <w:p w14:paraId="170CD3D9" w14:textId="6B6B7807" w:rsidR="003A417A" w:rsidRPr="003B1311" w:rsidRDefault="003A417A" w:rsidP="003B1311">
      <w:pPr>
        <w:pStyle w:val="Poetry"/>
      </w:pPr>
      <w:r w:rsidRPr="003B1311">
        <w:t>And beasts, and mortal men. The Trojan chief</w:t>
      </w:r>
    </w:p>
    <w:p w14:paraId="6227F69C" w14:textId="77777777" w:rsidR="003A417A" w:rsidRPr="003B1311" w:rsidRDefault="003A417A" w:rsidP="003B1311">
      <w:pPr>
        <w:pStyle w:val="Poetry"/>
      </w:pPr>
      <w:r w:rsidRPr="003B1311">
        <w:t>Was laid on Tiber’s banks, oppress’d with grief,</w:t>
      </w:r>
    </w:p>
    <w:p w14:paraId="37B536CC" w14:textId="77777777" w:rsidR="003B1311" w:rsidRDefault="003A417A" w:rsidP="003B1311">
      <w:pPr>
        <w:pStyle w:val="Poetry"/>
      </w:pPr>
      <w:r w:rsidRPr="003B1311">
        <w:t xml:space="preserve">And found in silent slumber late relief. </w:t>
      </w:r>
    </w:p>
    <w:p w14:paraId="38A8C75C" w14:textId="77777777" w:rsidR="003B1311" w:rsidRDefault="003A417A" w:rsidP="003B1311">
      <w:pPr>
        <w:pStyle w:val="Poetry"/>
      </w:pPr>
      <w:r w:rsidRPr="003B1311">
        <w:t xml:space="preserve">Then, thro’ the shadows of the poplar wood, </w:t>
      </w:r>
    </w:p>
    <w:p w14:paraId="2B3CBF34" w14:textId="3E03F3B2" w:rsidR="003A417A" w:rsidRPr="003B1311" w:rsidRDefault="003A417A" w:rsidP="003B1311">
      <w:pPr>
        <w:pStyle w:val="Poetry"/>
      </w:pPr>
      <w:r w:rsidRPr="003B1311">
        <w:t xml:space="preserve">Arose the father of the Roman </w:t>
      </w:r>
      <w:proofErr w:type="gramStart"/>
      <w:r w:rsidRPr="003B1311">
        <w:t>flood;</w:t>
      </w:r>
      <w:proofErr w:type="gramEnd"/>
    </w:p>
    <w:p w14:paraId="54800B07" w14:textId="067F42D9" w:rsidR="003A417A" w:rsidRPr="003B1311" w:rsidRDefault="003A417A" w:rsidP="003B1311">
      <w:pPr>
        <w:pStyle w:val="Poetry"/>
      </w:pPr>
      <w:r w:rsidRPr="003B1311">
        <w:t>An azure robe was o’er his body spread,</w:t>
      </w:r>
    </w:p>
    <w:p w14:paraId="4F33DCEA" w14:textId="77777777" w:rsidR="003A417A" w:rsidRPr="003B1311" w:rsidRDefault="003A417A" w:rsidP="003B1311">
      <w:pPr>
        <w:pStyle w:val="Poetry"/>
      </w:pPr>
      <w:r w:rsidRPr="003B1311">
        <w:t>A wreath of shady reeds adorn’d his head:</w:t>
      </w:r>
    </w:p>
    <w:p w14:paraId="13AEE0E4" w14:textId="77777777" w:rsidR="003A417A" w:rsidRPr="003B1311" w:rsidRDefault="003A417A" w:rsidP="003B1311">
      <w:pPr>
        <w:pStyle w:val="Poetry"/>
      </w:pPr>
      <w:r w:rsidRPr="003B1311">
        <w:t>Thus, manifest to sight, the god appear’d,</w:t>
      </w:r>
    </w:p>
    <w:p w14:paraId="36F6432D" w14:textId="77777777" w:rsidR="003A417A" w:rsidRPr="003B1311" w:rsidRDefault="003A417A" w:rsidP="003B1311">
      <w:pPr>
        <w:pStyle w:val="Poetry"/>
      </w:pPr>
      <w:r w:rsidRPr="003B1311">
        <w:t>And with these pleasing words his sorrow cheer’d:</w:t>
      </w:r>
    </w:p>
    <w:p w14:paraId="207BDF9B" w14:textId="77777777" w:rsidR="003A417A" w:rsidRPr="003B1311" w:rsidRDefault="003A417A" w:rsidP="003B1311">
      <w:pPr>
        <w:pStyle w:val="Poetry"/>
      </w:pPr>
      <w:r w:rsidRPr="003B1311">
        <w:t>“Undoubted offspring of ethereal race,</w:t>
      </w:r>
    </w:p>
    <w:p w14:paraId="4B3DF102" w14:textId="7842E56B" w:rsidR="003A417A" w:rsidRPr="003B1311" w:rsidRDefault="003A417A" w:rsidP="003B1311">
      <w:pPr>
        <w:pStyle w:val="Poetry"/>
      </w:pPr>
      <w:r w:rsidRPr="003B1311">
        <w:t>O long expected in this promis’d place!</w:t>
      </w:r>
    </w:p>
    <w:p w14:paraId="6FADEF75" w14:textId="77777777" w:rsidR="003B1311" w:rsidRDefault="003A417A" w:rsidP="003B1311">
      <w:pPr>
        <w:pStyle w:val="Poetry"/>
      </w:pPr>
      <w:r w:rsidRPr="003B1311">
        <w:t xml:space="preserve">Who thro’ the foes hast borne thy banish’d gods, </w:t>
      </w:r>
    </w:p>
    <w:p w14:paraId="62EC948B" w14:textId="77777777" w:rsidR="003B1311" w:rsidRDefault="003A417A" w:rsidP="003B1311">
      <w:pPr>
        <w:pStyle w:val="Poetry"/>
      </w:pPr>
      <w:r w:rsidRPr="003B1311">
        <w:t xml:space="preserve">Restor’d them to their hearths, and old </w:t>
      </w:r>
      <w:proofErr w:type="gramStart"/>
      <w:r w:rsidRPr="003B1311">
        <w:t>abodes;</w:t>
      </w:r>
      <w:proofErr w:type="gramEnd"/>
      <w:r w:rsidRPr="003B1311">
        <w:t xml:space="preserve"> </w:t>
      </w:r>
    </w:p>
    <w:p w14:paraId="38CC0C4B" w14:textId="77777777" w:rsidR="003B1311" w:rsidRDefault="003A417A" w:rsidP="003B1311">
      <w:pPr>
        <w:pStyle w:val="Poetry"/>
      </w:pPr>
      <w:r w:rsidRPr="003B1311">
        <w:t xml:space="preserve">This is thy happy home, the clime where fate </w:t>
      </w:r>
    </w:p>
    <w:p w14:paraId="2253C04E" w14:textId="290B7D20" w:rsidR="003A417A" w:rsidRPr="003B1311" w:rsidRDefault="003A417A" w:rsidP="003B1311">
      <w:pPr>
        <w:pStyle w:val="Poetry"/>
      </w:pPr>
      <w:r w:rsidRPr="003B1311">
        <w:t>Ordains thee to restore the Trojan state.</w:t>
      </w:r>
    </w:p>
    <w:p w14:paraId="02053D5E" w14:textId="2531290A" w:rsidR="003A417A" w:rsidRPr="003B1311" w:rsidRDefault="003A417A" w:rsidP="003B1311">
      <w:pPr>
        <w:pStyle w:val="Poetry"/>
      </w:pPr>
      <w:r w:rsidRPr="003B1311">
        <w:t>Fear not! The war shall end in lasting peace,</w:t>
      </w:r>
    </w:p>
    <w:p w14:paraId="216A532E" w14:textId="77777777" w:rsidR="003B1311" w:rsidRDefault="003A417A" w:rsidP="003B1311">
      <w:pPr>
        <w:pStyle w:val="Poetry"/>
      </w:pPr>
      <w:r w:rsidRPr="003B1311">
        <w:t xml:space="preserve">And all the rage of haughty Juno cease. </w:t>
      </w:r>
    </w:p>
    <w:p w14:paraId="071091BC" w14:textId="77777777" w:rsidR="003B1311" w:rsidRDefault="003A417A" w:rsidP="003B1311">
      <w:pPr>
        <w:pStyle w:val="Poetry"/>
      </w:pPr>
      <w:r w:rsidRPr="003B1311">
        <w:t xml:space="preserve">And that this nightly vision may not seem </w:t>
      </w:r>
    </w:p>
    <w:p w14:paraId="1E0FE823" w14:textId="0705DD89" w:rsidR="003A417A" w:rsidRPr="003B1311" w:rsidRDefault="003A417A" w:rsidP="003B1311">
      <w:pPr>
        <w:pStyle w:val="Poetry"/>
      </w:pPr>
      <w:r w:rsidRPr="003B1311">
        <w:t>Th’ effect of fancy, or an idle dream,</w:t>
      </w:r>
    </w:p>
    <w:p w14:paraId="634947E7" w14:textId="77777777" w:rsidR="003A417A" w:rsidRPr="003B1311" w:rsidRDefault="003A417A" w:rsidP="003B1311">
      <w:pPr>
        <w:pStyle w:val="Poetry"/>
      </w:pPr>
      <w:r w:rsidRPr="003B1311">
        <w:t>A sow beneath an oak shall lie along,</w:t>
      </w:r>
    </w:p>
    <w:p w14:paraId="0D585AD0" w14:textId="527DC97E" w:rsidR="003A417A" w:rsidRPr="003B1311" w:rsidRDefault="003A417A" w:rsidP="003B1311">
      <w:pPr>
        <w:pStyle w:val="Poetry"/>
      </w:pPr>
      <w:r w:rsidRPr="003B1311">
        <w:t>All white herself, and white her thirty young.</w:t>
      </w:r>
    </w:p>
    <w:p w14:paraId="43110A2B" w14:textId="77777777" w:rsidR="003B1311" w:rsidRDefault="003A417A" w:rsidP="003B1311">
      <w:pPr>
        <w:pStyle w:val="Poetry"/>
      </w:pPr>
      <w:r w:rsidRPr="003B1311">
        <w:t xml:space="preserve">When thirty rolling years have run their race, </w:t>
      </w:r>
    </w:p>
    <w:p w14:paraId="11A094A3" w14:textId="3EA7B67F" w:rsidR="003A417A" w:rsidRPr="003B1311" w:rsidRDefault="003A417A" w:rsidP="003B1311">
      <w:pPr>
        <w:pStyle w:val="Poetry"/>
      </w:pPr>
      <w:r w:rsidRPr="003B1311">
        <w:t>Thy son Ascanius, on this empty space,</w:t>
      </w:r>
    </w:p>
    <w:p w14:paraId="7E175B4A" w14:textId="77777777" w:rsidR="003B1311" w:rsidRDefault="003A417A" w:rsidP="003B1311">
      <w:pPr>
        <w:pStyle w:val="Poetry"/>
      </w:pPr>
      <w:r w:rsidRPr="003B1311">
        <w:t xml:space="preserve">Shall build a royal town, of lasting fame, </w:t>
      </w:r>
    </w:p>
    <w:p w14:paraId="5872F819" w14:textId="7FBFD9E6" w:rsidR="003A417A" w:rsidRPr="003B1311" w:rsidRDefault="003A417A" w:rsidP="003B1311">
      <w:pPr>
        <w:pStyle w:val="Poetry"/>
      </w:pPr>
      <w:r w:rsidRPr="003B1311">
        <w:t xml:space="preserve">Which from this omen shall receive the </w:t>
      </w:r>
      <w:proofErr w:type="gramStart"/>
      <w:r w:rsidRPr="003B1311">
        <w:t>name.</w:t>
      </w:r>
      <w:proofErr w:type="gramEnd"/>
    </w:p>
    <w:p w14:paraId="4DA4AA7A" w14:textId="0A945808" w:rsidR="003A417A" w:rsidRPr="003B1311" w:rsidRDefault="003A417A" w:rsidP="003B1311">
      <w:pPr>
        <w:pStyle w:val="Poetry"/>
      </w:pPr>
      <w:r w:rsidRPr="003B1311">
        <w:t>Time shall approve the truth. For what remains,</w:t>
      </w:r>
    </w:p>
    <w:p w14:paraId="7AE56576" w14:textId="77777777" w:rsidR="003B1311" w:rsidRDefault="003A417A" w:rsidP="003B1311">
      <w:pPr>
        <w:pStyle w:val="Poetry"/>
      </w:pPr>
      <w:r w:rsidRPr="003B1311">
        <w:t xml:space="preserve">And how with sure success to crown thy pains, </w:t>
      </w:r>
    </w:p>
    <w:p w14:paraId="34E5866E" w14:textId="77777777" w:rsidR="003B1311" w:rsidRDefault="003A417A" w:rsidP="003B1311">
      <w:pPr>
        <w:pStyle w:val="Poetry"/>
      </w:pPr>
      <w:r w:rsidRPr="003B1311">
        <w:t xml:space="preserve">With patience next attend. A banish’d band, </w:t>
      </w:r>
    </w:p>
    <w:p w14:paraId="42E0E050" w14:textId="77777777" w:rsidR="003B1311" w:rsidRDefault="003A417A" w:rsidP="003B1311">
      <w:pPr>
        <w:pStyle w:val="Poetry"/>
      </w:pPr>
      <w:r w:rsidRPr="003B1311">
        <w:t xml:space="preserve">Driv’n with Evander from th’ Arcadian land, </w:t>
      </w:r>
    </w:p>
    <w:p w14:paraId="412CEA87" w14:textId="6462F1BE" w:rsidR="003A417A" w:rsidRPr="003B1311" w:rsidRDefault="003A417A" w:rsidP="003B1311">
      <w:pPr>
        <w:pStyle w:val="Poetry"/>
      </w:pPr>
      <w:r w:rsidRPr="003B1311">
        <w:t xml:space="preserve">Have planted here, and plac’d on high their </w:t>
      </w:r>
      <w:proofErr w:type="gramStart"/>
      <w:r w:rsidRPr="003B1311">
        <w:t>walls;</w:t>
      </w:r>
      <w:proofErr w:type="gramEnd"/>
    </w:p>
    <w:p w14:paraId="732E1F92" w14:textId="7DE20956" w:rsidR="003A417A" w:rsidRPr="003B1311" w:rsidRDefault="003A417A" w:rsidP="003B1311">
      <w:pPr>
        <w:pStyle w:val="Poetry"/>
      </w:pPr>
      <w:r w:rsidRPr="003B1311">
        <w:t>Their town the founder Pallanteum calls,</w:t>
      </w:r>
      <w:r w:rsidRPr="003B1311">
        <w:tab/>
      </w:r>
    </w:p>
    <w:p w14:paraId="4B7E1EC5" w14:textId="77777777" w:rsidR="003A417A" w:rsidRPr="003B1311" w:rsidRDefault="003A417A" w:rsidP="003B1311">
      <w:pPr>
        <w:pStyle w:val="Poetry"/>
      </w:pPr>
      <w:r w:rsidRPr="003B1311">
        <w:lastRenderedPageBreak/>
        <w:t>Deriv’d from Pallas, his great-grandsire’s name:</w:t>
      </w:r>
    </w:p>
    <w:p w14:paraId="35F9F5C1" w14:textId="77777777" w:rsidR="003B1311" w:rsidRDefault="003A417A" w:rsidP="003B1311">
      <w:pPr>
        <w:pStyle w:val="Poetry"/>
      </w:pPr>
      <w:r w:rsidRPr="003B1311">
        <w:t xml:space="preserve">But the fierce Latians old possession claim, </w:t>
      </w:r>
    </w:p>
    <w:p w14:paraId="406F59C9" w14:textId="638D120A" w:rsidR="003A417A" w:rsidRPr="003B1311" w:rsidRDefault="003A417A" w:rsidP="003B1311">
      <w:pPr>
        <w:pStyle w:val="Poetry"/>
      </w:pPr>
      <w:r w:rsidRPr="003B1311">
        <w:t>With war infesting the new colony.</w:t>
      </w:r>
    </w:p>
    <w:p w14:paraId="0AD45548" w14:textId="77777777" w:rsidR="003A417A" w:rsidRPr="003B1311" w:rsidRDefault="003A417A" w:rsidP="003B1311">
      <w:pPr>
        <w:pStyle w:val="Poetry"/>
      </w:pPr>
      <w:r w:rsidRPr="003B1311">
        <w:t>These make thy friends, and on their aid rely.</w:t>
      </w:r>
    </w:p>
    <w:p w14:paraId="0ED855CB" w14:textId="2F762D46" w:rsidR="003A417A" w:rsidRPr="003B1311" w:rsidRDefault="003A417A" w:rsidP="003B1311">
      <w:pPr>
        <w:pStyle w:val="Poetry"/>
      </w:pPr>
      <w:r w:rsidRPr="003B1311">
        <w:t>To thy free passage I submit my streams.</w:t>
      </w:r>
    </w:p>
    <w:p w14:paraId="7B596875" w14:textId="77777777" w:rsidR="003B1311" w:rsidRDefault="003A417A" w:rsidP="003B1311">
      <w:pPr>
        <w:pStyle w:val="Poetry"/>
      </w:pPr>
      <w:r w:rsidRPr="003B1311">
        <w:t xml:space="preserve">Wake, son of Venus, from thy pleasing </w:t>
      </w:r>
      <w:proofErr w:type="gramStart"/>
      <w:r w:rsidRPr="003B1311">
        <w:t>dreams;</w:t>
      </w:r>
      <w:proofErr w:type="gramEnd"/>
      <w:r w:rsidRPr="003B1311">
        <w:t xml:space="preserve"> </w:t>
      </w:r>
    </w:p>
    <w:p w14:paraId="1C600DC9" w14:textId="63B3949E" w:rsidR="003A417A" w:rsidRPr="003B1311" w:rsidRDefault="003A417A" w:rsidP="003B1311">
      <w:pPr>
        <w:pStyle w:val="Poetry"/>
      </w:pPr>
      <w:r w:rsidRPr="003B1311">
        <w:t>And, when the setting stars are lost in day,</w:t>
      </w:r>
    </w:p>
    <w:p w14:paraId="6E44FA20" w14:textId="77777777" w:rsidR="003B1311" w:rsidRDefault="003A417A" w:rsidP="003B1311">
      <w:pPr>
        <w:pStyle w:val="Poetry"/>
      </w:pPr>
      <w:r w:rsidRPr="003B1311">
        <w:t xml:space="preserve">To Juno’s pow’r thy just devotion </w:t>
      </w:r>
      <w:proofErr w:type="gramStart"/>
      <w:r w:rsidRPr="003B1311">
        <w:t>pay;</w:t>
      </w:r>
      <w:proofErr w:type="gramEnd"/>
      <w:r w:rsidRPr="003B1311">
        <w:t xml:space="preserve"> </w:t>
      </w:r>
    </w:p>
    <w:p w14:paraId="2BFDA4F9" w14:textId="30094265" w:rsidR="003A417A" w:rsidRPr="003B1311" w:rsidRDefault="003A417A" w:rsidP="003B1311">
      <w:pPr>
        <w:pStyle w:val="Poetry"/>
      </w:pPr>
      <w:r w:rsidRPr="003B1311">
        <w:t>With sacrifice the wrathful queen appease:</w:t>
      </w:r>
    </w:p>
    <w:p w14:paraId="3CAEACD7" w14:textId="4A753CD3" w:rsidR="003A417A" w:rsidRPr="003B1311" w:rsidRDefault="003A417A" w:rsidP="003B1311">
      <w:pPr>
        <w:pStyle w:val="Poetry"/>
      </w:pPr>
      <w:r w:rsidRPr="003B1311">
        <w:t>Her pride at length shall fall, her fury cease.</w:t>
      </w:r>
    </w:p>
    <w:p w14:paraId="5D6950AF" w14:textId="77777777" w:rsidR="003B1311" w:rsidRDefault="003A417A" w:rsidP="003B1311">
      <w:pPr>
        <w:pStyle w:val="Poetry"/>
      </w:pPr>
      <w:r w:rsidRPr="003B1311">
        <w:t xml:space="preserve">When thou return’st victorious from the war, </w:t>
      </w:r>
    </w:p>
    <w:p w14:paraId="0D5925C0" w14:textId="77777777" w:rsidR="003B1311" w:rsidRDefault="003A417A" w:rsidP="003B1311">
      <w:pPr>
        <w:pStyle w:val="Poetry"/>
      </w:pPr>
      <w:r w:rsidRPr="003B1311">
        <w:t xml:space="preserve">Perform thy vows to me with grateful care. </w:t>
      </w:r>
    </w:p>
    <w:p w14:paraId="0A28E531" w14:textId="77777777" w:rsidR="003B1311" w:rsidRDefault="003A417A" w:rsidP="003B1311">
      <w:pPr>
        <w:pStyle w:val="Poetry"/>
      </w:pPr>
      <w:r w:rsidRPr="003B1311">
        <w:t xml:space="preserve">The god am I, whose yellow water flows </w:t>
      </w:r>
    </w:p>
    <w:p w14:paraId="1429796B" w14:textId="3009FC82" w:rsidR="003A417A" w:rsidRPr="003B1311" w:rsidRDefault="003A417A" w:rsidP="003B1311">
      <w:pPr>
        <w:pStyle w:val="Poetry"/>
      </w:pPr>
      <w:r w:rsidRPr="003B1311">
        <w:t>Around these fields, and fattens as it goes:</w:t>
      </w:r>
    </w:p>
    <w:p w14:paraId="1623B206" w14:textId="23060D8B" w:rsidR="003A417A" w:rsidRPr="003B1311" w:rsidRDefault="003A417A" w:rsidP="003B1311">
      <w:pPr>
        <w:pStyle w:val="Poetry"/>
      </w:pPr>
      <w:r w:rsidRPr="003B1311">
        <w:t>Tiber my name; among the rolling floods</w:t>
      </w:r>
    </w:p>
    <w:p w14:paraId="202FC3AB" w14:textId="77777777" w:rsidR="003B1311" w:rsidRDefault="003A417A" w:rsidP="003B1311">
      <w:pPr>
        <w:pStyle w:val="Poetry"/>
      </w:pPr>
      <w:r w:rsidRPr="003B1311">
        <w:t xml:space="preserve">Renown’d on earth, esteem’d among the gods. </w:t>
      </w:r>
    </w:p>
    <w:p w14:paraId="727153D6" w14:textId="3A42652A" w:rsidR="003A417A" w:rsidRPr="003B1311" w:rsidRDefault="003A417A" w:rsidP="003B1311">
      <w:pPr>
        <w:pStyle w:val="Poetry"/>
      </w:pPr>
      <w:r w:rsidRPr="003B1311">
        <w:t>This is my certain seat. In times to come,</w:t>
      </w:r>
    </w:p>
    <w:p w14:paraId="00AA39C6" w14:textId="63722E91" w:rsidR="003A417A" w:rsidRDefault="003A417A" w:rsidP="003B1311">
      <w:pPr>
        <w:pStyle w:val="Poetry"/>
      </w:pPr>
      <w:r w:rsidRPr="003B1311">
        <w:t>My waves shall wash the walls of mighty Rome.”</w:t>
      </w:r>
    </w:p>
    <w:p w14:paraId="2E715A67" w14:textId="77777777" w:rsidR="003B1311" w:rsidRPr="003B1311" w:rsidRDefault="003B1311" w:rsidP="003B1311">
      <w:pPr>
        <w:pStyle w:val="Poetry"/>
      </w:pPr>
    </w:p>
    <w:p w14:paraId="1D770C51" w14:textId="77777777" w:rsidR="003A417A" w:rsidRPr="003B1311" w:rsidRDefault="003A417A" w:rsidP="003B1311">
      <w:pPr>
        <w:pStyle w:val="Poetry"/>
      </w:pPr>
      <w:r w:rsidRPr="003B1311">
        <w:t>He said, and plung’d below. While yet he spoke,</w:t>
      </w:r>
    </w:p>
    <w:p w14:paraId="7B20396B" w14:textId="0F7F9AB2" w:rsidR="003A417A" w:rsidRPr="003B1311" w:rsidRDefault="003A417A" w:rsidP="003B1311">
      <w:pPr>
        <w:pStyle w:val="Poetry"/>
      </w:pPr>
      <w:r w:rsidRPr="003B1311">
        <w:t>His dream Aeneas and his sleep forsook.</w:t>
      </w:r>
      <w:r w:rsidRPr="003B1311">
        <w:tab/>
      </w:r>
    </w:p>
    <w:p w14:paraId="1531AFE2" w14:textId="77777777" w:rsidR="003B1311" w:rsidRDefault="003A417A" w:rsidP="003B1311">
      <w:pPr>
        <w:pStyle w:val="Poetry"/>
      </w:pPr>
      <w:r w:rsidRPr="003B1311">
        <w:t xml:space="preserve">He rose, and looking up, beheld the skies </w:t>
      </w:r>
    </w:p>
    <w:p w14:paraId="4AFC4E94" w14:textId="77777777" w:rsidR="003B1311" w:rsidRDefault="003A417A" w:rsidP="003B1311">
      <w:pPr>
        <w:pStyle w:val="Poetry"/>
      </w:pPr>
      <w:r w:rsidRPr="003B1311">
        <w:t xml:space="preserve">With purple blushing, and the day arise. </w:t>
      </w:r>
    </w:p>
    <w:p w14:paraId="1E47B9D8" w14:textId="2E3539EF" w:rsidR="003A417A" w:rsidRPr="003B1311" w:rsidRDefault="003A417A" w:rsidP="003B1311">
      <w:pPr>
        <w:pStyle w:val="Poetry"/>
      </w:pPr>
      <w:r w:rsidRPr="003B1311">
        <w:t>Then water in his hollow palm he took</w:t>
      </w:r>
    </w:p>
    <w:p w14:paraId="40B147FE" w14:textId="77777777" w:rsidR="003A417A" w:rsidRPr="003B1311" w:rsidRDefault="003A417A" w:rsidP="003B1311">
      <w:pPr>
        <w:pStyle w:val="Poetry"/>
      </w:pPr>
      <w:r w:rsidRPr="003B1311">
        <w:t>From Tiber’s flood, and thus the pow’rs bespoke:</w:t>
      </w:r>
    </w:p>
    <w:p w14:paraId="6C23C1C6" w14:textId="53B9C6B8" w:rsidR="003A417A" w:rsidRPr="003B1311" w:rsidRDefault="003A417A" w:rsidP="003B1311">
      <w:pPr>
        <w:pStyle w:val="Poetry"/>
      </w:pPr>
      <w:r w:rsidRPr="003B1311">
        <w:t>“Laurentian nymphs, by whom the streams are fed,</w:t>
      </w:r>
    </w:p>
    <w:p w14:paraId="173379E3" w14:textId="77777777" w:rsidR="003B1311" w:rsidRDefault="003A417A" w:rsidP="003B1311">
      <w:pPr>
        <w:pStyle w:val="Poetry"/>
      </w:pPr>
      <w:r w:rsidRPr="003B1311">
        <w:t xml:space="preserve">And Father Tiber, in thy sacred bed </w:t>
      </w:r>
    </w:p>
    <w:p w14:paraId="32CDB55A" w14:textId="19095CA2" w:rsidR="003A417A" w:rsidRPr="003B1311" w:rsidRDefault="003A417A" w:rsidP="003B1311">
      <w:pPr>
        <w:pStyle w:val="Poetry"/>
      </w:pPr>
      <w:r w:rsidRPr="003B1311">
        <w:t>Receive Aeneas, and from danger keep.</w:t>
      </w:r>
    </w:p>
    <w:p w14:paraId="1AF3B38D" w14:textId="77777777" w:rsidR="003B1311" w:rsidRDefault="003A417A" w:rsidP="003B1311">
      <w:pPr>
        <w:pStyle w:val="Poetry"/>
      </w:pPr>
      <w:r w:rsidRPr="003B1311">
        <w:t xml:space="preserve">Whatever fount, whatever holy deep, </w:t>
      </w:r>
    </w:p>
    <w:p w14:paraId="78F0683E" w14:textId="27DE6C76" w:rsidR="003A417A" w:rsidRPr="003B1311" w:rsidRDefault="003A417A" w:rsidP="003B1311">
      <w:pPr>
        <w:pStyle w:val="Poetry"/>
      </w:pPr>
      <w:r w:rsidRPr="003B1311">
        <w:t>Conceals thy wat’ry stores; where’er they rise,</w:t>
      </w:r>
    </w:p>
    <w:p w14:paraId="39DBF98D" w14:textId="3A0A2326" w:rsidR="003A417A" w:rsidRPr="003B1311" w:rsidRDefault="003A417A" w:rsidP="003B1311">
      <w:pPr>
        <w:pStyle w:val="Poetry"/>
      </w:pPr>
      <w:r w:rsidRPr="003B1311">
        <w:t xml:space="preserve">And, bubbling from below, salute the </w:t>
      </w:r>
      <w:proofErr w:type="gramStart"/>
      <w:r w:rsidRPr="003B1311">
        <w:t>skies;</w:t>
      </w:r>
      <w:proofErr w:type="gramEnd"/>
    </w:p>
    <w:p w14:paraId="58AA4FA5" w14:textId="77777777" w:rsidR="003B1311" w:rsidRDefault="003A417A" w:rsidP="003B1311">
      <w:pPr>
        <w:pStyle w:val="Poetry"/>
      </w:pPr>
      <w:r w:rsidRPr="003B1311">
        <w:t xml:space="preserve">Thou, king of horned floods, whose plenteous urn </w:t>
      </w:r>
    </w:p>
    <w:p w14:paraId="470166C5" w14:textId="31F32A4B" w:rsidR="003A417A" w:rsidRPr="003B1311" w:rsidRDefault="003A417A" w:rsidP="003B1311">
      <w:pPr>
        <w:pStyle w:val="Poetry"/>
      </w:pPr>
      <w:r w:rsidRPr="003B1311">
        <w:t>Suffices fatness to the fruitful corn,</w:t>
      </w:r>
    </w:p>
    <w:p w14:paraId="1BD07786" w14:textId="77777777" w:rsidR="003A417A" w:rsidRPr="003B1311" w:rsidRDefault="003A417A" w:rsidP="003B1311">
      <w:pPr>
        <w:pStyle w:val="Poetry"/>
      </w:pPr>
      <w:r w:rsidRPr="003B1311">
        <w:t>For this thy kind compassion of our woes,</w:t>
      </w:r>
    </w:p>
    <w:p w14:paraId="27860EFF" w14:textId="77777777" w:rsidR="003A417A" w:rsidRPr="003B1311" w:rsidRDefault="003A417A" w:rsidP="003B1311">
      <w:pPr>
        <w:pStyle w:val="Poetry"/>
      </w:pPr>
      <w:r w:rsidRPr="003B1311">
        <w:t>Shalt share my morning song and ev’ning vows.</w:t>
      </w:r>
    </w:p>
    <w:p w14:paraId="5CFA12C5" w14:textId="0D1BA83D" w:rsidR="003A417A" w:rsidRPr="003B1311" w:rsidRDefault="003A417A" w:rsidP="003B1311">
      <w:pPr>
        <w:pStyle w:val="Poetry"/>
      </w:pPr>
      <w:proofErr w:type="gramStart"/>
      <w:r w:rsidRPr="003B1311">
        <w:lastRenderedPageBreak/>
        <w:t>But,</w:t>
      </w:r>
      <w:proofErr w:type="gramEnd"/>
      <w:r w:rsidRPr="003B1311">
        <w:t xml:space="preserve"> O be present to thy people’s aid,</w:t>
      </w:r>
    </w:p>
    <w:p w14:paraId="3EF693CA" w14:textId="77777777" w:rsidR="003B1311" w:rsidRDefault="003A417A" w:rsidP="003B1311">
      <w:pPr>
        <w:pStyle w:val="Poetry"/>
      </w:pPr>
      <w:r w:rsidRPr="003B1311">
        <w:t xml:space="preserve">And firm the gracious promise thou hast made!” </w:t>
      </w:r>
    </w:p>
    <w:p w14:paraId="0917F7C2" w14:textId="77777777" w:rsidR="003B1311" w:rsidRDefault="003A417A" w:rsidP="003B1311">
      <w:pPr>
        <w:pStyle w:val="Poetry"/>
      </w:pPr>
      <w:proofErr w:type="gramStart"/>
      <w:r w:rsidRPr="003B1311">
        <w:t>Thus</w:t>
      </w:r>
      <w:proofErr w:type="gramEnd"/>
      <w:r w:rsidRPr="003B1311">
        <w:t xml:space="preserve"> having said, two galleys from his stores, </w:t>
      </w:r>
    </w:p>
    <w:p w14:paraId="4DC47FE9" w14:textId="77777777" w:rsidR="003B1311" w:rsidRDefault="003A417A" w:rsidP="003B1311">
      <w:pPr>
        <w:pStyle w:val="Poetry"/>
      </w:pPr>
      <w:r w:rsidRPr="003B1311">
        <w:t xml:space="preserve">With care he chooses, mans, and fits with oars. </w:t>
      </w:r>
    </w:p>
    <w:p w14:paraId="00AEEA02" w14:textId="778894E1" w:rsidR="003A417A" w:rsidRPr="003B1311" w:rsidRDefault="003A417A" w:rsidP="003B1311">
      <w:pPr>
        <w:pStyle w:val="Poetry"/>
      </w:pPr>
      <w:r w:rsidRPr="003B1311">
        <w:t>Now on the shore the fatal swine is found.</w:t>
      </w:r>
    </w:p>
    <w:p w14:paraId="51540B6B" w14:textId="1344691C" w:rsidR="003A417A" w:rsidRPr="003B1311" w:rsidRDefault="003A417A" w:rsidP="003B1311">
      <w:pPr>
        <w:pStyle w:val="Poetry"/>
      </w:pPr>
      <w:r w:rsidRPr="003B1311">
        <w:t xml:space="preserve">Wondrous to </w:t>
      </w:r>
      <w:proofErr w:type="gramStart"/>
      <w:r w:rsidRPr="003B1311">
        <w:t>tell!—</w:t>
      </w:r>
      <w:proofErr w:type="gramEnd"/>
      <w:r w:rsidRPr="003B1311">
        <w:t>She lay along the ground:</w:t>
      </w:r>
    </w:p>
    <w:p w14:paraId="6A9F3E31" w14:textId="77777777" w:rsidR="003B1311" w:rsidRDefault="003A417A" w:rsidP="003B1311">
      <w:pPr>
        <w:pStyle w:val="Poetry"/>
      </w:pPr>
      <w:r w:rsidRPr="003B1311">
        <w:t xml:space="preserve">Her well-fed offspring at her udders </w:t>
      </w:r>
      <w:proofErr w:type="gramStart"/>
      <w:r w:rsidRPr="003B1311">
        <w:t>hung;</w:t>
      </w:r>
      <w:proofErr w:type="gramEnd"/>
      <w:r w:rsidRPr="003B1311">
        <w:t xml:space="preserve"> </w:t>
      </w:r>
    </w:p>
    <w:p w14:paraId="7D4960D2" w14:textId="77777777" w:rsidR="003B1311" w:rsidRDefault="003A417A" w:rsidP="003B1311">
      <w:pPr>
        <w:pStyle w:val="Poetry"/>
      </w:pPr>
      <w:r w:rsidRPr="003B1311">
        <w:t xml:space="preserve">She white herself, and white her thirty young. </w:t>
      </w:r>
    </w:p>
    <w:p w14:paraId="2046E6A9" w14:textId="7A21C9D8" w:rsidR="003A417A" w:rsidRPr="003B1311" w:rsidRDefault="003A417A" w:rsidP="003B1311">
      <w:pPr>
        <w:pStyle w:val="Poetry"/>
      </w:pPr>
      <w:r w:rsidRPr="003B1311">
        <w:t>Aeneas takes the mother and her brood,</w:t>
      </w:r>
    </w:p>
    <w:p w14:paraId="5B0B97B7" w14:textId="77777777" w:rsidR="003A417A" w:rsidRPr="003B1311" w:rsidRDefault="003A417A" w:rsidP="003B1311">
      <w:pPr>
        <w:pStyle w:val="Poetry"/>
      </w:pPr>
      <w:r w:rsidRPr="003B1311">
        <w:t>And all on Juno’s altar are bestow’d.</w:t>
      </w:r>
    </w:p>
    <w:p w14:paraId="3DECF306" w14:textId="77777777" w:rsidR="003B1311" w:rsidRDefault="003B1311" w:rsidP="003B1311">
      <w:pPr>
        <w:pStyle w:val="Poetry"/>
      </w:pPr>
    </w:p>
    <w:p w14:paraId="66C83BC4" w14:textId="3C62F4BF" w:rsidR="003A417A" w:rsidRPr="003B1311" w:rsidRDefault="003A417A" w:rsidP="003B1311">
      <w:pPr>
        <w:pStyle w:val="Poetry"/>
      </w:pPr>
      <w:r w:rsidRPr="003B1311">
        <w:t>The foll’wing night, and the succeeding day,</w:t>
      </w:r>
    </w:p>
    <w:p w14:paraId="2AA9CACF" w14:textId="77777777" w:rsidR="003A417A" w:rsidRPr="003B1311" w:rsidRDefault="003A417A" w:rsidP="003B1311">
      <w:pPr>
        <w:pStyle w:val="Poetry"/>
      </w:pPr>
      <w:r w:rsidRPr="003B1311">
        <w:t>Propitious Tiber smooth’d his wat’ry way:</w:t>
      </w:r>
    </w:p>
    <w:p w14:paraId="26F49498" w14:textId="77777777" w:rsidR="003B1311" w:rsidRDefault="003A417A" w:rsidP="003B1311">
      <w:pPr>
        <w:pStyle w:val="Poetry"/>
      </w:pPr>
      <w:r w:rsidRPr="003B1311">
        <w:t xml:space="preserve">He roll’d his river back, and pois’d he stood, </w:t>
      </w:r>
    </w:p>
    <w:p w14:paraId="4ED643A9" w14:textId="3B542AA3" w:rsidR="003A417A" w:rsidRPr="003B1311" w:rsidRDefault="003A417A" w:rsidP="003B1311">
      <w:pPr>
        <w:pStyle w:val="Poetry"/>
      </w:pPr>
      <w:r w:rsidRPr="003B1311">
        <w:t>A gentle swelling, and a peaceful flood.</w:t>
      </w:r>
    </w:p>
    <w:p w14:paraId="0CEE89C8" w14:textId="77777777" w:rsidR="003A417A" w:rsidRPr="003B1311" w:rsidRDefault="003A417A" w:rsidP="003B1311">
      <w:pPr>
        <w:pStyle w:val="Poetry"/>
      </w:pPr>
      <w:r w:rsidRPr="003B1311">
        <w:t>The Trojans mount their ships; they put from shore,</w:t>
      </w:r>
    </w:p>
    <w:p w14:paraId="362879E6" w14:textId="456D5E8F" w:rsidR="003A417A" w:rsidRPr="003B1311" w:rsidRDefault="003A417A" w:rsidP="003B1311">
      <w:pPr>
        <w:pStyle w:val="Poetry"/>
      </w:pPr>
      <w:r w:rsidRPr="003B1311">
        <w:t>Borne on the waves, and scarcely dip an oar.</w:t>
      </w:r>
    </w:p>
    <w:p w14:paraId="6EB8C3B6" w14:textId="77777777" w:rsidR="003B1311" w:rsidRDefault="003A417A" w:rsidP="003B1311">
      <w:pPr>
        <w:pStyle w:val="Poetry"/>
      </w:pPr>
      <w:r w:rsidRPr="003B1311">
        <w:t xml:space="preserve">Shouts from the land give omen to their course, </w:t>
      </w:r>
    </w:p>
    <w:p w14:paraId="49D947E4" w14:textId="0FD16267" w:rsidR="003A417A" w:rsidRPr="003B1311" w:rsidRDefault="003A417A" w:rsidP="003B1311">
      <w:pPr>
        <w:pStyle w:val="Poetry"/>
      </w:pPr>
      <w:r w:rsidRPr="003B1311">
        <w:t>And the pitch’d vessels glide with easy force.</w:t>
      </w:r>
    </w:p>
    <w:p w14:paraId="2FA7DFC7" w14:textId="77777777" w:rsidR="003A417A" w:rsidRPr="003B1311" w:rsidRDefault="003A417A" w:rsidP="003B1311">
      <w:pPr>
        <w:pStyle w:val="Poetry"/>
      </w:pPr>
      <w:r w:rsidRPr="003B1311">
        <w:t>The woods and waters wonder at the gleam</w:t>
      </w:r>
    </w:p>
    <w:p w14:paraId="5640A8FD" w14:textId="77777777" w:rsidR="003A417A" w:rsidRPr="003B1311" w:rsidRDefault="003A417A" w:rsidP="003B1311">
      <w:pPr>
        <w:pStyle w:val="Poetry"/>
      </w:pPr>
      <w:r w:rsidRPr="003B1311">
        <w:t>Of shields, and painted ships that stem the stream.</w:t>
      </w:r>
    </w:p>
    <w:p w14:paraId="099FC7A2" w14:textId="516719C6" w:rsidR="003A417A" w:rsidRPr="003B1311" w:rsidRDefault="003A417A" w:rsidP="003B1311">
      <w:pPr>
        <w:pStyle w:val="Poetry"/>
      </w:pPr>
      <w:r w:rsidRPr="003B1311">
        <w:t>One summer’s night and one whole day they pass</w:t>
      </w:r>
    </w:p>
    <w:p w14:paraId="76217BFD" w14:textId="77777777" w:rsidR="003B1311" w:rsidRDefault="003A417A" w:rsidP="003B1311">
      <w:pPr>
        <w:pStyle w:val="Poetry"/>
      </w:pPr>
      <w:r w:rsidRPr="003B1311">
        <w:t xml:space="preserve">Betwixt the greenwood </w:t>
      </w:r>
      <w:proofErr w:type="gramStart"/>
      <w:r w:rsidRPr="003B1311">
        <w:t>shades, and</w:t>
      </w:r>
      <w:proofErr w:type="gramEnd"/>
      <w:r w:rsidRPr="003B1311">
        <w:t xml:space="preserve"> cut the liquid glass. </w:t>
      </w:r>
    </w:p>
    <w:p w14:paraId="51BA3D89" w14:textId="7B548FE7" w:rsidR="003A417A" w:rsidRPr="003B1311" w:rsidRDefault="003A417A" w:rsidP="003B1311">
      <w:pPr>
        <w:pStyle w:val="Poetry"/>
      </w:pPr>
      <w:r w:rsidRPr="003B1311">
        <w:t>The fiery sun had finish’d half his race,</w:t>
      </w:r>
    </w:p>
    <w:p w14:paraId="45E69BFE" w14:textId="77777777" w:rsidR="003B1311" w:rsidRDefault="003A417A" w:rsidP="003B1311">
      <w:pPr>
        <w:pStyle w:val="Poetry"/>
      </w:pPr>
      <w:r w:rsidRPr="003B1311">
        <w:t xml:space="preserve">Look’d back, and doubted in the middle space, </w:t>
      </w:r>
    </w:p>
    <w:p w14:paraId="70D786A2" w14:textId="7D9E887A" w:rsidR="003A417A" w:rsidRPr="003B1311" w:rsidRDefault="003A417A" w:rsidP="003B1311">
      <w:pPr>
        <w:pStyle w:val="Poetry"/>
      </w:pPr>
      <w:r w:rsidRPr="003B1311">
        <w:t>When they from far beheld the rising tow’rs,</w:t>
      </w:r>
    </w:p>
    <w:p w14:paraId="1754FB33" w14:textId="07D10411" w:rsidR="003A417A" w:rsidRPr="003B1311" w:rsidRDefault="003A417A" w:rsidP="003B1311">
      <w:pPr>
        <w:pStyle w:val="Poetry"/>
      </w:pPr>
      <w:r w:rsidRPr="003B1311">
        <w:t>The tops of sheds, and shepherds’ lowly bow’rs,</w:t>
      </w:r>
    </w:p>
    <w:p w14:paraId="23A3ADA0" w14:textId="77777777" w:rsidR="003B1311" w:rsidRDefault="003A417A" w:rsidP="003B1311">
      <w:pPr>
        <w:pStyle w:val="Poetry"/>
      </w:pPr>
      <w:r w:rsidRPr="003B1311">
        <w:t xml:space="preserve">Thin as they stood, which, then of homely clay, </w:t>
      </w:r>
    </w:p>
    <w:p w14:paraId="3235A13B" w14:textId="7895BDEA" w:rsidR="003A417A" w:rsidRPr="003B1311" w:rsidRDefault="003A417A" w:rsidP="003B1311">
      <w:pPr>
        <w:pStyle w:val="Poetry"/>
      </w:pPr>
      <w:r w:rsidRPr="003B1311">
        <w:t>Now rise in marble, from the Roman sway.</w:t>
      </w:r>
    </w:p>
    <w:p w14:paraId="4FF30183" w14:textId="77777777" w:rsidR="003B1311" w:rsidRDefault="003A417A" w:rsidP="003B1311">
      <w:pPr>
        <w:pStyle w:val="Poetry"/>
      </w:pPr>
      <w:r w:rsidRPr="003B1311">
        <w:t xml:space="preserve">These cots (Evander’s kingdom, mean and poor) </w:t>
      </w:r>
    </w:p>
    <w:p w14:paraId="4E7715C5" w14:textId="59489117" w:rsidR="003A417A" w:rsidRPr="003B1311" w:rsidRDefault="003A417A" w:rsidP="003B1311">
      <w:pPr>
        <w:pStyle w:val="Poetry"/>
      </w:pPr>
      <w:r w:rsidRPr="003B1311">
        <w:t>The Trojan saw, and turn’d his ships to shore.</w:t>
      </w:r>
    </w:p>
    <w:p w14:paraId="498B0F64" w14:textId="46A062E9" w:rsidR="003A417A" w:rsidRPr="003B1311" w:rsidRDefault="003A417A" w:rsidP="003B1311">
      <w:pPr>
        <w:pStyle w:val="Poetry"/>
      </w:pPr>
      <w:r w:rsidRPr="003B1311">
        <w:t>‘T was on a solemn day: th’ Arcadian states,</w:t>
      </w:r>
    </w:p>
    <w:p w14:paraId="0A93E6D9" w14:textId="77777777" w:rsidR="003B1311" w:rsidRDefault="003A417A" w:rsidP="003B1311">
      <w:pPr>
        <w:pStyle w:val="Poetry"/>
      </w:pPr>
      <w:r w:rsidRPr="003B1311">
        <w:t xml:space="preserve">The king and prince, without the city gates, </w:t>
      </w:r>
    </w:p>
    <w:p w14:paraId="47F7AB10" w14:textId="77777777" w:rsidR="003B1311" w:rsidRDefault="003A417A" w:rsidP="003B1311">
      <w:pPr>
        <w:pStyle w:val="Poetry"/>
      </w:pPr>
      <w:r w:rsidRPr="003B1311">
        <w:t xml:space="preserve">Then paid their off ’rings in a sacred grove </w:t>
      </w:r>
    </w:p>
    <w:p w14:paraId="76DA4D96" w14:textId="670BBA51" w:rsidR="003A417A" w:rsidRPr="003B1311" w:rsidRDefault="003A417A" w:rsidP="003B1311">
      <w:pPr>
        <w:pStyle w:val="Poetry"/>
      </w:pPr>
      <w:r w:rsidRPr="003B1311">
        <w:t>To Hercules, the warrior son of Jove.</w:t>
      </w:r>
    </w:p>
    <w:p w14:paraId="2FDF60AA" w14:textId="77777777" w:rsidR="003A417A" w:rsidRPr="003B1311" w:rsidRDefault="003A417A" w:rsidP="003B1311">
      <w:pPr>
        <w:pStyle w:val="Poetry"/>
      </w:pPr>
      <w:r w:rsidRPr="003B1311">
        <w:lastRenderedPageBreak/>
        <w:t>Thick clouds of rolling smoke involve the skies,</w:t>
      </w:r>
    </w:p>
    <w:p w14:paraId="278C2643" w14:textId="54CDBF31" w:rsidR="003A417A" w:rsidRDefault="003A417A" w:rsidP="003B1311">
      <w:pPr>
        <w:pStyle w:val="Poetry"/>
      </w:pPr>
      <w:r w:rsidRPr="003B1311">
        <w:t>And fat of entrails on his altar fries.</w:t>
      </w:r>
    </w:p>
    <w:p w14:paraId="742C9B75" w14:textId="77777777" w:rsidR="003B1311" w:rsidRPr="003B1311" w:rsidRDefault="003B1311" w:rsidP="003B1311">
      <w:pPr>
        <w:pStyle w:val="Poetry"/>
      </w:pPr>
    </w:p>
    <w:p w14:paraId="43F5F9C4" w14:textId="77777777" w:rsidR="003B1311" w:rsidRDefault="003A417A" w:rsidP="003B1311">
      <w:pPr>
        <w:pStyle w:val="Poetry"/>
      </w:pPr>
      <w:r w:rsidRPr="003B1311">
        <w:t xml:space="preserve">But, when they saw the ships that stemm’d the flood, </w:t>
      </w:r>
    </w:p>
    <w:p w14:paraId="46A49D46" w14:textId="6E54BD7B" w:rsidR="003A417A" w:rsidRPr="003B1311" w:rsidRDefault="003A417A" w:rsidP="003B1311">
      <w:pPr>
        <w:pStyle w:val="Poetry"/>
      </w:pPr>
      <w:r w:rsidRPr="003B1311">
        <w:t>And glitter’d thro’ the covert of the wood,</w:t>
      </w:r>
    </w:p>
    <w:p w14:paraId="787D7CED" w14:textId="77777777" w:rsidR="003B1311" w:rsidRDefault="003A417A" w:rsidP="003B1311">
      <w:pPr>
        <w:pStyle w:val="Poetry"/>
      </w:pPr>
      <w:r w:rsidRPr="003B1311">
        <w:t xml:space="preserve">They rose with fear, and left th’ unfinish’d feast, </w:t>
      </w:r>
    </w:p>
    <w:p w14:paraId="34326477" w14:textId="4E7BA533" w:rsidR="003A417A" w:rsidRPr="003B1311" w:rsidRDefault="003A417A" w:rsidP="003B1311">
      <w:pPr>
        <w:pStyle w:val="Poetry"/>
      </w:pPr>
      <w:r w:rsidRPr="003B1311">
        <w:t>Till dauntless Pallas reassur’d the rest</w:t>
      </w:r>
    </w:p>
    <w:p w14:paraId="0C450180" w14:textId="4C7D6161" w:rsidR="003A417A" w:rsidRPr="003B1311" w:rsidRDefault="003A417A" w:rsidP="003B1311">
      <w:pPr>
        <w:pStyle w:val="Poetry"/>
      </w:pPr>
      <w:r w:rsidRPr="003B1311">
        <w:t>To pay the rites. Himself without delay</w:t>
      </w:r>
    </w:p>
    <w:p w14:paraId="4E573DED" w14:textId="77777777" w:rsidR="003A417A" w:rsidRPr="003B1311" w:rsidRDefault="003A417A" w:rsidP="003B1311">
      <w:pPr>
        <w:pStyle w:val="Poetry"/>
      </w:pPr>
      <w:r w:rsidRPr="003B1311">
        <w:t xml:space="preserve">A jav’lin seiz’d, and singly took his </w:t>
      </w:r>
      <w:proofErr w:type="gramStart"/>
      <w:r w:rsidRPr="003B1311">
        <w:t>way;</w:t>
      </w:r>
      <w:proofErr w:type="gramEnd"/>
    </w:p>
    <w:p w14:paraId="03EF904F" w14:textId="77777777" w:rsidR="003A417A" w:rsidRPr="003B1311" w:rsidRDefault="003A417A" w:rsidP="003B1311">
      <w:pPr>
        <w:pStyle w:val="Poetry"/>
      </w:pPr>
      <w:r w:rsidRPr="003B1311">
        <w:t>Then gain’d a rising ground, and call’d from far:</w:t>
      </w:r>
    </w:p>
    <w:p w14:paraId="0501D714" w14:textId="77777777" w:rsidR="003B1311" w:rsidRDefault="003A417A" w:rsidP="003B1311">
      <w:pPr>
        <w:pStyle w:val="Poetry"/>
      </w:pPr>
      <w:r w:rsidRPr="003B1311">
        <w:t xml:space="preserve">“Resolve me, strangers, whence, and what you </w:t>
      </w:r>
      <w:proofErr w:type="gramStart"/>
      <w:r w:rsidRPr="003B1311">
        <w:t>are;</w:t>
      </w:r>
      <w:proofErr w:type="gramEnd"/>
      <w:r w:rsidRPr="003B1311">
        <w:t xml:space="preserve"> </w:t>
      </w:r>
    </w:p>
    <w:p w14:paraId="187FC6B2" w14:textId="010DAF11" w:rsidR="003A417A" w:rsidRPr="003B1311" w:rsidRDefault="003A417A" w:rsidP="003B1311">
      <w:pPr>
        <w:pStyle w:val="Poetry"/>
      </w:pPr>
      <w:r w:rsidRPr="003B1311">
        <w:t>Your bus’ness here; and bring you peace or war?”</w:t>
      </w:r>
    </w:p>
    <w:p w14:paraId="78F663A4" w14:textId="58367727" w:rsidR="003A417A" w:rsidRPr="003B1311" w:rsidRDefault="003A417A" w:rsidP="003B1311">
      <w:pPr>
        <w:pStyle w:val="Poetry"/>
      </w:pPr>
      <w:r w:rsidRPr="003B1311">
        <w:t>High on the stern Aeneas his stand,</w:t>
      </w:r>
    </w:p>
    <w:p w14:paraId="1F5987A3" w14:textId="77777777" w:rsidR="003A417A" w:rsidRPr="003B1311" w:rsidRDefault="003A417A" w:rsidP="003B1311">
      <w:pPr>
        <w:pStyle w:val="Poetry"/>
      </w:pPr>
      <w:r w:rsidRPr="003B1311">
        <w:t>And held a branch of olive in his hand,</w:t>
      </w:r>
    </w:p>
    <w:p w14:paraId="48B531D6" w14:textId="77777777" w:rsidR="003A417A" w:rsidRPr="003B1311" w:rsidRDefault="003A417A" w:rsidP="003B1311">
      <w:pPr>
        <w:pStyle w:val="Poetry"/>
      </w:pPr>
      <w:r w:rsidRPr="003B1311">
        <w:t>While thus he spoke: “The Phrygians’ arms you see,</w:t>
      </w:r>
    </w:p>
    <w:p w14:paraId="66F62D75" w14:textId="77777777" w:rsidR="003A417A" w:rsidRPr="003B1311" w:rsidRDefault="003A417A" w:rsidP="003B1311">
      <w:pPr>
        <w:pStyle w:val="Poetry"/>
      </w:pPr>
      <w:r w:rsidRPr="003B1311">
        <w:t>Expell’d from Troy, provok’d in Italy</w:t>
      </w:r>
    </w:p>
    <w:p w14:paraId="0D3AD233" w14:textId="77777777" w:rsidR="003A417A" w:rsidRPr="003B1311" w:rsidRDefault="003A417A" w:rsidP="003B1311">
      <w:pPr>
        <w:pStyle w:val="Poetry"/>
      </w:pPr>
      <w:r w:rsidRPr="003B1311">
        <w:t xml:space="preserve">By Latian foes, with war unjustly </w:t>
      </w:r>
      <w:proofErr w:type="gramStart"/>
      <w:r w:rsidRPr="003B1311">
        <w:t>made;</w:t>
      </w:r>
      <w:proofErr w:type="gramEnd"/>
    </w:p>
    <w:p w14:paraId="249EA933" w14:textId="6F11C4FA" w:rsidR="003A417A" w:rsidRPr="003B1311" w:rsidRDefault="003A417A" w:rsidP="003B1311">
      <w:pPr>
        <w:pStyle w:val="Poetry"/>
      </w:pPr>
      <w:r w:rsidRPr="003B1311">
        <w:t>At first affianc’d, and at last betray’d.</w:t>
      </w:r>
    </w:p>
    <w:p w14:paraId="05F0B6BF" w14:textId="77777777" w:rsidR="003B1311" w:rsidRDefault="003A417A" w:rsidP="003B1311">
      <w:pPr>
        <w:pStyle w:val="Poetry"/>
      </w:pPr>
      <w:r w:rsidRPr="003B1311">
        <w:t xml:space="preserve">This message bear: The Trojans and their chief </w:t>
      </w:r>
    </w:p>
    <w:p w14:paraId="43669ABA" w14:textId="77777777" w:rsidR="003B1311" w:rsidRDefault="003A417A" w:rsidP="003B1311">
      <w:pPr>
        <w:pStyle w:val="Poetry"/>
      </w:pPr>
      <w:r w:rsidRPr="003B1311">
        <w:t xml:space="preserve">Bring holy </w:t>
      </w:r>
      <w:proofErr w:type="gramStart"/>
      <w:r w:rsidRPr="003B1311">
        <w:t>peace, and</w:t>
      </w:r>
      <w:proofErr w:type="gramEnd"/>
      <w:r w:rsidRPr="003B1311">
        <w:t xml:space="preserve"> beg the king’s relief.” </w:t>
      </w:r>
    </w:p>
    <w:p w14:paraId="16EC1DD1" w14:textId="77777777" w:rsidR="003B1311" w:rsidRDefault="003A417A" w:rsidP="003B1311">
      <w:pPr>
        <w:pStyle w:val="Poetry"/>
      </w:pPr>
      <w:r w:rsidRPr="003B1311">
        <w:t xml:space="preserve">Struck with so great a name, and all on fire, </w:t>
      </w:r>
    </w:p>
    <w:p w14:paraId="75CDC59E" w14:textId="524AB41A" w:rsidR="003A417A" w:rsidRPr="003B1311" w:rsidRDefault="003A417A" w:rsidP="003B1311">
      <w:pPr>
        <w:pStyle w:val="Poetry"/>
      </w:pPr>
      <w:r w:rsidRPr="003B1311">
        <w:t>The youth replies: “Whatever you require,</w:t>
      </w:r>
    </w:p>
    <w:p w14:paraId="72233229" w14:textId="5F5A0749" w:rsidR="003A417A" w:rsidRPr="003B1311" w:rsidRDefault="003A417A" w:rsidP="003B1311">
      <w:pPr>
        <w:pStyle w:val="Poetry"/>
      </w:pPr>
      <w:r w:rsidRPr="003B1311">
        <w:t>Your fame exacts. Upon our shores descend.</w:t>
      </w:r>
    </w:p>
    <w:p w14:paraId="0B869A37" w14:textId="77777777" w:rsidR="003B1311" w:rsidRDefault="003A417A" w:rsidP="003B1311">
      <w:pPr>
        <w:pStyle w:val="Poetry"/>
      </w:pPr>
      <w:r w:rsidRPr="003B1311">
        <w:t xml:space="preserve">A welcome guest, and, what you wish, a friend.” </w:t>
      </w:r>
    </w:p>
    <w:p w14:paraId="5EFADB85" w14:textId="77777777" w:rsidR="003B1311" w:rsidRDefault="003A417A" w:rsidP="003B1311">
      <w:pPr>
        <w:pStyle w:val="Poetry"/>
      </w:pPr>
      <w:r w:rsidRPr="003B1311">
        <w:t xml:space="preserve">He said, </w:t>
      </w:r>
      <w:proofErr w:type="gramStart"/>
      <w:r w:rsidRPr="003B1311">
        <w:t>and,</w:t>
      </w:r>
      <w:proofErr w:type="gramEnd"/>
      <w:r w:rsidRPr="003B1311">
        <w:t xml:space="preserve"> downward hasting to the strand,</w:t>
      </w:r>
    </w:p>
    <w:p w14:paraId="4B484129" w14:textId="02A904AB" w:rsidR="003A417A" w:rsidRDefault="003A417A" w:rsidP="003B1311">
      <w:pPr>
        <w:pStyle w:val="Poetry"/>
      </w:pPr>
      <w:r w:rsidRPr="003B1311">
        <w:t>Embrac’d the stranger prince, and join’d his hand.</w:t>
      </w:r>
    </w:p>
    <w:p w14:paraId="2924C6B3" w14:textId="77777777" w:rsidR="003B1311" w:rsidRPr="003B1311" w:rsidRDefault="003B1311" w:rsidP="003B1311">
      <w:pPr>
        <w:pStyle w:val="Poetry"/>
      </w:pPr>
    </w:p>
    <w:p w14:paraId="2DF89BE3" w14:textId="77777777" w:rsidR="003A417A" w:rsidRPr="003B1311" w:rsidRDefault="003A417A" w:rsidP="003B1311">
      <w:pPr>
        <w:pStyle w:val="Poetry"/>
      </w:pPr>
      <w:r w:rsidRPr="003B1311">
        <w:t>Conducted to the grove, Aeneas broke</w:t>
      </w:r>
    </w:p>
    <w:p w14:paraId="35810CB6" w14:textId="0D264162" w:rsidR="003A417A" w:rsidRPr="003B1311" w:rsidRDefault="003A417A" w:rsidP="003B1311">
      <w:pPr>
        <w:pStyle w:val="Poetry"/>
      </w:pPr>
      <w:r w:rsidRPr="003B1311">
        <w:t>The silence first, and thus the king bespoke:</w:t>
      </w:r>
    </w:p>
    <w:p w14:paraId="17F98B91" w14:textId="77777777" w:rsidR="003B1311" w:rsidRDefault="003A417A" w:rsidP="003B1311">
      <w:pPr>
        <w:pStyle w:val="Poetry"/>
      </w:pPr>
      <w:r w:rsidRPr="003B1311">
        <w:t xml:space="preserve">“Best of the Greeks, to whom, by fate’s command, </w:t>
      </w:r>
    </w:p>
    <w:p w14:paraId="56226697" w14:textId="77777777" w:rsidR="003B1311" w:rsidRDefault="003A417A" w:rsidP="003B1311">
      <w:pPr>
        <w:pStyle w:val="Poetry"/>
      </w:pPr>
      <w:r w:rsidRPr="003B1311">
        <w:t xml:space="preserve">I bear these peaceful branches in my hand, </w:t>
      </w:r>
    </w:p>
    <w:p w14:paraId="32D17344" w14:textId="5B6BEAFA" w:rsidR="003A417A" w:rsidRPr="003B1311" w:rsidRDefault="003A417A" w:rsidP="003B1311">
      <w:pPr>
        <w:pStyle w:val="Poetry"/>
      </w:pPr>
      <w:r w:rsidRPr="003B1311">
        <w:t>Undaunted I approach you, tho’ I know</w:t>
      </w:r>
    </w:p>
    <w:p w14:paraId="283FC6AE" w14:textId="77777777" w:rsidR="003A417A" w:rsidRPr="003B1311" w:rsidRDefault="003A417A" w:rsidP="003B1311">
      <w:pPr>
        <w:pStyle w:val="Poetry"/>
      </w:pPr>
      <w:r w:rsidRPr="003B1311">
        <w:t xml:space="preserve">Your birth is Grecian, and your land my </w:t>
      </w:r>
      <w:proofErr w:type="gramStart"/>
      <w:r w:rsidRPr="003B1311">
        <w:t>foe;</w:t>
      </w:r>
      <w:proofErr w:type="gramEnd"/>
    </w:p>
    <w:p w14:paraId="31B5C5EC" w14:textId="23ADE8CA" w:rsidR="003A417A" w:rsidRPr="003B1311" w:rsidRDefault="003A417A" w:rsidP="003B1311">
      <w:pPr>
        <w:pStyle w:val="Poetry"/>
      </w:pPr>
      <w:r w:rsidRPr="003B1311">
        <w:t>From Atreus tho’ your ancient lineage came,</w:t>
      </w:r>
    </w:p>
    <w:p w14:paraId="5EA8B8D6" w14:textId="77777777" w:rsidR="003B1311" w:rsidRDefault="003A417A" w:rsidP="003B1311">
      <w:pPr>
        <w:pStyle w:val="Poetry"/>
      </w:pPr>
      <w:r w:rsidRPr="003B1311">
        <w:t xml:space="preserve">And both the brother kings your kindred </w:t>
      </w:r>
      <w:proofErr w:type="gramStart"/>
      <w:r w:rsidRPr="003B1311">
        <w:t>claim;</w:t>
      </w:r>
      <w:proofErr w:type="gramEnd"/>
      <w:r w:rsidRPr="003B1311">
        <w:t xml:space="preserve"> </w:t>
      </w:r>
    </w:p>
    <w:p w14:paraId="52787C57" w14:textId="77777777" w:rsidR="003B1311" w:rsidRDefault="003A417A" w:rsidP="003B1311">
      <w:pPr>
        <w:pStyle w:val="Poetry"/>
      </w:pPr>
      <w:r w:rsidRPr="003B1311">
        <w:lastRenderedPageBreak/>
        <w:t xml:space="preserve">Yet, my self-conscious worth, your high renown, </w:t>
      </w:r>
    </w:p>
    <w:p w14:paraId="03821869" w14:textId="77777777" w:rsidR="003B1311" w:rsidRDefault="003A417A" w:rsidP="003B1311">
      <w:pPr>
        <w:pStyle w:val="Poetry"/>
      </w:pPr>
      <w:r w:rsidRPr="003B1311">
        <w:t xml:space="preserve">Your virtue, thro’ the neighb’ring nations blown, </w:t>
      </w:r>
    </w:p>
    <w:p w14:paraId="2576B7DE" w14:textId="7346F06A" w:rsidR="003A417A" w:rsidRPr="003B1311" w:rsidRDefault="003A417A" w:rsidP="003B1311">
      <w:pPr>
        <w:pStyle w:val="Poetry"/>
      </w:pPr>
      <w:r w:rsidRPr="003B1311">
        <w:t>Our fathers’ mingled blood, Apollo’s voice,</w:t>
      </w:r>
    </w:p>
    <w:p w14:paraId="56787DEA" w14:textId="1535A3C2" w:rsidR="003A417A" w:rsidRPr="003B1311" w:rsidRDefault="003A417A" w:rsidP="003B1311">
      <w:pPr>
        <w:pStyle w:val="Poetry"/>
      </w:pPr>
      <w:r w:rsidRPr="003B1311">
        <w:t>Have led me hither, less by need than choice.</w:t>
      </w:r>
    </w:p>
    <w:p w14:paraId="678351AC" w14:textId="77777777" w:rsidR="003A417A" w:rsidRPr="003B1311" w:rsidRDefault="003A417A" w:rsidP="003B1311">
      <w:pPr>
        <w:pStyle w:val="Poetry"/>
      </w:pPr>
      <w:r w:rsidRPr="003B1311">
        <w:t>Our founder Dardanus, as fame has sung,</w:t>
      </w:r>
    </w:p>
    <w:p w14:paraId="33E12141" w14:textId="77777777" w:rsidR="003A417A" w:rsidRPr="003B1311" w:rsidRDefault="003A417A" w:rsidP="003B1311">
      <w:pPr>
        <w:pStyle w:val="Poetry"/>
      </w:pPr>
      <w:r w:rsidRPr="003B1311">
        <w:t>And Greeks acknowledge, from Electra sprung:</w:t>
      </w:r>
    </w:p>
    <w:p w14:paraId="5EC5986C" w14:textId="77777777" w:rsidR="003A417A" w:rsidRPr="003B1311" w:rsidRDefault="003A417A" w:rsidP="003B1311">
      <w:pPr>
        <w:pStyle w:val="Poetry"/>
      </w:pPr>
      <w:r w:rsidRPr="003B1311">
        <w:t xml:space="preserve">Electra from the loins of Atlas </w:t>
      </w:r>
      <w:proofErr w:type="gramStart"/>
      <w:r w:rsidRPr="003B1311">
        <w:t>came;</w:t>
      </w:r>
      <w:proofErr w:type="gramEnd"/>
    </w:p>
    <w:p w14:paraId="5D7550F5" w14:textId="77777777" w:rsidR="003A417A" w:rsidRPr="003B1311" w:rsidRDefault="003A417A" w:rsidP="003B1311">
      <w:pPr>
        <w:pStyle w:val="Poetry"/>
      </w:pPr>
      <w:r w:rsidRPr="003B1311">
        <w:t>Atlas, whose head sustains the starry frame.</w:t>
      </w:r>
    </w:p>
    <w:p w14:paraId="78AFAC27" w14:textId="41E9F281" w:rsidR="003A417A" w:rsidRPr="003B1311" w:rsidRDefault="003A417A" w:rsidP="003B1311">
      <w:pPr>
        <w:pStyle w:val="Poetry"/>
      </w:pPr>
      <w:r w:rsidRPr="003B1311">
        <w:t>Your sire is Mercury, whom long before</w:t>
      </w:r>
    </w:p>
    <w:p w14:paraId="4050C23B" w14:textId="77777777" w:rsidR="003B1311" w:rsidRDefault="003A417A" w:rsidP="003B1311">
      <w:pPr>
        <w:pStyle w:val="Poetry"/>
      </w:pPr>
      <w:r w:rsidRPr="003B1311">
        <w:t xml:space="preserve">On cold Cyllene’s top fair Maia bore. </w:t>
      </w:r>
    </w:p>
    <w:p w14:paraId="066C5C9E" w14:textId="470906A5" w:rsidR="003A417A" w:rsidRPr="003B1311" w:rsidRDefault="003A417A" w:rsidP="003B1311">
      <w:pPr>
        <w:pStyle w:val="Poetry"/>
      </w:pPr>
      <w:r w:rsidRPr="003B1311">
        <w:t>Maia the fair, on fame if we rely,</w:t>
      </w:r>
    </w:p>
    <w:p w14:paraId="0629C409" w14:textId="77777777" w:rsidR="003A417A" w:rsidRPr="003B1311" w:rsidRDefault="003A417A" w:rsidP="003B1311">
      <w:pPr>
        <w:pStyle w:val="Poetry"/>
      </w:pPr>
      <w:r w:rsidRPr="003B1311">
        <w:t>Was Atlas’ daughter, who sustains the sky.</w:t>
      </w:r>
    </w:p>
    <w:p w14:paraId="0B524E50" w14:textId="77777777" w:rsidR="003A417A" w:rsidRPr="003B1311" w:rsidRDefault="003A417A" w:rsidP="003B1311">
      <w:pPr>
        <w:pStyle w:val="Poetry"/>
      </w:pPr>
      <w:proofErr w:type="gramStart"/>
      <w:r w:rsidRPr="003B1311">
        <w:t>Thus</w:t>
      </w:r>
      <w:proofErr w:type="gramEnd"/>
      <w:r w:rsidRPr="003B1311">
        <w:t xml:space="preserve"> from one common source our streams divide;</w:t>
      </w:r>
    </w:p>
    <w:p w14:paraId="6F92F9A6" w14:textId="550A367D" w:rsidR="003A417A" w:rsidRPr="003B1311" w:rsidRDefault="003A417A" w:rsidP="003B1311">
      <w:pPr>
        <w:pStyle w:val="Poetry"/>
      </w:pPr>
      <w:r w:rsidRPr="003B1311">
        <w:t>Ours is the Trojan, yours th’ Arcadian side.</w:t>
      </w:r>
    </w:p>
    <w:p w14:paraId="415BAFB8" w14:textId="77777777" w:rsidR="003B1311" w:rsidRDefault="003A417A" w:rsidP="003B1311">
      <w:pPr>
        <w:pStyle w:val="Poetry"/>
      </w:pPr>
      <w:r w:rsidRPr="003B1311">
        <w:t xml:space="preserve">Rais’d by these hopes, I sent no news before, </w:t>
      </w:r>
    </w:p>
    <w:p w14:paraId="7480440C" w14:textId="03D945E9" w:rsidR="003A417A" w:rsidRPr="003B1311" w:rsidRDefault="003A417A" w:rsidP="003B1311">
      <w:pPr>
        <w:pStyle w:val="Poetry"/>
      </w:pPr>
      <w:r w:rsidRPr="003B1311">
        <w:t xml:space="preserve">Nor ask’d your leave, nor did your faith </w:t>
      </w:r>
      <w:proofErr w:type="gramStart"/>
      <w:r w:rsidRPr="003B1311">
        <w:t>implore;</w:t>
      </w:r>
      <w:proofErr w:type="gramEnd"/>
    </w:p>
    <w:p w14:paraId="0C6F3E58" w14:textId="77777777" w:rsidR="003B1311" w:rsidRDefault="003A417A" w:rsidP="003B1311">
      <w:pPr>
        <w:pStyle w:val="Poetry"/>
      </w:pPr>
      <w:r w:rsidRPr="003B1311">
        <w:t xml:space="preserve">But come, without a pledge, my own ambassador. </w:t>
      </w:r>
    </w:p>
    <w:p w14:paraId="77BF6C2E" w14:textId="757108E5" w:rsidR="003A417A" w:rsidRPr="003B1311" w:rsidRDefault="003A417A" w:rsidP="003B1311">
      <w:pPr>
        <w:pStyle w:val="Poetry"/>
      </w:pPr>
      <w:r w:rsidRPr="003B1311">
        <w:t>The same Rutulians, who with arms pursue</w:t>
      </w:r>
    </w:p>
    <w:p w14:paraId="05A6093D" w14:textId="67213A92" w:rsidR="003A417A" w:rsidRPr="003B1311" w:rsidRDefault="003A417A" w:rsidP="003B1311">
      <w:pPr>
        <w:pStyle w:val="Poetry"/>
      </w:pPr>
      <w:proofErr w:type="gramStart"/>
      <w:r w:rsidRPr="003B1311">
        <w:t>The Trojan race,</w:t>
      </w:r>
      <w:proofErr w:type="gramEnd"/>
      <w:r w:rsidRPr="003B1311">
        <w:t xml:space="preserve"> are equal foes to you.</w:t>
      </w:r>
    </w:p>
    <w:p w14:paraId="69B1B2F9" w14:textId="77777777" w:rsidR="003B1311" w:rsidRDefault="003A417A" w:rsidP="003B1311">
      <w:pPr>
        <w:pStyle w:val="Poetry"/>
      </w:pPr>
      <w:r w:rsidRPr="003B1311">
        <w:t xml:space="preserve">Our host expell’d, what farther force can stay </w:t>
      </w:r>
    </w:p>
    <w:p w14:paraId="4DBD2B9F" w14:textId="00D0EA1B" w:rsidR="003A417A" w:rsidRPr="003B1311" w:rsidRDefault="003A417A" w:rsidP="003B1311">
      <w:pPr>
        <w:pStyle w:val="Poetry"/>
      </w:pPr>
      <w:r w:rsidRPr="003B1311">
        <w:t>The victor troops from universal sway?</w:t>
      </w:r>
    </w:p>
    <w:p w14:paraId="6A063E89" w14:textId="77777777" w:rsidR="003B1311" w:rsidRDefault="003A417A" w:rsidP="003B1311">
      <w:pPr>
        <w:pStyle w:val="Poetry"/>
      </w:pPr>
      <w:r w:rsidRPr="003B1311">
        <w:t xml:space="preserve">Then will they stretch their pow’r athwart the land, </w:t>
      </w:r>
    </w:p>
    <w:p w14:paraId="6D3F5105" w14:textId="612BD7E4" w:rsidR="003A417A" w:rsidRPr="003B1311" w:rsidRDefault="003A417A" w:rsidP="003B1311">
      <w:pPr>
        <w:pStyle w:val="Poetry"/>
      </w:pPr>
      <w:r w:rsidRPr="003B1311">
        <w:t xml:space="preserve">And </w:t>
      </w:r>
      <w:proofErr w:type="gramStart"/>
      <w:r w:rsidRPr="003B1311">
        <w:t>either sea</w:t>
      </w:r>
      <w:proofErr w:type="gramEnd"/>
      <w:r w:rsidRPr="003B1311">
        <w:t xml:space="preserve"> from side to side command.</w:t>
      </w:r>
    </w:p>
    <w:p w14:paraId="311419FD" w14:textId="7A1687C3" w:rsidR="003A417A" w:rsidRPr="003B1311" w:rsidRDefault="003A417A" w:rsidP="003B1311">
      <w:pPr>
        <w:pStyle w:val="Poetry"/>
      </w:pPr>
      <w:r w:rsidRPr="003B1311">
        <w:t xml:space="preserve">Receive our offer’d faith, and give us </w:t>
      </w:r>
      <w:proofErr w:type="gramStart"/>
      <w:r w:rsidRPr="003B1311">
        <w:t>thine;</w:t>
      </w:r>
      <w:proofErr w:type="gramEnd"/>
    </w:p>
    <w:p w14:paraId="6B35CB69" w14:textId="77777777" w:rsidR="003A417A" w:rsidRPr="003B1311" w:rsidRDefault="003A417A" w:rsidP="003B1311">
      <w:pPr>
        <w:pStyle w:val="Poetry"/>
      </w:pPr>
      <w:r w:rsidRPr="003B1311">
        <w:t>Ours is a gen’rous and experience’d line:</w:t>
      </w:r>
    </w:p>
    <w:p w14:paraId="75F0D7D3" w14:textId="77777777" w:rsidR="003B1311" w:rsidRDefault="003A417A" w:rsidP="003B1311">
      <w:pPr>
        <w:pStyle w:val="Poetry"/>
      </w:pPr>
      <w:r w:rsidRPr="003B1311">
        <w:t xml:space="preserve">We want not hearts nor bodies for the </w:t>
      </w:r>
      <w:proofErr w:type="gramStart"/>
      <w:r w:rsidRPr="003B1311">
        <w:t>war;</w:t>
      </w:r>
      <w:proofErr w:type="gramEnd"/>
      <w:r w:rsidRPr="003B1311">
        <w:t xml:space="preserve"> </w:t>
      </w:r>
    </w:p>
    <w:p w14:paraId="09C96672" w14:textId="4D634F95" w:rsidR="003A417A" w:rsidRPr="003B1311" w:rsidRDefault="003A417A" w:rsidP="003B1311">
      <w:pPr>
        <w:pStyle w:val="Poetry"/>
      </w:pPr>
      <w:r w:rsidRPr="003B1311">
        <w:t>In council cautious, and in fields we dare.”</w:t>
      </w:r>
    </w:p>
    <w:p w14:paraId="6985D0EE" w14:textId="77777777" w:rsidR="003B1311" w:rsidRDefault="003B1311" w:rsidP="003B1311">
      <w:pPr>
        <w:pStyle w:val="Poetry"/>
      </w:pPr>
    </w:p>
    <w:p w14:paraId="0E6BDB17" w14:textId="3394AB8B" w:rsidR="003A417A" w:rsidRPr="003B1311" w:rsidRDefault="003A417A" w:rsidP="003B1311">
      <w:pPr>
        <w:pStyle w:val="Poetry"/>
      </w:pPr>
      <w:r w:rsidRPr="003B1311">
        <w:t xml:space="preserve">He </w:t>
      </w:r>
      <w:proofErr w:type="gramStart"/>
      <w:r w:rsidRPr="003B1311">
        <w:t>said;</w:t>
      </w:r>
      <w:proofErr w:type="gramEnd"/>
      <w:r w:rsidRPr="003B1311">
        <w:t xml:space="preserve"> and while spoke, with piercing eyes</w:t>
      </w:r>
    </w:p>
    <w:p w14:paraId="5AC0B342" w14:textId="4AA6C121" w:rsidR="003A417A" w:rsidRPr="003B1311" w:rsidRDefault="003A417A" w:rsidP="003B1311">
      <w:pPr>
        <w:pStyle w:val="Poetry"/>
      </w:pPr>
      <w:r w:rsidRPr="003B1311">
        <w:t>Evander view’d the man with vast surprise,</w:t>
      </w:r>
    </w:p>
    <w:p w14:paraId="2DA9C3C5" w14:textId="77777777" w:rsidR="003A417A" w:rsidRPr="003B1311" w:rsidRDefault="003A417A" w:rsidP="003B1311">
      <w:pPr>
        <w:pStyle w:val="Poetry"/>
      </w:pPr>
      <w:r w:rsidRPr="003B1311">
        <w:t>Pleas’d with his action, ravish’d with his face:</w:t>
      </w:r>
    </w:p>
    <w:p w14:paraId="64C81968" w14:textId="77777777" w:rsidR="003A417A" w:rsidRPr="003B1311" w:rsidRDefault="003A417A" w:rsidP="003B1311">
      <w:pPr>
        <w:pStyle w:val="Poetry"/>
      </w:pPr>
      <w:r w:rsidRPr="003B1311">
        <w:t>Then answer’d briefly, with a royal grace:</w:t>
      </w:r>
    </w:p>
    <w:p w14:paraId="6B839780" w14:textId="77777777" w:rsidR="003A417A" w:rsidRPr="003B1311" w:rsidRDefault="003A417A" w:rsidP="003B1311">
      <w:pPr>
        <w:pStyle w:val="Poetry"/>
      </w:pPr>
      <w:r w:rsidRPr="003B1311">
        <w:t>“O valiant leader of the Trojan line,</w:t>
      </w:r>
    </w:p>
    <w:p w14:paraId="3257F8D8" w14:textId="77777777" w:rsidR="003A417A" w:rsidRPr="003B1311" w:rsidRDefault="003A417A" w:rsidP="003B1311">
      <w:pPr>
        <w:pStyle w:val="Poetry"/>
      </w:pPr>
      <w:r w:rsidRPr="003B1311">
        <w:t>In whom the features of thy father shine,</w:t>
      </w:r>
    </w:p>
    <w:p w14:paraId="73F24D4F" w14:textId="651DD567" w:rsidR="003A417A" w:rsidRPr="003B1311" w:rsidRDefault="003A417A" w:rsidP="003B1311">
      <w:pPr>
        <w:pStyle w:val="Poetry"/>
      </w:pPr>
      <w:r w:rsidRPr="003B1311">
        <w:t>How I recall Anchises! how I see</w:t>
      </w:r>
    </w:p>
    <w:p w14:paraId="006FAEA8" w14:textId="77777777" w:rsidR="003B1311" w:rsidRDefault="003A417A" w:rsidP="003B1311">
      <w:pPr>
        <w:pStyle w:val="Poetry"/>
      </w:pPr>
      <w:r w:rsidRPr="003B1311">
        <w:lastRenderedPageBreak/>
        <w:t xml:space="preserve">His motions, mien, and all my friend, in thee! </w:t>
      </w:r>
    </w:p>
    <w:p w14:paraId="318CBD8C" w14:textId="4490C202" w:rsidR="003A417A" w:rsidRPr="003B1311" w:rsidRDefault="003A417A" w:rsidP="003B1311">
      <w:pPr>
        <w:pStyle w:val="Poetry"/>
      </w:pPr>
      <w:r w:rsidRPr="003B1311">
        <w:t>Long tho’ it be, ‘t is fresh within my mind,</w:t>
      </w:r>
    </w:p>
    <w:p w14:paraId="3C5D9278" w14:textId="77777777" w:rsidR="005A3786" w:rsidRDefault="003A417A" w:rsidP="005A3786">
      <w:pPr>
        <w:pStyle w:val="Poetry"/>
      </w:pPr>
      <w:r w:rsidRPr="005A3786">
        <w:t xml:space="preserve">When Priam to his sister’s court design’d </w:t>
      </w:r>
    </w:p>
    <w:p w14:paraId="03003E09" w14:textId="455A82ED" w:rsidR="003A417A" w:rsidRPr="005A3786" w:rsidRDefault="003A417A" w:rsidP="005A3786">
      <w:pPr>
        <w:pStyle w:val="Poetry"/>
      </w:pPr>
      <w:r w:rsidRPr="005A3786">
        <w:t>A welcome visit, with a friendly stay,</w:t>
      </w:r>
    </w:p>
    <w:p w14:paraId="3B588C4D" w14:textId="0B8FA9E5" w:rsidR="003A417A" w:rsidRPr="005A3786" w:rsidRDefault="003A417A" w:rsidP="005A3786">
      <w:pPr>
        <w:pStyle w:val="Poetry"/>
      </w:pPr>
      <w:r w:rsidRPr="005A3786">
        <w:t>And thro’ th’ Arcadian kingdom took his way.</w:t>
      </w:r>
    </w:p>
    <w:p w14:paraId="3354B4E9" w14:textId="77777777" w:rsidR="005A3786" w:rsidRDefault="003A417A" w:rsidP="005A3786">
      <w:pPr>
        <w:pStyle w:val="Poetry"/>
      </w:pPr>
      <w:r w:rsidRPr="005A3786">
        <w:t xml:space="preserve">Then, past a boy, the callow down began </w:t>
      </w:r>
    </w:p>
    <w:p w14:paraId="3410F911" w14:textId="77777777" w:rsidR="005A3786" w:rsidRDefault="003A417A" w:rsidP="005A3786">
      <w:pPr>
        <w:pStyle w:val="Poetry"/>
      </w:pPr>
      <w:r w:rsidRPr="005A3786">
        <w:t xml:space="preserve">To shade my </w:t>
      </w:r>
      <w:proofErr w:type="gramStart"/>
      <w:r w:rsidRPr="005A3786">
        <w:t>chin, and</w:t>
      </w:r>
      <w:proofErr w:type="gramEnd"/>
      <w:r w:rsidRPr="005A3786">
        <w:t xml:space="preserve"> call me first a man. </w:t>
      </w:r>
    </w:p>
    <w:p w14:paraId="4F0B462F" w14:textId="53AD227D" w:rsidR="003A417A" w:rsidRPr="005A3786" w:rsidRDefault="003A417A" w:rsidP="005A3786">
      <w:pPr>
        <w:pStyle w:val="Poetry"/>
      </w:pPr>
      <w:r w:rsidRPr="005A3786">
        <w:t>I saw the shining train with vast delight,</w:t>
      </w:r>
    </w:p>
    <w:p w14:paraId="7E904C3E" w14:textId="77777777" w:rsidR="003A417A" w:rsidRPr="005A3786" w:rsidRDefault="003A417A" w:rsidP="005A3786">
      <w:pPr>
        <w:pStyle w:val="Poetry"/>
      </w:pPr>
      <w:r w:rsidRPr="005A3786">
        <w:t>And Priam’s goodly person pleas’d my sight:</w:t>
      </w:r>
    </w:p>
    <w:p w14:paraId="00C9D832" w14:textId="6A90B025" w:rsidR="003A417A" w:rsidRPr="005A3786" w:rsidRDefault="003A417A" w:rsidP="005A3786">
      <w:pPr>
        <w:pStyle w:val="Poetry"/>
      </w:pPr>
      <w:r w:rsidRPr="005A3786">
        <w:t>But great Anchises, far above the rest,</w:t>
      </w:r>
    </w:p>
    <w:p w14:paraId="7EBADE5C" w14:textId="77777777" w:rsidR="005A3786" w:rsidRDefault="003A417A" w:rsidP="005A3786">
      <w:pPr>
        <w:pStyle w:val="Poetry"/>
      </w:pPr>
      <w:r w:rsidRPr="005A3786">
        <w:t>With awful wonder fir’d my youthful breast.</w:t>
      </w:r>
    </w:p>
    <w:p w14:paraId="5A779868" w14:textId="4BC27978" w:rsidR="003A417A" w:rsidRPr="005A3786" w:rsidRDefault="003A417A" w:rsidP="005A3786">
      <w:pPr>
        <w:pStyle w:val="Poetry"/>
      </w:pPr>
      <w:r w:rsidRPr="005A3786">
        <w:t xml:space="preserve"> I long’d to join in friendship’s holy bands</w:t>
      </w:r>
    </w:p>
    <w:p w14:paraId="06EC77F2" w14:textId="77777777" w:rsidR="005A3786" w:rsidRDefault="003A417A" w:rsidP="005A3786">
      <w:pPr>
        <w:pStyle w:val="Poetry"/>
      </w:pPr>
      <w:r w:rsidRPr="005A3786">
        <w:t xml:space="preserve">Our mutual </w:t>
      </w:r>
      <w:proofErr w:type="gramStart"/>
      <w:r w:rsidRPr="005A3786">
        <w:t>hearts, and</w:t>
      </w:r>
      <w:proofErr w:type="gramEnd"/>
      <w:r w:rsidRPr="005A3786">
        <w:t xml:space="preserve"> plight our mutual hands. </w:t>
      </w:r>
    </w:p>
    <w:p w14:paraId="391EA7FF" w14:textId="61F17398" w:rsidR="003A417A" w:rsidRPr="005A3786" w:rsidRDefault="003A417A" w:rsidP="005A3786">
      <w:pPr>
        <w:pStyle w:val="Poetry"/>
      </w:pPr>
      <w:r w:rsidRPr="005A3786">
        <w:t>I first accosted him: I sued, I sought,</w:t>
      </w:r>
    </w:p>
    <w:p w14:paraId="681FBB40" w14:textId="6084B70E" w:rsidR="003A417A" w:rsidRPr="005A3786" w:rsidRDefault="003A417A" w:rsidP="005A3786">
      <w:pPr>
        <w:pStyle w:val="Poetry"/>
      </w:pPr>
      <w:r w:rsidRPr="005A3786">
        <w:t>And, with a loving force, to Pheneus brought.</w:t>
      </w:r>
    </w:p>
    <w:p w14:paraId="76EC8B55" w14:textId="77777777" w:rsidR="005A3786" w:rsidRDefault="003A417A" w:rsidP="005A3786">
      <w:pPr>
        <w:pStyle w:val="Poetry"/>
      </w:pPr>
      <w:r w:rsidRPr="005A3786">
        <w:t xml:space="preserve">He gave me, when at length constrain’d to go, </w:t>
      </w:r>
    </w:p>
    <w:p w14:paraId="245F6962" w14:textId="5E6F8274" w:rsidR="003A417A" w:rsidRPr="005A3786" w:rsidRDefault="003A417A" w:rsidP="005A3786">
      <w:pPr>
        <w:pStyle w:val="Poetry"/>
      </w:pPr>
      <w:r w:rsidRPr="005A3786">
        <w:t>A Lycian quiver and a Gnossian bow,</w:t>
      </w:r>
    </w:p>
    <w:p w14:paraId="7B5A93FD" w14:textId="77777777" w:rsidR="003A417A" w:rsidRPr="005A3786" w:rsidRDefault="003A417A" w:rsidP="005A3786">
      <w:pPr>
        <w:pStyle w:val="Poetry"/>
      </w:pPr>
      <w:r w:rsidRPr="005A3786">
        <w:t>A vest embroider’d, glorious to behold,</w:t>
      </w:r>
    </w:p>
    <w:p w14:paraId="5CEC4460" w14:textId="77777777" w:rsidR="003A417A" w:rsidRPr="005A3786" w:rsidRDefault="003A417A" w:rsidP="005A3786">
      <w:pPr>
        <w:pStyle w:val="Poetry"/>
      </w:pPr>
      <w:r w:rsidRPr="005A3786">
        <w:t>And two rich bridles, with their bits of gold,</w:t>
      </w:r>
    </w:p>
    <w:p w14:paraId="6F07ED44" w14:textId="13F198AE" w:rsidR="003A417A" w:rsidRPr="005A3786" w:rsidRDefault="003A417A" w:rsidP="005A3786">
      <w:pPr>
        <w:pStyle w:val="Poetry"/>
      </w:pPr>
      <w:r w:rsidRPr="005A3786">
        <w:t>Which my son’s coursers in obedience hold.</w:t>
      </w:r>
    </w:p>
    <w:p w14:paraId="270AFD4D" w14:textId="77777777" w:rsidR="005A3786" w:rsidRDefault="003A417A" w:rsidP="005A3786">
      <w:pPr>
        <w:pStyle w:val="Poetry"/>
      </w:pPr>
      <w:r w:rsidRPr="005A3786">
        <w:t xml:space="preserve">The league you ask, I offer, as your </w:t>
      </w:r>
      <w:proofErr w:type="gramStart"/>
      <w:r w:rsidRPr="005A3786">
        <w:t>right;</w:t>
      </w:r>
      <w:proofErr w:type="gramEnd"/>
      <w:r w:rsidRPr="005A3786">
        <w:t xml:space="preserve"> </w:t>
      </w:r>
    </w:p>
    <w:p w14:paraId="177FEC1E" w14:textId="77777777" w:rsidR="005A3786" w:rsidRDefault="003A417A" w:rsidP="005A3786">
      <w:pPr>
        <w:pStyle w:val="Poetry"/>
      </w:pPr>
      <w:r w:rsidRPr="005A3786">
        <w:t xml:space="preserve">And, when to-morrow’s sun reveals the light, </w:t>
      </w:r>
    </w:p>
    <w:p w14:paraId="1E26341B" w14:textId="6BA441DF" w:rsidR="003A417A" w:rsidRPr="005A3786" w:rsidRDefault="003A417A" w:rsidP="005A3786">
      <w:pPr>
        <w:pStyle w:val="Poetry"/>
      </w:pPr>
      <w:r w:rsidRPr="005A3786">
        <w:t>With swift supplies you shall be sent away.</w:t>
      </w:r>
    </w:p>
    <w:p w14:paraId="3AA9A096" w14:textId="77777777" w:rsidR="003A417A" w:rsidRPr="005A3786" w:rsidRDefault="003A417A" w:rsidP="005A3786">
      <w:pPr>
        <w:pStyle w:val="Poetry"/>
      </w:pPr>
      <w:r w:rsidRPr="005A3786">
        <w:t>Now celebrate with us this solemn day,</w:t>
      </w:r>
    </w:p>
    <w:p w14:paraId="18827DDA" w14:textId="2384D1E1" w:rsidR="003A417A" w:rsidRPr="005A3786" w:rsidRDefault="003A417A" w:rsidP="005A3786">
      <w:pPr>
        <w:pStyle w:val="Poetry"/>
      </w:pPr>
      <w:r w:rsidRPr="005A3786">
        <w:t>Whose holy rites admit no long delay.</w:t>
      </w:r>
    </w:p>
    <w:p w14:paraId="43CFD4F5" w14:textId="77777777" w:rsidR="005A3786" w:rsidRDefault="003A417A" w:rsidP="005A3786">
      <w:pPr>
        <w:pStyle w:val="Poetry"/>
      </w:pPr>
      <w:r w:rsidRPr="005A3786">
        <w:t xml:space="preserve">Honor our annual feast; and take your seat, </w:t>
      </w:r>
    </w:p>
    <w:p w14:paraId="308DBC29" w14:textId="77777777" w:rsidR="005A3786" w:rsidRDefault="003A417A" w:rsidP="005A3786">
      <w:pPr>
        <w:pStyle w:val="Poetry"/>
      </w:pPr>
      <w:r w:rsidRPr="005A3786">
        <w:t>With friendly welcome, at a homely treat.”</w:t>
      </w:r>
    </w:p>
    <w:p w14:paraId="6122C220" w14:textId="48783D3F" w:rsidR="003A417A" w:rsidRPr="005A3786" w:rsidRDefault="003A417A" w:rsidP="005A3786">
      <w:pPr>
        <w:pStyle w:val="Poetry"/>
      </w:pPr>
      <w:proofErr w:type="gramStart"/>
      <w:r w:rsidRPr="005A3786">
        <w:t>Thus</w:t>
      </w:r>
      <w:proofErr w:type="gramEnd"/>
      <w:r w:rsidRPr="005A3786">
        <w:t xml:space="preserve"> having said, the bowls (remov’d for fear)</w:t>
      </w:r>
    </w:p>
    <w:p w14:paraId="0D7E2CBB" w14:textId="77777777" w:rsidR="003A417A" w:rsidRPr="005A3786" w:rsidRDefault="003A417A" w:rsidP="005A3786">
      <w:pPr>
        <w:pStyle w:val="Poetry"/>
      </w:pPr>
      <w:r w:rsidRPr="005A3786">
        <w:t>The youths replac’d, and soon restor’d the cheer.</w:t>
      </w:r>
    </w:p>
    <w:p w14:paraId="3C86B303" w14:textId="5D0387C3" w:rsidR="003A417A" w:rsidRPr="005A3786" w:rsidRDefault="003A417A" w:rsidP="005A3786">
      <w:pPr>
        <w:pStyle w:val="Poetry"/>
      </w:pPr>
      <w:r w:rsidRPr="005A3786">
        <w:t xml:space="preserve">On sods of </w:t>
      </w:r>
      <w:proofErr w:type="gramStart"/>
      <w:r w:rsidRPr="005A3786">
        <w:t>turf</w:t>
      </w:r>
      <w:proofErr w:type="gramEnd"/>
      <w:r w:rsidRPr="005A3786">
        <w:t xml:space="preserve"> he set the soldiers round:</w:t>
      </w:r>
      <w:r w:rsidRPr="005A3786">
        <w:tab/>
      </w:r>
    </w:p>
    <w:p w14:paraId="155FF8CE" w14:textId="77777777" w:rsidR="005A3786" w:rsidRDefault="003A417A" w:rsidP="005A3786">
      <w:pPr>
        <w:pStyle w:val="Poetry"/>
      </w:pPr>
      <w:r w:rsidRPr="005A3786">
        <w:t xml:space="preserve">A maple throne, rais’d higher from the ground, </w:t>
      </w:r>
    </w:p>
    <w:p w14:paraId="168E52F5" w14:textId="6B7C29E4" w:rsidR="003A417A" w:rsidRPr="005A3786" w:rsidRDefault="003A417A" w:rsidP="005A3786">
      <w:pPr>
        <w:pStyle w:val="Poetry"/>
      </w:pPr>
      <w:r w:rsidRPr="005A3786">
        <w:t>Receiv’d the Trojan chief; and, o’er the bed,</w:t>
      </w:r>
    </w:p>
    <w:p w14:paraId="1ECDB0EC" w14:textId="77777777" w:rsidR="005A3786" w:rsidRDefault="003A417A" w:rsidP="005A3786">
      <w:pPr>
        <w:pStyle w:val="Poetry"/>
      </w:pPr>
      <w:r w:rsidRPr="005A3786">
        <w:t xml:space="preserve">A lion’s shaggy hide for ornament they spread. </w:t>
      </w:r>
    </w:p>
    <w:p w14:paraId="6D1144D0" w14:textId="1DD8BCBF" w:rsidR="003A417A" w:rsidRPr="005A3786" w:rsidRDefault="003A417A" w:rsidP="005A3786">
      <w:pPr>
        <w:pStyle w:val="Poetry"/>
      </w:pPr>
      <w:r w:rsidRPr="005A3786">
        <w:t xml:space="preserve">The loaves were serv’d in </w:t>
      </w:r>
      <w:proofErr w:type="gramStart"/>
      <w:r w:rsidRPr="005A3786">
        <w:t>canisters;</w:t>
      </w:r>
      <w:proofErr w:type="gramEnd"/>
      <w:r w:rsidRPr="005A3786">
        <w:t xml:space="preserve"> the wine</w:t>
      </w:r>
    </w:p>
    <w:p w14:paraId="4A89C829" w14:textId="21E03001" w:rsidR="003A417A" w:rsidRPr="005A3786" w:rsidRDefault="003A417A" w:rsidP="005A3786">
      <w:pPr>
        <w:pStyle w:val="Poetry"/>
      </w:pPr>
      <w:r w:rsidRPr="005A3786">
        <w:t>In bowls; the priest renew’d the rites divine:</w:t>
      </w:r>
    </w:p>
    <w:p w14:paraId="22D0BC9D" w14:textId="77777777" w:rsidR="003A417A" w:rsidRPr="005A3786" w:rsidRDefault="003A417A" w:rsidP="005A3786">
      <w:pPr>
        <w:pStyle w:val="Poetry"/>
      </w:pPr>
      <w:r w:rsidRPr="005A3786">
        <w:lastRenderedPageBreak/>
        <w:t>Broil’d entrails are their food, and beef ’s continued chine.</w:t>
      </w:r>
    </w:p>
    <w:p w14:paraId="43A8ED19" w14:textId="77777777" w:rsidR="005A3786" w:rsidRDefault="005A3786" w:rsidP="005A3786">
      <w:pPr>
        <w:pStyle w:val="Poetry"/>
      </w:pPr>
    </w:p>
    <w:p w14:paraId="0E09B770" w14:textId="77777777" w:rsidR="005A3786" w:rsidRDefault="003A417A" w:rsidP="005A3786">
      <w:pPr>
        <w:pStyle w:val="Poetry"/>
      </w:pPr>
      <w:r w:rsidRPr="005A3786">
        <w:t xml:space="preserve">But when the rage of hunger was repress’d, </w:t>
      </w:r>
    </w:p>
    <w:p w14:paraId="3CE0A635" w14:textId="429CA243" w:rsidR="003A417A" w:rsidRPr="005A3786" w:rsidRDefault="003A417A" w:rsidP="005A3786">
      <w:pPr>
        <w:pStyle w:val="Poetry"/>
      </w:pPr>
      <w:r w:rsidRPr="005A3786">
        <w:t>Thus spoke Evander to his royal guest:</w:t>
      </w:r>
    </w:p>
    <w:p w14:paraId="11550A8F" w14:textId="77777777" w:rsidR="003A417A" w:rsidRPr="005A3786" w:rsidRDefault="003A417A" w:rsidP="005A3786">
      <w:pPr>
        <w:pStyle w:val="Poetry"/>
      </w:pPr>
      <w:r w:rsidRPr="005A3786">
        <w:t>“These rites, these altars, and this feast, O king,</w:t>
      </w:r>
    </w:p>
    <w:p w14:paraId="0682D87C" w14:textId="015B4817" w:rsidR="003A417A" w:rsidRPr="005A3786" w:rsidRDefault="003A417A" w:rsidP="005A3786">
      <w:pPr>
        <w:pStyle w:val="Poetry"/>
      </w:pPr>
      <w:r w:rsidRPr="005A3786">
        <w:t>From no vain fears or superstition spring,</w:t>
      </w:r>
    </w:p>
    <w:p w14:paraId="023097FF" w14:textId="77777777" w:rsidR="005A3786" w:rsidRDefault="003A417A" w:rsidP="005A3786">
      <w:pPr>
        <w:pStyle w:val="Poetry"/>
      </w:pPr>
      <w:r w:rsidRPr="005A3786">
        <w:t xml:space="preserve">Or blind devotion, or from blinder chance, </w:t>
      </w:r>
    </w:p>
    <w:p w14:paraId="64B7B9ED" w14:textId="25E94CB6" w:rsidR="003A417A" w:rsidRPr="005A3786" w:rsidRDefault="003A417A" w:rsidP="005A3786">
      <w:pPr>
        <w:pStyle w:val="Poetry"/>
      </w:pPr>
      <w:r w:rsidRPr="005A3786">
        <w:t xml:space="preserve">Or heady zeal, or brutal </w:t>
      </w:r>
      <w:proofErr w:type="gramStart"/>
      <w:r w:rsidRPr="005A3786">
        <w:t>ignorance;</w:t>
      </w:r>
      <w:proofErr w:type="gramEnd"/>
    </w:p>
    <w:p w14:paraId="4B59B1DF" w14:textId="77777777" w:rsidR="005A3786" w:rsidRDefault="003A417A" w:rsidP="005A3786">
      <w:pPr>
        <w:pStyle w:val="Poetry"/>
      </w:pPr>
      <w:proofErr w:type="gramStart"/>
      <w:r w:rsidRPr="005A3786">
        <w:t>But,</w:t>
      </w:r>
      <w:proofErr w:type="gramEnd"/>
      <w:r w:rsidRPr="005A3786">
        <w:t xml:space="preserve"> sav’d from danger, with a grateful sense,</w:t>
      </w:r>
    </w:p>
    <w:p w14:paraId="7764B1BB" w14:textId="4B098347" w:rsidR="003A417A" w:rsidRPr="005A3786" w:rsidRDefault="003A417A" w:rsidP="005A3786">
      <w:pPr>
        <w:pStyle w:val="Poetry"/>
      </w:pPr>
      <w:r w:rsidRPr="005A3786">
        <w:t>The labors of a god we recompense.</w:t>
      </w:r>
    </w:p>
    <w:p w14:paraId="6D033DB4" w14:textId="5A1EAA35" w:rsidR="003A417A" w:rsidRPr="005A3786" w:rsidRDefault="003A417A" w:rsidP="005A3786">
      <w:pPr>
        <w:pStyle w:val="Poetry"/>
      </w:pPr>
      <w:r w:rsidRPr="005A3786">
        <w:t>See, from afar, yon rock that mates the sky,</w:t>
      </w:r>
    </w:p>
    <w:p w14:paraId="42DCE8D3" w14:textId="77777777" w:rsidR="005A3786" w:rsidRDefault="003A417A" w:rsidP="005A3786">
      <w:pPr>
        <w:pStyle w:val="Poetry"/>
      </w:pPr>
      <w:r w:rsidRPr="005A3786">
        <w:t xml:space="preserve">About whose feet such heaps of rubbish </w:t>
      </w:r>
      <w:proofErr w:type="gramStart"/>
      <w:r w:rsidRPr="005A3786">
        <w:t>lie;</w:t>
      </w:r>
      <w:proofErr w:type="gramEnd"/>
      <w:r w:rsidRPr="005A3786">
        <w:t xml:space="preserve"> </w:t>
      </w:r>
    </w:p>
    <w:p w14:paraId="30631C73" w14:textId="657489F2" w:rsidR="003A417A" w:rsidRPr="005A3786" w:rsidRDefault="003A417A" w:rsidP="005A3786">
      <w:pPr>
        <w:pStyle w:val="Poetry"/>
      </w:pPr>
      <w:r w:rsidRPr="005A3786">
        <w:t>Such indigested ruin; bleak and bare,</w:t>
      </w:r>
    </w:p>
    <w:p w14:paraId="3FF1948E" w14:textId="77777777" w:rsidR="005A3786" w:rsidRDefault="003A417A" w:rsidP="005A3786">
      <w:pPr>
        <w:pStyle w:val="Poetry"/>
      </w:pPr>
      <w:r w:rsidRPr="005A3786">
        <w:t xml:space="preserve">How desart now it stands, expos’d in air! </w:t>
      </w:r>
    </w:p>
    <w:p w14:paraId="65473D91" w14:textId="2FDCAD50" w:rsidR="003A417A" w:rsidRPr="005A3786" w:rsidRDefault="003A417A" w:rsidP="005A3786">
      <w:pPr>
        <w:pStyle w:val="Poetry"/>
      </w:pPr>
      <w:r w:rsidRPr="005A3786">
        <w:t>‘T was once a robber’s den, inclos’d around</w:t>
      </w:r>
    </w:p>
    <w:p w14:paraId="7911E30D" w14:textId="0980ECE3" w:rsidR="003A417A" w:rsidRPr="005A3786" w:rsidRDefault="003A417A" w:rsidP="005A3786">
      <w:pPr>
        <w:pStyle w:val="Poetry"/>
      </w:pPr>
      <w:r w:rsidRPr="005A3786">
        <w:t>With living stone, and deep beneath the ground.</w:t>
      </w:r>
    </w:p>
    <w:p w14:paraId="21F11FED" w14:textId="77777777" w:rsidR="005A3786" w:rsidRDefault="003A417A" w:rsidP="005A3786">
      <w:pPr>
        <w:pStyle w:val="Poetry"/>
      </w:pPr>
      <w:r w:rsidRPr="005A3786">
        <w:t xml:space="preserve">The monster Cacus, more than half a beast, </w:t>
      </w:r>
    </w:p>
    <w:p w14:paraId="6F474819" w14:textId="77777777" w:rsidR="005A3786" w:rsidRDefault="003A417A" w:rsidP="005A3786">
      <w:pPr>
        <w:pStyle w:val="Poetry"/>
      </w:pPr>
      <w:r w:rsidRPr="005A3786">
        <w:t xml:space="preserve">This hold, impervious to the sun, possess’d. </w:t>
      </w:r>
    </w:p>
    <w:p w14:paraId="3E4061D5" w14:textId="3A627C4C" w:rsidR="003A417A" w:rsidRPr="005A3786" w:rsidRDefault="003A417A" w:rsidP="005A3786">
      <w:pPr>
        <w:pStyle w:val="Poetry"/>
      </w:pPr>
      <w:r w:rsidRPr="005A3786">
        <w:t xml:space="preserve">The pavement ever foul with human </w:t>
      </w:r>
      <w:proofErr w:type="gramStart"/>
      <w:r w:rsidRPr="005A3786">
        <w:t>gore;</w:t>
      </w:r>
      <w:proofErr w:type="gramEnd"/>
    </w:p>
    <w:p w14:paraId="46F608D0" w14:textId="77777777" w:rsidR="003A417A" w:rsidRPr="005A3786" w:rsidRDefault="003A417A" w:rsidP="005A3786">
      <w:pPr>
        <w:pStyle w:val="Poetry"/>
      </w:pPr>
      <w:r w:rsidRPr="005A3786">
        <w:t>Heads, and their mangled members, hung the door.</w:t>
      </w:r>
    </w:p>
    <w:p w14:paraId="67BCE4A2" w14:textId="4444B427" w:rsidR="003A417A" w:rsidRPr="005A3786" w:rsidRDefault="003A417A" w:rsidP="005A3786">
      <w:pPr>
        <w:pStyle w:val="Poetry"/>
      </w:pPr>
      <w:r w:rsidRPr="005A3786">
        <w:t>Vulcan this plague begot; and, like his sire,</w:t>
      </w:r>
    </w:p>
    <w:p w14:paraId="57D98839" w14:textId="77777777" w:rsidR="005A3786" w:rsidRDefault="003A417A" w:rsidP="005A3786">
      <w:pPr>
        <w:pStyle w:val="Poetry"/>
      </w:pPr>
      <w:r w:rsidRPr="005A3786">
        <w:t xml:space="preserve">Black clouds he belch’d, and flakes of livid fire. </w:t>
      </w:r>
    </w:p>
    <w:p w14:paraId="549C0938" w14:textId="1AC021B3" w:rsidR="003A417A" w:rsidRPr="005A3786" w:rsidRDefault="003A417A" w:rsidP="005A3786">
      <w:pPr>
        <w:pStyle w:val="Poetry"/>
      </w:pPr>
      <w:r w:rsidRPr="005A3786">
        <w:t>Time, long expected, eas’d us of our load,</w:t>
      </w:r>
    </w:p>
    <w:p w14:paraId="011A988B" w14:textId="77777777" w:rsidR="003A417A" w:rsidRPr="005A3786" w:rsidRDefault="003A417A" w:rsidP="005A3786">
      <w:pPr>
        <w:pStyle w:val="Poetry"/>
      </w:pPr>
      <w:r w:rsidRPr="005A3786">
        <w:t>And brought the needful presence of a god.</w:t>
      </w:r>
    </w:p>
    <w:p w14:paraId="79EBC150" w14:textId="77777777" w:rsidR="003A417A" w:rsidRPr="005A3786" w:rsidRDefault="003A417A" w:rsidP="005A3786">
      <w:pPr>
        <w:pStyle w:val="Poetry"/>
      </w:pPr>
      <w:r w:rsidRPr="005A3786">
        <w:t>Th’ avenging force of Hercules, from Spain,</w:t>
      </w:r>
    </w:p>
    <w:p w14:paraId="64641B03" w14:textId="6225E689" w:rsidR="003A417A" w:rsidRPr="005A3786" w:rsidRDefault="003A417A" w:rsidP="005A3786">
      <w:pPr>
        <w:pStyle w:val="Poetry"/>
      </w:pPr>
      <w:r w:rsidRPr="005A3786">
        <w:t>Arriv’d in triumph, from Geryon slain:</w:t>
      </w:r>
    </w:p>
    <w:p w14:paraId="10B85426" w14:textId="77777777" w:rsidR="005A3786" w:rsidRDefault="003A417A" w:rsidP="005A3786">
      <w:pPr>
        <w:pStyle w:val="Poetry"/>
      </w:pPr>
      <w:r w:rsidRPr="005A3786">
        <w:t xml:space="preserve">Thrice liv’d the giant, and thrice liv’d in vain. </w:t>
      </w:r>
    </w:p>
    <w:p w14:paraId="0CCA749E" w14:textId="77777777" w:rsidR="005A3786" w:rsidRDefault="003A417A" w:rsidP="005A3786">
      <w:pPr>
        <w:pStyle w:val="Poetry"/>
      </w:pPr>
      <w:r w:rsidRPr="005A3786">
        <w:t xml:space="preserve">His prize, the lowing herds, Alcides drove </w:t>
      </w:r>
    </w:p>
    <w:p w14:paraId="6EAE1AFB" w14:textId="77777777" w:rsidR="005A3786" w:rsidRDefault="003A417A" w:rsidP="005A3786">
      <w:pPr>
        <w:pStyle w:val="Poetry"/>
      </w:pPr>
      <w:r w:rsidRPr="005A3786">
        <w:t>Near Tiber’s bank, to graze the shady grove. A</w:t>
      </w:r>
    </w:p>
    <w:p w14:paraId="6F6D3327" w14:textId="4DE89522" w:rsidR="003A417A" w:rsidRPr="005A3786" w:rsidRDefault="003A417A" w:rsidP="005A3786">
      <w:pPr>
        <w:pStyle w:val="Poetry"/>
      </w:pPr>
      <w:r w:rsidRPr="005A3786">
        <w:t>llur’d with hope of plunder, and intent</w:t>
      </w:r>
    </w:p>
    <w:p w14:paraId="4B50630B" w14:textId="170D841F" w:rsidR="003A417A" w:rsidRPr="005A3786" w:rsidRDefault="003A417A" w:rsidP="005A3786">
      <w:pPr>
        <w:pStyle w:val="Poetry"/>
      </w:pPr>
      <w:r w:rsidRPr="005A3786">
        <w:t>By force to rob, by fraud to circumvent,</w:t>
      </w:r>
    </w:p>
    <w:p w14:paraId="15150F22" w14:textId="77777777" w:rsidR="005A3786" w:rsidRDefault="003A417A" w:rsidP="005A3786">
      <w:pPr>
        <w:pStyle w:val="Poetry"/>
      </w:pPr>
      <w:r w:rsidRPr="005A3786">
        <w:t xml:space="preserve">The brutal Cacus, as by chance they stray’d, </w:t>
      </w:r>
    </w:p>
    <w:p w14:paraId="636BEE21" w14:textId="77777777" w:rsidR="005A3786" w:rsidRDefault="003A417A" w:rsidP="005A3786">
      <w:pPr>
        <w:pStyle w:val="Poetry"/>
      </w:pPr>
      <w:r w:rsidRPr="005A3786">
        <w:t xml:space="preserve">Four oxen thence, and four fair kine </w:t>
      </w:r>
      <w:proofErr w:type="gramStart"/>
      <w:r w:rsidRPr="005A3786">
        <w:t>convey’d;</w:t>
      </w:r>
      <w:proofErr w:type="gramEnd"/>
      <w:r w:rsidRPr="005A3786">
        <w:t xml:space="preserve"> </w:t>
      </w:r>
    </w:p>
    <w:p w14:paraId="670ADEBC" w14:textId="77777777" w:rsidR="005A3786" w:rsidRDefault="003A417A" w:rsidP="005A3786">
      <w:pPr>
        <w:pStyle w:val="Poetry"/>
      </w:pPr>
      <w:r w:rsidRPr="005A3786">
        <w:t xml:space="preserve">And, lest the printed footsteps might be seen, </w:t>
      </w:r>
    </w:p>
    <w:p w14:paraId="65F46AD8" w14:textId="3E9B4DF7" w:rsidR="003A417A" w:rsidRPr="005A3786" w:rsidRDefault="003A417A" w:rsidP="005A3786">
      <w:pPr>
        <w:pStyle w:val="Poetry"/>
      </w:pPr>
      <w:r w:rsidRPr="005A3786">
        <w:t>He dragg’d ‘em backwards to his rocky den.</w:t>
      </w:r>
    </w:p>
    <w:p w14:paraId="6CB3D61B" w14:textId="74BE4EF8" w:rsidR="003A417A" w:rsidRPr="005A3786" w:rsidRDefault="003A417A" w:rsidP="005A3786">
      <w:pPr>
        <w:pStyle w:val="Poetry"/>
      </w:pPr>
      <w:r w:rsidRPr="005A3786">
        <w:lastRenderedPageBreak/>
        <w:t>The tracks averse a lying notice gave,</w:t>
      </w:r>
    </w:p>
    <w:p w14:paraId="4A29AA64" w14:textId="77777777" w:rsidR="003A417A" w:rsidRPr="005A3786" w:rsidRDefault="003A417A" w:rsidP="005A3786">
      <w:pPr>
        <w:pStyle w:val="Poetry"/>
      </w:pPr>
      <w:r w:rsidRPr="005A3786">
        <w:t>And led the searcher backward from the cave.</w:t>
      </w:r>
    </w:p>
    <w:p w14:paraId="1D5589C4" w14:textId="77777777" w:rsidR="005A3786" w:rsidRDefault="005A3786" w:rsidP="005A3786">
      <w:pPr>
        <w:pStyle w:val="Poetry"/>
      </w:pPr>
    </w:p>
    <w:p w14:paraId="46B77627" w14:textId="712115FD" w:rsidR="005A3786" w:rsidRDefault="003A417A" w:rsidP="005A3786">
      <w:pPr>
        <w:pStyle w:val="Poetry"/>
      </w:pPr>
      <w:r w:rsidRPr="005A3786">
        <w:t xml:space="preserve">“Meantime the herdsman hero shifts his place, </w:t>
      </w:r>
    </w:p>
    <w:p w14:paraId="3B7A9D6A" w14:textId="43E86D57" w:rsidR="003A417A" w:rsidRPr="005A3786" w:rsidRDefault="003A417A" w:rsidP="005A3786">
      <w:pPr>
        <w:pStyle w:val="Poetry"/>
      </w:pPr>
      <w:r w:rsidRPr="005A3786">
        <w:t>To find fresh pasture and untrodden grass.</w:t>
      </w:r>
    </w:p>
    <w:p w14:paraId="69F5B23D" w14:textId="77777777" w:rsidR="003A417A" w:rsidRPr="005A3786" w:rsidRDefault="003A417A" w:rsidP="005A3786">
      <w:pPr>
        <w:pStyle w:val="Poetry"/>
      </w:pPr>
      <w:r w:rsidRPr="005A3786">
        <w:t>The beasts, who miss’d their mates, fill’d all around</w:t>
      </w:r>
    </w:p>
    <w:p w14:paraId="11C3B9FC" w14:textId="5A8BEE67" w:rsidR="003A417A" w:rsidRPr="005A3786" w:rsidRDefault="003A417A" w:rsidP="005A3786">
      <w:pPr>
        <w:pStyle w:val="Poetry"/>
      </w:pPr>
      <w:r w:rsidRPr="005A3786">
        <w:t>With bellowings, and the rocks restor’d the sound.</w:t>
      </w:r>
    </w:p>
    <w:p w14:paraId="204592F6" w14:textId="77777777" w:rsidR="005A3786" w:rsidRDefault="003A417A" w:rsidP="005A3786">
      <w:pPr>
        <w:pStyle w:val="Poetry"/>
      </w:pPr>
      <w:r w:rsidRPr="005A3786">
        <w:t xml:space="preserve">One heifer, who had heard her love complain, </w:t>
      </w:r>
    </w:p>
    <w:p w14:paraId="7A7950CF" w14:textId="77777777" w:rsidR="005A3786" w:rsidRDefault="003A417A" w:rsidP="005A3786">
      <w:pPr>
        <w:pStyle w:val="Poetry"/>
      </w:pPr>
      <w:r w:rsidRPr="005A3786">
        <w:t xml:space="preserve">Roar’d from the </w:t>
      </w:r>
      <w:proofErr w:type="gramStart"/>
      <w:r w:rsidRPr="005A3786">
        <w:t>cave, and</w:t>
      </w:r>
      <w:proofErr w:type="gramEnd"/>
      <w:r w:rsidRPr="005A3786">
        <w:t xml:space="preserve"> made the project vain. </w:t>
      </w:r>
    </w:p>
    <w:p w14:paraId="69D1FD10" w14:textId="77777777" w:rsidR="005A3786" w:rsidRDefault="003A417A" w:rsidP="005A3786">
      <w:pPr>
        <w:pStyle w:val="Poetry"/>
      </w:pPr>
      <w:r w:rsidRPr="005A3786">
        <w:t xml:space="preserve">Alcides found the fraud; with rage he shook, </w:t>
      </w:r>
    </w:p>
    <w:p w14:paraId="1CC2BAA3" w14:textId="1B1E05D2" w:rsidR="003A417A" w:rsidRPr="005A3786" w:rsidRDefault="003A417A" w:rsidP="005A3786">
      <w:pPr>
        <w:pStyle w:val="Poetry"/>
      </w:pPr>
      <w:r w:rsidRPr="005A3786">
        <w:t>And toss’d about his head his knotted oak.</w:t>
      </w:r>
    </w:p>
    <w:p w14:paraId="757EBAA1" w14:textId="3D33F216" w:rsidR="003A417A" w:rsidRPr="005A3786" w:rsidRDefault="003A417A" w:rsidP="005A3786">
      <w:pPr>
        <w:pStyle w:val="Poetry"/>
      </w:pPr>
      <w:r w:rsidRPr="005A3786">
        <w:t>Swift as the winds, or Scythian arrows’ flight,</w:t>
      </w:r>
    </w:p>
    <w:p w14:paraId="476ED8EB" w14:textId="77777777" w:rsidR="005A3786" w:rsidRDefault="003A417A" w:rsidP="005A3786">
      <w:pPr>
        <w:pStyle w:val="Poetry"/>
      </w:pPr>
      <w:r w:rsidRPr="005A3786">
        <w:t xml:space="preserve">He clomb, with eager haste, th’ aerial height. </w:t>
      </w:r>
    </w:p>
    <w:p w14:paraId="312EF2B0" w14:textId="77777777" w:rsidR="005A3786" w:rsidRDefault="003A417A" w:rsidP="005A3786">
      <w:pPr>
        <w:pStyle w:val="Poetry"/>
      </w:pPr>
      <w:r w:rsidRPr="005A3786">
        <w:t xml:space="preserve">Then first we saw the monster mend his </w:t>
      </w:r>
      <w:proofErr w:type="gramStart"/>
      <w:r w:rsidRPr="005A3786">
        <w:t>pace;</w:t>
      </w:r>
      <w:proofErr w:type="gramEnd"/>
      <w:r w:rsidRPr="005A3786">
        <w:t xml:space="preserve"> </w:t>
      </w:r>
    </w:p>
    <w:p w14:paraId="19CAB444" w14:textId="028486AB" w:rsidR="003A417A" w:rsidRPr="005A3786" w:rsidRDefault="003A417A" w:rsidP="005A3786">
      <w:pPr>
        <w:pStyle w:val="Poetry"/>
      </w:pPr>
      <w:r w:rsidRPr="005A3786">
        <w:t>Fear his eyes, and paleness in his face,</w:t>
      </w:r>
    </w:p>
    <w:p w14:paraId="10725F43" w14:textId="77777777" w:rsidR="003A417A" w:rsidRPr="005A3786" w:rsidRDefault="003A417A" w:rsidP="005A3786">
      <w:pPr>
        <w:pStyle w:val="Poetry"/>
      </w:pPr>
      <w:r w:rsidRPr="005A3786">
        <w:t>Confess’d the god’s approach. Trembling he springs,</w:t>
      </w:r>
    </w:p>
    <w:p w14:paraId="0EBD368E" w14:textId="31DD2E0E" w:rsidR="003A417A" w:rsidRPr="005A3786" w:rsidRDefault="003A417A" w:rsidP="005A3786">
      <w:pPr>
        <w:pStyle w:val="Poetry"/>
      </w:pPr>
      <w:r w:rsidRPr="005A3786">
        <w:t xml:space="preserve">As terror had increas’d his feet with </w:t>
      </w:r>
      <w:proofErr w:type="gramStart"/>
      <w:r w:rsidRPr="005A3786">
        <w:t>wings;</w:t>
      </w:r>
      <w:proofErr w:type="gramEnd"/>
    </w:p>
    <w:p w14:paraId="6BE9F51A" w14:textId="77777777" w:rsidR="005A3786" w:rsidRDefault="003A417A" w:rsidP="005A3786">
      <w:pPr>
        <w:pStyle w:val="Poetry"/>
      </w:pPr>
      <w:r w:rsidRPr="005A3786">
        <w:t xml:space="preserve">Nor stay’d for stairs; but down the depth he threw </w:t>
      </w:r>
    </w:p>
    <w:p w14:paraId="0BE29552" w14:textId="0D3CADF3" w:rsidR="003A417A" w:rsidRPr="005A3786" w:rsidRDefault="003A417A" w:rsidP="005A3786">
      <w:pPr>
        <w:pStyle w:val="Poetry"/>
      </w:pPr>
      <w:r w:rsidRPr="005A3786">
        <w:t>His body, on his back the door he drew</w:t>
      </w:r>
    </w:p>
    <w:p w14:paraId="0E8712F4" w14:textId="77777777" w:rsidR="003A417A" w:rsidRPr="005A3786" w:rsidRDefault="003A417A" w:rsidP="005A3786">
      <w:pPr>
        <w:pStyle w:val="Poetry"/>
      </w:pPr>
      <w:r w:rsidRPr="005A3786">
        <w:t>(The door, a rib of living rock; with pains</w:t>
      </w:r>
    </w:p>
    <w:p w14:paraId="6EEEDBE7" w14:textId="77777777" w:rsidR="003A417A" w:rsidRPr="005A3786" w:rsidRDefault="003A417A" w:rsidP="005A3786">
      <w:pPr>
        <w:pStyle w:val="Poetry"/>
      </w:pPr>
      <w:r w:rsidRPr="005A3786">
        <w:t>His father hew’d it out, and bound with iron chains):</w:t>
      </w:r>
    </w:p>
    <w:p w14:paraId="5C770EC6" w14:textId="158F61BE" w:rsidR="003A417A" w:rsidRPr="005A3786" w:rsidRDefault="003A417A" w:rsidP="005A3786">
      <w:pPr>
        <w:pStyle w:val="Poetry"/>
      </w:pPr>
      <w:r w:rsidRPr="005A3786">
        <w:t>He broke the heavy links, the mountain clos’d,</w:t>
      </w:r>
    </w:p>
    <w:p w14:paraId="5E7EA475" w14:textId="77777777" w:rsidR="003A417A" w:rsidRPr="005A3786" w:rsidRDefault="003A417A" w:rsidP="005A3786">
      <w:pPr>
        <w:pStyle w:val="Poetry"/>
      </w:pPr>
      <w:r w:rsidRPr="005A3786">
        <w:t>And bars and levers to his foe oppos’d.</w:t>
      </w:r>
    </w:p>
    <w:p w14:paraId="3D6E1DEE" w14:textId="77777777" w:rsidR="005A3786" w:rsidRDefault="003A417A" w:rsidP="005A3786">
      <w:pPr>
        <w:pStyle w:val="Poetry"/>
      </w:pPr>
      <w:r w:rsidRPr="005A3786">
        <w:t xml:space="preserve">The wretch had hardly made his dungeon </w:t>
      </w:r>
      <w:proofErr w:type="gramStart"/>
      <w:r w:rsidRPr="005A3786">
        <w:t>fast;</w:t>
      </w:r>
      <w:proofErr w:type="gramEnd"/>
      <w:r w:rsidRPr="005A3786">
        <w:t xml:space="preserve"> </w:t>
      </w:r>
    </w:p>
    <w:p w14:paraId="5905D674" w14:textId="77777777" w:rsidR="005A3786" w:rsidRDefault="003A417A" w:rsidP="005A3786">
      <w:pPr>
        <w:pStyle w:val="Poetry"/>
      </w:pPr>
      <w:r w:rsidRPr="005A3786">
        <w:t xml:space="preserve">The fierce avenger came with bounding </w:t>
      </w:r>
      <w:proofErr w:type="gramStart"/>
      <w:r w:rsidRPr="005A3786">
        <w:t>haste;</w:t>
      </w:r>
      <w:proofErr w:type="gramEnd"/>
      <w:r w:rsidRPr="005A3786">
        <w:t xml:space="preserve"> </w:t>
      </w:r>
    </w:p>
    <w:p w14:paraId="3B78173D" w14:textId="447F0C40" w:rsidR="003A417A" w:rsidRPr="005A3786" w:rsidRDefault="003A417A" w:rsidP="005A3786">
      <w:pPr>
        <w:pStyle w:val="Poetry"/>
      </w:pPr>
      <w:r w:rsidRPr="005A3786">
        <w:t>Survey’d the mouth of the forbidden hold,</w:t>
      </w:r>
    </w:p>
    <w:p w14:paraId="092046DF" w14:textId="20E8629B" w:rsidR="003A417A" w:rsidRPr="005A3786" w:rsidRDefault="003A417A" w:rsidP="005A3786">
      <w:pPr>
        <w:pStyle w:val="Poetry"/>
      </w:pPr>
      <w:r w:rsidRPr="005A3786">
        <w:t>And here and there his raging eyes he roll’d.</w:t>
      </w:r>
    </w:p>
    <w:p w14:paraId="52DB88AE" w14:textId="77777777" w:rsidR="005A3786" w:rsidRDefault="003A417A" w:rsidP="005A3786">
      <w:pPr>
        <w:pStyle w:val="Poetry"/>
      </w:pPr>
      <w:r w:rsidRPr="005A3786">
        <w:t xml:space="preserve">He gnash’d his teeth; and thrice </w:t>
      </w:r>
      <w:proofErr w:type="gramStart"/>
      <w:r w:rsidRPr="005A3786">
        <w:t>he</w:t>
      </w:r>
      <w:proofErr w:type="gramEnd"/>
      <w:r w:rsidRPr="005A3786">
        <w:t xml:space="preserve"> compass’d round </w:t>
      </w:r>
    </w:p>
    <w:p w14:paraId="364B85F8" w14:textId="0E1B92CD" w:rsidR="003A417A" w:rsidRPr="005A3786" w:rsidRDefault="003A417A" w:rsidP="005A3786">
      <w:pPr>
        <w:pStyle w:val="Poetry"/>
      </w:pPr>
      <w:r w:rsidRPr="005A3786">
        <w:t>With winged speed the circuit of the ground.</w:t>
      </w:r>
    </w:p>
    <w:p w14:paraId="5A48F855" w14:textId="77777777" w:rsidR="005A3786" w:rsidRDefault="003A417A" w:rsidP="005A3786">
      <w:pPr>
        <w:pStyle w:val="Poetry"/>
      </w:pPr>
      <w:r w:rsidRPr="005A3786">
        <w:t xml:space="preserve">Thrice at the cavern’s mouth he pull’d in vain, </w:t>
      </w:r>
    </w:p>
    <w:p w14:paraId="0A5F5456" w14:textId="4B175C9E" w:rsidR="003A417A" w:rsidRPr="005A3786" w:rsidRDefault="003A417A" w:rsidP="005A3786">
      <w:pPr>
        <w:pStyle w:val="Poetry"/>
      </w:pPr>
      <w:r w:rsidRPr="005A3786">
        <w:t>And, panting, thrice desisted from his pain.</w:t>
      </w:r>
    </w:p>
    <w:p w14:paraId="06332789" w14:textId="1125B61E" w:rsidR="003A417A" w:rsidRPr="005A3786" w:rsidRDefault="003A417A" w:rsidP="005A3786">
      <w:pPr>
        <w:pStyle w:val="Poetry"/>
      </w:pPr>
      <w:r w:rsidRPr="005A3786">
        <w:t>A pointed flinty rock, all bare and black,</w:t>
      </w:r>
    </w:p>
    <w:p w14:paraId="18A5E32F" w14:textId="77777777" w:rsidR="005A3786" w:rsidRDefault="003A417A" w:rsidP="005A3786">
      <w:pPr>
        <w:pStyle w:val="Poetry"/>
      </w:pPr>
      <w:r w:rsidRPr="005A3786">
        <w:t xml:space="preserve">Grew gibbous from behind the mountain’s </w:t>
      </w:r>
      <w:proofErr w:type="gramStart"/>
      <w:r w:rsidRPr="005A3786">
        <w:t>back;</w:t>
      </w:r>
      <w:proofErr w:type="gramEnd"/>
      <w:r w:rsidRPr="005A3786">
        <w:t xml:space="preserve"> </w:t>
      </w:r>
    </w:p>
    <w:p w14:paraId="73806066" w14:textId="6EC863B4" w:rsidR="003A417A" w:rsidRPr="005A3786" w:rsidRDefault="003A417A" w:rsidP="005A3786">
      <w:pPr>
        <w:pStyle w:val="Poetry"/>
      </w:pPr>
      <w:r w:rsidRPr="005A3786">
        <w:t>Owls, ravens, all ill omens of the night,</w:t>
      </w:r>
    </w:p>
    <w:p w14:paraId="10EAA1CB" w14:textId="77777777" w:rsidR="005A3786" w:rsidRDefault="003A417A" w:rsidP="005A3786">
      <w:pPr>
        <w:pStyle w:val="Poetry"/>
      </w:pPr>
      <w:r w:rsidRPr="005A3786">
        <w:t xml:space="preserve">Here built their nests, and hither wing’d their flight. </w:t>
      </w:r>
    </w:p>
    <w:p w14:paraId="1EFF1AA6" w14:textId="2F09400B" w:rsidR="003A417A" w:rsidRPr="005A3786" w:rsidRDefault="003A417A" w:rsidP="005A3786">
      <w:pPr>
        <w:pStyle w:val="Poetry"/>
      </w:pPr>
      <w:r w:rsidRPr="005A3786">
        <w:lastRenderedPageBreak/>
        <w:t>The leaning head hung threat’ning o’er the flood,</w:t>
      </w:r>
    </w:p>
    <w:p w14:paraId="3BAE13DE" w14:textId="3CD5F704" w:rsidR="003A417A" w:rsidRPr="005A3786" w:rsidRDefault="003A417A" w:rsidP="005A3786">
      <w:pPr>
        <w:pStyle w:val="Poetry"/>
      </w:pPr>
      <w:r w:rsidRPr="005A3786">
        <w:t>And nodded to the left. The hero stood</w:t>
      </w:r>
    </w:p>
    <w:p w14:paraId="72DF7F7C" w14:textId="77777777" w:rsidR="005A3786" w:rsidRDefault="003A417A" w:rsidP="005A3786">
      <w:pPr>
        <w:pStyle w:val="Poetry"/>
      </w:pPr>
      <w:r w:rsidRPr="005A3786">
        <w:t xml:space="preserve">Adverse, with planted feet, and, from the right, </w:t>
      </w:r>
    </w:p>
    <w:p w14:paraId="203D0304" w14:textId="77723170" w:rsidR="003A417A" w:rsidRPr="005A3786" w:rsidRDefault="003A417A" w:rsidP="005A3786">
      <w:pPr>
        <w:pStyle w:val="Poetry"/>
      </w:pPr>
      <w:r w:rsidRPr="005A3786">
        <w:t>Tugg’d at the solid stone with all his might.</w:t>
      </w:r>
    </w:p>
    <w:p w14:paraId="15E8E3A9" w14:textId="77777777" w:rsidR="005A3786" w:rsidRDefault="003A417A" w:rsidP="005A3786">
      <w:pPr>
        <w:pStyle w:val="Poetry"/>
      </w:pPr>
      <w:r w:rsidRPr="005A3786">
        <w:t xml:space="preserve">Thus heav’d, the fix’d foundations of the rock </w:t>
      </w:r>
    </w:p>
    <w:p w14:paraId="5FA98259" w14:textId="032AA42C" w:rsidR="003A417A" w:rsidRPr="005A3786" w:rsidRDefault="003A417A" w:rsidP="005A3786">
      <w:pPr>
        <w:pStyle w:val="Poetry"/>
      </w:pPr>
      <w:r w:rsidRPr="005A3786">
        <w:t>Gave way; heav’n echo’d at the rattling shock.</w:t>
      </w:r>
    </w:p>
    <w:p w14:paraId="04FA7EA1" w14:textId="4D244E42" w:rsidR="003A417A" w:rsidRPr="005A3786" w:rsidRDefault="003A417A" w:rsidP="005A3786">
      <w:pPr>
        <w:pStyle w:val="Poetry"/>
      </w:pPr>
      <w:r w:rsidRPr="005A3786">
        <w:t>Tumbling, it chok’d the flood: on either side</w:t>
      </w:r>
    </w:p>
    <w:p w14:paraId="620FFC0E" w14:textId="77777777" w:rsidR="005A3786" w:rsidRDefault="003A417A" w:rsidP="005A3786">
      <w:pPr>
        <w:pStyle w:val="Poetry"/>
      </w:pPr>
      <w:r w:rsidRPr="005A3786">
        <w:t xml:space="preserve">The banks leap backward, and the streams </w:t>
      </w:r>
      <w:proofErr w:type="gramStart"/>
      <w:r w:rsidRPr="005A3786">
        <w:t>divide;</w:t>
      </w:r>
      <w:proofErr w:type="gramEnd"/>
      <w:r w:rsidRPr="005A3786">
        <w:t xml:space="preserve"> </w:t>
      </w:r>
    </w:p>
    <w:p w14:paraId="18D8A85A" w14:textId="04DB09B4" w:rsidR="003A417A" w:rsidRPr="005A3786" w:rsidRDefault="003A417A" w:rsidP="005A3786">
      <w:pPr>
        <w:pStyle w:val="Poetry"/>
      </w:pPr>
      <w:r w:rsidRPr="005A3786">
        <w:t>The sky shrunk upward with unusual dread,</w:t>
      </w:r>
    </w:p>
    <w:p w14:paraId="79F49B4E" w14:textId="77777777" w:rsidR="005A3786" w:rsidRDefault="003A417A" w:rsidP="005A3786">
      <w:pPr>
        <w:pStyle w:val="Poetry"/>
      </w:pPr>
      <w:r w:rsidRPr="005A3786">
        <w:t xml:space="preserve">And trembling Tiber div’d beneath his bed. </w:t>
      </w:r>
    </w:p>
    <w:p w14:paraId="4ABF5192" w14:textId="1A4591BC" w:rsidR="003A417A" w:rsidRPr="005A3786" w:rsidRDefault="003A417A" w:rsidP="005A3786">
      <w:pPr>
        <w:pStyle w:val="Poetry"/>
      </w:pPr>
      <w:r w:rsidRPr="005A3786">
        <w:t xml:space="preserve">The court of Cacus stands reveal’d to </w:t>
      </w:r>
      <w:proofErr w:type="gramStart"/>
      <w:r w:rsidRPr="005A3786">
        <w:t>sight;</w:t>
      </w:r>
      <w:proofErr w:type="gramEnd"/>
    </w:p>
    <w:p w14:paraId="6A1DE932" w14:textId="2E366429" w:rsidR="003A417A" w:rsidRPr="005A3786" w:rsidRDefault="003A417A" w:rsidP="005A3786">
      <w:pPr>
        <w:pStyle w:val="Poetry"/>
      </w:pPr>
      <w:r w:rsidRPr="005A3786">
        <w:t>The cavern glares with new-admitted light.</w:t>
      </w:r>
    </w:p>
    <w:p w14:paraId="4D51DEBB" w14:textId="77777777" w:rsidR="005A3786" w:rsidRDefault="003A417A" w:rsidP="005A3786">
      <w:pPr>
        <w:pStyle w:val="Poetry"/>
      </w:pPr>
      <w:proofErr w:type="gramStart"/>
      <w:r w:rsidRPr="005A3786">
        <w:t>So</w:t>
      </w:r>
      <w:proofErr w:type="gramEnd"/>
      <w:r w:rsidRPr="005A3786">
        <w:t xml:space="preserve"> the pent vapors, with a rumbling sound, </w:t>
      </w:r>
    </w:p>
    <w:p w14:paraId="51B55553" w14:textId="77777777" w:rsidR="005A3786" w:rsidRDefault="003A417A" w:rsidP="005A3786">
      <w:pPr>
        <w:pStyle w:val="Poetry"/>
      </w:pPr>
      <w:r w:rsidRPr="005A3786">
        <w:t xml:space="preserve">Heave from below, and rend the hollow </w:t>
      </w:r>
      <w:proofErr w:type="gramStart"/>
      <w:r w:rsidRPr="005A3786">
        <w:t>ground;</w:t>
      </w:r>
      <w:proofErr w:type="gramEnd"/>
      <w:r w:rsidRPr="005A3786">
        <w:t xml:space="preserve"> </w:t>
      </w:r>
    </w:p>
    <w:p w14:paraId="29A63DED" w14:textId="77777777" w:rsidR="005A3786" w:rsidRDefault="003A417A" w:rsidP="005A3786">
      <w:pPr>
        <w:pStyle w:val="Poetry"/>
      </w:pPr>
      <w:r w:rsidRPr="005A3786">
        <w:t xml:space="preserve">A sounding flaw succeeds; and, from on high, </w:t>
      </w:r>
    </w:p>
    <w:p w14:paraId="188810C9" w14:textId="34974105" w:rsidR="003A417A" w:rsidRPr="005A3786" w:rsidRDefault="003A417A" w:rsidP="005A3786">
      <w:pPr>
        <w:pStyle w:val="Poetry"/>
      </w:pPr>
      <w:r w:rsidRPr="005A3786">
        <w:t>The gods with hate beheld the nether sky:</w:t>
      </w:r>
    </w:p>
    <w:p w14:paraId="36F8BEE5" w14:textId="394F4876" w:rsidR="003A417A" w:rsidRPr="005A3786" w:rsidRDefault="003A417A" w:rsidP="005A3786">
      <w:pPr>
        <w:pStyle w:val="Poetry"/>
      </w:pPr>
      <w:r w:rsidRPr="005A3786">
        <w:t>The ghosts repine at violated night,</w:t>
      </w:r>
    </w:p>
    <w:p w14:paraId="3C63E699" w14:textId="77777777" w:rsidR="005A3786" w:rsidRDefault="003A417A" w:rsidP="005A3786">
      <w:pPr>
        <w:pStyle w:val="Poetry"/>
      </w:pPr>
      <w:r w:rsidRPr="005A3786">
        <w:t xml:space="preserve">And curse th’ invading </w:t>
      </w:r>
      <w:proofErr w:type="gramStart"/>
      <w:r w:rsidRPr="005A3786">
        <w:t>sun, and</w:t>
      </w:r>
      <w:proofErr w:type="gramEnd"/>
      <w:r w:rsidRPr="005A3786">
        <w:t xml:space="preserve"> sicken at the sight. </w:t>
      </w:r>
    </w:p>
    <w:p w14:paraId="0D878F07" w14:textId="77777777" w:rsidR="005A3786" w:rsidRDefault="003A417A" w:rsidP="005A3786">
      <w:pPr>
        <w:pStyle w:val="Poetry"/>
      </w:pPr>
      <w:r w:rsidRPr="005A3786">
        <w:t xml:space="preserve">The graceless monster, caught in open day, </w:t>
      </w:r>
    </w:p>
    <w:p w14:paraId="7FC022CA" w14:textId="5F92605C" w:rsidR="003A417A" w:rsidRPr="005A3786" w:rsidRDefault="003A417A" w:rsidP="005A3786">
      <w:pPr>
        <w:pStyle w:val="Poetry"/>
      </w:pPr>
      <w:r w:rsidRPr="005A3786">
        <w:t>Inclos’d, and in despair to fly away,</w:t>
      </w:r>
    </w:p>
    <w:p w14:paraId="0903AA27" w14:textId="77777777" w:rsidR="003A417A" w:rsidRPr="005A3786" w:rsidRDefault="003A417A" w:rsidP="005A3786">
      <w:pPr>
        <w:pStyle w:val="Poetry"/>
      </w:pPr>
      <w:r w:rsidRPr="005A3786">
        <w:t>Howls horrible from underneath, and fills</w:t>
      </w:r>
    </w:p>
    <w:p w14:paraId="6CA35CED" w14:textId="0976B659" w:rsidR="003A417A" w:rsidRPr="005A3786" w:rsidRDefault="003A417A" w:rsidP="005A3786">
      <w:pPr>
        <w:pStyle w:val="Poetry"/>
      </w:pPr>
      <w:r w:rsidRPr="005A3786">
        <w:t>His hollow palace with unmanly yells.</w:t>
      </w:r>
    </w:p>
    <w:p w14:paraId="5230EA3B" w14:textId="77777777" w:rsidR="003A417A" w:rsidRPr="005A3786" w:rsidRDefault="003A417A" w:rsidP="005A3786">
      <w:pPr>
        <w:pStyle w:val="Poetry"/>
      </w:pPr>
      <w:r w:rsidRPr="005A3786">
        <w:t>The hero stands above, and from afar</w:t>
      </w:r>
    </w:p>
    <w:p w14:paraId="2CACABD5" w14:textId="77777777" w:rsidR="005A3786" w:rsidRDefault="003A417A" w:rsidP="005A3786">
      <w:pPr>
        <w:pStyle w:val="Poetry"/>
      </w:pPr>
      <w:r w:rsidRPr="005A3786">
        <w:t xml:space="preserve">Plies him with darts, and stones, and distant war. </w:t>
      </w:r>
    </w:p>
    <w:p w14:paraId="3996B645" w14:textId="2A3E220A" w:rsidR="003A417A" w:rsidRPr="005A3786" w:rsidRDefault="003A417A" w:rsidP="005A3786">
      <w:pPr>
        <w:pStyle w:val="Poetry"/>
      </w:pPr>
      <w:r w:rsidRPr="005A3786">
        <w:t>He, from his nostrils huge mouth, expires</w:t>
      </w:r>
    </w:p>
    <w:p w14:paraId="65DB50ED" w14:textId="77777777" w:rsidR="003A417A" w:rsidRPr="005A3786" w:rsidRDefault="003A417A" w:rsidP="005A3786">
      <w:pPr>
        <w:pStyle w:val="Poetry"/>
      </w:pPr>
      <w:r w:rsidRPr="005A3786">
        <w:t>Black clouds of smoke, amidst his father’s fires,</w:t>
      </w:r>
    </w:p>
    <w:p w14:paraId="29BC8877" w14:textId="57D0B975" w:rsidR="003A417A" w:rsidRPr="005A3786" w:rsidRDefault="003A417A" w:rsidP="005A3786">
      <w:pPr>
        <w:pStyle w:val="Poetry"/>
      </w:pPr>
      <w:r w:rsidRPr="005A3786">
        <w:t>Gath’ring, with each repeated blast, the night,</w:t>
      </w:r>
    </w:p>
    <w:p w14:paraId="0B620E6B" w14:textId="77777777" w:rsidR="005A3786" w:rsidRDefault="003A417A" w:rsidP="005A3786">
      <w:pPr>
        <w:pStyle w:val="Poetry"/>
      </w:pPr>
      <w:r w:rsidRPr="005A3786">
        <w:t xml:space="preserve">To make uncertain aim, and erring sight. </w:t>
      </w:r>
    </w:p>
    <w:p w14:paraId="40CBF414" w14:textId="7D679F95" w:rsidR="003A417A" w:rsidRPr="005A3786" w:rsidRDefault="003A417A" w:rsidP="005A3786">
      <w:pPr>
        <w:pStyle w:val="Poetry"/>
      </w:pPr>
      <w:r w:rsidRPr="005A3786">
        <w:t>The wrathful god then plunges from above,</w:t>
      </w:r>
    </w:p>
    <w:p w14:paraId="6B5F7B9B" w14:textId="77777777" w:rsidR="003A417A" w:rsidRPr="005A3786" w:rsidRDefault="003A417A" w:rsidP="005A3786">
      <w:pPr>
        <w:pStyle w:val="Poetry"/>
      </w:pPr>
      <w:r w:rsidRPr="005A3786">
        <w:t>And, where in thickest waves the sparkles drove,</w:t>
      </w:r>
    </w:p>
    <w:p w14:paraId="4915C911" w14:textId="77777777" w:rsidR="003A417A" w:rsidRPr="005A3786" w:rsidRDefault="003A417A" w:rsidP="005A3786">
      <w:pPr>
        <w:pStyle w:val="Poetry"/>
      </w:pPr>
      <w:r w:rsidRPr="005A3786">
        <w:t xml:space="preserve">There </w:t>
      </w:r>
      <w:proofErr w:type="gramStart"/>
      <w:r w:rsidRPr="005A3786">
        <w:t>lights;</w:t>
      </w:r>
      <w:proofErr w:type="gramEnd"/>
      <w:r w:rsidRPr="005A3786">
        <w:t xml:space="preserve"> and wades thro’ fumes, and gropes his way,</w:t>
      </w:r>
    </w:p>
    <w:p w14:paraId="63CF7068" w14:textId="398DC0B3" w:rsidR="003A417A" w:rsidRPr="005A3786" w:rsidRDefault="003A417A" w:rsidP="005A3786">
      <w:pPr>
        <w:pStyle w:val="Poetry"/>
      </w:pPr>
      <w:r w:rsidRPr="005A3786">
        <w:t>Half sing’d, half stifled, till he grasps his prey.</w:t>
      </w:r>
    </w:p>
    <w:p w14:paraId="74B240BB" w14:textId="77777777" w:rsidR="005A3786" w:rsidRDefault="003A417A" w:rsidP="005A3786">
      <w:pPr>
        <w:pStyle w:val="Poetry"/>
      </w:pPr>
      <w:r w:rsidRPr="005A3786">
        <w:t xml:space="preserve">The monster, spewing fruitless flames, he </w:t>
      </w:r>
      <w:proofErr w:type="gramStart"/>
      <w:r w:rsidRPr="005A3786">
        <w:t>found;</w:t>
      </w:r>
      <w:proofErr w:type="gramEnd"/>
    </w:p>
    <w:p w14:paraId="057F6797" w14:textId="77777777" w:rsidR="005A3786" w:rsidRDefault="003A417A" w:rsidP="005A3786">
      <w:pPr>
        <w:pStyle w:val="Poetry"/>
      </w:pPr>
      <w:r w:rsidRPr="005A3786">
        <w:t xml:space="preserve"> He squeez’d his throat; he writh’d his neck around, </w:t>
      </w:r>
    </w:p>
    <w:p w14:paraId="281840D1" w14:textId="756A2E4E" w:rsidR="003A417A" w:rsidRPr="005A3786" w:rsidRDefault="003A417A" w:rsidP="005A3786">
      <w:pPr>
        <w:pStyle w:val="Poetry"/>
      </w:pPr>
      <w:r w:rsidRPr="005A3786">
        <w:t xml:space="preserve">And in a knot his crippled members </w:t>
      </w:r>
      <w:proofErr w:type="gramStart"/>
      <w:r w:rsidRPr="005A3786">
        <w:t>bound;</w:t>
      </w:r>
      <w:proofErr w:type="gramEnd"/>
    </w:p>
    <w:p w14:paraId="457B4F24" w14:textId="77777777" w:rsidR="003A417A" w:rsidRPr="005A3786" w:rsidRDefault="003A417A" w:rsidP="005A3786">
      <w:pPr>
        <w:pStyle w:val="Poetry"/>
      </w:pPr>
      <w:r w:rsidRPr="005A3786">
        <w:lastRenderedPageBreak/>
        <w:t>Then from their sockets tore his burning eyes:</w:t>
      </w:r>
    </w:p>
    <w:p w14:paraId="26980148" w14:textId="3BA29AB1" w:rsidR="003A417A" w:rsidRPr="005A3786" w:rsidRDefault="003A417A" w:rsidP="005A3786">
      <w:pPr>
        <w:pStyle w:val="Poetry"/>
      </w:pPr>
      <w:r w:rsidRPr="005A3786">
        <w:t>Roll’d on a heap, the breathless robber lies.</w:t>
      </w:r>
    </w:p>
    <w:p w14:paraId="1644B202" w14:textId="77777777" w:rsidR="005A3786" w:rsidRDefault="003A417A" w:rsidP="005A3786">
      <w:pPr>
        <w:pStyle w:val="Poetry"/>
      </w:pPr>
      <w:r w:rsidRPr="005A3786">
        <w:t xml:space="preserve">The doors, unbarr’d, receive the rushing day, </w:t>
      </w:r>
    </w:p>
    <w:p w14:paraId="626BAD6B" w14:textId="77777777" w:rsidR="005A3786" w:rsidRDefault="003A417A" w:rsidP="005A3786">
      <w:pPr>
        <w:pStyle w:val="Poetry"/>
      </w:pPr>
      <w:r w:rsidRPr="005A3786">
        <w:t xml:space="preserve">And thoro’ lights disclose the ravish’d prey. </w:t>
      </w:r>
    </w:p>
    <w:p w14:paraId="176D3BAB" w14:textId="77777777" w:rsidR="005A3786" w:rsidRDefault="003A417A" w:rsidP="005A3786">
      <w:pPr>
        <w:pStyle w:val="Poetry"/>
      </w:pPr>
      <w:r w:rsidRPr="005A3786">
        <w:t xml:space="preserve">The bulls, redeem’d, breathe open air again. </w:t>
      </w:r>
    </w:p>
    <w:p w14:paraId="3075DB88" w14:textId="57E8C227" w:rsidR="003A417A" w:rsidRPr="005A3786" w:rsidRDefault="003A417A" w:rsidP="005A3786">
      <w:pPr>
        <w:pStyle w:val="Poetry"/>
      </w:pPr>
      <w:r w:rsidRPr="005A3786">
        <w:t>Next, by the feet, they drag him from his den.</w:t>
      </w:r>
    </w:p>
    <w:p w14:paraId="3473C8F9" w14:textId="4097CA4D" w:rsidR="003A417A" w:rsidRPr="005A3786" w:rsidRDefault="003A417A" w:rsidP="005A3786">
      <w:pPr>
        <w:pStyle w:val="Poetry"/>
      </w:pPr>
      <w:r w:rsidRPr="005A3786">
        <w:t>The wond’ring neighborhood, with glad surprise,</w:t>
      </w:r>
    </w:p>
    <w:p w14:paraId="58F1C6C2" w14:textId="77777777" w:rsidR="003A417A" w:rsidRPr="005A3786" w:rsidRDefault="003A417A" w:rsidP="005A3786">
      <w:pPr>
        <w:pStyle w:val="Poetry"/>
      </w:pPr>
      <w:r w:rsidRPr="005A3786">
        <w:t>Behold his shagged breast, his giant size,</w:t>
      </w:r>
    </w:p>
    <w:p w14:paraId="11459480" w14:textId="77777777" w:rsidR="005A3786" w:rsidRDefault="003A417A" w:rsidP="005A3786">
      <w:pPr>
        <w:pStyle w:val="Poetry"/>
      </w:pPr>
      <w:r w:rsidRPr="005A3786">
        <w:t xml:space="preserve">His mouth that flames no more, and his extinguish’d eyes. </w:t>
      </w:r>
    </w:p>
    <w:p w14:paraId="4E62D332" w14:textId="1A38D4BA" w:rsidR="003A417A" w:rsidRPr="005A3786" w:rsidRDefault="003A417A" w:rsidP="005A3786">
      <w:pPr>
        <w:pStyle w:val="Poetry"/>
      </w:pPr>
      <w:r w:rsidRPr="005A3786">
        <w:t>From that auspicious day, with rites divine,</w:t>
      </w:r>
    </w:p>
    <w:p w14:paraId="404D1362" w14:textId="77777777" w:rsidR="003A417A" w:rsidRPr="005A3786" w:rsidRDefault="003A417A" w:rsidP="005A3786">
      <w:pPr>
        <w:pStyle w:val="Poetry"/>
      </w:pPr>
      <w:r w:rsidRPr="005A3786">
        <w:t>We worship at the hero’s holy shrine.</w:t>
      </w:r>
    </w:p>
    <w:p w14:paraId="67ED77DB" w14:textId="0E48B84C" w:rsidR="003A417A" w:rsidRPr="005A3786" w:rsidRDefault="003A417A" w:rsidP="005A3786">
      <w:pPr>
        <w:pStyle w:val="Poetry"/>
      </w:pPr>
      <w:r w:rsidRPr="005A3786">
        <w:t>Potitius first ordain’d these annual vows:</w:t>
      </w:r>
    </w:p>
    <w:p w14:paraId="382D4E01" w14:textId="77777777" w:rsidR="005A3786" w:rsidRDefault="003A417A" w:rsidP="005A3786">
      <w:pPr>
        <w:pStyle w:val="Poetry"/>
      </w:pPr>
      <w:r w:rsidRPr="005A3786">
        <w:t xml:space="preserve">As priests, were added the Pinarian house, </w:t>
      </w:r>
    </w:p>
    <w:p w14:paraId="1E1B0D60" w14:textId="77777777" w:rsidR="005A3786" w:rsidRDefault="003A417A" w:rsidP="005A3786">
      <w:pPr>
        <w:pStyle w:val="Poetry"/>
      </w:pPr>
      <w:r w:rsidRPr="005A3786">
        <w:t xml:space="preserve">Who rais’d this altar in the sacred shade, </w:t>
      </w:r>
    </w:p>
    <w:p w14:paraId="48397F4C" w14:textId="77777777" w:rsidR="005A3786" w:rsidRDefault="003A417A" w:rsidP="005A3786">
      <w:pPr>
        <w:pStyle w:val="Poetry"/>
      </w:pPr>
      <w:r w:rsidRPr="005A3786">
        <w:t xml:space="preserve">Where honors, ever due, for ever shall be paid. </w:t>
      </w:r>
    </w:p>
    <w:p w14:paraId="1C1C03EC" w14:textId="0EDCD08E" w:rsidR="003A417A" w:rsidRPr="005A3786" w:rsidRDefault="003A417A" w:rsidP="005A3786">
      <w:pPr>
        <w:pStyle w:val="Poetry"/>
      </w:pPr>
      <w:r w:rsidRPr="005A3786">
        <w:t>For these deserts, and this high virtue shown,</w:t>
      </w:r>
    </w:p>
    <w:p w14:paraId="79CF35C5" w14:textId="2AED4A61" w:rsidR="003A417A" w:rsidRPr="005A3786" w:rsidRDefault="003A417A" w:rsidP="005A3786">
      <w:pPr>
        <w:pStyle w:val="Poetry"/>
      </w:pPr>
      <w:r w:rsidRPr="005A3786">
        <w:t>Ye warlike youths, your heads with garlands crown:</w:t>
      </w:r>
    </w:p>
    <w:p w14:paraId="1D4EB9E2" w14:textId="77777777" w:rsidR="003A417A" w:rsidRPr="005A3786" w:rsidRDefault="003A417A" w:rsidP="005A3786">
      <w:pPr>
        <w:pStyle w:val="Poetry"/>
      </w:pPr>
      <w:r w:rsidRPr="005A3786">
        <w:t>Fill high the goblets with a sparkling flood,</w:t>
      </w:r>
    </w:p>
    <w:p w14:paraId="703DDB8E" w14:textId="77777777" w:rsidR="003A417A" w:rsidRPr="005A3786" w:rsidRDefault="003A417A" w:rsidP="005A3786">
      <w:pPr>
        <w:pStyle w:val="Poetry"/>
      </w:pPr>
      <w:r w:rsidRPr="005A3786">
        <w:t>And with deep draughts invoke our common god.”</w:t>
      </w:r>
    </w:p>
    <w:p w14:paraId="1B41C8FF" w14:textId="77777777" w:rsidR="005A3786" w:rsidRDefault="005A3786" w:rsidP="005A3786">
      <w:pPr>
        <w:pStyle w:val="Poetry"/>
      </w:pPr>
    </w:p>
    <w:p w14:paraId="3D1297C1" w14:textId="77777777" w:rsidR="005A3786" w:rsidRDefault="003A417A" w:rsidP="005A3786">
      <w:pPr>
        <w:pStyle w:val="Poetry"/>
      </w:pPr>
      <w:r w:rsidRPr="005A3786">
        <w:t xml:space="preserve">This said, a double wreath Evander twin’d, </w:t>
      </w:r>
    </w:p>
    <w:p w14:paraId="101CC93B" w14:textId="45C8A299" w:rsidR="003A417A" w:rsidRPr="005A3786" w:rsidRDefault="003A417A" w:rsidP="005A3786">
      <w:pPr>
        <w:pStyle w:val="Poetry"/>
      </w:pPr>
      <w:r w:rsidRPr="005A3786">
        <w:t>And poplars black and white his temples bind.</w:t>
      </w:r>
    </w:p>
    <w:p w14:paraId="3B608C9D" w14:textId="3E06FF0F" w:rsidR="003A417A" w:rsidRPr="005A3786" w:rsidRDefault="003A417A" w:rsidP="005A3786">
      <w:pPr>
        <w:pStyle w:val="Poetry"/>
      </w:pPr>
      <w:r w:rsidRPr="005A3786">
        <w:t>Then brims his ample bowl. With like design</w:t>
      </w:r>
    </w:p>
    <w:p w14:paraId="4B619C2F" w14:textId="77777777" w:rsidR="005A3786" w:rsidRDefault="003A417A" w:rsidP="005A3786">
      <w:pPr>
        <w:pStyle w:val="Poetry"/>
      </w:pPr>
      <w:r w:rsidRPr="005A3786">
        <w:t xml:space="preserve">The rest invoke the gods, with sprinkled wine. </w:t>
      </w:r>
    </w:p>
    <w:p w14:paraId="0AF13D16" w14:textId="77777777" w:rsidR="005A3786" w:rsidRDefault="003A417A" w:rsidP="005A3786">
      <w:pPr>
        <w:pStyle w:val="Poetry"/>
      </w:pPr>
      <w:r w:rsidRPr="005A3786">
        <w:t xml:space="preserve">Meantime the sun descended from the skies, </w:t>
      </w:r>
    </w:p>
    <w:p w14:paraId="01FF3503" w14:textId="7AB19D6C" w:rsidR="003A417A" w:rsidRPr="005A3786" w:rsidRDefault="003A417A" w:rsidP="005A3786">
      <w:pPr>
        <w:pStyle w:val="Poetry"/>
      </w:pPr>
      <w:r w:rsidRPr="005A3786">
        <w:t>And the bright evening star began to rise.</w:t>
      </w:r>
    </w:p>
    <w:p w14:paraId="36A15CA0" w14:textId="77777777" w:rsidR="003A417A" w:rsidRPr="005A3786" w:rsidRDefault="003A417A" w:rsidP="005A3786">
      <w:pPr>
        <w:pStyle w:val="Poetry"/>
      </w:pPr>
      <w:r w:rsidRPr="005A3786">
        <w:t>And now the priests, Potitius at their head,</w:t>
      </w:r>
    </w:p>
    <w:p w14:paraId="676B4A3B" w14:textId="7FA48042" w:rsidR="003A417A" w:rsidRPr="005A3786" w:rsidRDefault="003A417A" w:rsidP="005A3786">
      <w:pPr>
        <w:pStyle w:val="Poetry"/>
      </w:pPr>
      <w:r w:rsidRPr="005A3786">
        <w:t xml:space="preserve">In skins of beasts involv’d, the long procession </w:t>
      </w:r>
      <w:proofErr w:type="gramStart"/>
      <w:r w:rsidRPr="005A3786">
        <w:t>led;</w:t>
      </w:r>
      <w:proofErr w:type="gramEnd"/>
    </w:p>
    <w:p w14:paraId="0310D4EF" w14:textId="77777777" w:rsidR="005A3786" w:rsidRDefault="003A417A" w:rsidP="005A3786">
      <w:pPr>
        <w:pStyle w:val="Poetry"/>
      </w:pPr>
      <w:r w:rsidRPr="005A3786">
        <w:t xml:space="preserve">Held high the flaming tapers in their hands, </w:t>
      </w:r>
    </w:p>
    <w:p w14:paraId="2D3F03DA" w14:textId="77777777" w:rsidR="005A3786" w:rsidRDefault="003A417A" w:rsidP="005A3786">
      <w:pPr>
        <w:pStyle w:val="Poetry"/>
      </w:pPr>
      <w:r w:rsidRPr="005A3786">
        <w:t xml:space="preserve">As custom had prescrib’d their holy </w:t>
      </w:r>
      <w:proofErr w:type="gramStart"/>
      <w:r w:rsidRPr="005A3786">
        <w:t>bands;</w:t>
      </w:r>
      <w:proofErr w:type="gramEnd"/>
      <w:r w:rsidRPr="005A3786">
        <w:t xml:space="preserve"> </w:t>
      </w:r>
    </w:p>
    <w:p w14:paraId="013482EB" w14:textId="77777777" w:rsidR="005A3786" w:rsidRDefault="003A417A" w:rsidP="005A3786">
      <w:pPr>
        <w:pStyle w:val="Poetry"/>
      </w:pPr>
      <w:r w:rsidRPr="005A3786">
        <w:t xml:space="preserve">Then with a second course the tables load, </w:t>
      </w:r>
    </w:p>
    <w:p w14:paraId="1A0B9DB1" w14:textId="6583828F" w:rsidR="003A417A" w:rsidRPr="005A3786" w:rsidRDefault="003A417A" w:rsidP="005A3786">
      <w:pPr>
        <w:pStyle w:val="Poetry"/>
      </w:pPr>
      <w:r w:rsidRPr="005A3786">
        <w:t>And with full chargers offer to the god.</w:t>
      </w:r>
    </w:p>
    <w:p w14:paraId="411DA536" w14:textId="42580247" w:rsidR="003A417A" w:rsidRDefault="003A417A" w:rsidP="005A3786">
      <w:pPr>
        <w:pStyle w:val="Poetry"/>
      </w:pPr>
      <w:r w:rsidRPr="005A3786">
        <w:t>The Salii sing, and cense his altars round</w:t>
      </w:r>
    </w:p>
    <w:p w14:paraId="00477713" w14:textId="77777777" w:rsidR="005A3786" w:rsidRDefault="003A417A" w:rsidP="005A3786">
      <w:pPr>
        <w:pStyle w:val="Poetry"/>
      </w:pPr>
      <w:r w:rsidRPr="005A3786">
        <w:t xml:space="preserve">With Saban smoke, their heads with poplar bound— </w:t>
      </w:r>
    </w:p>
    <w:p w14:paraId="2957E8AD" w14:textId="455C481E" w:rsidR="003A417A" w:rsidRPr="005A3786" w:rsidRDefault="003A417A" w:rsidP="005A3786">
      <w:pPr>
        <w:pStyle w:val="Poetry"/>
      </w:pPr>
      <w:r w:rsidRPr="005A3786">
        <w:t>One choir of old, another of the young,</w:t>
      </w:r>
    </w:p>
    <w:p w14:paraId="048BCE61" w14:textId="77777777" w:rsidR="005A3786" w:rsidRDefault="003A417A" w:rsidP="005A3786">
      <w:pPr>
        <w:pStyle w:val="Poetry"/>
      </w:pPr>
      <w:r w:rsidRPr="005A3786">
        <w:lastRenderedPageBreak/>
        <w:t xml:space="preserve">To </w:t>
      </w:r>
      <w:proofErr w:type="gramStart"/>
      <w:r w:rsidRPr="005A3786">
        <w:t>dance, and</w:t>
      </w:r>
      <w:proofErr w:type="gramEnd"/>
      <w:r w:rsidRPr="005A3786">
        <w:t xml:space="preserve"> bear the burthen of the song. </w:t>
      </w:r>
    </w:p>
    <w:p w14:paraId="2C860971" w14:textId="50AFD504" w:rsidR="003A417A" w:rsidRPr="005A3786" w:rsidRDefault="003A417A" w:rsidP="005A3786">
      <w:pPr>
        <w:pStyle w:val="Poetry"/>
      </w:pPr>
      <w:r w:rsidRPr="005A3786">
        <w:t>The lay records the labors, and the praise,</w:t>
      </w:r>
    </w:p>
    <w:p w14:paraId="2D2510AA" w14:textId="3D35EBF9" w:rsidR="003A417A" w:rsidRPr="005A3786" w:rsidRDefault="003A417A" w:rsidP="005A3786">
      <w:pPr>
        <w:pStyle w:val="Poetry"/>
      </w:pPr>
      <w:r w:rsidRPr="005A3786">
        <w:t>And all th’ immortal acts of Hercules:</w:t>
      </w:r>
    </w:p>
    <w:p w14:paraId="22A9AB8A" w14:textId="77777777" w:rsidR="005A3786" w:rsidRDefault="003A417A" w:rsidP="005A3786">
      <w:pPr>
        <w:pStyle w:val="Poetry"/>
      </w:pPr>
      <w:r w:rsidRPr="005A3786">
        <w:t xml:space="preserve">First, how the mighty babe, when swath’d in bands, </w:t>
      </w:r>
    </w:p>
    <w:p w14:paraId="7E650132" w14:textId="77777777" w:rsidR="005A3786" w:rsidRDefault="003A417A" w:rsidP="005A3786">
      <w:pPr>
        <w:pStyle w:val="Poetry"/>
      </w:pPr>
      <w:r w:rsidRPr="005A3786">
        <w:t xml:space="preserve">The serpents strangled with his infant </w:t>
      </w:r>
      <w:proofErr w:type="gramStart"/>
      <w:r w:rsidRPr="005A3786">
        <w:t>hands;</w:t>
      </w:r>
      <w:proofErr w:type="gramEnd"/>
      <w:r w:rsidRPr="005A3786">
        <w:t xml:space="preserve"> </w:t>
      </w:r>
    </w:p>
    <w:p w14:paraId="01FD10B8" w14:textId="62269D14" w:rsidR="003A417A" w:rsidRPr="005A3786" w:rsidRDefault="003A417A" w:rsidP="005A3786">
      <w:pPr>
        <w:pStyle w:val="Poetry"/>
      </w:pPr>
      <w:r w:rsidRPr="005A3786">
        <w:t>Then, as in years and matchless force he grew,</w:t>
      </w:r>
    </w:p>
    <w:p w14:paraId="647716D8" w14:textId="77777777" w:rsidR="003A417A" w:rsidRPr="005A3786" w:rsidRDefault="003A417A" w:rsidP="005A3786">
      <w:pPr>
        <w:pStyle w:val="Poetry"/>
      </w:pPr>
      <w:r w:rsidRPr="005A3786">
        <w:t>Th’ Oechalian walls, and Trojan, overthrew.</w:t>
      </w:r>
    </w:p>
    <w:p w14:paraId="47B4388F" w14:textId="6139E260" w:rsidR="003A417A" w:rsidRPr="005A3786" w:rsidRDefault="003A417A" w:rsidP="005A3786">
      <w:pPr>
        <w:pStyle w:val="Poetry"/>
      </w:pPr>
      <w:r w:rsidRPr="005A3786">
        <w:t>Besides, a thousand hazards they relate,</w:t>
      </w:r>
    </w:p>
    <w:p w14:paraId="67EA997E" w14:textId="77777777" w:rsidR="003A417A" w:rsidRPr="005A3786" w:rsidRDefault="003A417A" w:rsidP="005A3786">
      <w:pPr>
        <w:pStyle w:val="Poetry"/>
      </w:pPr>
      <w:r w:rsidRPr="005A3786">
        <w:t>Procur’d by Juno’s and Eurystheus’ hate:</w:t>
      </w:r>
    </w:p>
    <w:p w14:paraId="3152645C" w14:textId="77777777" w:rsidR="005A3786" w:rsidRDefault="003A417A" w:rsidP="005A3786">
      <w:pPr>
        <w:pStyle w:val="Poetry"/>
      </w:pPr>
      <w:r w:rsidRPr="005A3786">
        <w:t xml:space="preserve">“Thy hands, unconquer’d hero, could subdue </w:t>
      </w:r>
    </w:p>
    <w:p w14:paraId="2E0F64EB" w14:textId="04AE6481" w:rsidR="003A417A" w:rsidRPr="005A3786" w:rsidRDefault="003A417A" w:rsidP="005A3786">
      <w:pPr>
        <w:pStyle w:val="Poetry"/>
      </w:pPr>
      <w:r w:rsidRPr="005A3786">
        <w:t>The cloud-born Centaurs, and the monster crew:</w:t>
      </w:r>
    </w:p>
    <w:p w14:paraId="1F9F65A9" w14:textId="77777777" w:rsidR="003A417A" w:rsidRPr="005A3786" w:rsidRDefault="003A417A" w:rsidP="005A3786">
      <w:pPr>
        <w:pStyle w:val="Poetry"/>
      </w:pPr>
      <w:r w:rsidRPr="005A3786">
        <w:t>Nor thy resistless arm the bull withstood,</w:t>
      </w:r>
    </w:p>
    <w:p w14:paraId="410BD983" w14:textId="1F4B4C8A" w:rsidR="003A417A" w:rsidRPr="005A3786" w:rsidRDefault="003A417A" w:rsidP="005A3786">
      <w:pPr>
        <w:pStyle w:val="Poetry"/>
      </w:pPr>
      <w:r w:rsidRPr="005A3786">
        <w:t>Nor he, the roaring terror of the wood.</w:t>
      </w:r>
    </w:p>
    <w:p w14:paraId="7EA45D9D" w14:textId="77777777" w:rsidR="003A417A" w:rsidRPr="005A3786" w:rsidRDefault="003A417A" w:rsidP="005A3786">
      <w:pPr>
        <w:pStyle w:val="Poetry"/>
      </w:pPr>
      <w:r w:rsidRPr="005A3786">
        <w:t>The triple porter of the Stygian seat,</w:t>
      </w:r>
    </w:p>
    <w:p w14:paraId="4A3DE050" w14:textId="77777777" w:rsidR="005A3786" w:rsidRDefault="003A417A" w:rsidP="005A3786">
      <w:pPr>
        <w:pStyle w:val="Poetry"/>
      </w:pPr>
      <w:r w:rsidRPr="005A3786">
        <w:t xml:space="preserve">With lolling tongue, lay fawning at thy feet, </w:t>
      </w:r>
    </w:p>
    <w:p w14:paraId="3F048A07" w14:textId="77777777" w:rsidR="005A3786" w:rsidRDefault="003A417A" w:rsidP="005A3786">
      <w:pPr>
        <w:pStyle w:val="Poetry"/>
      </w:pPr>
      <w:proofErr w:type="gramStart"/>
      <w:r w:rsidRPr="005A3786">
        <w:t>And,</w:t>
      </w:r>
      <w:proofErr w:type="gramEnd"/>
      <w:r w:rsidRPr="005A3786">
        <w:t xml:space="preserve"> seiz’d with fear, forgot his mangled meat.</w:t>
      </w:r>
    </w:p>
    <w:p w14:paraId="02A846E0" w14:textId="42D34B82" w:rsidR="003A417A" w:rsidRPr="005A3786" w:rsidRDefault="003A417A" w:rsidP="005A3786">
      <w:pPr>
        <w:pStyle w:val="Poetry"/>
      </w:pPr>
      <w:r w:rsidRPr="005A3786">
        <w:t xml:space="preserve"> Th’ infernal waters trembled at thy </w:t>
      </w:r>
      <w:proofErr w:type="gramStart"/>
      <w:r w:rsidRPr="005A3786">
        <w:t>sight;</w:t>
      </w:r>
      <w:proofErr w:type="gramEnd"/>
    </w:p>
    <w:p w14:paraId="0CB3B627" w14:textId="205C7F48" w:rsidR="003A417A" w:rsidRPr="005A3786" w:rsidRDefault="003A417A" w:rsidP="005A3786">
      <w:pPr>
        <w:pStyle w:val="Poetry"/>
      </w:pPr>
      <w:r w:rsidRPr="005A3786">
        <w:t xml:space="preserve">Thee, god, no face of danger could </w:t>
      </w:r>
      <w:proofErr w:type="gramStart"/>
      <w:r w:rsidRPr="005A3786">
        <w:t>affright;</w:t>
      </w:r>
      <w:proofErr w:type="gramEnd"/>
    </w:p>
    <w:p w14:paraId="664D0E1A" w14:textId="77777777" w:rsidR="005A3786" w:rsidRDefault="003A417A" w:rsidP="005A3786">
      <w:pPr>
        <w:pStyle w:val="Poetry"/>
      </w:pPr>
      <w:r w:rsidRPr="005A3786">
        <w:t xml:space="preserve">Not huge Typhoeus, nor th’ unnumber’d snake, </w:t>
      </w:r>
    </w:p>
    <w:p w14:paraId="655FA12D" w14:textId="178BB936" w:rsidR="003A417A" w:rsidRPr="005A3786" w:rsidRDefault="003A417A" w:rsidP="005A3786">
      <w:pPr>
        <w:pStyle w:val="Poetry"/>
      </w:pPr>
      <w:r w:rsidRPr="005A3786">
        <w:t>Increas’d with hissing heads, in Lerna’s lake.</w:t>
      </w:r>
    </w:p>
    <w:p w14:paraId="18B2B146" w14:textId="77777777" w:rsidR="005A3786" w:rsidRDefault="003A417A" w:rsidP="005A3786">
      <w:pPr>
        <w:pStyle w:val="Poetry"/>
      </w:pPr>
      <w:r w:rsidRPr="005A3786">
        <w:t xml:space="preserve">Hail, Jove’s undoubted son! an added grace </w:t>
      </w:r>
    </w:p>
    <w:p w14:paraId="20B73639" w14:textId="3522F235" w:rsidR="003A417A" w:rsidRPr="005A3786" w:rsidRDefault="003A417A" w:rsidP="005A3786">
      <w:pPr>
        <w:pStyle w:val="Poetry"/>
      </w:pPr>
      <w:r w:rsidRPr="005A3786">
        <w:t>To heav’n and the great author of thy race!</w:t>
      </w:r>
    </w:p>
    <w:p w14:paraId="2FA7EF11" w14:textId="39BBE7FF" w:rsidR="003A417A" w:rsidRPr="005A3786" w:rsidRDefault="003A417A" w:rsidP="005A3786">
      <w:pPr>
        <w:pStyle w:val="Poetry"/>
      </w:pPr>
      <w:r w:rsidRPr="005A3786">
        <w:t>Receive the grateful off ’rings which we pay,</w:t>
      </w:r>
    </w:p>
    <w:p w14:paraId="765BFD4B" w14:textId="77777777" w:rsidR="005A3786" w:rsidRDefault="003A417A" w:rsidP="005A3786">
      <w:pPr>
        <w:pStyle w:val="Poetry"/>
      </w:pPr>
      <w:r w:rsidRPr="005A3786">
        <w:t xml:space="preserve">And smile propitious on thy solemn day!” </w:t>
      </w:r>
    </w:p>
    <w:p w14:paraId="26282519" w14:textId="77777777" w:rsidR="005A3786" w:rsidRDefault="003A417A" w:rsidP="005A3786">
      <w:pPr>
        <w:pStyle w:val="Poetry"/>
      </w:pPr>
      <w:r w:rsidRPr="005A3786">
        <w:t xml:space="preserve">In numbers thus they sung; above the rest, </w:t>
      </w:r>
    </w:p>
    <w:p w14:paraId="588B2828" w14:textId="421120E7" w:rsidR="003A417A" w:rsidRPr="005A3786" w:rsidRDefault="003A417A" w:rsidP="005A3786">
      <w:pPr>
        <w:pStyle w:val="Poetry"/>
      </w:pPr>
      <w:r w:rsidRPr="005A3786">
        <w:t>The den and death of Cacus crown the feast.</w:t>
      </w:r>
    </w:p>
    <w:p w14:paraId="6D905D39" w14:textId="77777777" w:rsidR="003A417A" w:rsidRPr="005A3786" w:rsidRDefault="003A417A" w:rsidP="005A3786">
      <w:pPr>
        <w:pStyle w:val="Poetry"/>
      </w:pPr>
      <w:r w:rsidRPr="005A3786">
        <w:t>The woods to hollow vales convey the sound,</w:t>
      </w:r>
    </w:p>
    <w:p w14:paraId="5655339D" w14:textId="4F295AD8" w:rsidR="003A417A" w:rsidRPr="005A3786" w:rsidRDefault="003A417A" w:rsidP="005A3786">
      <w:pPr>
        <w:pStyle w:val="Poetry"/>
      </w:pPr>
      <w:r w:rsidRPr="005A3786">
        <w:t>The vales to hills, and hills the notes rebound.</w:t>
      </w:r>
    </w:p>
    <w:p w14:paraId="1DA9FB0F" w14:textId="77777777" w:rsidR="003A417A" w:rsidRPr="005A3786" w:rsidRDefault="003A417A" w:rsidP="005A3786">
      <w:pPr>
        <w:pStyle w:val="Poetry"/>
      </w:pPr>
      <w:r w:rsidRPr="005A3786">
        <w:t>The rites perform’d, the cheerful train retire.</w:t>
      </w:r>
    </w:p>
    <w:p w14:paraId="240366C2" w14:textId="77777777" w:rsidR="005A3786" w:rsidRDefault="005A3786" w:rsidP="005A3786">
      <w:pPr>
        <w:pStyle w:val="Poetry"/>
      </w:pPr>
    </w:p>
    <w:p w14:paraId="05161201" w14:textId="3118EB30" w:rsidR="005A3786" w:rsidRDefault="003A417A" w:rsidP="005A3786">
      <w:pPr>
        <w:pStyle w:val="Poetry"/>
      </w:pPr>
      <w:r w:rsidRPr="005A3786">
        <w:t xml:space="preserve">Betwixt young Pallas and his aged sire, </w:t>
      </w:r>
    </w:p>
    <w:p w14:paraId="1D112CF1" w14:textId="008EE5E4" w:rsidR="003A417A" w:rsidRPr="005A3786" w:rsidRDefault="003A417A" w:rsidP="005A3786">
      <w:pPr>
        <w:pStyle w:val="Poetry"/>
      </w:pPr>
      <w:r w:rsidRPr="005A3786">
        <w:t>The Trojan pass’d, the city to survey,</w:t>
      </w:r>
    </w:p>
    <w:p w14:paraId="36F5DFC2" w14:textId="77777777" w:rsidR="003A417A" w:rsidRPr="005A3786" w:rsidRDefault="003A417A" w:rsidP="005A3786">
      <w:pPr>
        <w:pStyle w:val="Poetry"/>
      </w:pPr>
      <w:r w:rsidRPr="005A3786">
        <w:t>And pleasing talk beguil’d the tedious way.</w:t>
      </w:r>
    </w:p>
    <w:p w14:paraId="1195F6E3" w14:textId="1DEE240D" w:rsidR="003A417A" w:rsidRPr="005A3786" w:rsidRDefault="003A417A" w:rsidP="005A3786">
      <w:pPr>
        <w:pStyle w:val="Poetry"/>
      </w:pPr>
      <w:r w:rsidRPr="005A3786">
        <w:t>The stranger cast around his curious eyes,</w:t>
      </w:r>
    </w:p>
    <w:p w14:paraId="4D89CF4C" w14:textId="77777777" w:rsidR="005A3786" w:rsidRDefault="003A417A" w:rsidP="005A3786">
      <w:pPr>
        <w:pStyle w:val="Poetry"/>
      </w:pPr>
      <w:r w:rsidRPr="005A3786">
        <w:t xml:space="preserve">New objects viewing still, with new </w:t>
      </w:r>
      <w:proofErr w:type="gramStart"/>
      <w:r w:rsidRPr="005A3786">
        <w:t>surprise;</w:t>
      </w:r>
      <w:proofErr w:type="gramEnd"/>
      <w:r w:rsidRPr="005A3786">
        <w:t xml:space="preserve"> </w:t>
      </w:r>
    </w:p>
    <w:p w14:paraId="1A688FD1" w14:textId="77777777" w:rsidR="005A3786" w:rsidRDefault="003A417A" w:rsidP="005A3786">
      <w:pPr>
        <w:pStyle w:val="Poetry"/>
      </w:pPr>
      <w:r w:rsidRPr="005A3786">
        <w:lastRenderedPageBreak/>
        <w:t xml:space="preserve">With greedy joy enquires of various things, </w:t>
      </w:r>
    </w:p>
    <w:p w14:paraId="22E7C90E" w14:textId="77777777" w:rsidR="005A3786" w:rsidRDefault="003A417A" w:rsidP="005A3786">
      <w:pPr>
        <w:pStyle w:val="Poetry"/>
      </w:pPr>
      <w:r w:rsidRPr="005A3786">
        <w:t xml:space="preserve">And acts and monuments of ancient kings. </w:t>
      </w:r>
    </w:p>
    <w:p w14:paraId="412D1B09" w14:textId="386201B2" w:rsidR="003A417A" w:rsidRPr="005A3786" w:rsidRDefault="003A417A" w:rsidP="005A3786">
      <w:pPr>
        <w:pStyle w:val="Poetry"/>
      </w:pPr>
      <w:r w:rsidRPr="005A3786">
        <w:t>Then thus the founder of the Roman tow’rs:</w:t>
      </w:r>
    </w:p>
    <w:p w14:paraId="7A73076D" w14:textId="2F0D3422" w:rsidR="003A417A" w:rsidRPr="005A3786" w:rsidRDefault="003A417A" w:rsidP="005A3786">
      <w:pPr>
        <w:pStyle w:val="Poetry"/>
      </w:pPr>
      <w:r w:rsidRPr="005A3786">
        <w:t>“These woods were first the seat of sylvan pow’rs,</w:t>
      </w:r>
    </w:p>
    <w:p w14:paraId="16A30ED9" w14:textId="77777777" w:rsidR="005A3786" w:rsidRDefault="003A417A" w:rsidP="005A3786">
      <w:pPr>
        <w:pStyle w:val="Poetry"/>
      </w:pPr>
      <w:r w:rsidRPr="005A3786">
        <w:t xml:space="preserve">Of Nymphs and Fauns, and salvage men, who took </w:t>
      </w:r>
    </w:p>
    <w:p w14:paraId="4AD5D700" w14:textId="77777777" w:rsidR="005A3786" w:rsidRDefault="003A417A" w:rsidP="005A3786">
      <w:pPr>
        <w:pStyle w:val="Poetry"/>
      </w:pPr>
      <w:r w:rsidRPr="005A3786">
        <w:t>Their birth from trunks of trees and stubborn oak.</w:t>
      </w:r>
    </w:p>
    <w:p w14:paraId="29F0D4AA" w14:textId="08A5EFAC" w:rsidR="003A417A" w:rsidRPr="005A3786" w:rsidRDefault="003A417A" w:rsidP="005A3786">
      <w:pPr>
        <w:pStyle w:val="Poetry"/>
      </w:pPr>
      <w:r w:rsidRPr="005A3786">
        <w:t>Nor laws they knew, nor manners, nor the care</w:t>
      </w:r>
    </w:p>
    <w:p w14:paraId="171B3F2C" w14:textId="77777777" w:rsidR="003A417A" w:rsidRPr="005A3786" w:rsidRDefault="003A417A" w:rsidP="005A3786">
      <w:pPr>
        <w:pStyle w:val="Poetry"/>
      </w:pPr>
      <w:r w:rsidRPr="005A3786">
        <w:t>Of lab’ring oxen, or the shining share,</w:t>
      </w:r>
    </w:p>
    <w:p w14:paraId="0B53446B" w14:textId="3C5F7B81" w:rsidR="003A417A" w:rsidRPr="005A3786" w:rsidRDefault="003A417A" w:rsidP="005A3786">
      <w:pPr>
        <w:pStyle w:val="Poetry"/>
      </w:pPr>
      <w:r w:rsidRPr="005A3786">
        <w:t>Nor arts of gain, nor what they gain’d to spare.</w:t>
      </w:r>
    </w:p>
    <w:p w14:paraId="65620059" w14:textId="77777777" w:rsidR="005A3786" w:rsidRDefault="003A417A" w:rsidP="005A3786">
      <w:pPr>
        <w:pStyle w:val="Poetry"/>
      </w:pPr>
      <w:r w:rsidRPr="005A3786">
        <w:t xml:space="preserve">Their exercise the chase; the running flood </w:t>
      </w:r>
    </w:p>
    <w:p w14:paraId="4BC56CDA" w14:textId="77777777" w:rsidR="005A3786" w:rsidRDefault="003A417A" w:rsidP="005A3786">
      <w:pPr>
        <w:pStyle w:val="Poetry"/>
      </w:pPr>
      <w:r w:rsidRPr="005A3786">
        <w:t xml:space="preserve">Supplied their thirst, the trees supplied their food. </w:t>
      </w:r>
    </w:p>
    <w:p w14:paraId="111E7068" w14:textId="77777777" w:rsidR="005A3786" w:rsidRDefault="003A417A" w:rsidP="005A3786">
      <w:pPr>
        <w:pStyle w:val="Poetry"/>
      </w:pPr>
      <w:r w:rsidRPr="005A3786">
        <w:t xml:space="preserve">Then Saturn came, who fled the pow’r of Jove, </w:t>
      </w:r>
    </w:p>
    <w:p w14:paraId="147470A6" w14:textId="6FEDCEAB" w:rsidR="003A417A" w:rsidRPr="005A3786" w:rsidRDefault="003A417A" w:rsidP="005A3786">
      <w:pPr>
        <w:pStyle w:val="Poetry"/>
      </w:pPr>
      <w:r w:rsidRPr="005A3786">
        <w:t>Robb’d of his realms, and banish’d from above.</w:t>
      </w:r>
    </w:p>
    <w:p w14:paraId="5212577C" w14:textId="3D4FCE3C" w:rsidR="003A417A" w:rsidRPr="005A3786" w:rsidRDefault="003A417A" w:rsidP="005A3786">
      <w:pPr>
        <w:pStyle w:val="Poetry"/>
      </w:pPr>
      <w:r w:rsidRPr="005A3786">
        <w:t>The men, dispers’d on hills, to towns he brought,</w:t>
      </w:r>
    </w:p>
    <w:p w14:paraId="729D2249" w14:textId="77777777" w:rsidR="005A3786" w:rsidRDefault="003A417A" w:rsidP="005A3786">
      <w:pPr>
        <w:pStyle w:val="Poetry"/>
      </w:pPr>
      <w:r w:rsidRPr="005A3786">
        <w:t xml:space="preserve">And laws ordain’d, and civil customs taught, </w:t>
      </w:r>
    </w:p>
    <w:p w14:paraId="5E3C49A5" w14:textId="77777777" w:rsidR="005A3786" w:rsidRDefault="003A417A" w:rsidP="005A3786">
      <w:pPr>
        <w:pStyle w:val="Poetry"/>
      </w:pPr>
      <w:r w:rsidRPr="005A3786">
        <w:t xml:space="preserve">And Latium call’d the land where safe he lay </w:t>
      </w:r>
    </w:p>
    <w:p w14:paraId="039B0E49" w14:textId="77777777" w:rsidR="005A3786" w:rsidRDefault="003A417A" w:rsidP="005A3786">
      <w:pPr>
        <w:pStyle w:val="Poetry"/>
      </w:pPr>
      <w:r w:rsidRPr="005A3786">
        <w:t xml:space="preserve">From his unduteous son, and his usurping sway. </w:t>
      </w:r>
    </w:p>
    <w:p w14:paraId="24B31F51" w14:textId="49E22465" w:rsidR="003A417A" w:rsidRPr="005A3786" w:rsidRDefault="003A417A" w:rsidP="005A3786">
      <w:pPr>
        <w:pStyle w:val="Poetry"/>
      </w:pPr>
      <w:r w:rsidRPr="005A3786">
        <w:t xml:space="preserve">With his mild empire, peace and plenty </w:t>
      </w:r>
      <w:proofErr w:type="gramStart"/>
      <w:r w:rsidRPr="005A3786">
        <w:t>came;</w:t>
      </w:r>
      <w:proofErr w:type="gramEnd"/>
    </w:p>
    <w:p w14:paraId="06C53627" w14:textId="4AC8B59C" w:rsidR="003A417A" w:rsidRPr="005A3786" w:rsidRDefault="003A417A" w:rsidP="005A3786">
      <w:pPr>
        <w:pStyle w:val="Poetry"/>
      </w:pPr>
      <w:r w:rsidRPr="005A3786">
        <w:t>And hence the golden times deriv’d their name.</w:t>
      </w:r>
    </w:p>
    <w:p w14:paraId="56BB33D5" w14:textId="77777777" w:rsidR="003A417A" w:rsidRPr="005A3786" w:rsidRDefault="003A417A" w:rsidP="005A3786">
      <w:pPr>
        <w:pStyle w:val="Poetry"/>
      </w:pPr>
      <w:r w:rsidRPr="005A3786">
        <w:t>A more degenerate and discolor’d age</w:t>
      </w:r>
    </w:p>
    <w:p w14:paraId="41751B97" w14:textId="77777777" w:rsidR="003A417A" w:rsidRPr="005A3786" w:rsidRDefault="003A417A" w:rsidP="005A3786">
      <w:pPr>
        <w:pStyle w:val="Poetry"/>
      </w:pPr>
      <w:r w:rsidRPr="005A3786">
        <w:t>Succeeded this, with avarice and rage.</w:t>
      </w:r>
    </w:p>
    <w:p w14:paraId="3B0BAD4A" w14:textId="77777777" w:rsidR="005A3786" w:rsidRDefault="003A417A" w:rsidP="005A3786">
      <w:pPr>
        <w:pStyle w:val="Poetry"/>
      </w:pPr>
      <w:r w:rsidRPr="005A3786">
        <w:t xml:space="preserve">Th’ Ausonians then, and bold Sicanians </w:t>
      </w:r>
      <w:proofErr w:type="gramStart"/>
      <w:r w:rsidRPr="005A3786">
        <w:t>came;</w:t>
      </w:r>
      <w:proofErr w:type="gramEnd"/>
      <w:r w:rsidRPr="005A3786">
        <w:t xml:space="preserve"> </w:t>
      </w:r>
    </w:p>
    <w:p w14:paraId="44B03A09" w14:textId="43B9695B" w:rsidR="003A417A" w:rsidRPr="005A3786" w:rsidRDefault="003A417A" w:rsidP="005A3786">
      <w:pPr>
        <w:pStyle w:val="Poetry"/>
      </w:pPr>
      <w:r w:rsidRPr="005A3786">
        <w:t>And Saturn’s empire often chang’d the name.</w:t>
      </w:r>
    </w:p>
    <w:p w14:paraId="37AF3E5E" w14:textId="7F1178B6" w:rsidR="003A417A" w:rsidRPr="005A3786" w:rsidRDefault="003A417A" w:rsidP="005A3786">
      <w:pPr>
        <w:pStyle w:val="Poetry"/>
      </w:pPr>
      <w:r w:rsidRPr="005A3786">
        <w:t>Then kings, gigantic Tybris, and the rest,</w:t>
      </w:r>
    </w:p>
    <w:p w14:paraId="58F8607B" w14:textId="77777777" w:rsidR="003A417A" w:rsidRPr="005A3786" w:rsidRDefault="003A417A" w:rsidP="005A3786">
      <w:pPr>
        <w:pStyle w:val="Poetry"/>
      </w:pPr>
      <w:r w:rsidRPr="005A3786">
        <w:t>With arbitrary sway the land oppress’d:</w:t>
      </w:r>
    </w:p>
    <w:p w14:paraId="4B9A41B3" w14:textId="77777777" w:rsidR="003A417A" w:rsidRPr="005A3786" w:rsidRDefault="003A417A" w:rsidP="005A3786">
      <w:pPr>
        <w:pStyle w:val="Poetry"/>
      </w:pPr>
      <w:r w:rsidRPr="005A3786">
        <w:t>For Tiber’s flood was Albula before,</w:t>
      </w:r>
    </w:p>
    <w:p w14:paraId="23291BA9" w14:textId="77777777" w:rsidR="005A3786" w:rsidRDefault="003A417A" w:rsidP="005A3786">
      <w:pPr>
        <w:pStyle w:val="Poetry"/>
      </w:pPr>
      <w:r w:rsidRPr="005A3786">
        <w:t xml:space="preserve">Till, from the tyrant’s fate, his name it bore. </w:t>
      </w:r>
    </w:p>
    <w:p w14:paraId="77D742E5" w14:textId="5C50CF2F" w:rsidR="003A417A" w:rsidRPr="005A3786" w:rsidRDefault="003A417A" w:rsidP="005A3786">
      <w:pPr>
        <w:pStyle w:val="Poetry"/>
      </w:pPr>
      <w:r w:rsidRPr="005A3786">
        <w:t>I last arriv’d, driv’n from my native home</w:t>
      </w:r>
    </w:p>
    <w:p w14:paraId="182E475A" w14:textId="55426C00" w:rsidR="003A417A" w:rsidRPr="005A3786" w:rsidRDefault="003A417A" w:rsidP="005A3786">
      <w:pPr>
        <w:pStyle w:val="Poetry"/>
      </w:pPr>
      <w:r w:rsidRPr="005A3786">
        <w:t>By fortune’s pow’r, and fate’s resistless doom.</w:t>
      </w:r>
    </w:p>
    <w:p w14:paraId="4273FA6C" w14:textId="77777777" w:rsidR="003A417A" w:rsidRPr="005A3786" w:rsidRDefault="003A417A" w:rsidP="005A3786">
      <w:pPr>
        <w:pStyle w:val="Poetry"/>
      </w:pPr>
      <w:r w:rsidRPr="005A3786">
        <w:t>Long toss’d on seas, I sought this happy land,</w:t>
      </w:r>
    </w:p>
    <w:p w14:paraId="765AD9F2" w14:textId="77777777" w:rsidR="003A417A" w:rsidRPr="005A3786" w:rsidRDefault="003A417A" w:rsidP="005A3786">
      <w:pPr>
        <w:pStyle w:val="Poetry"/>
      </w:pPr>
      <w:r w:rsidRPr="005A3786">
        <w:t>Warn’d by my mother nymph, and call’d by Heav’n’s command.”</w:t>
      </w:r>
    </w:p>
    <w:p w14:paraId="65EDCAE8" w14:textId="77777777" w:rsidR="005A3786" w:rsidRDefault="005A3786" w:rsidP="005A3786">
      <w:pPr>
        <w:pStyle w:val="Poetry"/>
      </w:pPr>
    </w:p>
    <w:p w14:paraId="59373077" w14:textId="77777777" w:rsidR="005A3786" w:rsidRDefault="003A417A" w:rsidP="005A3786">
      <w:pPr>
        <w:pStyle w:val="Poetry"/>
      </w:pPr>
      <w:r w:rsidRPr="005A3786">
        <w:t xml:space="preserve">Thus, walking on, he spoke, and shew’d the gate, </w:t>
      </w:r>
    </w:p>
    <w:p w14:paraId="16681B84" w14:textId="6E8E03DD" w:rsidR="003A417A" w:rsidRPr="005A3786" w:rsidRDefault="003A417A" w:rsidP="005A3786">
      <w:pPr>
        <w:pStyle w:val="Poetry"/>
      </w:pPr>
      <w:r w:rsidRPr="005A3786">
        <w:t xml:space="preserve">Since call’d Carmental by the Roman </w:t>
      </w:r>
      <w:proofErr w:type="gramStart"/>
      <w:r w:rsidRPr="005A3786">
        <w:t>state;</w:t>
      </w:r>
      <w:proofErr w:type="gramEnd"/>
    </w:p>
    <w:p w14:paraId="32F46182" w14:textId="25F2C2FF" w:rsidR="003A417A" w:rsidRPr="005A3786" w:rsidRDefault="003A417A" w:rsidP="005A3786">
      <w:pPr>
        <w:pStyle w:val="Poetry"/>
      </w:pPr>
      <w:r w:rsidRPr="005A3786">
        <w:t>Where stood an altar, sacred to the name</w:t>
      </w:r>
    </w:p>
    <w:p w14:paraId="535EE1D0" w14:textId="77777777" w:rsidR="005A3786" w:rsidRDefault="003A417A" w:rsidP="005A3786">
      <w:pPr>
        <w:pStyle w:val="Poetry"/>
      </w:pPr>
      <w:r w:rsidRPr="005A3786">
        <w:lastRenderedPageBreak/>
        <w:t xml:space="preserve">Of old Carmenta, the prophetic dame, </w:t>
      </w:r>
    </w:p>
    <w:p w14:paraId="644D87CC" w14:textId="6D2F871A" w:rsidR="003A417A" w:rsidRPr="005A3786" w:rsidRDefault="003A417A" w:rsidP="005A3786">
      <w:pPr>
        <w:pStyle w:val="Poetry"/>
      </w:pPr>
      <w:r w:rsidRPr="005A3786">
        <w:t xml:space="preserve">Who to her son foretold th’ Aenean </w:t>
      </w:r>
      <w:proofErr w:type="gramStart"/>
      <w:r w:rsidRPr="005A3786">
        <w:t>race,</w:t>
      </w:r>
      <w:proofErr w:type="gramEnd"/>
    </w:p>
    <w:p w14:paraId="0D5F9992" w14:textId="77777777" w:rsidR="003A417A" w:rsidRPr="005A3786" w:rsidRDefault="003A417A" w:rsidP="005A3786">
      <w:pPr>
        <w:pStyle w:val="Poetry"/>
      </w:pPr>
      <w:r w:rsidRPr="005A3786">
        <w:t>Sublime in fame, and Rome’s imperial place:</w:t>
      </w:r>
    </w:p>
    <w:p w14:paraId="27931E34" w14:textId="77777777" w:rsidR="003A417A" w:rsidRPr="005A3786" w:rsidRDefault="003A417A" w:rsidP="005A3786">
      <w:pPr>
        <w:pStyle w:val="Poetry"/>
      </w:pPr>
      <w:r w:rsidRPr="005A3786">
        <w:t>Then shews the forest, which, in after times,</w:t>
      </w:r>
    </w:p>
    <w:p w14:paraId="51FA7227" w14:textId="0357BE95" w:rsidR="003A417A" w:rsidRPr="005A3786" w:rsidRDefault="003A417A" w:rsidP="005A3786">
      <w:pPr>
        <w:pStyle w:val="Poetry"/>
      </w:pPr>
      <w:r w:rsidRPr="005A3786">
        <w:t>Fierce Romulus for perpetrated crimes</w:t>
      </w:r>
    </w:p>
    <w:p w14:paraId="52F22667" w14:textId="77777777" w:rsidR="005A3786" w:rsidRDefault="003A417A" w:rsidP="005A3786">
      <w:pPr>
        <w:pStyle w:val="Poetry"/>
      </w:pPr>
      <w:r w:rsidRPr="005A3786">
        <w:t xml:space="preserve">A sacred refuge made; with this, the shrine </w:t>
      </w:r>
    </w:p>
    <w:p w14:paraId="0FFA2407" w14:textId="58370CC7" w:rsidR="003A417A" w:rsidRPr="005A3786" w:rsidRDefault="003A417A" w:rsidP="005A3786">
      <w:pPr>
        <w:pStyle w:val="Poetry"/>
      </w:pPr>
      <w:r w:rsidRPr="005A3786">
        <w:t>Where Pan below the rock had rites divine:</w:t>
      </w:r>
    </w:p>
    <w:p w14:paraId="685B2565" w14:textId="77777777" w:rsidR="005A3786" w:rsidRDefault="003A417A" w:rsidP="005A3786">
      <w:pPr>
        <w:pStyle w:val="Poetry"/>
      </w:pPr>
      <w:r w:rsidRPr="005A3786">
        <w:t xml:space="preserve">Then tells of Argus’ death, his murder’d guest, </w:t>
      </w:r>
    </w:p>
    <w:p w14:paraId="0A44DC90" w14:textId="2EB81DC7" w:rsidR="003A417A" w:rsidRPr="005A3786" w:rsidRDefault="003A417A" w:rsidP="005A3786">
      <w:pPr>
        <w:pStyle w:val="Poetry"/>
      </w:pPr>
      <w:proofErr w:type="gramStart"/>
      <w:r w:rsidRPr="005A3786">
        <w:t>Whose</w:t>
      </w:r>
      <w:proofErr w:type="gramEnd"/>
      <w:r w:rsidRPr="005A3786">
        <w:t xml:space="preserve"> grave and tomb his innocence attest.</w:t>
      </w:r>
    </w:p>
    <w:p w14:paraId="0ECE46C0" w14:textId="500FFADF" w:rsidR="003A417A" w:rsidRPr="005A3786" w:rsidRDefault="003A417A" w:rsidP="005A3786">
      <w:pPr>
        <w:pStyle w:val="Poetry"/>
      </w:pPr>
      <w:r w:rsidRPr="005A3786">
        <w:t xml:space="preserve">Thence, to the steep Tarpeian rock he </w:t>
      </w:r>
      <w:proofErr w:type="gramStart"/>
      <w:r w:rsidRPr="005A3786">
        <w:t>leads;</w:t>
      </w:r>
      <w:proofErr w:type="gramEnd"/>
    </w:p>
    <w:p w14:paraId="05938D7E" w14:textId="77777777" w:rsidR="005A3786" w:rsidRDefault="003A417A" w:rsidP="005A3786">
      <w:pPr>
        <w:pStyle w:val="Poetry"/>
      </w:pPr>
      <w:r w:rsidRPr="005A3786">
        <w:t xml:space="preserve">Now roof ’d with gold, then thatch’d with homely reeds. </w:t>
      </w:r>
    </w:p>
    <w:p w14:paraId="1A7CDD56" w14:textId="10180C10" w:rsidR="003A417A" w:rsidRPr="005A3786" w:rsidRDefault="003A417A" w:rsidP="005A3786">
      <w:pPr>
        <w:pStyle w:val="Poetry"/>
      </w:pPr>
      <w:r w:rsidRPr="005A3786">
        <w:t>A reverent fear (such superstition reigns</w:t>
      </w:r>
    </w:p>
    <w:p w14:paraId="4343FED0" w14:textId="77777777" w:rsidR="003A417A" w:rsidRPr="005A3786" w:rsidRDefault="003A417A" w:rsidP="005A3786">
      <w:pPr>
        <w:pStyle w:val="Poetry"/>
      </w:pPr>
      <w:r w:rsidRPr="005A3786">
        <w:t>Among the rude) ev’n then possess’d the swains.</w:t>
      </w:r>
    </w:p>
    <w:p w14:paraId="229351D9" w14:textId="77777777" w:rsidR="003A417A" w:rsidRPr="005A3786" w:rsidRDefault="003A417A" w:rsidP="005A3786">
      <w:pPr>
        <w:pStyle w:val="Poetry"/>
      </w:pPr>
      <w:r w:rsidRPr="005A3786">
        <w:t xml:space="preserve">Some </w:t>
      </w:r>
      <w:proofErr w:type="gramStart"/>
      <w:r w:rsidRPr="005A3786">
        <w:t>god</w:t>
      </w:r>
      <w:proofErr w:type="gramEnd"/>
      <w:r w:rsidRPr="005A3786">
        <w:t>, they knew—what god, they could not tell—</w:t>
      </w:r>
    </w:p>
    <w:p w14:paraId="08B7B4F9" w14:textId="2C544D72" w:rsidR="003A417A" w:rsidRPr="005A3786" w:rsidRDefault="003A417A" w:rsidP="005A3786">
      <w:pPr>
        <w:pStyle w:val="Poetry"/>
      </w:pPr>
      <w:r w:rsidRPr="005A3786">
        <w:t>Did there amidst the sacred horror dwell.</w:t>
      </w:r>
    </w:p>
    <w:p w14:paraId="608EA46B" w14:textId="77777777" w:rsidR="005A3786" w:rsidRDefault="003A417A" w:rsidP="005A3786">
      <w:pPr>
        <w:pStyle w:val="Poetry"/>
      </w:pPr>
      <w:r w:rsidRPr="005A3786">
        <w:t xml:space="preserve">Th’ Arcadians thought him Jove; and said they saw </w:t>
      </w:r>
    </w:p>
    <w:p w14:paraId="0AA65E58" w14:textId="392BCE1B" w:rsidR="003A417A" w:rsidRPr="005A3786" w:rsidRDefault="003A417A" w:rsidP="005A3786">
      <w:pPr>
        <w:pStyle w:val="Poetry"/>
      </w:pPr>
      <w:r w:rsidRPr="005A3786">
        <w:t>The mighty Thund’rer with majestic awe,</w:t>
      </w:r>
    </w:p>
    <w:p w14:paraId="3C05361B" w14:textId="77777777" w:rsidR="005A3786" w:rsidRDefault="003A417A" w:rsidP="005A3786">
      <w:pPr>
        <w:pStyle w:val="Poetry"/>
      </w:pPr>
      <w:r w:rsidRPr="005A3786">
        <w:t xml:space="preserve">Who took his shield, and dealt his bolts </w:t>
      </w:r>
      <w:proofErr w:type="gramStart"/>
      <w:r w:rsidRPr="005A3786">
        <w:t>around,</w:t>
      </w:r>
      <w:proofErr w:type="gramEnd"/>
      <w:r w:rsidRPr="005A3786">
        <w:t xml:space="preserve"> </w:t>
      </w:r>
    </w:p>
    <w:p w14:paraId="2B7E1E0D" w14:textId="5B468911" w:rsidR="003A417A" w:rsidRPr="005A3786" w:rsidRDefault="003A417A" w:rsidP="005A3786">
      <w:pPr>
        <w:pStyle w:val="Poetry"/>
      </w:pPr>
      <w:r w:rsidRPr="005A3786">
        <w:t>And scatter’d tempests on the teeming ground.</w:t>
      </w:r>
    </w:p>
    <w:p w14:paraId="33567ED5" w14:textId="0FAF0C06" w:rsidR="005A3786" w:rsidRPr="005A3786" w:rsidRDefault="003A417A" w:rsidP="005A3786">
      <w:pPr>
        <w:pStyle w:val="Poetry"/>
      </w:pPr>
      <w:r w:rsidRPr="005A3786">
        <w:t>Then saw two heaps of ruins, (once they stood</w:t>
      </w:r>
    </w:p>
    <w:p w14:paraId="72A63062" w14:textId="77777777" w:rsidR="005A3786" w:rsidRDefault="003A417A" w:rsidP="005A3786">
      <w:pPr>
        <w:pStyle w:val="Poetry"/>
      </w:pPr>
      <w:r w:rsidRPr="005A3786">
        <w:t xml:space="preserve">Two stately towns, on either side the flood,) </w:t>
      </w:r>
    </w:p>
    <w:p w14:paraId="4474E150" w14:textId="496CEBFD" w:rsidR="003A417A" w:rsidRPr="005A3786" w:rsidRDefault="003A417A" w:rsidP="005A3786">
      <w:pPr>
        <w:pStyle w:val="Poetry"/>
      </w:pPr>
      <w:r w:rsidRPr="005A3786">
        <w:t xml:space="preserve">Saturnia’s and Janicula’s </w:t>
      </w:r>
      <w:proofErr w:type="gramStart"/>
      <w:r w:rsidRPr="005A3786">
        <w:t>remains;</w:t>
      </w:r>
      <w:proofErr w:type="gramEnd"/>
    </w:p>
    <w:p w14:paraId="153CDDBA" w14:textId="77777777" w:rsidR="005A3786" w:rsidRDefault="003A417A" w:rsidP="005A3786">
      <w:pPr>
        <w:pStyle w:val="Poetry"/>
      </w:pPr>
      <w:r w:rsidRPr="005A3786">
        <w:t xml:space="preserve">And </w:t>
      </w:r>
      <w:proofErr w:type="gramStart"/>
      <w:r w:rsidRPr="005A3786">
        <w:t>either place</w:t>
      </w:r>
      <w:proofErr w:type="gramEnd"/>
      <w:r w:rsidRPr="005A3786">
        <w:t xml:space="preserve"> the founder’s name retains. </w:t>
      </w:r>
    </w:p>
    <w:p w14:paraId="52F4A296" w14:textId="6C9B19E2" w:rsidR="003A417A" w:rsidRPr="005A3786" w:rsidRDefault="003A417A" w:rsidP="005A3786">
      <w:pPr>
        <w:pStyle w:val="Poetry"/>
      </w:pPr>
      <w:r w:rsidRPr="005A3786">
        <w:t>Discoursing thus together, they resort</w:t>
      </w:r>
    </w:p>
    <w:p w14:paraId="0E0E3D3F" w14:textId="0A101CEB" w:rsidR="003A417A" w:rsidRPr="005A3786" w:rsidRDefault="003A417A" w:rsidP="005A3786">
      <w:pPr>
        <w:pStyle w:val="Poetry"/>
      </w:pPr>
      <w:r w:rsidRPr="005A3786">
        <w:t>Where poor Evander kept his country court.</w:t>
      </w:r>
    </w:p>
    <w:p w14:paraId="4A49B5FC" w14:textId="77777777" w:rsidR="005A3786" w:rsidRDefault="003A417A" w:rsidP="005A3786">
      <w:pPr>
        <w:pStyle w:val="Poetry"/>
      </w:pPr>
      <w:r w:rsidRPr="005A3786">
        <w:t xml:space="preserve">They view’d the ground of Rome’s litigious </w:t>
      </w:r>
      <w:proofErr w:type="gramStart"/>
      <w:r w:rsidRPr="005A3786">
        <w:t>hall;</w:t>
      </w:r>
      <w:proofErr w:type="gramEnd"/>
      <w:r w:rsidRPr="005A3786">
        <w:t xml:space="preserve"> </w:t>
      </w:r>
    </w:p>
    <w:p w14:paraId="473625B1" w14:textId="77777777" w:rsidR="005A3786" w:rsidRDefault="003A417A" w:rsidP="005A3786">
      <w:pPr>
        <w:pStyle w:val="Poetry"/>
      </w:pPr>
      <w:r w:rsidRPr="005A3786">
        <w:t xml:space="preserve">(Once oxen low’d, where now the lawyers bawl;) </w:t>
      </w:r>
    </w:p>
    <w:p w14:paraId="4E4625D2" w14:textId="77777777" w:rsidR="005A3786" w:rsidRDefault="003A417A" w:rsidP="005A3786">
      <w:pPr>
        <w:pStyle w:val="Poetry"/>
      </w:pPr>
      <w:r w:rsidRPr="005A3786">
        <w:t xml:space="preserve">Then, stooping, thro’ the narrow gate they press’d, </w:t>
      </w:r>
    </w:p>
    <w:p w14:paraId="53504AD0" w14:textId="0350CFF2" w:rsidR="003A417A" w:rsidRPr="005A3786" w:rsidRDefault="003A417A" w:rsidP="005A3786">
      <w:pPr>
        <w:pStyle w:val="Poetry"/>
      </w:pPr>
      <w:r w:rsidRPr="005A3786">
        <w:t>When thus the king bespoke his Trojan guest:</w:t>
      </w:r>
    </w:p>
    <w:p w14:paraId="4A52FEDB" w14:textId="31D74A6E" w:rsidR="003A417A" w:rsidRPr="005A3786" w:rsidRDefault="003A417A" w:rsidP="005A3786">
      <w:pPr>
        <w:pStyle w:val="Poetry"/>
      </w:pPr>
      <w:r w:rsidRPr="005A3786">
        <w:t>“Mean as it is, this palace, and this door,</w:t>
      </w:r>
    </w:p>
    <w:p w14:paraId="6D07E39C" w14:textId="77777777" w:rsidR="003A417A" w:rsidRPr="005A3786" w:rsidRDefault="003A417A" w:rsidP="005A3786">
      <w:pPr>
        <w:pStyle w:val="Poetry"/>
      </w:pPr>
      <w:r w:rsidRPr="005A3786">
        <w:t>Receiv’d Alcides, then a conqueror.</w:t>
      </w:r>
    </w:p>
    <w:p w14:paraId="194D62F3" w14:textId="77777777" w:rsidR="005A3786" w:rsidRDefault="003A417A" w:rsidP="005A3786">
      <w:pPr>
        <w:pStyle w:val="Poetry"/>
      </w:pPr>
      <w:r w:rsidRPr="005A3786">
        <w:t xml:space="preserve">Dare to be poor; accept our homely food, </w:t>
      </w:r>
    </w:p>
    <w:p w14:paraId="6459CE0D" w14:textId="77777777" w:rsidR="005A3786" w:rsidRDefault="003A417A" w:rsidP="005A3786">
      <w:pPr>
        <w:pStyle w:val="Poetry"/>
      </w:pPr>
      <w:r w:rsidRPr="005A3786">
        <w:t xml:space="preserve">Which feasted </w:t>
      </w:r>
      <w:proofErr w:type="gramStart"/>
      <w:r w:rsidRPr="005A3786">
        <w:t>him, and</w:t>
      </w:r>
      <w:proofErr w:type="gramEnd"/>
      <w:r w:rsidRPr="005A3786">
        <w:t xml:space="preserve"> emulate a god.” </w:t>
      </w:r>
    </w:p>
    <w:p w14:paraId="62B3BF85" w14:textId="48D9BDF9" w:rsidR="003A417A" w:rsidRPr="005A3786" w:rsidRDefault="003A417A" w:rsidP="005A3786">
      <w:pPr>
        <w:pStyle w:val="Poetry"/>
      </w:pPr>
      <w:r w:rsidRPr="005A3786">
        <w:t>Then underneath a lowly roof he led</w:t>
      </w:r>
    </w:p>
    <w:p w14:paraId="24C7483B" w14:textId="5967D6A7" w:rsidR="003A417A" w:rsidRPr="005A3786" w:rsidRDefault="003A417A" w:rsidP="005A3786">
      <w:pPr>
        <w:pStyle w:val="Poetry"/>
      </w:pPr>
      <w:r w:rsidRPr="005A3786">
        <w:t xml:space="preserve">The weary prince, and laid him on a </w:t>
      </w:r>
      <w:proofErr w:type="gramStart"/>
      <w:r w:rsidRPr="005A3786">
        <w:t>bed;</w:t>
      </w:r>
      <w:proofErr w:type="gramEnd"/>
    </w:p>
    <w:p w14:paraId="1FD24E6E" w14:textId="77777777" w:rsidR="005A3786" w:rsidRDefault="003A417A" w:rsidP="005A3786">
      <w:pPr>
        <w:pStyle w:val="Poetry"/>
      </w:pPr>
      <w:r w:rsidRPr="005A3786">
        <w:lastRenderedPageBreak/>
        <w:t xml:space="preserve">The stuffing leaves, with hides of bears o’erspread. </w:t>
      </w:r>
    </w:p>
    <w:p w14:paraId="3F663D52" w14:textId="77777777" w:rsidR="005A3786" w:rsidRDefault="003A417A" w:rsidP="005A3786">
      <w:pPr>
        <w:pStyle w:val="Poetry"/>
      </w:pPr>
      <w:r w:rsidRPr="005A3786">
        <w:t xml:space="preserve">Now Night had shed her silver dews around, </w:t>
      </w:r>
    </w:p>
    <w:p w14:paraId="7251DEF8" w14:textId="77777777" w:rsidR="005A3786" w:rsidRDefault="003A417A" w:rsidP="005A3786">
      <w:pPr>
        <w:pStyle w:val="Poetry"/>
      </w:pPr>
      <w:r w:rsidRPr="005A3786">
        <w:t xml:space="preserve">And with her sable wings embrac’d the ground, </w:t>
      </w:r>
    </w:p>
    <w:p w14:paraId="0C2ABD07" w14:textId="504B42E3" w:rsidR="003A417A" w:rsidRPr="005A3786" w:rsidRDefault="003A417A" w:rsidP="005A3786">
      <w:pPr>
        <w:pStyle w:val="Poetry"/>
      </w:pPr>
      <w:r w:rsidRPr="005A3786">
        <w:t>When love’s fair goddess, anxious for her son,</w:t>
      </w:r>
    </w:p>
    <w:p w14:paraId="5EA274DB" w14:textId="4FD81017" w:rsidR="003A417A" w:rsidRPr="005A3786" w:rsidRDefault="003A417A" w:rsidP="005A3786">
      <w:pPr>
        <w:pStyle w:val="Poetry"/>
      </w:pPr>
      <w:r w:rsidRPr="005A3786">
        <w:t>(New tumults rising, and new wars begun,)</w:t>
      </w:r>
    </w:p>
    <w:p w14:paraId="02405EDF" w14:textId="77777777" w:rsidR="005A3786" w:rsidRDefault="003A417A" w:rsidP="005A3786">
      <w:pPr>
        <w:pStyle w:val="Poetry"/>
      </w:pPr>
      <w:r w:rsidRPr="005A3786">
        <w:t xml:space="preserve">Couch’d with her husband in his golden bed, </w:t>
      </w:r>
    </w:p>
    <w:p w14:paraId="1969E20F" w14:textId="2EEE2CFB" w:rsidR="003A417A" w:rsidRPr="005A3786" w:rsidRDefault="003A417A" w:rsidP="005A3786">
      <w:pPr>
        <w:pStyle w:val="Poetry"/>
      </w:pPr>
      <w:r w:rsidRPr="005A3786">
        <w:t xml:space="preserve">With these alluring words invokes his </w:t>
      </w:r>
      <w:proofErr w:type="gramStart"/>
      <w:r w:rsidRPr="005A3786">
        <w:t>aid;</w:t>
      </w:r>
      <w:proofErr w:type="gramEnd"/>
    </w:p>
    <w:p w14:paraId="3ED70600" w14:textId="77777777" w:rsidR="005A3786" w:rsidRDefault="003A417A" w:rsidP="005A3786">
      <w:pPr>
        <w:pStyle w:val="Poetry"/>
      </w:pPr>
      <w:r w:rsidRPr="005A3786">
        <w:t xml:space="preserve">And, that her pleasing speech his mind may move, </w:t>
      </w:r>
    </w:p>
    <w:p w14:paraId="145A25DB" w14:textId="7A8441A3" w:rsidR="003A417A" w:rsidRPr="005A3786" w:rsidRDefault="003A417A" w:rsidP="005A3786">
      <w:pPr>
        <w:pStyle w:val="Poetry"/>
      </w:pPr>
      <w:r w:rsidRPr="005A3786">
        <w:t>Inspires each accent with the charms of love:</w:t>
      </w:r>
    </w:p>
    <w:p w14:paraId="616AF223" w14:textId="6EB3B8BB" w:rsidR="003A417A" w:rsidRPr="005A3786" w:rsidRDefault="003A417A" w:rsidP="005A3786">
      <w:pPr>
        <w:pStyle w:val="Poetry"/>
      </w:pPr>
      <w:r w:rsidRPr="005A3786">
        <w:t>“While cruel fate conspir’d with Grecian pow’rs,</w:t>
      </w:r>
      <w:r w:rsidRPr="005A3786">
        <w:tab/>
      </w:r>
    </w:p>
    <w:p w14:paraId="722132D6" w14:textId="77777777" w:rsidR="005A3786" w:rsidRDefault="003A417A" w:rsidP="005A3786">
      <w:pPr>
        <w:pStyle w:val="Poetry"/>
      </w:pPr>
      <w:r w:rsidRPr="005A3786">
        <w:t xml:space="preserve">To level with the ground the Trojan tow’rs, </w:t>
      </w:r>
    </w:p>
    <w:p w14:paraId="5ED80FAA" w14:textId="7FC2E03B" w:rsidR="003A417A" w:rsidRPr="005A3786" w:rsidRDefault="003A417A" w:rsidP="005A3786">
      <w:pPr>
        <w:pStyle w:val="Poetry"/>
      </w:pPr>
      <w:r w:rsidRPr="005A3786">
        <w:t>I ask’d not aid th’ unhappy to restore,</w:t>
      </w:r>
    </w:p>
    <w:p w14:paraId="1801F9CD" w14:textId="77777777" w:rsidR="005A3786" w:rsidRDefault="003A417A" w:rsidP="005A3786">
      <w:pPr>
        <w:pStyle w:val="Poetry"/>
      </w:pPr>
      <w:r w:rsidRPr="005A3786">
        <w:t xml:space="preserve">Nor did the succor of thy skill </w:t>
      </w:r>
      <w:proofErr w:type="gramStart"/>
      <w:r w:rsidRPr="005A3786">
        <w:t>implore;</w:t>
      </w:r>
      <w:proofErr w:type="gramEnd"/>
      <w:r w:rsidRPr="005A3786">
        <w:t xml:space="preserve"> </w:t>
      </w:r>
    </w:p>
    <w:p w14:paraId="21DDDCA1" w14:textId="7EA8423C" w:rsidR="003A417A" w:rsidRPr="005A3786" w:rsidRDefault="003A417A" w:rsidP="005A3786">
      <w:pPr>
        <w:pStyle w:val="Poetry"/>
      </w:pPr>
      <w:r w:rsidRPr="005A3786">
        <w:t>Nor urg’d the labors of my lord in vain,</w:t>
      </w:r>
    </w:p>
    <w:p w14:paraId="5765C73B" w14:textId="6985C134" w:rsidR="003A417A" w:rsidRPr="005A3786" w:rsidRDefault="003A417A" w:rsidP="005A3786">
      <w:pPr>
        <w:pStyle w:val="Poetry"/>
      </w:pPr>
      <w:r w:rsidRPr="005A3786">
        <w:t>A sinking empire longer to sustain,</w:t>
      </w:r>
    </w:p>
    <w:p w14:paraId="1EE5E20B" w14:textId="77777777" w:rsidR="005A3786" w:rsidRDefault="003A417A" w:rsidP="005A3786">
      <w:pPr>
        <w:pStyle w:val="Poetry"/>
      </w:pPr>
      <w:r w:rsidRPr="005A3786">
        <w:t xml:space="preserve">Tho’ much I ow’d to Priam’s house, and more </w:t>
      </w:r>
    </w:p>
    <w:p w14:paraId="76990BDB" w14:textId="4B51DF07" w:rsidR="003A417A" w:rsidRPr="005A3786" w:rsidRDefault="003A417A" w:rsidP="005A3786">
      <w:pPr>
        <w:pStyle w:val="Poetry"/>
      </w:pPr>
      <w:r w:rsidRPr="005A3786">
        <w:t>The dangers of Aeneas did deplore.</w:t>
      </w:r>
    </w:p>
    <w:p w14:paraId="28CF9B89" w14:textId="77777777" w:rsidR="005A3786" w:rsidRDefault="003A417A" w:rsidP="005A3786">
      <w:pPr>
        <w:pStyle w:val="Poetry"/>
      </w:pPr>
      <w:r w:rsidRPr="005A3786">
        <w:t xml:space="preserve">But now, by Jove’s command, and fate’s decree, </w:t>
      </w:r>
    </w:p>
    <w:p w14:paraId="6868C033" w14:textId="741D72F2" w:rsidR="003A417A" w:rsidRPr="005A3786" w:rsidRDefault="003A417A" w:rsidP="005A3786">
      <w:pPr>
        <w:pStyle w:val="Poetry"/>
      </w:pPr>
      <w:r w:rsidRPr="005A3786">
        <w:t>His race is doom’d to reign in Italy:</w:t>
      </w:r>
    </w:p>
    <w:p w14:paraId="15A2573F" w14:textId="3B2B33E2" w:rsidR="003A417A" w:rsidRPr="005A3786" w:rsidRDefault="003A417A" w:rsidP="005A3786">
      <w:pPr>
        <w:pStyle w:val="Poetry"/>
      </w:pPr>
      <w:r w:rsidRPr="005A3786">
        <w:t>With humble suit I beg thy needful art,</w:t>
      </w:r>
      <w:r w:rsidRPr="005A3786">
        <w:tab/>
      </w:r>
    </w:p>
    <w:p w14:paraId="4F7585C7" w14:textId="77777777" w:rsidR="005A3786" w:rsidRDefault="003A417A" w:rsidP="005A3786">
      <w:pPr>
        <w:pStyle w:val="Poetry"/>
      </w:pPr>
      <w:r w:rsidRPr="005A3786">
        <w:t xml:space="preserve">O still propitious pow’r, that rules my heart! </w:t>
      </w:r>
    </w:p>
    <w:p w14:paraId="0FF9C2E3" w14:textId="0372355B" w:rsidR="003A417A" w:rsidRPr="005A3786" w:rsidRDefault="003A417A" w:rsidP="005A3786">
      <w:pPr>
        <w:pStyle w:val="Poetry"/>
      </w:pPr>
      <w:r w:rsidRPr="005A3786">
        <w:t>A mother kneels a suppliant for her son.</w:t>
      </w:r>
    </w:p>
    <w:p w14:paraId="7BB63E60" w14:textId="77777777" w:rsidR="003A417A" w:rsidRPr="005A3786" w:rsidRDefault="003A417A" w:rsidP="005A3786">
      <w:pPr>
        <w:pStyle w:val="Poetry"/>
      </w:pPr>
      <w:r w:rsidRPr="005A3786">
        <w:t xml:space="preserve">By Thetis and </w:t>
      </w:r>
      <w:proofErr w:type="gramStart"/>
      <w:r w:rsidRPr="005A3786">
        <w:t>Aurora</w:t>
      </w:r>
      <w:proofErr w:type="gramEnd"/>
      <w:r w:rsidRPr="005A3786">
        <w:t xml:space="preserve"> thou wert won</w:t>
      </w:r>
    </w:p>
    <w:p w14:paraId="1983E6C2" w14:textId="77777777" w:rsidR="003A417A" w:rsidRPr="005A3786" w:rsidRDefault="003A417A" w:rsidP="005A3786">
      <w:pPr>
        <w:pStyle w:val="Poetry"/>
      </w:pPr>
      <w:r w:rsidRPr="005A3786">
        <w:t>To forge impenetrable shields, and grace</w:t>
      </w:r>
    </w:p>
    <w:p w14:paraId="743859F2" w14:textId="09F3EA04" w:rsidR="003A417A" w:rsidRPr="005A3786" w:rsidRDefault="003A417A" w:rsidP="005A3786">
      <w:pPr>
        <w:pStyle w:val="Poetry"/>
      </w:pPr>
      <w:r w:rsidRPr="005A3786">
        <w:t>With fated arms a less illustrious race.</w:t>
      </w:r>
    </w:p>
    <w:p w14:paraId="6055CBDE" w14:textId="77777777" w:rsidR="005A3786" w:rsidRDefault="003A417A" w:rsidP="005A3786">
      <w:pPr>
        <w:pStyle w:val="Poetry"/>
      </w:pPr>
      <w:r w:rsidRPr="005A3786">
        <w:t xml:space="preserve">Behold, what haughty nations are combin’d </w:t>
      </w:r>
    </w:p>
    <w:p w14:paraId="09A56868" w14:textId="77777777" w:rsidR="005A3786" w:rsidRDefault="003A417A" w:rsidP="005A3786">
      <w:pPr>
        <w:pStyle w:val="Poetry"/>
      </w:pPr>
      <w:r w:rsidRPr="005A3786">
        <w:t xml:space="preserve">Against the relics of the Phrygian kind, </w:t>
      </w:r>
    </w:p>
    <w:p w14:paraId="30DF7EF8" w14:textId="19CDDD09" w:rsidR="003A417A" w:rsidRPr="005A3786" w:rsidRDefault="003A417A" w:rsidP="005A3786">
      <w:pPr>
        <w:pStyle w:val="Poetry"/>
      </w:pPr>
      <w:r w:rsidRPr="005A3786">
        <w:t>With fire and sword my people to destroy,</w:t>
      </w:r>
    </w:p>
    <w:p w14:paraId="0916B2DC" w14:textId="77777777" w:rsidR="003A417A" w:rsidRPr="005A3786" w:rsidRDefault="003A417A" w:rsidP="005A3786">
      <w:pPr>
        <w:pStyle w:val="Poetry"/>
      </w:pPr>
      <w:r w:rsidRPr="005A3786">
        <w:t>And conquer Venus twice, in conqu’ring Troy.”</w:t>
      </w:r>
    </w:p>
    <w:p w14:paraId="46D84F54" w14:textId="68B08E67" w:rsidR="003A417A" w:rsidRPr="005A3786" w:rsidRDefault="003A417A" w:rsidP="005A3786">
      <w:pPr>
        <w:pStyle w:val="Poetry"/>
      </w:pPr>
      <w:r w:rsidRPr="005A3786">
        <w:t xml:space="preserve">She </w:t>
      </w:r>
      <w:proofErr w:type="gramStart"/>
      <w:r w:rsidRPr="005A3786">
        <w:t>said;</w:t>
      </w:r>
      <w:proofErr w:type="gramEnd"/>
      <w:r w:rsidRPr="005A3786">
        <w:t xml:space="preserve"> and straight her arms, of snowy hue,</w:t>
      </w:r>
    </w:p>
    <w:p w14:paraId="2601A922" w14:textId="77777777" w:rsidR="005A3786" w:rsidRDefault="003A417A" w:rsidP="005A3786">
      <w:pPr>
        <w:pStyle w:val="Poetry"/>
      </w:pPr>
      <w:r w:rsidRPr="005A3786">
        <w:t xml:space="preserve">About her unresolving husband threw. </w:t>
      </w:r>
    </w:p>
    <w:p w14:paraId="73682633" w14:textId="5853E83F" w:rsidR="003A417A" w:rsidRPr="005A3786" w:rsidRDefault="003A417A" w:rsidP="005A3786">
      <w:pPr>
        <w:pStyle w:val="Poetry"/>
      </w:pPr>
      <w:r w:rsidRPr="005A3786">
        <w:t xml:space="preserve">Her soft embraces soon infuse </w:t>
      </w:r>
      <w:proofErr w:type="gramStart"/>
      <w:r w:rsidRPr="005A3786">
        <w:t>desire;</w:t>
      </w:r>
      <w:proofErr w:type="gramEnd"/>
    </w:p>
    <w:p w14:paraId="3D67C039" w14:textId="77777777" w:rsidR="005A3786" w:rsidRDefault="003A417A" w:rsidP="005A3786">
      <w:pPr>
        <w:pStyle w:val="Poetry"/>
      </w:pPr>
      <w:r w:rsidRPr="005A3786">
        <w:t xml:space="preserve">His bones and marrow sudden warmth </w:t>
      </w:r>
      <w:proofErr w:type="gramStart"/>
      <w:r w:rsidRPr="005A3786">
        <w:t>inspire;</w:t>
      </w:r>
      <w:proofErr w:type="gramEnd"/>
      <w:r w:rsidRPr="005A3786">
        <w:t xml:space="preserve"> </w:t>
      </w:r>
    </w:p>
    <w:p w14:paraId="7D8E66D0" w14:textId="28C23493" w:rsidR="003A417A" w:rsidRPr="005A3786" w:rsidRDefault="003A417A" w:rsidP="005A3786">
      <w:pPr>
        <w:pStyle w:val="Poetry"/>
      </w:pPr>
      <w:r w:rsidRPr="005A3786">
        <w:t>And all the godhead feels the wonted fire.</w:t>
      </w:r>
    </w:p>
    <w:p w14:paraId="5B0B362B" w14:textId="46A794AC" w:rsidR="003A417A" w:rsidRPr="005A3786" w:rsidRDefault="003A417A" w:rsidP="005A3786">
      <w:pPr>
        <w:pStyle w:val="Poetry"/>
      </w:pPr>
      <w:r w:rsidRPr="005A3786">
        <w:t>Not half so swift the rattling thunder flies,</w:t>
      </w:r>
    </w:p>
    <w:p w14:paraId="51373BA5" w14:textId="77777777" w:rsidR="005A3786" w:rsidRDefault="003A417A" w:rsidP="005A3786">
      <w:pPr>
        <w:pStyle w:val="Poetry"/>
      </w:pPr>
      <w:r w:rsidRPr="005A3786">
        <w:lastRenderedPageBreak/>
        <w:t xml:space="preserve">Or forky lightnings flash along the skies. </w:t>
      </w:r>
    </w:p>
    <w:p w14:paraId="1A89F019" w14:textId="77777777" w:rsidR="005A3786" w:rsidRDefault="003A417A" w:rsidP="005A3786">
      <w:pPr>
        <w:pStyle w:val="Poetry"/>
      </w:pPr>
      <w:r w:rsidRPr="005A3786">
        <w:t xml:space="preserve">The goddess, proud of her successful wiles, </w:t>
      </w:r>
    </w:p>
    <w:p w14:paraId="5829EC28" w14:textId="4EF7FBF6" w:rsidR="003A417A" w:rsidRPr="005A3786" w:rsidRDefault="003A417A" w:rsidP="005A3786">
      <w:pPr>
        <w:pStyle w:val="Poetry"/>
      </w:pPr>
      <w:r w:rsidRPr="005A3786">
        <w:t>And conscious of her form, in secret smiles.</w:t>
      </w:r>
    </w:p>
    <w:p w14:paraId="21E9070F" w14:textId="77777777" w:rsidR="005A3786" w:rsidRDefault="005A3786" w:rsidP="005A3786">
      <w:pPr>
        <w:pStyle w:val="Poetry"/>
      </w:pPr>
    </w:p>
    <w:p w14:paraId="5B55A0E2" w14:textId="38CCBFDB" w:rsidR="003A417A" w:rsidRPr="005A3786" w:rsidRDefault="003A417A" w:rsidP="005A3786">
      <w:pPr>
        <w:pStyle w:val="Poetry"/>
      </w:pPr>
      <w:r w:rsidRPr="005A3786">
        <w:t>Then thus the pow’r, obnoxious to her charms,</w:t>
      </w:r>
    </w:p>
    <w:p w14:paraId="7F09DC95" w14:textId="60DF94AD" w:rsidR="003A417A" w:rsidRPr="005A3786" w:rsidRDefault="003A417A" w:rsidP="005A3786">
      <w:pPr>
        <w:pStyle w:val="Poetry"/>
      </w:pPr>
      <w:r w:rsidRPr="005A3786">
        <w:t>Panting, and half dissolving in her arms:</w:t>
      </w:r>
    </w:p>
    <w:p w14:paraId="48C60D33" w14:textId="77777777" w:rsidR="005A3786" w:rsidRDefault="003A417A" w:rsidP="005A3786">
      <w:pPr>
        <w:pStyle w:val="Poetry"/>
      </w:pPr>
      <w:r w:rsidRPr="005A3786">
        <w:t xml:space="preserve">“Why seek </w:t>
      </w:r>
      <w:proofErr w:type="gramStart"/>
      <w:r w:rsidRPr="005A3786">
        <w:t>you</w:t>
      </w:r>
      <w:proofErr w:type="gramEnd"/>
      <w:r w:rsidRPr="005A3786">
        <w:t xml:space="preserve"> reasons for a cause so just, </w:t>
      </w:r>
    </w:p>
    <w:p w14:paraId="38604235" w14:textId="7C57A0F0" w:rsidR="003A417A" w:rsidRPr="005A3786" w:rsidRDefault="003A417A" w:rsidP="005A3786">
      <w:pPr>
        <w:pStyle w:val="Poetry"/>
      </w:pPr>
      <w:r w:rsidRPr="005A3786">
        <w:t>Or your own beauties or my love distrust?</w:t>
      </w:r>
    </w:p>
    <w:p w14:paraId="0AD85D22" w14:textId="77777777" w:rsidR="005A3786" w:rsidRDefault="003A417A" w:rsidP="005A3786">
      <w:pPr>
        <w:pStyle w:val="Poetry"/>
      </w:pPr>
      <w:r w:rsidRPr="005A3786">
        <w:t xml:space="preserve">Long since, had you requir’d my helpful hand, </w:t>
      </w:r>
    </w:p>
    <w:p w14:paraId="5FD8AB51" w14:textId="70F53AA9" w:rsidR="003A417A" w:rsidRPr="005A3786" w:rsidRDefault="003A417A" w:rsidP="005A3786">
      <w:pPr>
        <w:pStyle w:val="Poetry"/>
      </w:pPr>
      <w:r w:rsidRPr="005A3786">
        <w:t>Th’ artificer and art you might command,</w:t>
      </w:r>
    </w:p>
    <w:p w14:paraId="163127E2" w14:textId="516A85F5" w:rsidR="003A417A" w:rsidRPr="005A3786" w:rsidRDefault="003A417A" w:rsidP="005A3786">
      <w:pPr>
        <w:pStyle w:val="Poetry"/>
      </w:pPr>
      <w:r w:rsidRPr="005A3786">
        <w:t>To labor arms for Troy: nor Jove, nor fate,</w:t>
      </w:r>
    </w:p>
    <w:p w14:paraId="26CBC5D4" w14:textId="77777777" w:rsidR="005A3786" w:rsidRDefault="003A417A" w:rsidP="005A3786">
      <w:pPr>
        <w:pStyle w:val="Poetry"/>
      </w:pPr>
      <w:r w:rsidRPr="005A3786">
        <w:t xml:space="preserve">Confin’d their empire to so short a date. </w:t>
      </w:r>
    </w:p>
    <w:p w14:paraId="77746233" w14:textId="77777777" w:rsidR="005A3786" w:rsidRDefault="003A417A" w:rsidP="005A3786">
      <w:pPr>
        <w:pStyle w:val="Poetry"/>
      </w:pPr>
      <w:r w:rsidRPr="005A3786">
        <w:t xml:space="preserve">And, if you now desire new wars to wage, </w:t>
      </w:r>
    </w:p>
    <w:p w14:paraId="53F27DC1" w14:textId="77777777" w:rsidR="005A3786" w:rsidRDefault="003A417A" w:rsidP="005A3786">
      <w:pPr>
        <w:pStyle w:val="Poetry"/>
      </w:pPr>
      <w:r w:rsidRPr="005A3786">
        <w:t xml:space="preserve">My skill I promise, and my pains engage. </w:t>
      </w:r>
    </w:p>
    <w:p w14:paraId="76D3BA54" w14:textId="46E82C26" w:rsidR="003A417A" w:rsidRPr="005A3786" w:rsidRDefault="003A417A" w:rsidP="005A3786">
      <w:pPr>
        <w:pStyle w:val="Poetry"/>
      </w:pPr>
      <w:r w:rsidRPr="005A3786">
        <w:t>Whatever melting metals can conspire,</w:t>
      </w:r>
    </w:p>
    <w:p w14:paraId="33A00F51" w14:textId="72EC351B" w:rsidR="003A417A" w:rsidRPr="005A3786" w:rsidRDefault="003A417A" w:rsidP="005A3786">
      <w:pPr>
        <w:pStyle w:val="Poetry"/>
      </w:pPr>
      <w:r w:rsidRPr="005A3786">
        <w:t>Or breathing bellows, or the forming fire,</w:t>
      </w:r>
    </w:p>
    <w:p w14:paraId="201C0F2B" w14:textId="77777777" w:rsidR="005A3786" w:rsidRDefault="003A417A" w:rsidP="005A3786">
      <w:pPr>
        <w:pStyle w:val="Poetry"/>
      </w:pPr>
      <w:r w:rsidRPr="005A3786">
        <w:t xml:space="preserve">Is freely yours: your anxious fears remove, </w:t>
      </w:r>
    </w:p>
    <w:p w14:paraId="69DC8360" w14:textId="77777777" w:rsidR="005A3786" w:rsidRDefault="003A417A" w:rsidP="005A3786">
      <w:pPr>
        <w:pStyle w:val="Poetry"/>
      </w:pPr>
      <w:r w:rsidRPr="005A3786">
        <w:t xml:space="preserve">And think no task is difficult to love.” </w:t>
      </w:r>
    </w:p>
    <w:p w14:paraId="2C3E268F" w14:textId="77777777" w:rsidR="005A3786" w:rsidRDefault="003A417A" w:rsidP="005A3786">
      <w:pPr>
        <w:pStyle w:val="Poetry"/>
      </w:pPr>
      <w:r w:rsidRPr="005A3786">
        <w:t xml:space="preserve">Trembling he spoke; and, eager of her charms, </w:t>
      </w:r>
    </w:p>
    <w:p w14:paraId="1E78785C" w14:textId="4BA8F7FB" w:rsidR="003A417A" w:rsidRPr="005A3786" w:rsidRDefault="003A417A" w:rsidP="005A3786">
      <w:pPr>
        <w:pStyle w:val="Poetry"/>
      </w:pPr>
      <w:r w:rsidRPr="005A3786">
        <w:t xml:space="preserve">He snatch’d the willing goddess to his </w:t>
      </w:r>
      <w:proofErr w:type="gramStart"/>
      <w:r w:rsidRPr="005A3786">
        <w:t>arms;</w:t>
      </w:r>
      <w:proofErr w:type="gramEnd"/>
    </w:p>
    <w:p w14:paraId="0EAE2469" w14:textId="22DAD824" w:rsidR="003A417A" w:rsidRPr="005A3786" w:rsidRDefault="003A417A" w:rsidP="005A3786">
      <w:pPr>
        <w:pStyle w:val="Poetry"/>
      </w:pPr>
      <w:r w:rsidRPr="005A3786">
        <w:t>Till in her lap infus’d, he lay possess’d</w:t>
      </w:r>
      <w:r w:rsidRPr="005A3786">
        <w:tab/>
      </w:r>
    </w:p>
    <w:p w14:paraId="49B79275" w14:textId="77777777" w:rsidR="003A417A" w:rsidRPr="005A3786" w:rsidRDefault="003A417A" w:rsidP="005A3786">
      <w:pPr>
        <w:pStyle w:val="Poetry"/>
      </w:pPr>
      <w:r w:rsidRPr="005A3786">
        <w:t xml:space="preserve">Of full </w:t>
      </w:r>
      <w:proofErr w:type="gramStart"/>
      <w:r w:rsidRPr="005A3786">
        <w:t>desire, and</w:t>
      </w:r>
      <w:proofErr w:type="gramEnd"/>
      <w:r w:rsidRPr="005A3786">
        <w:t xml:space="preserve"> sunk to pleasing rest.</w:t>
      </w:r>
    </w:p>
    <w:p w14:paraId="3C41F333" w14:textId="77777777" w:rsidR="005A3786" w:rsidRDefault="003A417A" w:rsidP="005A3786">
      <w:pPr>
        <w:pStyle w:val="Poetry"/>
      </w:pPr>
      <w:r w:rsidRPr="005A3786">
        <w:t xml:space="preserve">Now when the Night her middle race had rode, </w:t>
      </w:r>
    </w:p>
    <w:p w14:paraId="49EDF321" w14:textId="77777777" w:rsidR="005A3786" w:rsidRDefault="003A417A" w:rsidP="005A3786">
      <w:pPr>
        <w:pStyle w:val="Poetry"/>
      </w:pPr>
      <w:r w:rsidRPr="005A3786">
        <w:t xml:space="preserve">And his first slumber had refresh’d the god— </w:t>
      </w:r>
    </w:p>
    <w:p w14:paraId="227A62D4" w14:textId="491BC8AA" w:rsidR="003A417A" w:rsidRPr="005A3786" w:rsidRDefault="003A417A" w:rsidP="005A3786">
      <w:pPr>
        <w:pStyle w:val="Poetry"/>
      </w:pPr>
      <w:r w:rsidRPr="005A3786">
        <w:t xml:space="preserve">The time when early housewives leave the </w:t>
      </w:r>
      <w:proofErr w:type="gramStart"/>
      <w:r w:rsidRPr="005A3786">
        <w:t>bed;</w:t>
      </w:r>
      <w:proofErr w:type="gramEnd"/>
    </w:p>
    <w:p w14:paraId="4C2E2E11" w14:textId="794CB538" w:rsidR="003A417A" w:rsidRPr="005A3786" w:rsidRDefault="003A417A" w:rsidP="005A3786">
      <w:pPr>
        <w:pStyle w:val="Poetry"/>
      </w:pPr>
      <w:r w:rsidRPr="005A3786">
        <w:t>When living embers on the hearth they spread,</w:t>
      </w:r>
    </w:p>
    <w:p w14:paraId="06AEB3A6" w14:textId="77777777" w:rsidR="005A3786" w:rsidRDefault="003A417A" w:rsidP="005A3786">
      <w:pPr>
        <w:pStyle w:val="Poetry"/>
      </w:pPr>
      <w:r w:rsidRPr="005A3786">
        <w:t xml:space="preserve">Supply the lamp, and call the maids to rise— </w:t>
      </w:r>
    </w:p>
    <w:p w14:paraId="5402C4A9" w14:textId="77777777" w:rsidR="005A3786" w:rsidRDefault="003A417A" w:rsidP="005A3786">
      <w:pPr>
        <w:pStyle w:val="Poetry"/>
      </w:pPr>
      <w:r w:rsidRPr="005A3786">
        <w:t xml:space="preserve">With yawning mouths, and with half-open’d eyes, </w:t>
      </w:r>
    </w:p>
    <w:p w14:paraId="22AA0DDB" w14:textId="772EA87D" w:rsidR="003A417A" w:rsidRPr="005A3786" w:rsidRDefault="003A417A" w:rsidP="005A3786">
      <w:pPr>
        <w:pStyle w:val="Poetry"/>
      </w:pPr>
      <w:r w:rsidRPr="005A3786">
        <w:t>They ply the distaff by the winking light,</w:t>
      </w:r>
    </w:p>
    <w:p w14:paraId="5C3BC939" w14:textId="77777777" w:rsidR="003A417A" w:rsidRPr="005A3786" w:rsidRDefault="003A417A" w:rsidP="005A3786">
      <w:pPr>
        <w:pStyle w:val="Poetry"/>
      </w:pPr>
      <w:r w:rsidRPr="005A3786">
        <w:t>And to their daily labor add the night:</w:t>
      </w:r>
    </w:p>
    <w:p w14:paraId="7CA36F63" w14:textId="7980D969" w:rsidR="003A417A" w:rsidRPr="005A3786" w:rsidRDefault="003A417A" w:rsidP="005A3786">
      <w:pPr>
        <w:pStyle w:val="Poetry"/>
      </w:pPr>
      <w:proofErr w:type="gramStart"/>
      <w:r w:rsidRPr="005A3786">
        <w:t>Thus</w:t>
      </w:r>
      <w:proofErr w:type="gramEnd"/>
      <w:r w:rsidRPr="005A3786">
        <w:t xml:space="preserve"> frugally they earn their children’s bread,</w:t>
      </w:r>
    </w:p>
    <w:p w14:paraId="21F7E15D" w14:textId="77777777" w:rsidR="005A3786" w:rsidRDefault="003A417A" w:rsidP="005A3786">
      <w:pPr>
        <w:pStyle w:val="Poetry"/>
      </w:pPr>
      <w:r w:rsidRPr="005A3786">
        <w:t xml:space="preserve">And uncorrupted keep the nuptial bed— </w:t>
      </w:r>
    </w:p>
    <w:p w14:paraId="24F52772" w14:textId="5F2177A5" w:rsidR="003A417A" w:rsidRPr="005A3786" w:rsidRDefault="003A417A" w:rsidP="005A3786">
      <w:pPr>
        <w:pStyle w:val="Poetry"/>
      </w:pPr>
      <w:r w:rsidRPr="005A3786">
        <w:t>Not less concern’d, nor at a later hour,</w:t>
      </w:r>
    </w:p>
    <w:p w14:paraId="6BF70B44" w14:textId="77777777" w:rsidR="003A417A" w:rsidRPr="005A3786" w:rsidRDefault="003A417A" w:rsidP="005A3786">
      <w:pPr>
        <w:pStyle w:val="Poetry"/>
      </w:pPr>
      <w:r w:rsidRPr="005A3786">
        <w:t>Rose from his downy couch the forging pow’r.</w:t>
      </w:r>
    </w:p>
    <w:p w14:paraId="787E24C9" w14:textId="77777777" w:rsidR="005A3786" w:rsidRDefault="005A3786" w:rsidP="005A3786">
      <w:pPr>
        <w:pStyle w:val="Poetry"/>
      </w:pPr>
    </w:p>
    <w:p w14:paraId="7F781B26" w14:textId="3D8D8041" w:rsidR="003A417A" w:rsidRPr="005A3786" w:rsidRDefault="003A417A" w:rsidP="005A3786">
      <w:pPr>
        <w:pStyle w:val="Poetry"/>
      </w:pPr>
      <w:r w:rsidRPr="005A3786">
        <w:lastRenderedPageBreak/>
        <w:t>Sacred to Vulcan’s name, an isle there lay,</w:t>
      </w:r>
    </w:p>
    <w:p w14:paraId="3DB66CED" w14:textId="3F49207C" w:rsidR="003A417A" w:rsidRPr="005A3786" w:rsidRDefault="003A417A" w:rsidP="005A3786">
      <w:pPr>
        <w:pStyle w:val="Poetry"/>
      </w:pPr>
      <w:r w:rsidRPr="005A3786">
        <w:t>Betwixt Sicilia’s coasts and Lipare,</w:t>
      </w:r>
    </w:p>
    <w:p w14:paraId="2B03C2A4" w14:textId="77777777" w:rsidR="005A3786" w:rsidRDefault="003A417A" w:rsidP="005A3786">
      <w:pPr>
        <w:pStyle w:val="Poetry"/>
      </w:pPr>
      <w:r w:rsidRPr="005A3786">
        <w:t xml:space="preserve">Rais’d high on smoking rocks; and, deep below, </w:t>
      </w:r>
    </w:p>
    <w:p w14:paraId="1A7D9E23" w14:textId="737001D8" w:rsidR="003A417A" w:rsidRPr="005A3786" w:rsidRDefault="003A417A" w:rsidP="005A3786">
      <w:pPr>
        <w:pStyle w:val="Poetry"/>
      </w:pPr>
      <w:r w:rsidRPr="005A3786">
        <w:t>In hollow caves the fires of Aetna glow.</w:t>
      </w:r>
    </w:p>
    <w:p w14:paraId="4E395AC0" w14:textId="77777777" w:rsidR="005A3786" w:rsidRDefault="003A417A" w:rsidP="005A3786">
      <w:pPr>
        <w:pStyle w:val="Poetry"/>
      </w:pPr>
      <w:r w:rsidRPr="005A3786">
        <w:t xml:space="preserve">The Cyclops here their heavy hammers </w:t>
      </w:r>
      <w:proofErr w:type="gramStart"/>
      <w:r w:rsidRPr="005A3786">
        <w:t>deal;</w:t>
      </w:r>
      <w:proofErr w:type="gramEnd"/>
      <w:r w:rsidRPr="005A3786">
        <w:t xml:space="preserve"> </w:t>
      </w:r>
    </w:p>
    <w:p w14:paraId="6028569E" w14:textId="4A4EDB21" w:rsidR="003A417A" w:rsidRPr="005A3786" w:rsidRDefault="003A417A" w:rsidP="005A3786">
      <w:pPr>
        <w:pStyle w:val="Poetry"/>
      </w:pPr>
      <w:r w:rsidRPr="005A3786">
        <w:t>Loud strokes, and hissings of tormented steel,</w:t>
      </w:r>
    </w:p>
    <w:p w14:paraId="068FC431" w14:textId="2EDA7884" w:rsidR="003A417A" w:rsidRPr="005A3786" w:rsidRDefault="003A417A" w:rsidP="005A3786">
      <w:pPr>
        <w:pStyle w:val="Poetry"/>
      </w:pPr>
      <w:r w:rsidRPr="005A3786">
        <w:t xml:space="preserve">Are heard </w:t>
      </w:r>
      <w:proofErr w:type="gramStart"/>
      <w:r w:rsidRPr="005A3786">
        <w:t>around;</w:t>
      </w:r>
      <w:proofErr w:type="gramEnd"/>
      <w:r w:rsidRPr="005A3786">
        <w:t xml:space="preserve"> the boiling waters roar,</w:t>
      </w:r>
    </w:p>
    <w:p w14:paraId="672933A7" w14:textId="77777777" w:rsidR="005A3786" w:rsidRDefault="003A417A" w:rsidP="005A3786">
      <w:pPr>
        <w:pStyle w:val="Poetry"/>
      </w:pPr>
      <w:r w:rsidRPr="005A3786">
        <w:t xml:space="preserve">And smoky flames thro’ fuming tunnels soar. </w:t>
      </w:r>
    </w:p>
    <w:p w14:paraId="546648A4" w14:textId="0E4E268A" w:rsidR="003A417A" w:rsidRPr="005A3786" w:rsidRDefault="003A417A" w:rsidP="005A3786">
      <w:pPr>
        <w:pStyle w:val="Poetry"/>
      </w:pPr>
      <w:r w:rsidRPr="005A3786">
        <w:t>Hether the Father of the Fire, by night,</w:t>
      </w:r>
    </w:p>
    <w:p w14:paraId="118F7075" w14:textId="77777777" w:rsidR="005A3786" w:rsidRDefault="003A417A" w:rsidP="005A3786">
      <w:pPr>
        <w:pStyle w:val="Poetry"/>
      </w:pPr>
      <w:r w:rsidRPr="005A3786">
        <w:t xml:space="preserve">Thro’ the brown air precipitates his flight. </w:t>
      </w:r>
    </w:p>
    <w:p w14:paraId="72FDA84C" w14:textId="32AF7E5C" w:rsidR="003A417A" w:rsidRPr="005A3786" w:rsidRDefault="003A417A" w:rsidP="005A3786">
      <w:pPr>
        <w:pStyle w:val="Poetry"/>
      </w:pPr>
      <w:r w:rsidRPr="005A3786">
        <w:t xml:space="preserve">On their eternal anvils </w:t>
      </w:r>
      <w:proofErr w:type="gramStart"/>
      <w:r w:rsidRPr="005A3786">
        <w:t>here</w:t>
      </w:r>
      <w:proofErr w:type="gramEnd"/>
      <w:r w:rsidRPr="005A3786">
        <w:t xml:space="preserve"> he found</w:t>
      </w:r>
    </w:p>
    <w:p w14:paraId="082E5AF5" w14:textId="2550B30D" w:rsidR="003A417A" w:rsidRPr="005A3786" w:rsidRDefault="003A417A" w:rsidP="005A3786">
      <w:pPr>
        <w:pStyle w:val="Poetry"/>
      </w:pPr>
      <w:r w:rsidRPr="005A3786">
        <w:t>The brethren beating, and the blows go round.</w:t>
      </w:r>
    </w:p>
    <w:p w14:paraId="0E905586" w14:textId="77777777" w:rsidR="005A3786" w:rsidRDefault="003A417A" w:rsidP="005A3786">
      <w:pPr>
        <w:pStyle w:val="Poetry"/>
      </w:pPr>
      <w:r w:rsidRPr="005A3786">
        <w:t xml:space="preserve">A load of pointless thunder now there lies </w:t>
      </w:r>
    </w:p>
    <w:p w14:paraId="7564197B" w14:textId="23F1CE9E" w:rsidR="003A417A" w:rsidRPr="005A3786" w:rsidRDefault="003A417A" w:rsidP="005A3786">
      <w:pPr>
        <w:pStyle w:val="Poetry"/>
      </w:pPr>
      <w:r w:rsidRPr="005A3786">
        <w:t>Before their hands, to ripen for the skies:</w:t>
      </w:r>
    </w:p>
    <w:p w14:paraId="3D323008" w14:textId="77777777" w:rsidR="005A3786" w:rsidRDefault="003A417A" w:rsidP="005A3786">
      <w:pPr>
        <w:pStyle w:val="Poetry"/>
      </w:pPr>
      <w:r w:rsidRPr="005A3786">
        <w:t xml:space="preserve">These darts, for angry Jove, they daily </w:t>
      </w:r>
      <w:proofErr w:type="gramStart"/>
      <w:r w:rsidRPr="005A3786">
        <w:t>cast;</w:t>
      </w:r>
      <w:proofErr w:type="gramEnd"/>
      <w:r w:rsidRPr="005A3786">
        <w:t xml:space="preserve"> </w:t>
      </w:r>
    </w:p>
    <w:p w14:paraId="1C327188" w14:textId="522DAC27" w:rsidR="003A417A" w:rsidRPr="005A3786" w:rsidRDefault="003A417A" w:rsidP="005A3786">
      <w:pPr>
        <w:pStyle w:val="Poetry"/>
      </w:pPr>
      <w:r w:rsidRPr="005A3786">
        <w:t>Consum’d on mortals with prodigious waste.</w:t>
      </w:r>
    </w:p>
    <w:p w14:paraId="563A2CF8" w14:textId="48C1F333" w:rsidR="003A417A" w:rsidRPr="005A3786" w:rsidRDefault="003A417A" w:rsidP="005A3786">
      <w:pPr>
        <w:pStyle w:val="Poetry"/>
      </w:pPr>
      <w:r w:rsidRPr="005A3786">
        <w:t>Three rays of writhen rain, of fire three more,</w:t>
      </w:r>
    </w:p>
    <w:p w14:paraId="1C39DE71" w14:textId="77777777" w:rsidR="005A3786" w:rsidRDefault="003A417A" w:rsidP="005A3786">
      <w:pPr>
        <w:pStyle w:val="Poetry"/>
      </w:pPr>
      <w:r w:rsidRPr="005A3786">
        <w:t xml:space="preserve">Of winged southern winds and cloudy store </w:t>
      </w:r>
    </w:p>
    <w:p w14:paraId="5FB36FCC" w14:textId="77777777" w:rsidR="005A3786" w:rsidRDefault="003A417A" w:rsidP="005A3786">
      <w:pPr>
        <w:pStyle w:val="Poetry"/>
      </w:pPr>
      <w:r w:rsidRPr="005A3786">
        <w:t xml:space="preserve">As many parts, the dreadful mixture </w:t>
      </w:r>
      <w:proofErr w:type="gramStart"/>
      <w:r w:rsidRPr="005A3786">
        <w:t>frame;</w:t>
      </w:r>
      <w:proofErr w:type="gramEnd"/>
      <w:r w:rsidRPr="005A3786">
        <w:t xml:space="preserve"> </w:t>
      </w:r>
    </w:p>
    <w:p w14:paraId="10DC19A3" w14:textId="73174B5F" w:rsidR="003A417A" w:rsidRPr="005A3786" w:rsidRDefault="003A417A" w:rsidP="005A3786">
      <w:pPr>
        <w:pStyle w:val="Poetry"/>
      </w:pPr>
      <w:r w:rsidRPr="005A3786">
        <w:t>And fears are added, and avenging flame.</w:t>
      </w:r>
    </w:p>
    <w:p w14:paraId="66D03923" w14:textId="77777777" w:rsidR="003A417A" w:rsidRPr="005A3786" w:rsidRDefault="003A417A" w:rsidP="005A3786">
      <w:pPr>
        <w:pStyle w:val="Poetry"/>
      </w:pPr>
      <w:r w:rsidRPr="005A3786">
        <w:t>Inferior ministers, for Mars, repair</w:t>
      </w:r>
    </w:p>
    <w:p w14:paraId="5D2CD306" w14:textId="5EB0CBAB" w:rsidR="003A417A" w:rsidRPr="005A3786" w:rsidRDefault="003A417A" w:rsidP="005A3786">
      <w:pPr>
        <w:pStyle w:val="Poetry"/>
      </w:pPr>
      <w:r w:rsidRPr="005A3786">
        <w:t>His broken axletrees and blunted war,</w:t>
      </w:r>
    </w:p>
    <w:p w14:paraId="0564FDCA" w14:textId="77777777" w:rsidR="005A3786" w:rsidRDefault="003A417A" w:rsidP="005A3786">
      <w:pPr>
        <w:pStyle w:val="Poetry"/>
      </w:pPr>
      <w:r w:rsidRPr="005A3786">
        <w:t xml:space="preserve">And send him forth again with furbish’d arms, </w:t>
      </w:r>
    </w:p>
    <w:p w14:paraId="67127916" w14:textId="77777777" w:rsidR="005A3786" w:rsidRDefault="003A417A" w:rsidP="005A3786">
      <w:pPr>
        <w:pStyle w:val="Poetry"/>
      </w:pPr>
      <w:r w:rsidRPr="005A3786">
        <w:t xml:space="preserve">To wake the lazy war with trumpets’ loud alarms. </w:t>
      </w:r>
    </w:p>
    <w:p w14:paraId="1BA868D2" w14:textId="0E68D726" w:rsidR="003A417A" w:rsidRPr="005A3786" w:rsidRDefault="003A417A" w:rsidP="005A3786">
      <w:pPr>
        <w:pStyle w:val="Poetry"/>
      </w:pPr>
      <w:r w:rsidRPr="005A3786">
        <w:t>The rest refresh the scaly snakes that fold</w:t>
      </w:r>
    </w:p>
    <w:p w14:paraId="26C9F963" w14:textId="77777777" w:rsidR="003A417A" w:rsidRPr="005A3786" w:rsidRDefault="003A417A" w:rsidP="005A3786">
      <w:pPr>
        <w:pStyle w:val="Poetry"/>
      </w:pPr>
      <w:r w:rsidRPr="005A3786">
        <w:t xml:space="preserve">The shield of </w:t>
      </w:r>
      <w:proofErr w:type="gramStart"/>
      <w:r w:rsidRPr="005A3786">
        <w:t>Pallas, and</w:t>
      </w:r>
      <w:proofErr w:type="gramEnd"/>
      <w:r w:rsidRPr="005A3786">
        <w:t xml:space="preserve"> renew their gold.</w:t>
      </w:r>
    </w:p>
    <w:p w14:paraId="2D710E2D" w14:textId="324880A5" w:rsidR="003A417A" w:rsidRPr="005A3786" w:rsidRDefault="003A417A" w:rsidP="005A3786">
      <w:pPr>
        <w:pStyle w:val="Poetry"/>
      </w:pPr>
      <w:r w:rsidRPr="005A3786">
        <w:t>Full on the crest the Gorgon’s head they place,</w:t>
      </w:r>
    </w:p>
    <w:p w14:paraId="6539AB90" w14:textId="227C0073" w:rsidR="003A417A" w:rsidRDefault="003A417A" w:rsidP="005A3786">
      <w:pPr>
        <w:pStyle w:val="Poetry"/>
      </w:pPr>
      <w:r w:rsidRPr="005A3786">
        <w:t>With eyes that roll in death, and with distorted face.</w:t>
      </w:r>
    </w:p>
    <w:p w14:paraId="0A2A12B3" w14:textId="77777777" w:rsidR="005A3786" w:rsidRPr="005A3786" w:rsidRDefault="005A3786" w:rsidP="005A3786">
      <w:pPr>
        <w:pStyle w:val="Poetry"/>
      </w:pPr>
    </w:p>
    <w:p w14:paraId="4CFD0A31" w14:textId="77777777" w:rsidR="005A3786" w:rsidRDefault="003A417A" w:rsidP="005A3786">
      <w:pPr>
        <w:pStyle w:val="Poetry"/>
      </w:pPr>
      <w:r w:rsidRPr="005A3786">
        <w:t xml:space="preserve">“My sons,” said Vulcan, “set your tasks </w:t>
      </w:r>
      <w:proofErr w:type="gramStart"/>
      <w:r w:rsidRPr="005A3786">
        <w:t>aside;</w:t>
      </w:r>
      <w:proofErr w:type="gramEnd"/>
      <w:r w:rsidRPr="005A3786">
        <w:t xml:space="preserve"> </w:t>
      </w:r>
    </w:p>
    <w:p w14:paraId="2BA1B74D" w14:textId="77777777" w:rsidR="005A3786" w:rsidRDefault="003A417A" w:rsidP="005A3786">
      <w:pPr>
        <w:pStyle w:val="Poetry"/>
      </w:pPr>
      <w:r w:rsidRPr="005A3786">
        <w:t xml:space="preserve">Your strength and master-skill must now be tried. </w:t>
      </w:r>
    </w:p>
    <w:p w14:paraId="70779DA2" w14:textId="227CDFC8" w:rsidR="003A417A" w:rsidRPr="005A3786" w:rsidRDefault="003A417A" w:rsidP="005A3786">
      <w:pPr>
        <w:pStyle w:val="Poetry"/>
      </w:pPr>
      <w:r w:rsidRPr="005A3786">
        <w:t>Arms for a hero forge; arms that require</w:t>
      </w:r>
    </w:p>
    <w:p w14:paraId="37E74664" w14:textId="59DB6010" w:rsidR="003A417A" w:rsidRPr="005A3786" w:rsidRDefault="003A417A" w:rsidP="005A3786">
      <w:pPr>
        <w:pStyle w:val="Poetry"/>
      </w:pPr>
      <w:r w:rsidRPr="005A3786">
        <w:t>Your force, your speed, and all your forming fire.”</w:t>
      </w:r>
    </w:p>
    <w:p w14:paraId="592D588D" w14:textId="77777777" w:rsidR="005A3786" w:rsidRDefault="003A417A" w:rsidP="005A3786">
      <w:pPr>
        <w:pStyle w:val="Poetry"/>
      </w:pPr>
      <w:r w:rsidRPr="005A3786">
        <w:t xml:space="preserve">He </w:t>
      </w:r>
      <w:proofErr w:type="gramStart"/>
      <w:r w:rsidRPr="005A3786">
        <w:t>said</w:t>
      </w:r>
      <w:proofErr w:type="gramEnd"/>
      <w:r w:rsidRPr="005A3786">
        <w:t xml:space="preserve">. They set their former work aside, </w:t>
      </w:r>
    </w:p>
    <w:p w14:paraId="28C29868" w14:textId="77777777" w:rsidR="005A3786" w:rsidRDefault="003A417A" w:rsidP="005A3786">
      <w:pPr>
        <w:pStyle w:val="Poetry"/>
      </w:pPr>
      <w:r w:rsidRPr="005A3786">
        <w:t xml:space="preserve">And their new toils with eager haste divide. </w:t>
      </w:r>
    </w:p>
    <w:p w14:paraId="3F9B3471" w14:textId="77777777" w:rsidR="005A3786" w:rsidRDefault="003A417A" w:rsidP="005A3786">
      <w:pPr>
        <w:pStyle w:val="Poetry"/>
      </w:pPr>
      <w:r w:rsidRPr="005A3786">
        <w:lastRenderedPageBreak/>
        <w:t xml:space="preserve">A flood of molten silver, brass, and gold, </w:t>
      </w:r>
    </w:p>
    <w:p w14:paraId="3E842B97" w14:textId="4C5DA54C" w:rsidR="003A417A" w:rsidRPr="005A3786" w:rsidRDefault="003A417A" w:rsidP="005A3786">
      <w:pPr>
        <w:pStyle w:val="Poetry"/>
      </w:pPr>
      <w:r w:rsidRPr="005A3786">
        <w:t xml:space="preserve">And deadly steel, in the large furnace </w:t>
      </w:r>
      <w:proofErr w:type="gramStart"/>
      <w:r w:rsidRPr="005A3786">
        <w:t>roll’d;</w:t>
      </w:r>
      <w:proofErr w:type="gramEnd"/>
    </w:p>
    <w:p w14:paraId="6F8921B6" w14:textId="1B4151FD" w:rsidR="003A417A" w:rsidRPr="005A3786" w:rsidRDefault="003A417A" w:rsidP="005A3786">
      <w:pPr>
        <w:pStyle w:val="Poetry"/>
      </w:pPr>
      <w:r w:rsidRPr="005A3786">
        <w:t>Of this, their artful hands a shield prepare,</w:t>
      </w:r>
    </w:p>
    <w:p w14:paraId="7ADF257F" w14:textId="77777777" w:rsidR="003A417A" w:rsidRPr="005A3786" w:rsidRDefault="003A417A" w:rsidP="005A3786">
      <w:pPr>
        <w:pStyle w:val="Poetry"/>
      </w:pPr>
      <w:r w:rsidRPr="005A3786">
        <w:t>Alone sufficient to sustain the war.</w:t>
      </w:r>
    </w:p>
    <w:p w14:paraId="5DAE6602" w14:textId="77777777" w:rsidR="003A417A" w:rsidRPr="005A3786" w:rsidRDefault="003A417A" w:rsidP="005A3786">
      <w:pPr>
        <w:pStyle w:val="Poetry"/>
      </w:pPr>
      <w:r w:rsidRPr="005A3786">
        <w:t>Sev’n orbs within a spacious round they close:</w:t>
      </w:r>
    </w:p>
    <w:p w14:paraId="0E6683B1" w14:textId="77777777" w:rsidR="005A3786" w:rsidRDefault="003A417A" w:rsidP="005A3786">
      <w:pPr>
        <w:pStyle w:val="Poetry"/>
      </w:pPr>
      <w:r w:rsidRPr="005A3786">
        <w:t xml:space="preserve">One stirs the fire, and one the bellows blows. </w:t>
      </w:r>
    </w:p>
    <w:p w14:paraId="068C31B9" w14:textId="33F30DD5" w:rsidR="003A417A" w:rsidRPr="005A3786" w:rsidRDefault="003A417A" w:rsidP="005A3786">
      <w:pPr>
        <w:pStyle w:val="Poetry"/>
      </w:pPr>
      <w:r w:rsidRPr="005A3786">
        <w:t xml:space="preserve">The hissing steel is in the smithy </w:t>
      </w:r>
      <w:proofErr w:type="gramStart"/>
      <w:r w:rsidRPr="005A3786">
        <w:t>drown’d;</w:t>
      </w:r>
      <w:proofErr w:type="gramEnd"/>
    </w:p>
    <w:p w14:paraId="4B5C3543" w14:textId="1E290305" w:rsidR="003A417A" w:rsidRPr="005A3786" w:rsidRDefault="003A417A" w:rsidP="005A3786">
      <w:pPr>
        <w:pStyle w:val="Poetry"/>
      </w:pPr>
      <w:r w:rsidRPr="005A3786">
        <w:t>The grot with beaten anvils groans around.</w:t>
      </w:r>
    </w:p>
    <w:p w14:paraId="2B7427E1" w14:textId="77777777" w:rsidR="003A417A" w:rsidRPr="005A3786" w:rsidRDefault="003A417A" w:rsidP="005A3786">
      <w:pPr>
        <w:pStyle w:val="Poetry"/>
      </w:pPr>
      <w:r w:rsidRPr="005A3786">
        <w:t xml:space="preserve">By turns their arms advance, in equal </w:t>
      </w:r>
      <w:proofErr w:type="gramStart"/>
      <w:r w:rsidRPr="005A3786">
        <w:t>time;</w:t>
      </w:r>
      <w:proofErr w:type="gramEnd"/>
    </w:p>
    <w:p w14:paraId="24C41F63" w14:textId="77777777" w:rsidR="005A3786" w:rsidRDefault="003A417A" w:rsidP="005A3786">
      <w:pPr>
        <w:pStyle w:val="Poetry"/>
      </w:pPr>
      <w:r w:rsidRPr="005A3786">
        <w:t xml:space="preserve">By turns their hands descend, and hammers chime. </w:t>
      </w:r>
    </w:p>
    <w:p w14:paraId="593084B9" w14:textId="77777777" w:rsidR="005A3786" w:rsidRDefault="003A417A" w:rsidP="005A3786">
      <w:pPr>
        <w:pStyle w:val="Poetry"/>
      </w:pPr>
      <w:r w:rsidRPr="005A3786">
        <w:t xml:space="preserve">They turn the glowing mass with crooked </w:t>
      </w:r>
      <w:proofErr w:type="gramStart"/>
      <w:r w:rsidRPr="005A3786">
        <w:t>tongs;</w:t>
      </w:r>
      <w:proofErr w:type="gramEnd"/>
      <w:r w:rsidRPr="005A3786">
        <w:t xml:space="preserve"> </w:t>
      </w:r>
    </w:p>
    <w:p w14:paraId="222AA2BB" w14:textId="35609941" w:rsidR="003A417A" w:rsidRDefault="003A417A" w:rsidP="005A3786">
      <w:pPr>
        <w:pStyle w:val="Poetry"/>
      </w:pPr>
      <w:r w:rsidRPr="005A3786">
        <w:t>The fiery work proceeds, with rustic songs.</w:t>
      </w:r>
    </w:p>
    <w:p w14:paraId="55E4299B" w14:textId="77777777" w:rsidR="005A3786" w:rsidRPr="005A3786" w:rsidRDefault="005A3786" w:rsidP="005A3786">
      <w:pPr>
        <w:pStyle w:val="Poetry"/>
      </w:pPr>
    </w:p>
    <w:p w14:paraId="58B1980E" w14:textId="5DE85DF3" w:rsidR="003A417A" w:rsidRPr="005A3786" w:rsidRDefault="003A417A" w:rsidP="005A3786">
      <w:pPr>
        <w:pStyle w:val="Poetry"/>
      </w:pPr>
      <w:r w:rsidRPr="005A3786">
        <w:t>While, at the Lemnian god’s command, they urge</w:t>
      </w:r>
    </w:p>
    <w:p w14:paraId="790BF3D7" w14:textId="77777777" w:rsidR="005A3786" w:rsidRDefault="003A417A" w:rsidP="005A3786">
      <w:pPr>
        <w:pStyle w:val="Poetry"/>
      </w:pPr>
      <w:r w:rsidRPr="005A3786">
        <w:t xml:space="preserve">Their labors thus, and ply th’ Aeolian forge, </w:t>
      </w:r>
    </w:p>
    <w:p w14:paraId="30232CCD" w14:textId="366919B5" w:rsidR="003A417A" w:rsidRPr="005A3786" w:rsidRDefault="003A417A" w:rsidP="005A3786">
      <w:pPr>
        <w:pStyle w:val="Poetry"/>
      </w:pPr>
      <w:r w:rsidRPr="005A3786">
        <w:t>The cheerful morn salutes Evander’s eyes,</w:t>
      </w:r>
    </w:p>
    <w:p w14:paraId="5A488F53" w14:textId="77777777" w:rsidR="005A3786" w:rsidRDefault="003A417A" w:rsidP="005A3786">
      <w:pPr>
        <w:pStyle w:val="Poetry"/>
      </w:pPr>
      <w:r w:rsidRPr="005A3786">
        <w:t xml:space="preserve">And songs of chirping birds invite to rise. </w:t>
      </w:r>
    </w:p>
    <w:p w14:paraId="4524BD69" w14:textId="5A967D0F" w:rsidR="003A417A" w:rsidRPr="005A3786" w:rsidRDefault="003A417A" w:rsidP="005A3786">
      <w:pPr>
        <w:pStyle w:val="Poetry"/>
      </w:pPr>
      <w:r w:rsidRPr="005A3786">
        <w:t>He leaves his lowly bed: his buskins meet</w:t>
      </w:r>
    </w:p>
    <w:p w14:paraId="2D834714" w14:textId="3FF8653C" w:rsidR="003A417A" w:rsidRPr="005A3786" w:rsidRDefault="003A417A" w:rsidP="005A3786">
      <w:pPr>
        <w:pStyle w:val="Poetry"/>
      </w:pPr>
      <w:r w:rsidRPr="005A3786">
        <w:t xml:space="preserve">Above his </w:t>
      </w:r>
      <w:proofErr w:type="gramStart"/>
      <w:r w:rsidRPr="005A3786">
        <w:t>ankles;</w:t>
      </w:r>
      <w:proofErr w:type="gramEnd"/>
      <w:r w:rsidRPr="005A3786">
        <w:t xml:space="preserve"> sandals sheathe his feet:</w:t>
      </w:r>
    </w:p>
    <w:p w14:paraId="204A8D41" w14:textId="77777777" w:rsidR="003A417A" w:rsidRPr="005A3786" w:rsidRDefault="003A417A" w:rsidP="005A3786">
      <w:pPr>
        <w:pStyle w:val="Poetry"/>
      </w:pPr>
      <w:r w:rsidRPr="005A3786">
        <w:t>He sets his trusty sword upon his side,</w:t>
      </w:r>
    </w:p>
    <w:p w14:paraId="25BF3C19" w14:textId="77777777" w:rsidR="005A3786" w:rsidRDefault="003A417A" w:rsidP="005A3786">
      <w:pPr>
        <w:pStyle w:val="Poetry"/>
      </w:pPr>
      <w:r w:rsidRPr="005A3786">
        <w:t xml:space="preserve">And o’er his shoulder throws a panther’s hide. </w:t>
      </w:r>
    </w:p>
    <w:p w14:paraId="6719B8EC" w14:textId="37507C59" w:rsidR="003A417A" w:rsidRPr="005A3786" w:rsidRDefault="003A417A" w:rsidP="005A3786">
      <w:pPr>
        <w:pStyle w:val="Poetry"/>
      </w:pPr>
      <w:r w:rsidRPr="005A3786">
        <w:t>Two menial dogs before their master press’d.</w:t>
      </w:r>
    </w:p>
    <w:p w14:paraId="60D82C6B" w14:textId="77777777" w:rsidR="003A417A" w:rsidRPr="005A3786" w:rsidRDefault="003A417A" w:rsidP="005A3786">
      <w:pPr>
        <w:pStyle w:val="Poetry"/>
      </w:pPr>
      <w:r w:rsidRPr="005A3786">
        <w:t>Thus clad, and guarded thus, he seeks his kingly guest.</w:t>
      </w:r>
    </w:p>
    <w:p w14:paraId="602CFA48" w14:textId="091B96B5" w:rsidR="003A417A" w:rsidRPr="005A3786" w:rsidRDefault="003A417A" w:rsidP="005A3786">
      <w:pPr>
        <w:pStyle w:val="Poetry"/>
      </w:pPr>
      <w:r w:rsidRPr="005A3786">
        <w:t>Mindful of promis’d aid, he mends his pace,</w:t>
      </w:r>
    </w:p>
    <w:p w14:paraId="506E544B" w14:textId="77777777" w:rsidR="005A3786" w:rsidRDefault="003A417A" w:rsidP="005A3786">
      <w:pPr>
        <w:pStyle w:val="Poetry"/>
      </w:pPr>
      <w:r w:rsidRPr="005A3786">
        <w:t xml:space="preserve">But meets Aeneas in the middle space. </w:t>
      </w:r>
    </w:p>
    <w:p w14:paraId="4FA76398" w14:textId="77777777" w:rsidR="005A3786" w:rsidRDefault="003A417A" w:rsidP="005A3786">
      <w:pPr>
        <w:pStyle w:val="Poetry"/>
      </w:pPr>
      <w:r w:rsidRPr="005A3786">
        <w:t xml:space="preserve">Young Pallas did his father’s steps attend, </w:t>
      </w:r>
    </w:p>
    <w:p w14:paraId="388A8E33" w14:textId="33A4ADAC" w:rsidR="003A417A" w:rsidRPr="005A3786" w:rsidRDefault="003A417A" w:rsidP="005A3786">
      <w:pPr>
        <w:pStyle w:val="Poetry"/>
      </w:pPr>
      <w:r w:rsidRPr="005A3786">
        <w:t>And true Achates waited on his friend.</w:t>
      </w:r>
    </w:p>
    <w:p w14:paraId="367DFF8A" w14:textId="77777777" w:rsidR="003A417A" w:rsidRPr="005A3786" w:rsidRDefault="003A417A" w:rsidP="005A3786">
      <w:pPr>
        <w:pStyle w:val="Poetry"/>
      </w:pPr>
      <w:r w:rsidRPr="005A3786">
        <w:t xml:space="preserve">They join their hands; a secret seat they </w:t>
      </w:r>
      <w:proofErr w:type="gramStart"/>
      <w:r w:rsidRPr="005A3786">
        <w:t>choose;</w:t>
      </w:r>
      <w:proofErr w:type="gramEnd"/>
    </w:p>
    <w:p w14:paraId="1AC10FC7" w14:textId="1E126FFB" w:rsidR="003A417A" w:rsidRPr="005A3786" w:rsidRDefault="003A417A" w:rsidP="005A3786">
      <w:pPr>
        <w:pStyle w:val="Poetry"/>
      </w:pPr>
      <w:r w:rsidRPr="005A3786">
        <w:t>Th’ Arcadian first their former talk renews:</w:t>
      </w:r>
    </w:p>
    <w:p w14:paraId="7DDBDA83" w14:textId="77777777" w:rsidR="005A3786" w:rsidRDefault="003A417A" w:rsidP="005A3786">
      <w:pPr>
        <w:pStyle w:val="Poetry"/>
      </w:pPr>
      <w:r w:rsidRPr="005A3786">
        <w:t xml:space="preserve">“Undaunted prince, I never can believe </w:t>
      </w:r>
    </w:p>
    <w:p w14:paraId="7B86F312" w14:textId="445EA48F" w:rsidR="003A417A" w:rsidRPr="005A3786" w:rsidRDefault="003A417A" w:rsidP="005A3786">
      <w:pPr>
        <w:pStyle w:val="Poetry"/>
      </w:pPr>
      <w:r w:rsidRPr="005A3786">
        <w:t>The Trojan empire lost, while you survive.</w:t>
      </w:r>
    </w:p>
    <w:p w14:paraId="13C13869" w14:textId="77777777" w:rsidR="005A3786" w:rsidRDefault="003A417A" w:rsidP="005A3786">
      <w:pPr>
        <w:pStyle w:val="Poetry"/>
      </w:pPr>
      <w:r w:rsidRPr="005A3786">
        <w:t xml:space="preserve">Command th’ assistance of a faithful </w:t>
      </w:r>
      <w:proofErr w:type="gramStart"/>
      <w:r w:rsidRPr="005A3786">
        <w:t>friend;</w:t>
      </w:r>
      <w:proofErr w:type="gramEnd"/>
      <w:r w:rsidRPr="005A3786">
        <w:t xml:space="preserve"> </w:t>
      </w:r>
    </w:p>
    <w:p w14:paraId="0327F912" w14:textId="765AC840" w:rsidR="003A417A" w:rsidRPr="005A3786" w:rsidRDefault="003A417A" w:rsidP="005A3786">
      <w:pPr>
        <w:pStyle w:val="Poetry"/>
      </w:pPr>
      <w:r w:rsidRPr="005A3786">
        <w:t>But feeble are the succors I can send.</w:t>
      </w:r>
    </w:p>
    <w:p w14:paraId="2F8AE103" w14:textId="17C92990" w:rsidR="003A417A" w:rsidRPr="005A3786" w:rsidRDefault="003A417A" w:rsidP="005A3786">
      <w:pPr>
        <w:pStyle w:val="Poetry"/>
      </w:pPr>
      <w:r w:rsidRPr="005A3786">
        <w:t xml:space="preserve">Our narrow kingdom here the Tiber </w:t>
      </w:r>
      <w:proofErr w:type="gramStart"/>
      <w:r w:rsidRPr="005A3786">
        <w:t>bounds;</w:t>
      </w:r>
      <w:proofErr w:type="gramEnd"/>
    </w:p>
    <w:p w14:paraId="7DE6EFC7" w14:textId="77777777" w:rsidR="003A417A" w:rsidRPr="005A3786" w:rsidRDefault="003A417A" w:rsidP="005A3786">
      <w:pPr>
        <w:pStyle w:val="Poetry"/>
      </w:pPr>
      <w:r w:rsidRPr="005A3786">
        <w:t>That other side the Latian state surrounds,</w:t>
      </w:r>
    </w:p>
    <w:p w14:paraId="54B26F4E" w14:textId="77777777" w:rsidR="005A3786" w:rsidRDefault="003A417A" w:rsidP="005A3786">
      <w:pPr>
        <w:pStyle w:val="Poetry"/>
      </w:pPr>
      <w:r w:rsidRPr="005A3786">
        <w:lastRenderedPageBreak/>
        <w:t xml:space="preserve">Insults our </w:t>
      </w:r>
      <w:proofErr w:type="gramStart"/>
      <w:r w:rsidRPr="005A3786">
        <w:t>walls, and</w:t>
      </w:r>
      <w:proofErr w:type="gramEnd"/>
      <w:r w:rsidRPr="005A3786">
        <w:t xml:space="preserve"> wastes our fruitful grounds. </w:t>
      </w:r>
    </w:p>
    <w:p w14:paraId="1F89A546" w14:textId="1B4C2EF7" w:rsidR="003A417A" w:rsidRPr="005A3786" w:rsidRDefault="003A417A" w:rsidP="005A3786">
      <w:pPr>
        <w:pStyle w:val="Poetry"/>
      </w:pPr>
      <w:r w:rsidRPr="005A3786">
        <w:t>But mighty nations I prepare, to join</w:t>
      </w:r>
    </w:p>
    <w:p w14:paraId="7E962B31" w14:textId="77777777" w:rsidR="003A417A" w:rsidRPr="005A3786" w:rsidRDefault="003A417A" w:rsidP="005A3786">
      <w:pPr>
        <w:pStyle w:val="Poetry"/>
      </w:pPr>
      <w:r w:rsidRPr="005A3786">
        <w:t xml:space="preserve">Their arms with </w:t>
      </w:r>
      <w:proofErr w:type="gramStart"/>
      <w:r w:rsidRPr="005A3786">
        <w:t>yours, and</w:t>
      </w:r>
      <w:proofErr w:type="gramEnd"/>
      <w:r w:rsidRPr="005A3786">
        <w:t xml:space="preserve"> aid your just design.</w:t>
      </w:r>
    </w:p>
    <w:p w14:paraId="620402EA" w14:textId="02A7584E" w:rsidR="003A417A" w:rsidRPr="005A3786" w:rsidRDefault="003A417A" w:rsidP="005A3786">
      <w:pPr>
        <w:pStyle w:val="Poetry"/>
      </w:pPr>
      <w:r w:rsidRPr="005A3786">
        <w:t>You come, as by your better genius sent,</w:t>
      </w:r>
      <w:r w:rsidRPr="005A3786">
        <w:tab/>
      </w:r>
    </w:p>
    <w:p w14:paraId="4EF0BE9F" w14:textId="77777777" w:rsidR="003A417A" w:rsidRPr="005A3786" w:rsidRDefault="003A417A" w:rsidP="005A3786">
      <w:pPr>
        <w:pStyle w:val="Poetry"/>
      </w:pPr>
      <w:r w:rsidRPr="005A3786">
        <w:t>And fortune seems to favor your intent.</w:t>
      </w:r>
    </w:p>
    <w:p w14:paraId="58C8C6BF" w14:textId="77777777" w:rsidR="005A3786" w:rsidRDefault="003A417A" w:rsidP="005A3786">
      <w:pPr>
        <w:pStyle w:val="Poetry"/>
      </w:pPr>
      <w:r w:rsidRPr="005A3786">
        <w:t xml:space="preserve">Not far from hence there stands a hilly town, </w:t>
      </w:r>
    </w:p>
    <w:p w14:paraId="4E6EC564" w14:textId="77777777" w:rsidR="005A3786" w:rsidRDefault="003A417A" w:rsidP="005A3786">
      <w:pPr>
        <w:pStyle w:val="Poetry"/>
      </w:pPr>
      <w:r w:rsidRPr="005A3786">
        <w:t xml:space="preserve">Of ancient building, and of high renown, </w:t>
      </w:r>
    </w:p>
    <w:p w14:paraId="04CDBE05" w14:textId="297D7E9B" w:rsidR="003A417A" w:rsidRPr="005A3786" w:rsidRDefault="003A417A" w:rsidP="005A3786">
      <w:pPr>
        <w:pStyle w:val="Poetry"/>
      </w:pPr>
      <w:r w:rsidRPr="005A3786">
        <w:t>Torn from the Tuscans by the Lydian race,</w:t>
      </w:r>
    </w:p>
    <w:p w14:paraId="63FF7AA4" w14:textId="77604D0B" w:rsidR="003A417A" w:rsidRPr="005A3786" w:rsidRDefault="003A417A" w:rsidP="005A3786">
      <w:pPr>
        <w:pStyle w:val="Poetry"/>
      </w:pPr>
      <w:r w:rsidRPr="005A3786">
        <w:t xml:space="preserve">Who gave the name of Caere to the </w:t>
      </w:r>
      <w:proofErr w:type="gramStart"/>
      <w:r w:rsidRPr="005A3786">
        <w:t>place,</w:t>
      </w:r>
      <w:proofErr w:type="gramEnd"/>
    </w:p>
    <w:p w14:paraId="5B10C197" w14:textId="77777777" w:rsidR="003A417A" w:rsidRPr="005A3786" w:rsidRDefault="003A417A" w:rsidP="005A3786">
      <w:pPr>
        <w:pStyle w:val="Poetry"/>
      </w:pPr>
      <w:r w:rsidRPr="005A3786">
        <w:t xml:space="preserve">Once Agyllina call’d. </w:t>
      </w:r>
      <w:proofErr w:type="gramStart"/>
      <w:r w:rsidRPr="005A3786">
        <w:t>It</w:t>
      </w:r>
      <w:proofErr w:type="gramEnd"/>
      <w:r w:rsidRPr="005A3786">
        <w:t xml:space="preserve"> flourish’d long,</w:t>
      </w:r>
    </w:p>
    <w:p w14:paraId="60F94ADC" w14:textId="77777777" w:rsidR="005A3786" w:rsidRDefault="003A417A" w:rsidP="005A3786">
      <w:pPr>
        <w:pStyle w:val="Poetry"/>
      </w:pPr>
      <w:r w:rsidRPr="005A3786">
        <w:t xml:space="preserve">In pride of wealth and warlike people strong, </w:t>
      </w:r>
    </w:p>
    <w:p w14:paraId="31ACFDE9" w14:textId="77777777" w:rsidR="005A3786" w:rsidRDefault="003A417A" w:rsidP="005A3786">
      <w:pPr>
        <w:pStyle w:val="Poetry"/>
      </w:pPr>
      <w:r w:rsidRPr="005A3786">
        <w:t xml:space="preserve">Till curs’d Mezentius, in a fatal hour, </w:t>
      </w:r>
    </w:p>
    <w:p w14:paraId="2CDF99CB" w14:textId="56B9D1A8" w:rsidR="003A417A" w:rsidRPr="005A3786" w:rsidRDefault="003A417A" w:rsidP="005A3786">
      <w:pPr>
        <w:pStyle w:val="Poetry"/>
      </w:pPr>
      <w:r w:rsidRPr="005A3786">
        <w:t>Assum’d the crown, with arbitrary pow’r.</w:t>
      </w:r>
    </w:p>
    <w:p w14:paraId="191BD5B8" w14:textId="23AA83EB" w:rsidR="003A417A" w:rsidRPr="005A3786" w:rsidRDefault="003A417A" w:rsidP="005A3786">
      <w:pPr>
        <w:pStyle w:val="Poetry"/>
      </w:pPr>
      <w:r w:rsidRPr="005A3786">
        <w:t>What words can paint those execrable times,</w:t>
      </w:r>
    </w:p>
    <w:p w14:paraId="3D168365" w14:textId="77777777" w:rsidR="005A3786" w:rsidRDefault="003A417A" w:rsidP="005A3786">
      <w:pPr>
        <w:pStyle w:val="Poetry"/>
      </w:pPr>
      <w:r w:rsidRPr="005A3786">
        <w:t xml:space="preserve">The subjects’ suff ’rings, and the tyrant’s crimes! </w:t>
      </w:r>
    </w:p>
    <w:p w14:paraId="6E3FD844" w14:textId="77777777" w:rsidR="005A3786" w:rsidRDefault="003A417A" w:rsidP="005A3786">
      <w:pPr>
        <w:pStyle w:val="Poetry"/>
      </w:pPr>
      <w:r w:rsidRPr="005A3786">
        <w:t xml:space="preserve">That blood, those murthers, O ye gods, replace </w:t>
      </w:r>
    </w:p>
    <w:p w14:paraId="5BE2A692" w14:textId="23BB9495" w:rsidR="003A417A" w:rsidRPr="005A3786" w:rsidRDefault="003A417A" w:rsidP="005A3786">
      <w:pPr>
        <w:pStyle w:val="Poetry"/>
      </w:pPr>
      <w:r w:rsidRPr="005A3786">
        <w:t>On his own head, and on his impious race!</w:t>
      </w:r>
    </w:p>
    <w:p w14:paraId="211D07C2" w14:textId="77777777" w:rsidR="003A417A" w:rsidRPr="005A3786" w:rsidRDefault="003A417A" w:rsidP="005A3786">
      <w:pPr>
        <w:pStyle w:val="Poetry"/>
      </w:pPr>
      <w:r w:rsidRPr="005A3786">
        <w:t>The living and the dead at his command</w:t>
      </w:r>
    </w:p>
    <w:p w14:paraId="71BF5359" w14:textId="5519C2E4" w:rsidR="003A417A" w:rsidRPr="005A3786" w:rsidRDefault="003A417A" w:rsidP="005A3786">
      <w:pPr>
        <w:pStyle w:val="Poetry"/>
      </w:pPr>
      <w:r w:rsidRPr="005A3786">
        <w:t>Were coupled, face to face, and hand to hand,</w:t>
      </w:r>
    </w:p>
    <w:p w14:paraId="0B402109" w14:textId="77777777" w:rsidR="005A3786" w:rsidRDefault="003A417A" w:rsidP="005A3786">
      <w:pPr>
        <w:pStyle w:val="Poetry"/>
      </w:pPr>
      <w:r w:rsidRPr="005A3786">
        <w:t>Till, chok’d with stench, in loath’d embraces tied,</w:t>
      </w:r>
    </w:p>
    <w:p w14:paraId="53ED6E2C" w14:textId="58568BDA" w:rsidR="003A417A" w:rsidRPr="005A3786" w:rsidRDefault="003A417A" w:rsidP="005A3786">
      <w:pPr>
        <w:pStyle w:val="Poetry"/>
      </w:pPr>
      <w:r w:rsidRPr="005A3786">
        <w:t xml:space="preserve"> The ling’ring </w:t>
      </w:r>
      <w:proofErr w:type="gramStart"/>
      <w:r w:rsidRPr="005A3786">
        <w:t>wretches</w:t>
      </w:r>
      <w:proofErr w:type="gramEnd"/>
      <w:r w:rsidRPr="005A3786">
        <w:t xml:space="preserve"> pin’d away and died.</w:t>
      </w:r>
    </w:p>
    <w:p w14:paraId="523B70A0" w14:textId="77777777" w:rsidR="005A3786" w:rsidRDefault="003A417A" w:rsidP="005A3786">
      <w:pPr>
        <w:pStyle w:val="Poetry"/>
      </w:pPr>
      <w:proofErr w:type="gramStart"/>
      <w:r w:rsidRPr="005A3786">
        <w:t>Thus</w:t>
      </w:r>
      <w:proofErr w:type="gramEnd"/>
      <w:r w:rsidRPr="005A3786">
        <w:t xml:space="preserve"> plung’d in ills, and meditating more— </w:t>
      </w:r>
    </w:p>
    <w:p w14:paraId="56A87D1A" w14:textId="36400CE5" w:rsidR="003A417A" w:rsidRPr="005A3786" w:rsidRDefault="003A417A" w:rsidP="005A3786">
      <w:pPr>
        <w:pStyle w:val="Poetry"/>
      </w:pPr>
      <w:r w:rsidRPr="005A3786">
        <w:t>The people’s patience, tir’d, no longer bore</w:t>
      </w:r>
    </w:p>
    <w:p w14:paraId="18D43699" w14:textId="75A49241" w:rsidR="003A417A" w:rsidRPr="005A3786" w:rsidRDefault="003A417A" w:rsidP="005A3786">
      <w:pPr>
        <w:pStyle w:val="Poetry"/>
      </w:pPr>
      <w:r w:rsidRPr="005A3786">
        <w:t xml:space="preserve">The raging </w:t>
      </w:r>
      <w:proofErr w:type="gramStart"/>
      <w:r w:rsidRPr="005A3786">
        <w:t>monster;</w:t>
      </w:r>
      <w:proofErr w:type="gramEnd"/>
      <w:r w:rsidRPr="005A3786">
        <w:t xml:space="preserve"> but with arms beset</w:t>
      </w:r>
    </w:p>
    <w:p w14:paraId="1B7B1156" w14:textId="77777777" w:rsidR="005A3786" w:rsidRDefault="003A417A" w:rsidP="005A3786">
      <w:pPr>
        <w:pStyle w:val="Poetry"/>
      </w:pPr>
      <w:r w:rsidRPr="005A3786">
        <w:t xml:space="preserve">His house, and vengeance and destruction threat. </w:t>
      </w:r>
    </w:p>
    <w:p w14:paraId="5DA8DE3B" w14:textId="77777777" w:rsidR="005A3786" w:rsidRDefault="003A417A" w:rsidP="005A3786">
      <w:pPr>
        <w:pStyle w:val="Poetry"/>
      </w:pPr>
      <w:r w:rsidRPr="005A3786">
        <w:t xml:space="preserve">They fire his palace: while the flame ascends, </w:t>
      </w:r>
    </w:p>
    <w:p w14:paraId="203F517E" w14:textId="5B54C225" w:rsidR="003A417A" w:rsidRPr="005A3786" w:rsidRDefault="003A417A" w:rsidP="005A3786">
      <w:pPr>
        <w:pStyle w:val="Poetry"/>
      </w:pPr>
      <w:r w:rsidRPr="005A3786">
        <w:t xml:space="preserve">They force his </w:t>
      </w:r>
      <w:proofErr w:type="gramStart"/>
      <w:r w:rsidRPr="005A3786">
        <w:t>guards, and</w:t>
      </w:r>
      <w:proofErr w:type="gramEnd"/>
      <w:r w:rsidRPr="005A3786">
        <w:t xml:space="preserve"> execute his friends.</w:t>
      </w:r>
    </w:p>
    <w:p w14:paraId="3826144F" w14:textId="77777777" w:rsidR="003A417A" w:rsidRPr="005A3786" w:rsidRDefault="003A417A" w:rsidP="005A3786">
      <w:pPr>
        <w:pStyle w:val="Poetry"/>
      </w:pPr>
      <w:r w:rsidRPr="005A3786">
        <w:t xml:space="preserve">He cleaves the crowd, </w:t>
      </w:r>
      <w:proofErr w:type="gramStart"/>
      <w:r w:rsidRPr="005A3786">
        <w:t>and,</w:t>
      </w:r>
      <w:proofErr w:type="gramEnd"/>
      <w:r w:rsidRPr="005A3786">
        <w:t xml:space="preserve"> favor’d by the night,</w:t>
      </w:r>
    </w:p>
    <w:p w14:paraId="27E5E3C2" w14:textId="2C03F8FA" w:rsidR="003A417A" w:rsidRPr="005A3786" w:rsidRDefault="003A417A" w:rsidP="005A3786">
      <w:pPr>
        <w:pStyle w:val="Poetry"/>
      </w:pPr>
      <w:r w:rsidRPr="005A3786">
        <w:t>To Turnus’ friendly court directs his flight.</w:t>
      </w:r>
    </w:p>
    <w:p w14:paraId="395F40C6" w14:textId="77777777" w:rsidR="003A417A" w:rsidRPr="005A3786" w:rsidRDefault="003A417A" w:rsidP="005A3786">
      <w:pPr>
        <w:pStyle w:val="Poetry"/>
      </w:pPr>
      <w:r w:rsidRPr="005A3786">
        <w:t>By just revenge the Tuscans set on fire,</w:t>
      </w:r>
    </w:p>
    <w:p w14:paraId="1644C7B8" w14:textId="77777777" w:rsidR="003A417A" w:rsidRPr="005A3786" w:rsidRDefault="003A417A" w:rsidP="005A3786">
      <w:pPr>
        <w:pStyle w:val="Poetry"/>
      </w:pPr>
      <w:r w:rsidRPr="005A3786">
        <w:t>With arms, their king to punishment require:</w:t>
      </w:r>
    </w:p>
    <w:p w14:paraId="754A1DB1" w14:textId="77777777" w:rsidR="005A3786" w:rsidRDefault="003A417A" w:rsidP="005A3786">
      <w:pPr>
        <w:pStyle w:val="Poetry"/>
      </w:pPr>
      <w:r w:rsidRPr="005A3786">
        <w:t xml:space="preserve">Their num’rous troops, now muster’d on the strand, </w:t>
      </w:r>
    </w:p>
    <w:p w14:paraId="67AEA4E0" w14:textId="2F734C7D" w:rsidR="003A417A" w:rsidRPr="005A3786" w:rsidRDefault="003A417A" w:rsidP="005A3786">
      <w:pPr>
        <w:pStyle w:val="Poetry"/>
      </w:pPr>
      <w:r w:rsidRPr="005A3786">
        <w:t>My counsel shall submit to your command.</w:t>
      </w:r>
    </w:p>
    <w:p w14:paraId="31F806B5" w14:textId="5BC0A6E0" w:rsidR="003A417A" w:rsidRPr="005A3786" w:rsidRDefault="003A417A" w:rsidP="005A3786">
      <w:pPr>
        <w:pStyle w:val="Poetry"/>
      </w:pPr>
      <w:r w:rsidRPr="005A3786">
        <w:t>Their navy swarms upon the coasts; they cry</w:t>
      </w:r>
    </w:p>
    <w:p w14:paraId="7FA3EDA1" w14:textId="77777777" w:rsidR="005A3786" w:rsidRDefault="003A417A" w:rsidP="005A3786">
      <w:pPr>
        <w:pStyle w:val="Poetry"/>
      </w:pPr>
      <w:r w:rsidRPr="005A3786">
        <w:t xml:space="preserve">To hoist their anchors, but the gods deny. </w:t>
      </w:r>
    </w:p>
    <w:p w14:paraId="132625B9" w14:textId="08CEC68E" w:rsidR="003A417A" w:rsidRPr="005A3786" w:rsidRDefault="003A417A" w:rsidP="005A3786">
      <w:pPr>
        <w:pStyle w:val="Poetry"/>
      </w:pPr>
      <w:r w:rsidRPr="005A3786">
        <w:lastRenderedPageBreak/>
        <w:t>An ancient augur, skill’d in future fate,</w:t>
      </w:r>
    </w:p>
    <w:p w14:paraId="0A4E95D8" w14:textId="77777777" w:rsidR="005A3786" w:rsidRDefault="003A417A" w:rsidP="005A3786">
      <w:pPr>
        <w:pStyle w:val="Poetry"/>
      </w:pPr>
      <w:r w:rsidRPr="005A3786">
        <w:t xml:space="preserve">With these foreboding words restrains their hate: </w:t>
      </w:r>
    </w:p>
    <w:p w14:paraId="3981E720" w14:textId="4EE03498" w:rsidR="003A417A" w:rsidRPr="005A3786" w:rsidRDefault="003A417A" w:rsidP="005A3786">
      <w:pPr>
        <w:pStyle w:val="Poetry"/>
      </w:pPr>
      <w:r w:rsidRPr="005A3786">
        <w:t>‘Ye brave in arms, ye Lydian blood, the flow’r</w:t>
      </w:r>
    </w:p>
    <w:p w14:paraId="75B3C190" w14:textId="2A70B2F0" w:rsidR="003A417A" w:rsidRPr="005A3786" w:rsidRDefault="003A417A" w:rsidP="005A3786">
      <w:pPr>
        <w:pStyle w:val="Poetry"/>
      </w:pPr>
      <w:r w:rsidRPr="005A3786">
        <w:t>Of Tuscan youth, and choice of all their pow’r,</w:t>
      </w:r>
    </w:p>
    <w:p w14:paraId="09A8150D" w14:textId="77777777" w:rsidR="005A3786" w:rsidRDefault="003A417A" w:rsidP="005A3786">
      <w:pPr>
        <w:pStyle w:val="Poetry"/>
      </w:pPr>
      <w:r w:rsidRPr="005A3786">
        <w:t xml:space="preserve">Whom just revenge against Mezentius arms, </w:t>
      </w:r>
    </w:p>
    <w:p w14:paraId="75BD6797" w14:textId="77777777" w:rsidR="005A3786" w:rsidRDefault="003A417A" w:rsidP="005A3786">
      <w:pPr>
        <w:pStyle w:val="Poetry"/>
      </w:pPr>
      <w:r w:rsidRPr="005A3786">
        <w:t xml:space="preserve">To seek your tyrant’s death by lawful </w:t>
      </w:r>
      <w:proofErr w:type="gramStart"/>
      <w:r w:rsidRPr="005A3786">
        <w:t>arms;</w:t>
      </w:r>
      <w:proofErr w:type="gramEnd"/>
      <w:r w:rsidRPr="005A3786">
        <w:t xml:space="preserve"> </w:t>
      </w:r>
    </w:p>
    <w:p w14:paraId="5F097FD1" w14:textId="77777777" w:rsidR="005A3786" w:rsidRDefault="003A417A" w:rsidP="005A3786">
      <w:pPr>
        <w:pStyle w:val="Poetry"/>
      </w:pPr>
      <w:r w:rsidRPr="005A3786">
        <w:t xml:space="preserve">Know this: no native of our land may lead </w:t>
      </w:r>
    </w:p>
    <w:p w14:paraId="0C15B437" w14:textId="7E3C0144" w:rsidR="003A417A" w:rsidRPr="005A3786" w:rsidRDefault="003A417A" w:rsidP="005A3786">
      <w:pPr>
        <w:pStyle w:val="Poetry"/>
      </w:pPr>
      <w:r w:rsidRPr="005A3786">
        <w:t>This pow’rful people; seek a foreign head.’</w:t>
      </w:r>
    </w:p>
    <w:p w14:paraId="37AF620C" w14:textId="14A5499E" w:rsidR="003A417A" w:rsidRPr="005A3786" w:rsidRDefault="003A417A" w:rsidP="005A3786">
      <w:pPr>
        <w:pStyle w:val="Poetry"/>
      </w:pPr>
      <w:r w:rsidRPr="005A3786">
        <w:t>Aw’d with these words, in camps they still abide,</w:t>
      </w:r>
    </w:p>
    <w:p w14:paraId="151AB867" w14:textId="77777777" w:rsidR="005A3786" w:rsidRDefault="003A417A" w:rsidP="005A3786">
      <w:pPr>
        <w:pStyle w:val="Poetry"/>
      </w:pPr>
      <w:r w:rsidRPr="005A3786">
        <w:t xml:space="preserve">And wait with longing looks their promis’d guide. </w:t>
      </w:r>
    </w:p>
    <w:p w14:paraId="5E512573" w14:textId="2405FF2A" w:rsidR="003A417A" w:rsidRPr="005A3786" w:rsidRDefault="003A417A" w:rsidP="005A3786">
      <w:pPr>
        <w:pStyle w:val="Poetry"/>
      </w:pPr>
      <w:r w:rsidRPr="005A3786">
        <w:t>Tarchon, the Tuscan chief, to me has sent</w:t>
      </w:r>
    </w:p>
    <w:p w14:paraId="6A16845E" w14:textId="77777777" w:rsidR="003A417A" w:rsidRPr="005A3786" w:rsidRDefault="003A417A" w:rsidP="005A3786">
      <w:pPr>
        <w:pStyle w:val="Poetry"/>
      </w:pPr>
      <w:r w:rsidRPr="005A3786">
        <w:t>Their crown, and ev’ry regal ornament:</w:t>
      </w:r>
    </w:p>
    <w:p w14:paraId="7CE0F0F2" w14:textId="77777777" w:rsidR="003A417A" w:rsidRPr="005A3786" w:rsidRDefault="003A417A" w:rsidP="005A3786">
      <w:pPr>
        <w:pStyle w:val="Poetry"/>
      </w:pPr>
      <w:r w:rsidRPr="005A3786">
        <w:t xml:space="preserve">The people join their own with his </w:t>
      </w:r>
      <w:proofErr w:type="gramStart"/>
      <w:r w:rsidRPr="005A3786">
        <w:t>desire;</w:t>
      </w:r>
      <w:proofErr w:type="gramEnd"/>
    </w:p>
    <w:p w14:paraId="5C887C35" w14:textId="75449A4D" w:rsidR="003A417A" w:rsidRPr="005A3786" w:rsidRDefault="003A417A" w:rsidP="005A3786">
      <w:pPr>
        <w:pStyle w:val="Poetry"/>
      </w:pPr>
      <w:r w:rsidRPr="005A3786">
        <w:t>And all my conduct, as their king, require.</w:t>
      </w:r>
    </w:p>
    <w:p w14:paraId="35BDDF75" w14:textId="77777777" w:rsidR="005A3786" w:rsidRDefault="003A417A" w:rsidP="005A3786">
      <w:pPr>
        <w:pStyle w:val="Poetry"/>
      </w:pPr>
      <w:r w:rsidRPr="005A3786">
        <w:t xml:space="preserve">But the chill blood that creeps within my veins, </w:t>
      </w:r>
    </w:p>
    <w:p w14:paraId="7B11E6AD" w14:textId="63E07A3A" w:rsidR="003A417A" w:rsidRPr="005A3786" w:rsidRDefault="003A417A" w:rsidP="005A3786">
      <w:pPr>
        <w:pStyle w:val="Poetry"/>
      </w:pPr>
      <w:r w:rsidRPr="005A3786">
        <w:t>And age, and listless limbs unfit for pains,</w:t>
      </w:r>
    </w:p>
    <w:p w14:paraId="38301519" w14:textId="77777777" w:rsidR="005A3786" w:rsidRDefault="003A417A" w:rsidP="005A3786">
      <w:pPr>
        <w:pStyle w:val="Poetry"/>
      </w:pPr>
      <w:r w:rsidRPr="005A3786">
        <w:t xml:space="preserve">And a soul conscious of its own decay, </w:t>
      </w:r>
    </w:p>
    <w:p w14:paraId="78CB6A7D" w14:textId="503263EB" w:rsidR="003A417A" w:rsidRPr="005A3786" w:rsidRDefault="003A417A" w:rsidP="005A3786">
      <w:pPr>
        <w:pStyle w:val="Poetry"/>
      </w:pPr>
      <w:r w:rsidRPr="005A3786">
        <w:t>Have forc’d me to refuse imperial sway.</w:t>
      </w:r>
    </w:p>
    <w:p w14:paraId="2EC13020" w14:textId="17442AFB" w:rsidR="003A417A" w:rsidRPr="005A3786" w:rsidRDefault="003A417A" w:rsidP="005A3786">
      <w:pPr>
        <w:pStyle w:val="Poetry"/>
      </w:pPr>
      <w:r w:rsidRPr="005A3786">
        <w:t>My Pallas were more fit to mount the throne,</w:t>
      </w:r>
    </w:p>
    <w:p w14:paraId="663AFC5E" w14:textId="77777777" w:rsidR="005A3786" w:rsidRDefault="003A417A" w:rsidP="005A3786">
      <w:pPr>
        <w:pStyle w:val="Poetry"/>
      </w:pPr>
      <w:r w:rsidRPr="005A3786">
        <w:t xml:space="preserve">And should, but he’s a Sabine mother’s son, </w:t>
      </w:r>
    </w:p>
    <w:p w14:paraId="44601910" w14:textId="2D31B008" w:rsidR="003A417A" w:rsidRPr="005A3786" w:rsidRDefault="003A417A" w:rsidP="005A3786">
      <w:pPr>
        <w:pStyle w:val="Poetry"/>
      </w:pPr>
      <w:r w:rsidRPr="005A3786">
        <w:t>And half a native; but, in you, combine</w:t>
      </w:r>
    </w:p>
    <w:p w14:paraId="35AE41B2" w14:textId="77777777" w:rsidR="003A417A" w:rsidRPr="005A3786" w:rsidRDefault="003A417A" w:rsidP="005A3786">
      <w:pPr>
        <w:pStyle w:val="Poetry"/>
      </w:pPr>
      <w:r w:rsidRPr="005A3786">
        <w:t>A manly vigor, and a foreign line.</w:t>
      </w:r>
    </w:p>
    <w:p w14:paraId="791B1D0E" w14:textId="77777777" w:rsidR="003A417A" w:rsidRPr="005A3786" w:rsidRDefault="003A417A" w:rsidP="005A3786">
      <w:pPr>
        <w:pStyle w:val="Poetry"/>
      </w:pPr>
      <w:r w:rsidRPr="005A3786">
        <w:t>Where Fate and smiling Fortune shew the way,</w:t>
      </w:r>
    </w:p>
    <w:p w14:paraId="2036A8A9" w14:textId="3266E74C" w:rsidR="003A417A" w:rsidRPr="005A3786" w:rsidRDefault="003A417A" w:rsidP="005A3786">
      <w:pPr>
        <w:pStyle w:val="Poetry"/>
      </w:pPr>
      <w:r w:rsidRPr="005A3786">
        <w:t>Pursue the ready path to sov’reign sway.</w:t>
      </w:r>
    </w:p>
    <w:p w14:paraId="6FF77975" w14:textId="77777777" w:rsidR="005A3786" w:rsidRDefault="003A417A" w:rsidP="005A3786">
      <w:pPr>
        <w:pStyle w:val="Poetry"/>
      </w:pPr>
      <w:r w:rsidRPr="005A3786">
        <w:t xml:space="preserve">The staff of my declining days, my son, </w:t>
      </w:r>
    </w:p>
    <w:p w14:paraId="6BF1178F" w14:textId="30C42620" w:rsidR="003A417A" w:rsidRPr="005A3786" w:rsidRDefault="003A417A" w:rsidP="005A3786">
      <w:pPr>
        <w:pStyle w:val="Poetry"/>
      </w:pPr>
      <w:r w:rsidRPr="005A3786">
        <w:t xml:space="preserve">Shall make your good or ill success his </w:t>
      </w:r>
      <w:proofErr w:type="gramStart"/>
      <w:r w:rsidRPr="005A3786">
        <w:t>own;</w:t>
      </w:r>
      <w:proofErr w:type="gramEnd"/>
    </w:p>
    <w:p w14:paraId="5E2727B5" w14:textId="77777777" w:rsidR="005A3786" w:rsidRDefault="003A417A" w:rsidP="005A3786">
      <w:pPr>
        <w:pStyle w:val="Poetry"/>
      </w:pPr>
      <w:r w:rsidRPr="005A3786">
        <w:t xml:space="preserve">In fighting fields from you shall learn to dare, </w:t>
      </w:r>
    </w:p>
    <w:p w14:paraId="1B21C3AF" w14:textId="03FB638F" w:rsidR="003A417A" w:rsidRPr="005A3786" w:rsidRDefault="003A417A" w:rsidP="005A3786">
      <w:pPr>
        <w:pStyle w:val="Poetry"/>
      </w:pPr>
      <w:r w:rsidRPr="005A3786">
        <w:t xml:space="preserve">And serve the hard apprenticeship of </w:t>
      </w:r>
      <w:proofErr w:type="gramStart"/>
      <w:r w:rsidRPr="005A3786">
        <w:t>war;</w:t>
      </w:r>
      <w:proofErr w:type="gramEnd"/>
    </w:p>
    <w:p w14:paraId="795CD86D" w14:textId="3610EED4" w:rsidR="003A417A" w:rsidRPr="005A3786" w:rsidRDefault="003A417A" w:rsidP="005A3786">
      <w:pPr>
        <w:pStyle w:val="Poetry"/>
      </w:pPr>
      <w:r w:rsidRPr="005A3786">
        <w:t>Your matchless courage and your conduct view,</w:t>
      </w:r>
    </w:p>
    <w:p w14:paraId="1FB25D67" w14:textId="77777777" w:rsidR="005A3786" w:rsidRDefault="003A417A" w:rsidP="005A3786">
      <w:pPr>
        <w:pStyle w:val="Poetry"/>
      </w:pPr>
      <w:r w:rsidRPr="005A3786">
        <w:t xml:space="preserve">And early shall begin t’ admire and copy you. </w:t>
      </w:r>
    </w:p>
    <w:p w14:paraId="1AE48B4A" w14:textId="77777777" w:rsidR="005A3786" w:rsidRDefault="003A417A" w:rsidP="005A3786">
      <w:pPr>
        <w:pStyle w:val="Poetry"/>
      </w:pPr>
      <w:r w:rsidRPr="005A3786">
        <w:t xml:space="preserve">Besides, two hundred horse he shall </w:t>
      </w:r>
      <w:proofErr w:type="gramStart"/>
      <w:r w:rsidRPr="005A3786">
        <w:t>command;</w:t>
      </w:r>
      <w:proofErr w:type="gramEnd"/>
      <w:r w:rsidRPr="005A3786">
        <w:t xml:space="preserve"> </w:t>
      </w:r>
    </w:p>
    <w:p w14:paraId="79E7D537" w14:textId="18B60B84" w:rsidR="003A417A" w:rsidRPr="005A3786" w:rsidRDefault="003A417A" w:rsidP="005A3786">
      <w:pPr>
        <w:pStyle w:val="Poetry"/>
      </w:pPr>
      <w:r w:rsidRPr="005A3786">
        <w:t>Tho’ few, a warlike and well-chosen band.</w:t>
      </w:r>
    </w:p>
    <w:p w14:paraId="4DEB967E" w14:textId="77777777" w:rsidR="003A417A" w:rsidRPr="005A3786" w:rsidRDefault="003A417A" w:rsidP="005A3786">
      <w:pPr>
        <w:pStyle w:val="Poetry"/>
      </w:pPr>
      <w:r w:rsidRPr="005A3786">
        <w:t xml:space="preserve">These in my name are </w:t>
      </w:r>
      <w:proofErr w:type="gramStart"/>
      <w:r w:rsidRPr="005A3786">
        <w:t>listed;</w:t>
      </w:r>
      <w:proofErr w:type="gramEnd"/>
      <w:r w:rsidRPr="005A3786">
        <w:t xml:space="preserve"> and my son</w:t>
      </w:r>
    </w:p>
    <w:p w14:paraId="61F92ED2" w14:textId="5FFF3FBD" w:rsidR="003A417A" w:rsidRDefault="003A417A" w:rsidP="005A3786">
      <w:pPr>
        <w:pStyle w:val="Poetry"/>
      </w:pPr>
      <w:r w:rsidRPr="005A3786">
        <w:t>As many more has added in his own.”</w:t>
      </w:r>
    </w:p>
    <w:p w14:paraId="5E3D2620" w14:textId="77777777" w:rsidR="005A3786" w:rsidRPr="005A3786" w:rsidRDefault="005A3786" w:rsidP="005A3786">
      <w:pPr>
        <w:pStyle w:val="Poetry"/>
      </w:pPr>
    </w:p>
    <w:p w14:paraId="0FC8235B" w14:textId="77777777" w:rsidR="005A3786" w:rsidRDefault="003A417A" w:rsidP="005A3786">
      <w:pPr>
        <w:pStyle w:val="Poetry"/>
      </w:pPr>
      <w:r w:rsidRPr="005A3786">
        <w:lastRenderedPageBreak/>
        <w:t xml:space="preserve">Scarce had he </w:t>
      </w:r>
      <w:proofErr w:type="gramStart"/>
      <w:r w:rsidRPr="005A3786">
        <w:t>said;</w:t>
      </w:r>
      <w:proofErr w:type="gramEnd"/>
      <w:r w:rsidRPr="005A3786">
        <w:t xml:space="preserve"> Achates and his guest, </w:t>
      </w:r>
    </w:p>
    <w:p w14:paraId="232B6782" w14:textId="77777777" w:rsidR="005A3786" w:rsidRDefault="003A417A" w:rsidP="005A3786">
      <w:pPr>
        <w:pStyle w:val="Poetry"/>
      </w:pPr>
      <w:r w:rsidRPr="005A3786">
        <w:t xml:space="preserve">With downcast eyes, their silent grief </w:t>
      </w:r>
      <w:proofErr w:type="gramStart"/>
      <w:r w:rsidRPr="005A3786">
        <w:t>express’d;</w:t>
      </w:r>
      <w:proofErr w:type="gramEnd"/>
      <w:r w:rsidRPr="005A3786">
        <w:t xml:space="preserve"> </w:t>
      </w:r>
    </w:p>
    <w:p w14:paraId="3FA88A98" w14:textId="77777777" w:rsidR="005A3786" w:rsidRDefault="003A417A" w:rsidP="005A3786">
      <w:pPr>
        <w:pStyle w:val="Poetry"/>
      </w:pPr>
      <w:r w:rsidRPr="005A3786">
        <w:t xml:space="preserve">Who, short of succors, and in deep despair, </w:t>
      </w:r>
    </w:p>
    <w:p w14:paraId="2F862055" w14:textId="532EA624" w:rsidR="003A417A" w:rsidRPr="005A3786" w:rsidRDefault="003A417A" w:rsidP="005A3786">
      <w:pPr>
        <w:pStyle w:val="Poetry"/>
      </w:pPr>
      <w:r w:rsidRPr="005A3786">
        <w:t>Shook at the dismal prospect of the war.</w:t>
      </w:r>
    </w:p>
    <w:p w14:paraId="479321E3" w14:textId="423AE477" w:rsidR="003A417A" w:rsidRPr="005A3786" w:rsidRDefault="003A417A" w:rsidP="005A3786">
      <w:pPr>
        <w:pStyle w:val="Poetry"/>
      </w:pPr>
      <w:r w:rsidRPr="005A3786">
        <w:t>But his bright mother, from a breaking cloud,</w:t>
      </w:r>
    </w:p>
    <w:p w14:paraId="17DA5112" w14:textId="77777777" w:rsidR="005A3786" w:rsidRDefault="003A417A" w:rsidP="005A3786">
      <w:pPr>
        <w:pStyle w:val="Poetry"/>
      </w:pPr>
      <w:r w:rsidRPr="005A3786">
        <w:t xml:space="preserve">To cheer her issue, thunder’d thrice </w:t>
      </w:r>
      <w:proofErr w:type="gramStart"/>
      <w:r w:rsidRPr="005A3786">
        <w:t>aloud;</w:t>
      </w:r>
      <w:proofErr w:type="gramEnd"/>
      <w:r w:rsidRPr="005A3786">
        <w:t xml:space="preserve"> </w:t>
      </w:r>
    </w:p>
    <w:p w14:paraId="7287E677" w14:textId="685B7668" w:rsidR="003A417A" w:rsidRPr="005A3786" w:rsidRDefault="003A417A" w:rsidP="005A3786">
      <w:pPr>
        <w:pStyle w:val="Poetry"/>
      </w:pPr>
      <w:r w:rsidRPr="005A3786">
        <w:t>Thrice forky lightning flash’d along the sky,</w:t>
      </w:r>
    </w:p>
    <w:p w14:paraId="10D1E8B0" w14:textId="77777777" w:rsidR="005A3786" w:rsidRDefault="003A417A" w:rsidP="005A3786">
      <w:pPr>
        <w:pStyle w:val="Poetry"/>
      </w:pPr>
      <w:r w:rsidRPr="005A3786">
        <w:t xml:space="preserve">And Tyrrhene trumpets thrice were heard on high. </w:t>
      </w:r>
    </w:p>
    <w:p w14:paraId="62A15DBD" w14:textId="2D64D87C" w:rsidR="003A417A" w:rsidRPr="005A3786" w:rsidRDefault="003A417A" w:rsidP="005A3786">
      <w:pPr>
        <w:pStyle w:val="Poetry"/>
      </w:pPr>
      <w:r w:rsidRPr="005A3786">
        <w:t xml:space="preserve">Then, gazing up, repeated peals they </w:t>
      </w:r>
      <w:proofErr w:type="gramStart"/>
      <w:r w:rsidRPr="005A3786">
        <w:t>hear;</w:t>
      </w:r>
      <w:proofErr w:type="gramEnd"/>
    </w:p>
    <w:p w14:paraId="6395F4E6" w14:textId="701DAEE9" w:rsidR="003A417A" w:rsidRPr="005A3786" w:rsidRDefault="003A417A" w:rsidP="005A3786">
      <w:pPr>
        <w:pStyle w:val="Poetry"/>
      </w:pPr>
      <w:r w:rsidRPr="005A3786">
        <w:t>And, in a heav’n serene, refulgent arms appear:</w:t>
      </w:r>
    </w:p>
    <w:p w14:paraId="0AE10236" w14:textId="77777777" w:rsidR="003A417A" w:rsidRPr="005A3786" w:rsidRDefault="003A417A" w:rsidP="005A3786">
      <w:pPr>
        <w:pStyle w:val="Poetry"/>
      </w:pPr>
      <w:r w:rsidRPr="005A3786">
        <w:t>Redd’ning the skies, and glitt’ring all around,</w:t>
      </w:r>
    </w:p>
    <w:p w14:paraId="57606141" w14:textId="77777777" w:rsidR="005A3786" w:rsidRDefault="003A417A" w:rsidP="005A3786">
      <w:pPr>
        <w:pStyle w:val="Poetry"/>
      </w:pPr>
      <w:r w:rsidRPr="005A3786">
        <w:t xml:space="preserve">The temper’d metals </w:t>
      </w:r>
      <w:proofErr w:type="gramStart"/>
      <w:r w:rsidRPr="005A3786">
        <w:t>clash, and</w:t>
      </w:r>
      <w:proofErr w:type="gramEnd"/>
      <w:r w:rsidRPr="005A3786">
        <w:t xml:space="preserve"> yield a silver sound. </w:t>
      </w:r>
    </w:p>
    <w:p w14:paraId="71956ED0" w14:textId="77777777" w:rsidR="005A3786" w:rsidRDefault="003A417A" w:rsidP="005A3786">
      <w:pPr>
        <w:pStyle w:val="Poetry"/>
      </w:pPr>
      <w:r w:rsidRPr="005A3786">
        <w:t xml:space="preserve">The rest stood trembling, struck with awe </w:t>
      </w:r>
      <w:proofErr w:type="gramStart"/>
      <w:r w:rsidRPr="005A3786">
        <w:t>divine;</w:t>
      </w:r>
      <w:proofErr w:type="gramEnd"/>
      <w:r w:rsidRPr="005A3786">
        <w:t xml:space="preserve"> </w:t>
      </w:r>
    </w:p>
    <w:p w14:paraId="751E7F3F" w14:textId="277FEC35" w:rsidR="003A417A" w:rsidRPr="005A3786" w:rsidRDefault="003A417A" w:rsidP="005A3786">
      <w:pPr>
        <w:pStyle w:val="Poetry"/>
      </w:pPr>
      <w:r w:rsidRPr="005A3786">
        <w:t>Aeneas only, conscious to the sign,</w:t>
      </w:r>
    </w:p>
    <w:p w14:paraId="2E04857B" w14:textId="237B98F2" w:rsidR="003A417A" w:rsidRPr="005A3786" w:rsidRDefault="003A417A" w:rsidP="005A3786">
      <w:pPr>
        <w:pStyle w:val="Poetry"/>
      </w:pPr>
      <w:r w:rsidRPr="005A3786">
        <w:t>Presag’d th’ event, and joyful view’d, above,</w:t>
      </w:r>
    </w:p>
    <w:p w14:paraId="44DA551A" w14:textId="77777777" w:rsidR="005A3786" w:rsidRDefault="003A417A" w:rsidP="005A3786">
      <w:pPr>
        <w:pStyle w:val="Poetry"/>
      </w:pPr>
      <w:r w:rsidRPr="005A3786">
        <w:t>Th’ accomplish’d promise of the Queen of Love.</w:t>
      </w:r>
    </w:p>
    <w:p w14:paraId="5430A149" w14:textId="77777777" w:rsidR="005A3786" w:rsidRDefault="003A417A" w:rsidP="005A3786">
      <w:pPr>
        <w:pStyle w:val="Poetry"/>
      </w:pPr>
      <w:r w:rsidRPr="005A3786">
        <w:t xml:space="preserve">Then, to th’ Arcadian king: “This prodigy </w:t>
      </w:r>
    </w:p>
    <w:p w14:paraId="7E81813E" w14:textId="18501B36" w:rsidR="003A417A" w:rsidRPr="005A3786" w:rsidRDefault="003A417A" w:rsidP="005A3786">
      <w:pPr>
        <w:pStyle w:val="Poetry"/>
      </w:pPr>
      <w:r w:rsidRPr="005A3786">
        <w:t>(Dismiss your fear) belongs alone to me.</w:t>
      </w:r>
    </w:p>
    <w:p w14:paraId="49482541" w14:textId="77777777" w:rsidR="003A417A" w:rsidRPr="005A3786" w:rsidRDefault="003A417A" w:rsidP="005A3786">
      <w:pPr>
        <w:pStyle w:val="Poetry"/>
      </w:pPr>
      <w:r w:rsidRPr="005A3786">
        <w:t>Heav’n calls me to the war: th’ expected sign</w:t>
      </w:r>
    </w:p>
    <w:p w14:paraId="6FCA00A8" w14:textId="7A2D543D" w:rsidR="003A417A" w:rsidRPr="005A3786" w:rsidRDefault="003A417A" w:rsidP="005A3786">
      <w:pPr>
        <w:pStyle w:val="Poetry"/>
      </w:pPr>
      <w:r w:rsidRPr="005A3786">
        <w:t>Is giv’n of promis’d aid, and arms divine.</w:t>
      </w:r>
    </w:p>
    <w:p w14:paraId="4B60D1CF" w14:textId="77777777" w:rsidR="005A3786" w:rsidRDefault="003A417A" w:rsidP="005A3786">
      <w:pPr>
        <w:pStyle w:val="Poetry"/>
      </w:pPr>
      <w:r w:rsidRPr="005A3786">
        <w:t xml:space="preserve">My goddess mother, whose indulgent care </w:t>
      </w:r>
    </w:p>
    <w:p w14:paraId="33882943" w14:textId="3805A391" w:rsidR="003A417A" w:rsidRPr="005A3786" w:rsidRDefault="003A417A" w:rsidP="005A3786">
      <w:pPr>
        <w:pStyle w:val="Poetry"/>
      </w:pPr>
      <w:r w:rsidRPr="005A3786">
        <w:t>Foresaw the dangers of the growing war,</w:t>
      </w:r>
    </w:p>
    <w:p w14:paraId="15AB8A55" w14:textId="77777777" w:rsidR="005A3786" w:rsidRDefault="003A417A" w:rsidP="005A3786">
      <w:pPr>
        <w:pStyle w:val="Poetry"/>
      </w:pPr>
      <w:r w:rsidRPr="005A3786">
        <w:t xml:space="preserve">This omen gave, when bright Vulcanian arms, </w:t>
      </w:r>
    </w:p>
    <w:p w14:paraId="09A3CF7A" w14:textId="5C5DCDC3" w:rsidR="003A417A" w:rsidRPr="005A3786" w:rsidRDefault="003A417A" w:rsidP="005A3786">
      <w:pPr>
        <w:pStyle w:val="Poetry"/>
      </w:pPr>
      <w:r w:rsidRPr="005A3786">
        <w:t>Fated from force of steel by Stygian charms,</w:t>
      </w:r>
    </w:p>
    <w:p w14:paraId="6C5B3084" w14:textId="5D19C2AA" w:rsidR="003A417A" w:rsidRPr="005A3786" w:rsidRDefault="003A417A" w:rsidP="005A3786">
      <w:pPr>
        <w:pStyle w:val="Poetry"/>
      </w:pPr>
      <w:r w:rsidRPr="005A3786">
        <w:t>Suspended, shone on high: she then foreshow’d</w:t>
      </w:r>
    </w:p>
    <w:p w14:paraId="05A6E34F" w14:textId="77777777" w:rsidR="005A3786" w:rsidRDefault="003A417A" w:rsidP="005A3786">
      <w:pPr>
        <w:pStyle w:val="Poetry"/>
      </w:pPr>
      <w:r w:rsidRPr="005A3786">
        <w:t xml:space="preserve">Approaching fights, and fields to float in blood. </w:t>
      </w:r>
    </w:p>
    <w:p w14:paraId="2CD36620" w14:textId="404DD9BC" w:rsidR="003A417A" w:rsidRPr="005A3786" w:rsidRDefault="003A417A" w:rsidP="005A3786">
      <w:pPr>
        <w:pStyle w:val="Poetry"/>
      </w:pPr>
      <w:r w:rsidRPr="005A3786">
        <w:t xml:space="preserve">Turnus shall dearly pay for faith </w:t>
      </w:r>
      <w:proofErr w:type="gramStart"/>
      <w:r w:rsidRPr="005A3786">
        <w:t>forsworn;</w:t>
      </w:r>
      <w:proofErr w:type="gramEnd"/>
    </w:p>
    <w:p w14:paraId="17B78870" w14:textId="77777777" w:rsidR="005A3786" w:rsidRDefault="003A417A" w:rsidP="005A3786">
      <w:pPr>
        <w:pStyle w:val="Poetry"/>
      </w:pPr>
      <w:r w:rsidRPr="005A3786">
        <w:t xml:space="preserve">And corps, and swords, and shields, on Tiber borne, </w:t>
      </w:r>
    </w:p>
    <w:p w14:paraId="4501A710" w14:textId="6E6AF14A" w:rsidR="003A417A" w:rsidRPr="005A3786" w:rsidRDefault="003A417A" w:rsidP="005A3786">
      <w:pPr>
        <w:pStyle w:val="Poetry"/>
      </w:pPr>
      <w:r w:rsidRPr="005A3786">
        <w:t xml:space="preserve">Shall choke his flood: now sound the loud </w:t>
      </w:r>
      <w:proofErr w:type="gramStart"/>
      <w:r w:rsidRPr="005A3786">
        <w:t>alarms;</w:t>
      </w:r>
      <w:proofErr w:type="gramEnd"/>
    </w:p>
    <w:p w14:paraId="6B72F34E" w14:textId="164485A9" w:rsidR="003A417A" w:rsidRDefault="003A417A" w:rsidP="005A3786">
      <w:pPr>
        <w:pStyle w:val="Poetry"/>
      </w:pPr>
      <w:proofErr w:type="gramStart"/>
      <w:r w:rsidRPr="005A3786">
        <w:t>And,</w:t>
      </w:r>
      <w:proofErr w:type="gramEnd"/>
      <w:r w:rsidRPr="005A3786">
        <w:t xml:space="preserve"> Latian troops, prepare your perjur’d arms.”</w:t>
      </w:r>
    </w:p>
    <w:p w14:paraId="5DC86B93" w14:textId="77777777" w:rsidR="005A3786" w:rsidRPr="005A3786" w:rsidRDefault="005A3786" w:rsidP="005A3786">
      <w:pPr>
        <w:pStyle w:val="Poetry"/>
      </w:pPr>
    </w:p>
    <w:p w14:paraId="15B8F736" w14:textId="77777777" w:rsidR="005A3786" w:rsidRDefault="003A417A" w:rsidP="005A3786">
      <w:pPr>
        <w:pStyle w:val="Poetry"/>
      </w:pPr>
      <w:r w:rsidRPr="005A3786">
        <w:t xml:space="preserve">He said, and, rising from his homely throne, </w:t>
      </w:r>
    </w:p>
    <w:p w14:paraId="33ECDB71" w14:textId="6CD3D5AB" w:rsidR="003A417A" w:rsidRPr="005A3786" w:rsidRDefault="003A417A" w:rsidP="005A3786">
      <w:pPr>
        <w:pStyle w:val="Poetry"/>
      </w:pPr>
      <w:r w:rsidRPr="005A3786">
        <w:t>The solemn rites of Hercules begun,</w:t>
      </w:r>
    </w:p>
    <w:p w14:paraId="6EDC06CD" w14:textId="77777777" w:rsidR="005A3786" w:rsidRDefault="003A417A" w:rsidP="005A3786">
      <w:pPr>
        <w:pStyle w:val="Poetry"/>
      </w:pPr>
      <w:r w:rsidRPr="005A3786">
        <w:t xml:space="preserve">And on his altars wak’d the sleeping </w:t>
      </w:r>
      <w:proofErr w:type="gramStart"/>
      <w:r w:rsidRPr="005A3786">
        <w:t>fires;</w:t>
      </w:r>
      <w:proofErr w:type="gramEnd"/>
      <w:r w:rsidRPr="005A3786">
        <w:t xml:space="preserve"> </w:t>
      </w:r>
    </w:p>
    <w:p w14:paraId="20AB4B4E" w14:textId="73F09048" w:rsidR="003A417A" w:rsidRPr="005A3786" w:rsidRDefault="003A417A" w:rsidP="005A3786">
      <w:pPr>
        <w:pStyle w:val="Poetry"/>
      </w:pPr>
      <w:r w:rsidRPr="005A3786">
        <w:t xml:space="preserve">Then cheerful to his household gods </w:t>
      </w:r>
      <w:proofErr w:type="gramStart"/>
      <w:r w:rsidRPr="005A3786">
        <w:t>retires;</w:t>
      </w:r>
      <w:proofErr w:type="gramEnd"/>
    </w:p>
    <w:p w14:paraId="6674AD3A" w14:textId="58D0FBAE" w:rsidR="003A417A" w:rsidRPr="005A3786" w:rsidRDefault="003A417A" w:rsidP="005A3786">
      <w:pPr>
        <w:pStyle w:val="Poetry"/>
      </w:pPr>
      <w:r w:rsidRPr="005A3786">
        <w:lastRenderedPageBreak/>
        <w:t>There offers chosen sheep. Th’ Arcadian king</w:t>
      </w:r>
    </w:p>
    <w:p w14:paraId="0BB07A49" w14:textId="77777777" w:rsidR="005A3786" w:rsidRDefault="003A417A" w:rsidP="005A3786">
      <w:pPr>
        <w:pStyle w:val="Poetry"/>
      </w:pPr>
      <w:r w:rsidRPr="005A3786">
        <w:t xml:space="preserve">And Trojan youth the same oblations bring. </w:t>
      </w:r>
    </w:p>
    <w:p w14:paraId="706C8286" w14:textId="77777777" w:rsidR="005A3786" w:rsidRDefault="003A417A" w:rsidP="005A3786">
      <w:pPr>
        <w:pStyle w:val="Poetry"/>
      </w:pPr>
      <w:r w:rsidRPr="005A3786">
        <w:t xml:space="preserve">Next, of his men and ships he makes </w:t>
      </w:r>
      <w:proofErr w:type="gramStart"/>
      <w:r w:rsidRPr="005A3786">
        <w:t>review;</w:t>
      </w:r>
      <w:proofErr w:type="gramEnd"/>
      <w:r w:rsidRPr="005A3786">
        <w:t xml:space="preserve"> </w:t>
      </w:r>
    </w:p>
    <w:p w14:paraId="25266543" w14:textId="0C4FE763" w:rsidR="003A417A" w:rsidRPr="005A3786" w:rsidRDefault="003A417A" w:rsidP="005A3786">
      <w:pPr>
        <w:pStyle w:val="Poetry"/>
      </w:pPr>
      <w:r w:rsidRPr="005A3786">
        <w:t>Draws out the best and ablest of the crew.</w:t>
      </w:r>
    </w:p>
    <w:p w14:paraId="4D0770FD" w14:textId="77777777" w:rsidR="003A417A" w:rsidRPr="005A3786" w:rsidRDefault="003A417A" w:rsidP="005A3786">
      <w:pPr>
        <w:pStyle w:val="Poetry"/>
      </w:pPr>
      <w:r w:rsidRPr="005A3786">
        <w:t>Down with the falling stream the refuse run,</w:t>
      </w:r>
    </w:p>
    <w:p w14:paraId="318675D9" w14:textId="1EC68083" w:rsidR="003A417A" w:rsidRPr="005A3786" w:rsidRDefault="003A417A" w:rsidP="005A3786">
      <w:pPr>
        <w:pStyle w:val="Poetry"/>
      </w:pPr>
      <w:r w:rsidRPr="005A3786">
        <w:t>To raise with joyful news his drooping son.</w:t>
      </w:r>
    </w:p>
    <w:p w14:paraId="7ADA86EB" w14:textId="77777777" w:rsidR="005A3786" w:rsidRDefault="003A417A" w:rsidP="005A3786">
      <w:pPr>
        <w:pStyle w:val="Poetry"/>
      </w:pPr>
      <w:r w:rsidRPr="005A3786">
        <w:t xml:space="preserve">Steeds are prepar’d to mount the Trojan band, </w:t>
      </w:r>
    </w:p>
    <w:p w14:paraId="68FBA297" w14:textId="77777777" w:rsidR="005A3786" w:rsidRDefault="003A417A" w:rsidP="005A3786">
      <w:pPr>
        <w:pStyle w:val="Poetry"/>
      </w:pPr>
      <w:r w:rsidRPr="005A3786">
        <w:t xml:space="preserve">Who wait their leader to the Tyrrhene </w:t>
      </w:r>
      <w:proofErr w:type="gramStart"/>
      <w:r w:rsidRPr="005A3786">
        <w:t>land.</w:t>
      </w:r>
      <w:proofErr w:type="gramEnd"/>
      <w:r w:rsidRPr="005A3786">
        <w:t xml:space="preserve"> </w:t>
      </w:r>
    </w:p>
    <w:p w14:paraId="0E63DACE" w14:textId="2C76E9FF" w:rsidR="003A417A" w:rsidRPr="005A3786" w:rsidRDefault="003A417A" w:rsidP="005A3786">
      <w:pPr>
        <w:pStyle w:val="Poetry"/>
      </w:pPr>
      <w:r w:rsidRPr="005A3786">
        <w:t>A sprightly courser, fairer than the rest,</w:t>
      </w:r>
    </w:p>
    <w:p w14:paraId="27CDC390" w14:textId="77777777" w:rsidR="003A417A" w:rsidRPr="005A3786" w:rsidRDefault="003A417A" w:rsidP="005A3786">
      <w:pPr>
        <w:pStyle w:val="Poetry"/>
      </w:pPr>
      <w:r w:rsidRPr="005A3786">
        <w:t>The king himself presents his royal guest:</w:t>
      </w:r>
    </w:p>
    <w:p w14:paraId="1BD44408" w14:textId="75EAB286" w:rsidR="003A417A" w:rsidRPr="005A3786" w:rsidRDefault="003A417A" w:rsidP="005A3786">
      <w:pPr>
        <w:pStyle w:val="Poetry"/>
      </w:pPr>
      <w:r w:rsidRPr="005A3786">
        <w:t>A lion’s hide his back and limbs infold,</w:t>
      </w:r>
    </w:p>
    <w:p w14:paraId="072E3D9D" w14:textId="77777777" w:rsidR="005A3786" w:rsidRDefault="003A417A" w:rsidP="005A3786">
      <w:pPr>
        <w:pStyle w:val="Poetry"/>
      </w:pPr>
      <w:r w:rsidRPr="005A3786">
        <w:t xml:space="preserve">Precious with studded work, and paws of gold. </w:t>
      </w:r>
    </w:p>
    <w:p w14:paraId="39429CC8" w14:textId="47CFBA63" w:rsidR="003A417A" w:rsidRPr="005A3786" w:rsidRDefault="003A417A" w:rsidP="005A3786">
      <w:pPr>
        <w:pStyle w:val="Poetry"/>
      </w:pPr>
      <w:r w:rsidRPr="005A3786">
        <w:t>Fame thro’ the little city spreads aloud</w:t>
      </w:r>
    </w:p>
    <w:p w14:paraId="4B856F22" w14:textId="77777777" w:rsidR="003A417A" w:rsidRPr="005A3786" w:rsidRDefault="003A417A" w:rsidP="005A3786">
      <w:pPr>
        <w:pStyle w:val="Poetry"/>
      </w:pPr>
      <w:r w:rsidRPr="005A3786">
        <w:t>Th’ intended march, amid the fearful crowd:</w:t>
      </w:r>
    </w:p>
    <w:p w14:paraId="59055A52" w14:textId="77777777" w:rsidR="003A417A" w:rsidRPr="005A3786" w:rsidRDefault="003A417A" w:rsidP="005A3786">
      <w:pPr>
        <w:pStyle w:val="Poetry"/>
      </w:pPr>
      <w:r w:rsidRPr="005A3786">
        <w:t>The matrons beat their breasts, dissolve in tears,</w:t>
      </w:r>
    </w:p>
    <w:p w14:paraId="3D66D601" w14:textId="2D2785F5" w:rsidR="003A417A" w:rsidRPr="005A3786" w:rsidRDefault="003A417A" w:rsidP="005A3786">
      <w:pPr>
        <w:pStyle w:val="Poetry"/>
      </w:pPr>
      <w:r w:rsidRPr="005A3786">
        <w:t>And double their devotion in their fears.</w:t>
      </w:r>
    </w:p>
    <w:p w14:paraId="309C519D" w14:textId="77777777" w:rsidR="005A3786" w:rsidRDefault="003A417A" w:rsidP="005A3786">
      <w:pPr>
        <w:pStyle w:val="Poetry"/>
      </w:pPr>
      <w:r w:rsidRPr="005A3786">
        <w:t xml:space="preserve">The war at hand appears with more affright, </w:t>
      </w:r>
    </w:p>
    <w:p w14:paraId="2D2CB284" w14:textId="604ACCB6" w:rsidR="003A417A" w:rsidRPr="005A3786" w:rsidRDefault="003A417A" w:rsidP="005A3786">
      <w:pPr>
        <w:pStyle w:val="Poetry"/>
      </w:pPr>
      <w:r w:rsidRPr="005A3786">
        <w:t>And rises ev’ry moment to the sight.</w:t>
      </w:r>
    </w:p>
    <w:p w14:paraId="26C936BD" w14:textId="77F3B24C" w:rsidR="003A417A" w:rsidRDefault="003A417A" w:rsidP="005A3786">
      <w:pPr>
        <w:pStyle w:val="Poetry"/>
      </w:pPr>
      <w:r w:rsidRPr="005A3786">
        <w:t>Then old Evander, with a close embrace,</w:t>
      </w:r>
    </w:p>
    <w:p w14:paraId="5B0C0BA3" w14:textId="77777777" w:rsidR="005A3786" w:rsidRPr="005A3786" w:rsidRDefault="005A3786" w:rsidP="005A3786">
      <w:pPr>
        <w:pStyle w:val="Poetry"/>
      </w:pPr>
    </w:p>
    <w:p w14:paraId="1045C0C3" w14:textId="77777777" w:rsidR="003A417A" w:rsidRPr="005A3786" w:rsidRDefault="003A417A" w:rsidP="005A3786">
      <w:pPr>
        <w:pStyle w:val="Poetry"/>
      </w:pPr>
      <w:r w:rsidRPr="005A3786">
        <w:t>Strain’d his departing friend; and tears o’erflow his face.</w:t>
      </w:r>
    </w:p>
    <w:p w14:paraId="5F00B2FC" w14:textId="6B426CCC" w:rsidR="003A417A" w:rsidRPr="005A3786" w:rsidRDefault="003A417A" w:rsidP="005A3786">
      <w:pPr>
        <w:pStyle w:val="Poetry"/>
      </w:pPr>
      <w:r w:rsidRPr="005A3786">
        <w:t>“Would Heav’n,” said he, “my strength and youth recall,</w:t>
      </w:r>
    </w:p>
    <w:p w14:paraId="44D517BF" w14:textId="77777777" w:rsidR="005A3786" w:rsidRDefault="003A417A" w:rsidP="005A3786">
      <w:pPr>
        <w:pStyle w:val="Poetry"/>
      </w:pPr>
      <w:r w:rsidRPr="005A3786">
        <w:t xml:space="preserve">Such as I was beneath Praeneste’s </w:t>
      </w:r>
      <w:proofErr w:type="gramStart"/>
      <w:r w:rsidRPr="005A3786">
        <w:t>wall;</w:t>
      </w:r>
      <w:proofErr w:type="gramEnd"/>
      <w:r w:rsidRPr="005A3786">
        <w:t xml:space="preserve"> </w:t>
      </w:r>
    </w:p>
    <w:p w14:paraId="38DF4597" w14:textId="6E54C34B" w:rsidR="003A417A" w:rsidRPr="005A3786" w:rsidRDefault="003A417A" w:rsidP="005A3786">
      <w:pPr>
        <w:pStyle w:val="Poetry"/>
      </w:pPr>
      <w:r w:rsidRPr="005A3786">
        <w:t>Then when I made the foremost foes retire,</w:t>
      </w:r>
    </w:p>
    <w:p w14:paraId="2624953B" w14:textId="77777777" w:rsidR="005A3786" w:rsidRDefault="003A417A" w:rsidP="005A3786">
      <w:pPr>
        <w:pStyle w:val="Poetry"/>
      </w:pPr>
      <w:r w:rsidRPr="005A3786">
        <w:t xml:space="preserve">And set whole heaps of conquer’d shields on </w:t>
      </w:r>
      <w:proofErr w:type="gramStart"/>
      <w:r w:rsidRPr="005A3786">
        <w:t>fire;</w:t>
      </w:r>
      <w:proofErr w:type="gramEnd"/>
      <w:r w:rsidRPr="005A3786">
        <w:t xml:space="preserve"> </w:t>
      </w:r>
    </w:p>
    <w:p w14:paraId="687D75BD" w14:textId="3DFCCBD6" w:rsidR="003A417A" w:rsidRPr="005A3786" w:rsidRDefault="003A417A" w:rsidP="005A3786">
      <w:pPr>
        <w:pStyle w:val="Poetry"/>
      </w:pPr>
      <w:r w:rsidRPr="005A3786">
        <w:t>When Herilus in single fight I slew,</w:t>
      </w:r>
    </w:p>
    <w:p w14:paraId="301AC33B" w14:textId="4700D09C" w:rsidR="003A417A" w:rsidRPr="005A3786" w:rsidRDefault="003A417A" w:rsidP="005A3786">
      <w:pPr>
        <w:pStyle w:val="Poetry"/>
      </w:pPr>
      <w:r w:rsidRPr="005A3786">
        <w:t xml:space="preserve">Whom with three lives Feronia did </w:t>
      </w:r>
      <w:proofErr w:type="gramStart"/>
      <w:r w:rsidRPr="005A3786">
        <w:t>endue;</w:t>
      </w:r>
      <w:proofErr w:type="gramEnd"/>
    </w:p>
    <w:p w14:paraId="62A2A38B" w14:textId="77777777" w:rsidR="005A3786" w:rsidRDefault="003A417A" w:rsidP="005A3786">
      <w:pPr>
        <w:pStyle w:val="Poetry"/>
      </w:pPr>
      <w:r w:rsidRPr="005A3786">
        <w:t xml:space="preserve">And thrice I sent him to the Stygian shore, </w:t>
      </w:r>
    </w:p>
    <w:p w14:paraId="18C273F1" w14:textId="77777777" w:rsidR="005A3786" w:rsidRDefault="003A417A" w:rsidP="005A3786">
      <w:pPr>
        <w:pStyle w:val="Poetry"/>
      </w:pPr>
      <w:r w:rsidRPr="005A3786">
        <w:t xml:space="preserve">Till the last ebbing soul </w:t>
      </w:r>
      <w:proofErr w:type="gramStart"/>
      <w:r w:rsidRPr="005A3786">
        <w:t>return’d</w:t>
      </w:r>
      <w:proofErr w:type="gramEnd"/>
      <w:r w:rsidRPr="005A3786">
        <w:t xml:space="preserve"> no more— </w:t>
      </w:r>
    </w:p>
    <w:p w14:paraId="0DC073AC" w14:textId="1468EFC1" w:rsidR="003A417A" w:rsidRPr="005A3786" w:rsidRDefault="003A417A" w:rsidP="005A3786">
      <w:pPr>
        <w:pStyle w:val="Poetry"/>
      </w:pPr>
      <w:r w:rsidRPr="005A3786">
        <w:t>Such if I stood renew’d, not these alarms,</w:t>
      </w:r>
    </w:p>
    <w:p w14:paraId="2B223AAB" w14:textId="77777777" w:rsidR="003A417A" w:rsidRPr="005A3786" w:rsidRDefault="003A417A" w:rsidP="005A3786">
      <w:pPr>
        <w:pStyle w:val="Poetry"/>
      </w:pPr>
      <w:r w:rsidRPr="005A3786">
        <w:t xml:space="preserve">Nor death, should rend me from my Pallas’ </w:t>
      </w:r>
      <w:proofErr w:type="gramStart"/>
      <w:r w:rsidRPr="005A3786">
        <w:t>arms;</w:t>
      </w:r>
      <w:proofErr w:type="gramEnd"/>
    </w:p>
    <w:p w14:paraId="5B3179E7" w14:textId="54A00D27" w:rsidR="003A417A" w:rsidRPr="005A3786" w:rsidRDefault="003A417A" w:rsidP="005A3786">
      <w:pPr>
        <w:pStyle w:val="Poetry"/>
      </w:pPr>
      <w:r w:rsidRPr="005A3786">
        <w:t>Nor proud Mezentius, thus unpunish’d, boast</w:t>
      </w:r>
    </w:p>
    <w:p w14:paraId="08080090" w14:textId="77777777" w:rsidR="005A3786" w:rsidRDefault="003A417A" w:rsidP="005A3786">
      <w:pPr>
        <w:pStyle w:val="Poetry"/>
      </w:pPr>
      <w:r w:rsidRPr="005A3786">
        <w:t xml:space="preserve">His rapes and murthers on the Tuscan coast. </w:t>
      </w:r>
    </w:p>
    <w:p w14:paraId="43A1BFDB" w14:textId="77777777" w:rsidR="005A3786" w:rsidRDefault="003A417A" w:rsidP="005A3786">
      <w:pPr>
        <w:pStyle w:val="Poetry"/>
      </w:pPr>
      <w:r w:rsidRPr="005A3786">
        <w:t xml:space="preserve">Ye gods, and mighty Jove, in pity bring </w:t>
      </w:r>
    </w:p>
    <w:p w14:paraId="141E6D36" w14:textId="360A4910" w:rsidR="003A417A" w:rsidRPr="005A3786" w:rsidRDefault="003A417A" w:rsidP="005A3786">
      <w:pPr>
        <w:pStyle w:val="Poetry"/>
      </w:pPr>
      <w:r w:rsidRPr="005A3786">
        <w:t>Relief, and hear a father and a king!</w:t>
      </w:r>
    </w:p>
    <w:p w14:paraId="6E505F5F" w14:textId="77777777" w:rsidR="003A417A" w:rsidRPr="005A3786" w:rsidRDefault="003A417A" w:rsidP="005A3786">
      <w:pPr>
        <w:pStyle w:val="Poetry"/>
      </w:pPr>
      <w:r w:rsidRPr="005A3786">
        <w:lastRenderedPageBreak/>
        <w:t>If fate and you reserve these eyes, to see</w:t>
      </w:r>
    </w:p>
    <w:p w14:paraId="1C67A68A" w14:textId="3D7AED99" w:rsidR="003A417A" w:rsidRPr="005A3786" w:rsidRDefault="003A417A" w:rsidP="005A3786">
      <w:pPr>
        <w:pStyle w:val="Poetry"/>
      </w:pPr>
      <w:r w:rsidRPr="005A3786">
        <w:t xml:space="preserve">My son </w:t>
      </w:r>
      <w:proofErr w:type="gramStart"/>
      <w:r w:rsidRPr="005A3786">
        <w:t>return</w:t>
      </w:r>
      <w:proofErr w:type="gramEnd"/>
      <w:r w:rsidRPr="005A3786">
        <w:t xml:space="preserve"> with peace and victory;</w:t>
      </w:r>
    </w:p>
    <w:p w14:paraId="20799D07" w14:textId="77777777" w:rsidR="005A3786" w:rsidRDefault="003A417A" w:rsidP="005A3786">
      <w:pPr>
        <w:pStyle w:val="Poetry"/>
      </w:pPr>
      <w:r w:rsidRPr="005A3786">
        <w:t xml:space="preserve">If the lov’d boy shall bless his father’s </w:t>
      </w:r>
      <w:proofErr w:type="gramStart"/>
      <w:r w:rsidRPr="005A3786">
        <w:t>sight;</w:t>
      </w:r>
      <w:proofErr w:type="gramEnd"/>
      <w:r w:rsidRPr="005A3786">
        <w:t xml:space="preserve"> </w:t>
      </w:r>
    </w:p>
    <w:p w14:paraId="695863CA" w14:textId="77777777" w:rsidR="005A3786" w:rsidRDefault="003A417A" w:rsidP="005A3786">
      <w:pPr>
        <w:pStyle w:val="Poetry"/>
      </w:pPr>
      <w:r w:rsidRPr="005A3786">
        <w:t xml:space="preserve">If we shall meet again with more </w:t>
      </w:r>
      <w:proofErr w:type="gramStart"/>
      <w:r w:rsidRPr="005A3786">
        <w:t>delight;</w:t>
      </w:r>
      <w:proofErr w:type="gramEnd"/>
      <w:r w:rsidRPr="005A3786">
        <w:t xml:space="preserve"> </w:t>
      </w:r>
    </w:p>
    <w:p w14:paraId="39E99FED" w14:textId="77777777" w:rsidR="005A3786" w:rsidRDefault="003A417A" w:rsidP="005A3786">
      <w:pPr>
        <w:pStyle w:val="Poetry"/>
      </w:pPr>
      <w:r w:rsidRPr="005A3786">
        <w:t xml:space="preserve">Then draw my life in length; let me sustain, </w:t>
      </w:r>
    </w:p>
    <w:p w14:paraId="4F6CCCAE" w14:textId="7EF93816" w:rsidR="003A417A" w:rsidRPr="005A3786" w:rsidRDefault="003A417A" w:rsidP="005A3786">
      <w:pPr>
        <w:pStyle w:val="Poetry"/>
      </w:pPr>
      <w:r w:rsidRPr="005A3786">
        <w:t>In hopes of his embrace, the worst of pain.</w:t>
      </w:r>
    </w:p>
    <w:p w14:paraId="1BF5132B" w14:textId="49B6785D" w:rsidR="003A417A" w:rsidRPr="005A3786" w:rsidRDefault="003A417A" w:rsidP="005A3786">
      <w:pPr>
        <w:pStyle w:val="Poetry"/>
      </w:pPr>
      <w:r w:rsidRPr="005A3786">
        <w:t>But if your hard decrees—which, O! I dread—</w:t>
      </w:r>
    </w:p>
    <w:p w14:paraId="0E721334" w14:textId="77777777" w:rsidR="005A3786" w:rsidRDefault="003A417A" w:rsidP="005A3786">
      <w:pPr>
        <w:pStyle w:val="Poetry"/>
      </w:pPr>
      <w:r w:rsidRPr="005A3786">
        <w:t xml:space="preserve">Have doom’d to death his undeserving </w:t>
      </w:r>
      <w:proofErr w:type="gramStart"/>
      <w:r w:rsidRPr="005A3786">
        <w:t>head;</w:t>
      </w:r>
      <w:proofErr w:type="gramEnd"/>
      <w:r w:rsidRPr="005A3786">
        <w:t xml:space="preserve"> </w:t>
      </w:r>
    </w:p>
    <w:p w14:paraId="23ED17F0" w14:textId="78346E22" w:rsidR="003A417A" w:rsidRPr="005A3786" w:rsidRDefault="003A417A" w:rsidP="005A3786">
      <w:pPr>
        <w:pStyle w:val="Poetry"/>
      </w:pPr>
      <w:r w:rsidRPr="005A3786">
        <w:t>This, O this very moment, let me die!</w:t>
      </w:r>
    </w:p>
    <w:p w14:paraId="39235575" w14:textId="77777777" w:rsidR="005A3786" w:rsidRDefault="003A417A" w:rsidP="005A3786">
      <w:pPr>
        <w:pStyle w:val="Poetry"/>
      </w:pPr>
      <w:r w:rsidRPr="005A3786">
        <w:t xml:space="preserve">While hopes and fears in equal balance </w:t>
      </w:r>
      <w:proofErr w:type="gramStart"/>
      <w:r w:rsidRPr="005A3786">
        <w:t>lie;</w:t>
      </w:r>
      <w:proofErr w:type="gramEnd"/>
      <w:r w:rsidRPr="005A3786">
        <w:t xml:space="preserve"> </w:t>
      </w:r>
    </w:p>
    <w:p w14:paraId="59BC1852" w14:textId="49576750" w:rsidR="003A417A" w:rsidRPr="005A3786" w:rsidRDefault="003A417A" w:rsidP="005A3786">
      <w:pPr>
        <w:pStyle w:val="Poetry"/>
      </w:pPr>
      <w:r w:rsidRPr="005A3786">
        <w:t>While, yet possess’d of all his youthful charms,</w:t>
      </w:r>
    </w:p>
    <w:p w14:paraId="1FFDDC3B" w14:textId="69A9D271" w:rsidR="003A417A" w:rsidRPr="005A3786" w:rsidRDefault="003A417A" w:rsidP="005A3786">
      <w:pPr>
        <w:pStyle w:val="Poetry"/>
      </w:pPr>
      <w:r w:rsidRPr="005A3786">
        <w:t xml:space="preserve">I strain him close within these aged </w:t>
      </w:r>
      <w:proofErr w:type="gramStart"/>
      <w:r w:rsidRPr="005A3786">
        <w:t>arms;</w:t>
      </w:r>
      <w:proofErr w:type="gramEnd"/>
    </w:p>
    <w:p w14:paraId="665F6765" w14:textId="77777777" w:rsidR="005A3786" w:rsidRDefault="003A417A" w:rsidP="005A3786">
      <w:pPr>
        <w:pStyle w:val="Poetry"/>
      </w:pPr>
      <w:r w:rsidRPr="005A3786">
        <w:t xml:space="preserve">Before that fatal news my soul shall wound!” </w:t>
      </w:r>
    </w:p>
    <w:p w14:paraId="46DA04BB" w14:textId="77777777" w:rsidR="005A3786" w:rsidRDefault="003A417A" w:rsidP="005A3786">
      <w:pPr>
        <w:pStyle w:val="Poetry"/>
      </w:pPr>
      <w:r w:rsidRPr="005A3786">
        <w:t xml:space="preserve">He said, and, swooning, sunk upon the ground. </w:t>
      </w:r>
    </w:p>
    <w:p w14:paraId="73991F17" w14:textId="750E7637" w:rsidR="003A417A" w:rsidRPr="005A3786" w:rsidRDefault="003A417A" w:rsidP="005A3786">
      <w:pPr>
        <w:pStyle w:val="Poetry"/>
      </w:pPr>
      <w:r w:rsidRPr="005A3786">
        <w:t>His servants bore him off, and softly laid</w:t>
      </w:r>
    </w:p>
    <w:p w14:paraId="544A9C62" w14:textId="34F45160" w:rsidR="003A417A" w:rsidRDefault="003A417A" w:rsidP="005A3786">
      <w:pPr>
        <w:pStyle w:val="Poetry"/>
      </w:pPr>
      <w:r w:rsidRPr="005A3786">
        <w:t>His languish’d limbs upon his homely bed.</w:t>
      </w:r>
    </w:p>
    <w:p w14:paraId="1BE2A8BE" w14:textId="77777777" w:rsidR="005A3786" w:rsidRPr="005A3786" w:rsidRDefault="005A3786" w:rsidP="005A3786">
      <w:pPr>
        <w:pStyle w:val="Poetry"/>
      </w:pPr>
    </w:p>
    <w:p w14:paraId="4D5E2C26" w14:textId="470611A4" w:rsidR="003A417A" w:rsidRPr="005A3786" w:rsidRDefault="003A417A" w:rsidP="005A3786">
      <w:pPr>
        <w:pStyle w:val="Poetry"/>
      </w:pPr>
      <w:r w:rsidRPr="005A3786">
        <w:t xml:space="preserve">The horsemen </w:t>
      </w:r>
      <w:proofErr w:type="gramStart"/>
      <w:r w:rsidRPr="005A3786">
        <w:t>march;</w:t>
      </w:r>
      <w:proofErr w:type="gramEnd"/>
      <w:r w:rsidRPr="005A3786">
        <w:t xml:space="preserve"> the gates are open’d wide;</w:t>
      </w:r>
    </w:p>
    <w:p w14:paraId="709EAA49" w14:textId="77777777" w:rsidR="005A3786" w:rsidRDefault="003A417A" w:rsidP="005A3786">
      <w:pPr>
        <w:pStyle w:val="Poetry"/>
      </w:pPr>
      <w:r w:rsidRPr="005A3786">
        <w:t xml:space="preserve">Aeneas at their head, Achates by his side. </w:t>
      </w:r>
    </w:p>
    <w:p w14:paraId="64CFC920" w14:textId="77777777" w:rsidR="005A3786" w:rsidRDefault="003A417A" w:rsidP="005A3786">
      <w:pPr>
        <w:pStyle w:val="Poetry"/>
      </w:pPr>
      <w:r w:rsidRPr="005A3786">
        <w:t xml:space="preserve">Next these, the Trojan leaders rode </w:t>
      </w:r>
      <w:proofErr w:type="gramStart"/>
      <w:r w:rsidRPr="005A3786">
        <w:t>along;</w:t>
      </w:r>
      <w:proofErr w:type="gramEnd"/>
      <w:r w:rsidRPr="005A3786">
        <w:t xml:space="preserve"> </w:t>
      </w:r>
    </w:p>
    <w:p w14:paraId="19E4CB7A" w14:textId="77777777" w:rsidR="005A3786" w:rsidRDefault="003A417A" w:rsidP="005A3786">
      <w:pPr>
        <w:pStyle w:val="Poetry"/>
      </w:pPr>
      <w:r w:rsidRPr="005A3786">
        <w:t xml:space="preserve">Last follows in the rear th’ Arcadian throng. </w:t>
      </w:r>
    </w:p>
    <w:p w14:paraId="30D091C3" w14:textId="1263CE0F" w:rsidR="003A417A" w:rsidRPr="005A3786" w:rsidRDefault="003A417A" w:rsidP="005A3786">
      <w:pPr>
        <w:pStyle w:val="Poetry"/>
      </w:pPr>
      <w:r w:rsidRPr="005A3786">
        <w:t xml:space="preserve">Young Pallas shone conspicuous o’er the </w:t>
      </w:r>
      <w:proofErr w:type="gramStart"/>
      <w:r w:rsidRPr="005A3786">
        <w:t>rest;</w:t>
      </w:r>
      <w:proofErr w:type="gramEnd"/>
    </w:p>
    <w:p w14:paraId="4C74A527" w14:textId="23A95120" w:rsidR="003A417A" w:rsidRPr="005A3786" w:rsidRDefault="003A417A" w:rsidP="005A3786">
      <w:pPr>
        <w:pStyle w:val="Poetry"/>
      </w:pPr>
      <w:r w:rsidRPr="005A3786">
        <w:t>Gilded his arms, embroider’d was his vest.</w:t>
      </w:r>
    </w:p>
    <w:p w14:paraId="31F0B5AA" w14:textId="77777777" w:rsidR="003A417A" w:rsidRPr="005A3786" w:rsidRDefault="003A417A" w:rsidP="005A3786">
      <w:pPr>
        <w:pStyle w:val="Poetry"/>
      </w:pPr>
      <w:r w:rsidRPr="005A3786">
        <w:t>So, from the seas, exerts his radiant head</w:t>
      </w:r>
    </w:p>
    <w:p w14:paraId="7DEE7A78" w14:textId="77777777" w:rsidR="005A3786" w:rsidRDefault="003A417A" w:rsidP="005A3786">
      <w:pPr>
        <w:pStyle w:val="Poetry"/>
      </w:pPr>
      <w:r w:rsidRPr="005A3786">
        <w:t xml:space="preserve">The star by whom the lights of heav’n are </w:t>
      </w:r>
      <w:proofErr w:type="gramStart"/>
      <w:r w:rsidRPr="005A3786">
        <w:t>led;</w:t>
      </w:r>
      <w:proofErr w:type="gramEnd"/>
      <w:r w:rsidRPr="005A3786">
        <w:t xml:space="preserve"> </w:t>
      </w:r>
    </w:p>
    <w:p w14:paraId="04A26100" w14:textId="77777777" w:rsidR="005A3786" w:rsidRDefault="003A417A" w:rsidP="005A3786">
      <w:pPr>
        <w:pStyle w:val="Poetry"/>
      </w:pPr>
      <w:r w:rsidRPr="005A3786">
        <w:t xml:space="preserve">Shakes from his rosy locks the pearly dews, </w:t>
      </w:r>
    </w:p>
    <w:p w14:paraId="7A761531" w14:textId="40DD4B66" w:rsidR="003A417A" w:rsidRPr="005A3786" w:rsidRDefault="003A417A" w:rsidP="005A3786">
      <w:pPr>
        <w:pStyle w:val="Poetry"/>
      </w:pPr>
      <w:r w:rsidRPr="005A3786">
        <w:t>Dispels the darkness, and the day renews.</w:t>
      </w:r>
    </w:p>
    <w:p w14:paraId="1F180239" w14:textId="15DF453B" w:rsidR="003A417A" w:rsidRPr="005A3786" w:rsidRDefault="003A417A" w:rsidP="005A3786">
      <w:pPr>
        <w:pStyle w:val="Poetry"/>
      </w:pPr>
      <w:r w:rsidRPr="005A3786">
        <w:t>The trembling wives the walls and turrets crowd,</w:t>
      </w:r>
      <w:r w:rsidRPr="005A3786">
        <w:tab/>
      </w:r>
    </w:p>
    <w:p w14:paraId="2238A5C2" w14:textId="77777777" w:rsidR="005A3786" w:rsidRDefault="003A417A" w:rsidP="005A3786">
      <w:pPr>
        <w:pStyle w:val="Poetry"/>
      </w:pPr>
      <w:r w:rsidRPr="005A3786">
        <w:t xml:space="preserve">And follow, with their eyes, the dusty cloud, </w:t>
      </w:r>
    </w:p>
    <w:p w14:paraId="7A05C7DE" w14:textId="77777777" w:rsidR="005A3786" w:rsidRDefault="003A417A" w:rsidP="005A3786">
      <w:pPr>
        <w:pStyle w:val="Poetry"/>
      </w:pPr>
      <w:r w:rsidRPr="005A3786">
        <w:t xml:space="preserve">Which winds disperse by fits, and shew from far </w:t>
      </w:r>
    </w:p>
    <w:p w14:paraId="62BC84A2" w14:textId="77777777" w:rsidR="005A3786" w:rsidRDefault="003A417A" w:rsidP="005A3786">
      <w:pPr>
        <w:pStyle w:val="Poetry"/>
      </w:pPr>
      <w:r w:rsidRPr="005A3786">
        <w:t xml:space="preserve">The blaze of arms, and shields, and shining war. </w:t>
      </w:r>
    </w:p>
    <w:p w14:paraId="7719FD46" w14:textId="4AD183DD" w:rsidR="003A417A" w:rsidRPr="005A3786" w:rsidRDefault="003A417A" w:rsidP="005A3786">
      <w:pPr>
        <w:pStyle w:val="Poetry"/>
      </w:pPr>
      <w:r w:rsidRPr="005A3786">
        <w:t>The troops, drawn up in beautiful array,</w:t>
      </w:r>
    </w:p>
    <w:p w14:paraId="3B166BF4" w14:textId="7D21C89D" w:rsidR="003A417A" w:rsidRPr="005A3786" w:rsidRDefault="003A417A" w:rsidP="005A3786">
      <w:pPr>
        <w:pStyle w:val="Poetry"/>
      </w:pPr>
      <w:r w:rsidRPr="005A3786">
        <w:t>O’er heathy plains pursue the ready way.</w:t>
      </w:r>
    </w:p>
    <w:p w14:paraId="4DA3F11C" w14:textId="77777777" w:rsidR="005A3786" w:rsidRDefault="003A417A" w:rsidP="005A3786">
      <w:pPr>
        <w:pStyle w:val="Poetry"/>
      </w:pPr>
      <w:r w:rsidRPr="005A3786">
        <w:t xml:space="preserve">Repeated peals of shouts are heard </w:t>
      </w:r>
      <w:proofErr w:type="gramStart"/>
      <w:r w:rsidRPr="005A3786">
        <w:t>around;</w:t>
      </w:r>
      <w:proofErr w:type="gramEnd"/>
      <w:r w:rsidRPr="005A3786">
        <w:t xml:space="preserve"> </w:t>
      </w:r>
    </w:p>
    <w:p w14:paraId="47FEDEFE" w14:textId="77777777" w:rsidR="005A3786" w:rsidRDefault="003A417A" w:rsidP="005A3786">
      <w:pPr>
        <w:pStyle w:val="Poetry"/>
      </w:pPr>
      <w:r w:rsidRPr="005A3786">
        <w:t xml:space="preserve">The neighing coursers answer to the sound, </w:t>
      </w:r>
    </w:p>
    <w:p w14:paraId="66383D7D" w14:textId="2565A886" w:rsidR="003A417A" w:rsidRPr="005A3786" w:rsidRDefault="003A417A" w:rsidP="005A3786">
      <w:pPr>
        <w:pStyle w:val="Poetry"/>
      </w:pPr>
      <w:r w:rsidRPr="005A3786">
        <w:lastRenderedPageBreak/>
        <w:t>And shake with horny hoofs the solid ground.</w:t>
      </w:r>
    </w:p>
    <w:p w14:paraId="40CD9A8B" w14:textId="77777777" w:rsidR="005A3786" w:rsidRDefault="005A3786" w:rsidP="005A3786">
      <w:pPr>
        <w:pStyle w:val="Poetry"/>
      </w:pPr>
    </w:p>
    <w:p w14:paraId="169BDA0D" w14:textId="4E80DDE6" w:rsidR="003A417A" w:rsidRPr="005A3786" w:rsidRDefault="003A417A" w:rsidP="005A3786">
      <w:pPr>
        <w:pStyle w:val="Poetry"/>
      </w:pPr>
      <w:r w:rsidRPr="005A3786">
        <w:t>A greenwood shade, for long religion known,</w:t>
      </w:r>
    </w:p>
    <w:p w14:paraId="7408DEF0" w14:textId="4767C983" w:rsidR="003A417A" w:rsidRPr="005A3786" w:rsidRDefault="003A417A" w:rsidP="005A3786">
      <w:pPr>
        <w:pStyle w:val="Poetry"/>
      </w:pPr>
      <w:r w:rsidRPr="005A3786">
        <w:t>Stands by the streams that wash the Tuscan town,</w:t>
      </w:r>
    </w:p>
    <w:p w14:paraId="6E335776" w14:textId="77777777" w:rsidR="005A3786" w:rsidRDefault="003A417A" w:rsidP="005A3786">
      <w:pPr>
        <w:pStyle w:val="Poetry"/>
      </w:pPr>
      <w:r w:rsidRPr="005A3786">
        <w:t xml:space="preserve">Incompass’d round with gloomy hills above, </w:t>
      </w:r>
    </w:p>
    <w:p w14:paraId="135DA290" w14:textId="73AA7ABB" w:rsidR="003A417A" w:rsidRPr="005A3786" w:rsidRDefault="003A417A" w:rsidP="005A3786">
      <w:pPr>
        <w:pStyle w:val="Poetry"/>
      </w:pPr>
      <w:r w:rsidRPr="005A3786">
        <w:t>Which add a holy horror to the grove.</w:t>
      </w:r>
    </w:p>
    <w:p w14:paraId="54DF9E27" w14:textId="77777777" w:rsidR="005A3786" w:rsidRDefault="003A417A" w:rsidP="005A3786">
      <w:pPr>
        <w:pStyle w:val="Poetry"/>
      </w:pPr>
      <w:r w:rsidRPr="005A3786">
        <w:t xml:space="preserve">The first inhabitants of Grecian blood, </w:t>
      </w:r>
    </w:p>
    <w:p w14:paraId="0A322E15" w14:textId="42AF29B3" w:rsidR="003A417A" w:rsidRPr="005A3786" w:rsidRDefault="003A417A" w:rsidP="005A3786">
      <w:pPr>
        <w:pStyle w:val="Poetry"/>
      </w:pPr>
      <w:r w:rsidRPr="005A3786">
        <w:t>That sacred forest to Silvanus vow’d,</w:t>
      </w:r>
    </w:p>
    <w:p w14:paraId="421E7ED8" w14:textId="03DBE430" w:rsidR="003A417A" w:rsidRPr="005A3786" w:rsidRDefault="003A417A" w:rsidP="005A3786">
      <w:pPr>
        <w:pStyle w:val="Poetry"/>
      </w:pPr>
      <w:r w:rsidRPr="005A3786">
        <w:t>The guardian of their flocks and fields; and pay</w:t>
      </w:r>
    </w:p>
    <w:p w14:paraId="61556E01" w14:textId="77777777" w:rsidR="005A3786" w:rsidRDefault="003A417A" w:rsidP="005A3786">
      <w:pPr>
        <w:pStyle w:val="Poetry"/>
      </w:pPr>
      <w:r w:rsidRPr="005A3786">
        <w:t xml:space="preserve">Their due devotions on his annual day. </w:t>
      </w:r>
    </w:p>
    <w:p w14:paraId="6FBD5C0A" w14:textId="77777777" w:rsidR="005A3786" w:rsidRDefault="003A417A" w:rsidP="005A3786">
      <w:pPr>
        <w:pStyle w:val="Poetry"/>
      </w:pPr>
      <w:r w:rsidRPr="005A3786">
        <w:t xml:space="preserve">Not far from hence, along the river’s side, </w:t>
      </w:r>
    </w:p>
    <w:p w14:paraId="26F50C8C" w14:textId="256A07E3" w:rsidR="003A417A" w:rsidRPr="005A3786" w:rsidRDefault="003A417A" w:rsidP="005A3786">
      <w:pPr>
        <w:pStyle w:val="Poetry"/>
      </w:pPr>
      <w:r w:rsidRPr="005A3786">
        <w:t>In tents secure, the Tuscan troops abide,</w:t>
      </w:r>
    </w:p>
    <w:p w14:paraId="21EF15CD" w14:textId="77777777" w:rsidR="003A417A" w:rsidRPr="005A3786" w:rsidRDefault="003A417A" w:rsidP="005A3786">
      <w:pPr>
        <w:pStyle w:val="Poetry"/>
      </w:pPr>
      <w:r w:rsidRPr="005A3786">
        <w:t>By Tarchon led. Now, from a rising ground,</w:t>
      </w:r>
    </w:p>
    <w:p w14:paraId="6C242320" w14:textId="7F889651" w:rsidR="003A417A" w:rsidRPr="005A3786" w:rsidRDefault="003A417A" w:rsidP="005A3786">
      <w:pPr>
        <w:pStyle w:val="Poetry"/>
      </w:pPr>
      <w:r w:rsidRPr="005A3786">
        <w:t>Aeneas cast his wond’ring eyes around,</w:t>
      </w:r>
    </w:p>
    <w:p w14:paraId="13125C9D" w14:textId="77777777" w:rsidR="005A3786" w:rsidRDefault="003A417A" w:rsidP="005A3786">
      <w:pPr>
        <w:pStyle w:val="Poetry"/>
      </w:pPr>
      <w:r w:rsidRPr="005A3786">
        <w:t xml:space="preserve">And all the Tyrrhene army had in sight, </w:t>
      </w:r>
    </w:p>
    <w:p w14:paraId="0743B2D6" w14:textId="77777777" w:rsidR="005A3786" w:rsidRDefault="003A417A" w:rsidP="005A3786">
      <w:pPr>
        <w:pStyle w:val="Poetry"/>
      </w:pPr>
      <w:r w:rsidRPr="005A3786">
        <w:t xml:space="preserve">Stretch’d on the spacious plain from left to right. </w:t>
      </w:r>
    </w:p>
    <w:p w14:paraId="1E974CF4" w14:textId="77777777" w:rsidR="005A3786" w:rsidRDefault="003A417A" w:rsidP="005A3786">
      <w:pPr>
        <w:pStyle w:val="Poetry"/>
      </w:pPr>
      <w:r w:rsidRPr="005A3786">
        <w:t xml:space="preserve">Thether his warlike train the Trojan led, </w:t>
      </w:r>
    </w:p>
    <w:p w14:paraId="416471AB" w14:textId="2D6FFA1E" w:rsidR="003A417A" w:rsidRDefault="003A417A" w:rsidP="005A3786">
      <w:pPr>
        <w:pStyle w:val="Poetry"/>
      </w:pPr>
      <w:r w:rsidRPr="005A3786">
        <w:t>Refresh’d his men, and wearied horses fed.</w:t>
      </w:r>
    </w:p>
    <w:p w14:paraId="3BDB23B2" w14:textId="77777777" w:rsidR="005A3786" w:rsidRPr="005A3786" w:rsidRDefault="005A3786" w:rsidP="005A3786">
      <w:pPr>
        <w:pStyle w:val="Poetry"/>
      </w:pPr>
    </w:p>
    <w:p w14:paraId="45698E74" w14:textId="2E8EC0C6" w:rsidR="003A417A" w:rsidRPr="005A3786" w:rsidRDefault="003A417A" w:rsidP="005A3786">
      <w:pPr>
        <w:pStyle w:val="Poetry"/>
      </w:pPr>
      <w:r w:rsidRPr="005A3786">
        <w:t>Meantime the mother goddess, crown’d with charms,</w:t>
      </w:r>
    </w:p>
    <w:p w14:paraId="78D98323" w14:textId="77777777" w:rsidR="005A3786" w:rsidRDefault="003A417A" w:rsidP="005A3786">
      <w:pPr>
        <w:pStyle w:val="Poetry"/>
      </w:pPr>
      <w:r w:rsidRPr="005A3786">
        <w:t xml:space="preserve">Breaks thro’ the </w:t>
      </w:r>
      <w:proofErr w:type="gramStart"/>
      <w:r w:rsidRPr="005A3786">
        <w:t>clouds, and</w:t>
      </w:r>
      <w:proofErr w:type="gramEnd"/>
      <w:r w:rsidRPr="005A3786">
        <w:t xml:space="preserve"> brings the fated arms. </w:t>
      </w:r>
    </w:p>
    <w:p w14:paraId="7D8AD01A" w14:textId="3586362F" w:rsidR="003A417A" w:rsidRPr="005A3786" w:rsidRDefault="003A417A" w:rsidP="005A3786">
      <w:pPr>
        <w:pStyle w:val="Poetry"/>
      </w:pPr>
      <w:r w:rsidRPr="005A3786">
        <w:t>Within a winding vale she finds her son,</w:t>
      </w:r>
    </w:p>
    <w:p w14:paraId="515E7F16" w14:textId="77777777" w:rsidR="003A417A" w:rsidRPr="005A3786" w:rsidRDefault="003A417A" w:rsidP="005A3786">
      <w:pPr>
        <w:pStyle w:val="Poetry"/>
      </w:pPr>
      <w:r w:rsidRPr="005A3786">
        <w:t>On the cool river’s banks, retir’d alone.</w:t>
      </w:r>
    </w:p>
    <w:p w14:paraId="313E62C2" w14:textId="77777777" w:rsidR="003A417A" w:rsidRPr="005A3786" w:rsidRDefault="003A417A" w:rsidP="005A3786">
      <w:pPr>
        <w:pStyle w:val="Poetry"/>
      </w:pPr>
      <w:r w:rsidRPr="005A3786">
        <w:t>She shews her heav’nly form without disguise,</w:t>
      </w:r>
    </w:p>
    <w:p w14:paraId="415F784E" w14:textId="3C69188F" w:rsidR="003A417A" w:rsidRPr="005A3786" w:rsidRDefault="003A417A" w:rsidP="005A3786">
      <w:pPr>
        <w:pStyle w:val="Poetry"/>
      </w:pPr>
      <w:r w:rsidRPr="005A3786">
        <w:t>And gives herself to his desiring eyes.</w:t>
      </w:r>
    </w:p>
    <w:p w14:paraId="7BC36A46" w14:textId="77777777" w:rsidR="005A3786" w:rsidRDefault="003A417A" w:rsidP="005A3786">
      <w:pPr>
        <w:pStyle w:val="Poetry"/>
      </w:pPr>
      <w:r w:rsidRPr="005A3786">
        <w:t xml:space="preserve">“Behold,” she said, “perform’d in ev’ry part, </w:t>
      </w:r>
    </w:p>
    <w:p w14:paraId="763F435B" w14:textId="77777777" w:rsidR="005A3786" w:rsidRDefault="003A417A" w:rsidP="005A3786">
      <w:pPr>
        <w:pStyle w:val="Poetry"/>
      </w:pPr>
      <w:r w:rsidRPr="005A3786">
        <w:t xml:space="preserve">My promise made, and Vulcan’s labor’d art. </w:t>
      </w:r>
    </w:p>
    <w:p w14:paraId="06971B49" w14:textId="12D0FB24" w:rsidR="003A417A" w:rsidRPr="005A3786" w:rsidRDefault="003A417A" w:rsidP="005A3786">
      <w:pPr>
        <w:pStyle w:val="Poetry"/>
      </w:pPr>
      <w:r w:rsidRPr="005A3786">
        <w:t>Now seek, secure, the Latian enemy,</w:t>
      </w:r>
    </w:p>
    <w:p w14:paraId="6DFE75EA" w14:textId="77777777" w:rsidR="003A417A" w:rsidRPr="005A3786" w:rsidRDefault="003A417A" w:rsidP="005A3786">
      <w:pPr>
        <w:pStyle w:val="Poetry"/>
      </w:pPr>
      <w:r w:rsidRPr="005A3786">
        <w:t>And haughty Turnus to the field defy.”</w:t>
      </w:r>
    </w:p>
    <w:p w14:paraId="55FE8D44" w14:textId="1D84C2F3" w:rsidR="003A417A" w:rsidRPr="005A3786" w:rsidRDefault="003A417A" w:rsidP="005A3786">
      <w:pPr>
        <w:pStyle w:val="Poetry"/>
      </w:pPr>
      <w:r w:rsidRPr="005A3786">
        <w:t xml:space="preserve">She </w:t>
      </w:r>
      <w:proofErr w:type="gramStart"/>
      <w:r w:rsidRPr="005A3786">
        <w:t>said;</w:t>
      </w:r>
      <w:proofErr w:type="gramEnd"/>
      <w:r w:rsidRPr="005A3786">
        <w:t xml:space="preserve"> and, having first her son embrac’d,</w:t>
      </w:r>
    </w:p>
    <w:p w14:paraId="36C821A3" w14:textId="77777777" w:rsidR="005A3786" w:rsidRDefault="003A417A" w:rsidP="005A3786">
      <w:pPr>
        <w:pStyle w:val="Poetry"/>
      </w:pPr>
      <w:r w:rsidRPr="005A3786">
        <w:t xml:space="preserve">The radiant arms beneath an oak she plac’d, </w:t>
      </w:r>
    </w:p>
    <w:p w14:paraId="61410EAA" w14:textId="77777777" w:rsidR="005A3786" w:rsidRDefault="003A417A" w:rsidP="005A3786">
      <w:pPr>
        <w:pStyle w:val="Poetry"/>
      </w:pPr>
      <w:r w:rsidRPr="005A3786">
        <w:t xml:space="preserve">Proud of the gift, he roll’d his greedy sight </w:t>
      </w:r>
    </w:p>
    <w:p w14:paraId="7EF3F6EE" w14:textId="77777777" w:rsidR="005A3786" w:rsidRDefault="003A417A" w:rsidP="005A3786">
      <w:pPr>
        <w:pStyle w:val="Poetry"/>
      </w:pPr>
      <w:r w:rsidRPr="005A3786">
        <w:t>Around the work, and gaz’d with vast delight.</w:t>
      </w:r>
    </w:p>
    <w:p w14:paraId="217E3BE7" w14:textId="705505BD" w:rsidR="003A417A" w:rsidRPr="005A3786" w:rsidRDefault="003A417A" w:rsidP="005A3786">
      <w:pPr>
        <w:pStyle w:val="Poetry"/>
      </w:pPr>
      <w:r w:rsidRPr="005A3786">
        <w:t>He lifts, he turns, he poises, and admires</w:t>
      </w:r>
    </w:p>
    <w:p w14:paraId="019230A4" w14:textId="57B5F13D" w:rsidR="003A417A" w:rsidRPr="005A3786" w:rsidRDefault="003A417A" w:rsidP="005A3786">
      <w:pPr>
        <w:pStyle w:val="Poetry"/>
      </w:pPr>
      <w:r w:rsidRPr="005A3786">
        <w:t>The crested helm, that vomits radiant fires:</w:t>
      </w:r>
    </w:p>
    <w:p w14:paraId="6060A788" w14:textId="77777777" w:rsidR="003A417A" w:rsidRPr="005A3786" w:rsidRDefault="003A417A" w:rsidP="005A3786">
      <w:pPr>
        <w:pStyle w:val="Poetry"/>
      </w:pPr>
      <w:r w:rsidRPr="005A3786">
        <w:lastRenderedPageBreak/>
        <w:t>His hands the fatal sword and corslet hold,</w:t>
      </w:r>
    </w:p>
    <w:p w14:paraId="7708048B" w14:textId="77777777" w:rsidR="003A417A" w:rsidRPr="005A3786" w:rsidRDefault="003A417A" w:rsidP="005A3786">
      <w:pPr>
        <w:pStyle w:val="Poetry"/>
      </w:pPr>
      <w:r w:rsidRPr="005A3786">
        <w:t>One keen with temper’d steel, one stiff with gold:</w:t>
      </w:r>
    </w:p>
    <w:p w14:paraId="09A33BBD" w14:textId="77777777" w:rsidR="003A417A" w:rsidRPr="005A3786" w:rsidRDefault="003A417A" w:rsidP="005A3786">
      <w:pPr>
        <w:pStyle w:val="Poetry"/>
      </w:pPr>
      <w:r w:rsidRPr="005A3786">
        <w:t xml:space="preserve">Both ample, flaming both, and beamy </w:t>
      </w:r>
      <w:proofErr w:type="gramStart"/>
      <w:r w:rsidRPr="005A3786">
        <w:t>bright;</w:t>
      </w:r>
      <w:proofErr w:type="gramEnd"/>
    </w:p>
    <w:p w14:paraId="56378339" w14:textId="77777777" w:rsidR="003A417A" w:rsidRPr="005A3786" w:rsidRDefault="003A417A" w:rsidP="005A3786">
      <w:pPr>
        <w:pStyle w:val="Poetry"/>
      </w:pPr>
      <w:r w:rsidRPr="005A3786">
        <w:t>So shines a cloud, when edg’d with adverse light.</w:t>
      </w:r>
    </w:p>
    <w:p w14:paraId="2AB1F913" w14:textId="4DC460E7" w:rsidR="003A417A" w:rsidRPr="005A3786" w:rsidRDefault="003A417A" w:rsidP="005A3786">
      <w:pPr>
        <w:pStyle w:val="Poetry"/>
      </w:pPr>
      <w:r w:rsidRPr="005A3786">
        <w:t>He shakes the pointed spear, and longs to try</w:t>
      </w:r>
    </w:p>
    <w:p w14:paraId="08AD1FCD" w14:textId="77777777" w:rsidR="003A417A" w:rsidRPr="005A3786" w:rsidRDefault="003A417A" w:rsidP="005A3786">
      <w:pPr>
        <w:pStyle w:val="Poetry"/>
      </w:pPr>
      <w:r w:rsidRPr="005A3786">
        <w:t xml:space="preserve">The plated cuishes on his manly </w:t>
      </w:r>
      <w:proofErr w:type="gramStart"/>
      <w:r w:rsidRPr="005A3786">
        <w:t>thigh;</w:t>
      </w:r>
      <w:proofErr w:type="gramEnd"/>
    </w:p>
    <w:p w14:paraId="31AE58D0" w14:textId="77777777" w:rsidR="005A3786" w:rsidRDefault="003A417A" w:rsidP="005A3786">
      <w:pPr>
        <w:pStyle w:val="Poetry"/>
      </w:pPr>
      <w:r w:rsidRPr="005A3786">
        <w:t xml:space="preserve">But most admires the shield’s mysterious mold, </w:t>
      </w:r>
    </w:p>
    <w:p w14:paraId="74A9C367" w14:textId="01C65B6F" w:rsidR="003A417A" w:rsidRPr="005A3786" w:rsidRDefault="003A417A" w:rsidP="005A3786">
      <w:pPr>
        <w:pStyle w:val="Poetry"/>
      </w:pPr>
      <w:r w:rsidRPr="005A3786">
        <w:t>And Roman triumphs rising on the gold:</w:t>
      </w:r>
    </w:p>
    <w:p w14:paraId="2FBA2EA5" w14:textId="77777777" w:rsidR="003A417A" w:rsidRPr="005A3786" w:rsidRDefault="003A417A" w:rsidP="005A3786">
      <w:pPr>
        <w:pStyle w:val="Poetry"/>
      </w:pPr>
      <w:r w:rsidRPr="005A3786">
        <w:t>For these, emboss’d, the heav’nly smith had wrought</w:t>
      </w:r>
    </w:p>
    <w:p w14:paraId="149C3CE5" w14:textId="32C63002" w:rsidR="003A417A" w:rsidRPr="005A3786" w:rsidRDefault="003A417A" w:rsidP="005A3786">
      <w:pPr>
        <w:pStyle w:val="Poetry"/>
      </w:pPr>
      <w:r w:rsidRPr="005A3786">
        <w:t>(Not in the rolls of future fate untaught)</w:t>
      </w:r>
    </w:p>
    <w:p w14:paraId="62AFDDCD" w14:textId="77777777" w:rsidR="005A3786" w:rsidRDefault="003A417A" w:rsidP="005A3786">
      <w:pPr>
        <w:pStyle w:val="Poetry"/>
      </w:pPr>
      <w:r w:rsidRPr="005A3786">
        <w:t xml:space="preserve">The wars in order, and the race divine </w:t>
      </w:r>
    </w:p>
    <w:p w14:paraId="48D8E592" w14:textId="782C9DD5" w:rsidR="003A417A" w:rsidRPr="005A3786" w:rsidRDefault="003A417A" w:rsidP="005A3786">
      <w:pPr>
        <w:pStyle w:val="Poetry"/>
      </w:pPr>
      <w:r w:rsidRPr="005A3786">
        <w:t>Of warriors issuing from the Julian line.</w:t>
      </w:r>
    </w:p>
    <w:p w14:paraId="43EBFDB6" w14:textId="77777777" w:rsidR="003A417A" w:rsidRPr="005A3786" w:rsidRDefault="003A417A" w:rsidP="005A3786">
      <w:pPr>
        <w:pStyle w:val="Poetry"/>
      </w:pPr>
      <w:r w:rsidRPr="005A3786">
        <w:t>The cave of Mars was dress’d with mossy greens:</w:t>
      </w:r>
    </w:p>
    <w:p w14:paraId="4F7109A1" w14:textId="77777777" w:rsidR="003A417A" w:rsidRPr="005A3786" w:rsidRDefault="003A417A" w:rsidP="005A3786">
      <w:pPr>
        <w:pStyle w:val="Poetry"/>
      </w:pPr>
      <w:r w:rsidRPr="005A3786">
        <w:t>There, by the wolf, were laid the martial twins.</w:t>
      </w:r>
    </w:p>
    <w:p w14:paraId="3E8B4F83" w14:textId="3ED38008" w:rsidR="003A417A" w:rsidRPr="005A3786" w:rsidRDefault="003A417A" w:rsidP="005A3786">
      <w:pPr>
        <w:pStyle w:val="Poetry"/>
      </w:pPr>
      <w:r w:rsidRPr="005A3786">
        <w:t xml:space="preserve">Intrepid on her swelling dugs they </w:t>
      </w:r>
      <w:proofErr w:type="gramStart"/>
      <w:r w:rsidRPr="005A3786">
        <w:t>hung;</w:t>
      </w:r>
      <w:proofErr w:type="gramEnd"/>
    </w:p>
    <w:p w14:paraId="01762F42" w14:textId="77777777" w:rsidR="003A417A" w:rsidRPr="005A3786" w:rsidRDefault="003A417A" w:rsidP="005A3786">
      <w:pPr>
        <w:pStyle w:val="Poetry"/>
      </w:pPr>
      <w:r w:rsidRPr="005A3786">
        <w:t>The foster dam loll’d out her fawning tongue:</w:t>
      </w:r>
    </w:p>
    <w:p w14:paraId="2DFFA236" w14:textId="77777777" w:rsidR="003A417A" w:rsidRPr="005A3786" w:rsidRDefault="003A417A" w:rsidP="005A3786">
      <w:pPr>
        <w:pStyle w:val="Poetry"/>
      </w:pPr>
      <w:r w:rsidRPr="005A3786">
        <w:t>They suck’d secure, while, bending back her head,</w:t>
      </w:r>
    </w:p>
    <w:p w14:paraId="2A1DB7F9" w14:textId="77777777" w:rsidR="005A3786" w:rsidRDefault="003A417A" w:rsidP="005A3786">
      <w:pPr>
        <w:pStyle w:val="Poetry"/>
      </w:pPr>
      <w:r w:rsidRPr="005A3786">
        <w:t xml:space="preserve">She lick’d their tender limbs, and form’d them as they fed. </w:t>
      </w:r>
    </w:p>
    <w:p w14:paraId="42FEC40A" w14:textId="0FDCF132" w:rsidR="003A417A" w:rsidRPr="005A3786" w:rsidRDefault="003A417A" w:rsidP="005A3786">
      <w:pPr>
        <w:pStyle w:val="Poetry"/>
      </w:pPr>
      <w:r w:rsidRPr="005A3786">
        <w:t>Not far from thence new Rome appears, with games</w:t>
      </w:r>
    </w:p>
    <w:p w14:paraId="42B3917B" w14:textId="2669D695" w:rsidR="003A417A" w:rsidRPr="005A3786" w:rsidRDefault="003A417A" w:rsidP="005A3786">
      <w:pPr>
        <w:pStyle w:val="Poetry"/>
      </w:pPr>
      <w:r w:rsidRPr="005A3786">
        <w:t xml:space="preserve">Projected for the rape of </w:t>
      </w:r>
      <w:proofErr w:type="gramStart"/>
      <w:r w:rsidRPr="005A3786">
        <w:t>Sabine</w:t>
      </w:r>
      <w:proofErr w:type="gramEnd"/>
      <w:r w:rsidRPr="005A3786">
        <w:t xml:space="preserve"> dames.</w:t>
      </w:r>
    </w:p>
    <w:p w14:paraId="7DE0F5BE" w14:textId="77777777" w:rsidR="003A417A" w:rsidRPr="005A3786" w:rsidRDefault="003A417A" w:rsidP="005A3786">
      <w:pPr>
        <w:pStyle w:val="Poetry"/>
      </w:pPr>
      <w:r w:rsidRPr="005A3786">
        <w:t>The pit resounds with shrieks; a war succeeds,</w:t>
      </w:r>
    </w:p>
    <w:p w14:paraId="23BEB1CA" w14:textId="77777777" w:rsidR="005A3786" w:rsidRDefault="003A417A" w:rsidP="005A3786">
      <w:pPr>
        <w:pStyle w:val="Poetry"/>
      </w:pPr>
      <w:r w:rsidRPr="005A3786">
        <w:t xml:space="preserve">For breach of public faith, and unexampled deeds. </w:t>
      </w:r>
    </w:p>
    <w:p w14:paraId="3A4086F7" w14:textId="4559DEA1" w:rsidR="003A417A" w:rsidRPr="005A3786" w:rsidRDefault="003A417A" w:rsidP="005A3786">
      <w:pPr>
        <w:pStyle w:val="Poetry"/>
      </w:pPr>
      <w:r w:rsidRPr="005A3786">
        <w:t xml:space="preserve">Here for revenge the Sabine troops </w:t>
      </w:r>
      <w:proofErr w:type="gramStart"/>
      <w:r w:rsidRPr="005A3786">
        <w:t>contend;</w:t>
      </w:r>
      <w:proofErr w:type="gramEnd"/>
    </w:p>
    <w:p w14:paraId="58867ED5" w14:textId="77777777" w:rsidR="003A417A" w:rsidRPr="005A3786" w:rsidRDefault="003A417A" w:rsidP="005A3786">
      <w:pPr>
        <w:pStyle w:val="Poetry"/>
      </w:pPr>
      <w:r w:rsidRPr="005A3786">
        <w:t>The Romans there with arms the prey defend.</w:t>
      </w:r>
    </w:p>
    <w:p w14:paraId="3ABC87B2" w14:textId="24BEF7F9" w:rsidR="003A417A" w:rsidRPr="005A3786" w:rsidRDefault="003A417A" w:rsidP="005A3786">
      <w:pPr>
        <w:pStyle w:val="Poetry"/>
      </w:pPr>
      <w:r w:rsidRPr="005A3786">
        <w:t xml:space="preserve">Wearied with tedious war, at length they </w:t>
      </w:r>
      <w:proofErr w:type="gramStart"/>
      <w:r w:rsidRPr="005A3786">
        <w:t>cease;</w:t>
      </w:r>
      <w:proofErr w:type="gramEnd"/>
    </w:p>
    <w:p w14:paraId="0B51A362" w14:textId="77777777" w:rsidR="005A3786" w:rsidRDefault="003A417A" w:rsidP="005A3786">
      <w:pPr>
        <w:pStyle w:val="Poetry"/>
      </w:pPr>
      <w:r w:rsidRPr="005A3786">
        <w:t xml:space="preserve">And both the kings and kingdoms plight the peace. </w:t>
      </w:r>
    </w:p>
    <w:p w14:paraId="6DAE9B17" w14:textId="4D3BD470" w:rsidR="003A417A" w:rsidRPr="005A3786" w:rsidRDefault="003A417A" w:rsidP="005A3786">
      <w:pPr>
        <w:pStyle w:val="Poetry"/>
      </w:pPr>
      <w:r w:rsidRPr="005A3786">
        <w:t>The friendly chiefs before Jove’s altar stand,</w:t>
      </w:r>
    </w:p>
    <w:p w14:paraId="5E80C2FB" w14:textId="77777777" w:rsidR="003A417A" w:rsidRPr="005A3786" w:rsidRDefault="003A417A" w:rsidP="005A3786">
      <w:pPr>
        <w:pStyle w:val="Poetry"/>
      </w:pPr>
      <w:r w:rsidRPr="005A3786">
        <w:t>Both arm’d, with each a charger in his hand:</w:t>
      </w:r>
    </w:p>
    <w:p w14:paraId="0CC4FA51" w14:textId="77777777" w:rsidR="003A417A" w:rsidRPr="005A3786" w:rsidRDefault="003A417A" w:rsidP="005A3786">
      <w:pPr>
        <w:pStyle w:val="Poetry"/>
      </w:pPr>
      <w:r w:rsidRPr="005A3786">
        <w:t>A fatted sow for sacrifice is led,</w:t>
      </w:r>
    </w:p>
    <w:p w14:paraId="7BC3B4D0" w14:textId="643949EA" w:rsidR="003A417A" w:rsidRPr="005A3786" w:rsidRDefault="003A417A" w:rsidP="005A3786">
      <w:pPr>
        <w:pStyle w:val="Poetry"/>
      </w:pPr>
      <w:r w:rsidRPr="005A3786">
        <w:t>With imprecations on the perjur’d head.</w:t>
      </w:r>
    </w:p>
    <w:p w14:paraId="0BF420B7" w14:textId="77777777" w:rsidR="005A3786" w:rsidRDefault="003A417A" w:rsidP="005A3786">
      <w:pPr>
        <w:pStyle w:val="Poetry"/>
      </w:pPr>
      <w:r w:rsidRPr="005A3786">
        <w:t xml:space="preserve">Near this, the traitor Metius, stretch’d between </w:t>
      </w:r>
    </w:p>
    <w:p w14:paraId="1DFC8308" w14:textId="04D574F2" w:rsidR="003A417A" w:rsidRPr="005A3786" w:rsidRDefault="003A417A" w:rsidP="005A3786">
      <w:pPr>
        <w:pStyle w:val="Poetry"/>
      </w:pPr>
      <w:r w:rsidRPr="005A3786">
        <w:t>Four fiery steeds, is dragg’d along the green,</w:t>
      </w:r>
    </w:p>
    <w:p w14:paraId="69DA40A0" w14:textId="77777777" w:rsidR="005A3786" w:rsidRDefault="003A417A" w:rsidP="005A3786">
      <w:pPr>
        <w:pStyle w:val="Poetry"/>
      </w:pPr>
      <w:r w:rsidRPr="005A3786">
        <w:t xml:space="preserve">By Tullus’ doom: the brambles drink his blood, </w:t>
      </w:r>
    </w:p>
    <w:p w14:paraId="7B3B79EF" w14:textId="2F97B3D2" w:rsidR="003A417A" w:rsidRPr="005A3786" w:rsidRDefault="003A417A" w:rsidP="005A3786">
      <w:pPr>
        <w:pStyle w:val="Poetry"/>
      </w:pPr>
      <w:r w:rsidRPr="005A3786">
        <w:t>And his torn limbs are left the vulture’s food.</w:t>
      </w:r>
    </w:p>
    <w:p w14:paraId="33C1B039" w14:textId="0D52F1CE" w:rsidR="003A417A" w:rsidRPr="005A3786" w:rsidRDefault="003A417A" w:rsidP="005A3786">
      <w:pPr>
        <w:pStyle w:val="Poetry"/>
      </w:pPr>
      <w:r w:rsidRPr="005A3786">
        <w:t>There, Porsena to Rome proud Tarquin brings,</w:t>
      </w:r>
    </w:p>
    <w:p w14:paraId="7362C932" w14:textId="77777777" w:rsidR="005A3786" w:rsidRDefault="003A417A" w:rsidP="005A3786">
      <w:pPr>
        <w:pStyle w:val="Poetry"/>
      </w:pPr>
      <w:r w:rsidRPr="005A3786">
        <w:lastRenderedPageBreak/>
        <w:t xml:space="preserve">And would by force restore the banish’d kings. </w:t>
      </w:r>
    </w:p>
    <w:p w14:paraId="289251DA" w14:textId="42132442" w:rsidR="003A417A" w:rsidRPr="005A3786" w:rsidRDefault="003A417A" w:rsidP="005A3786">
      <w:pPr>
        <w:pStyle w:val="Poetry"/>
      </w:pPr>
      <w:r w:rsidRPr="005A3786">
        <w:t xml:space="preserve">One tyrant for his fellow-tyrant </w:t>
      </w:r>
      <w:proofErr w:type="gramStart"/>
      <w:r w:rsidRPr="005A3786">
        <w:t>fights;</w:t>
      </w:r>
      <w:proofErr w:type="gramEnd"/>
    </w:p>
    <w:p w14:paraId="79A0059E" w14:textId="77777777" w:rsidR="005A3786" w:rsidRDefault="003A417A" w:rsidP="005A3786">
      <w:pPr>
        <w:pStyle w:val="Poetry"/>
      </w:pPr>
      <w:r w:rsidRPr="005A3786">
        <w:t xml:space="preserve">The Roman youth assert their native rights. </w:t>
      </w:r>
    </w:p>
    <w:p w14:paraId="105AD531" w14:textId="2FCD7F79" w:rsidR="003A417A" w:rsidRPr="005A3786" w:rsidRDefault="003A417A" w:rsidP="005A3786">
      <w:pPr>
        <w:pStyle w:val="Poetry"/>
      </w:pPr>
      <w:r w:rsidRPr="005A3786">
        <w:t>Before the town the Tuscan army lies,</w:t>
      </w:r>
    </w:p>
    <w:p w14:paraId="07B166BC" w14:textId="483F17C8" w:rsidR="003A417A" w:rsidRPr="005A3786" w:rsidRDefault="003A417A" w:rsidP="005A3786">
      <w:pPr>
        <w:pStyle w:val="Poetry"/>
      </w:pPr>
      <w:r w:rsidRPr="005A3786">
        <w:t>To win by famine, or by fraud surprise.</w:t>
      </w:r>
    </w:p>
    <w:p w14:paraId="4A13A1AE" w14:textId="77777777" w:rsidR="005A3786" w:rsidRDefault="003A417A" w:rsidP="005A3786">
      <w:pPr>
        <w:pStyle w:val="Poetry"/>
      </w:pPr>
      <w:r w:rsidRPr="005A3786">
        <w:t xml:space="preserve">Their king, half-threat’ning, half-disdaining stood, </w:t>
      </w:r>
    </w:p>
    <w:p w14:paraId="079E4FC4" w14:textId="77777777" w:rsidR="005A3786" w:rsidRDefault="003A417A" w:rsidP="005A3786">
      <w:pPr>
        <w:pStyle w:val="Poetry"/>
      </w:pPr>
      <w:r w:rsidRPr="005A3786">
        <w:t xml:space="preserve">While Cocles broke the bridge, and stemm’d the flood. </w:t>
      </w:r>
    </w:p>
    <w:p w14:paraId="3BBEFB09" w14:textId="6E2E7729" w:rsidR="003A417A" w:rsidRPr="005A3786" w:rsidRDefault="003A417A" w:rsidP="005A3786">
      <w:pPr>
        <w:pStyle w:val="Poetry"/>
      </w:pPr>
      <w:r w:rsidRPr="005A3786">
        <w:t>The captive maids there tempt the raging tide,</w:t>
      </w:r>
    </w:p>
    <w:p w14:paraId="28B15FB6" w14:textId="77777777" w:rsidR="003A417A" w:rsidRPr="005A3786" w:rsidRDefault="003A417A" w:rsidP="005A3786">
      <w:pPr>
        <w:pStyle w:val="Poetry"/>
      </w:pPr>
      <w:r w:rsidRPr="005A3786">
        <w:t>Scap’d from their chains, with Cloelia for their guide.</w:t>
      </w:r>
    </w:p>
    <w:p w14:paraId="37B1A1FC" w14:textId="431725EA" w:rsidR="003A417A" w:rsidRPr="005A3786" w:rsidRDefault="003A417A" w:rsidP="005A3786">
      <w:pPr>
        <w:pStyle w:val="Poetry"/>
      </w:pPr>
      <w:r w:rsidRPr="005A3786">
        <w:t>High on a rock heroic Manlius stood,</w:t>
      </w:r>
    </w:p>
    <w:p w14:paraId="34A0045C" w14:textId="77777777" w:rsidR="003A417A" w:rsidRPr="005A3786" w:rsidRDefault="003A417A" w:rsidP="005A3786">
      <w:pPr>
        <w:pStyle w:val="Poetry"/>
      </w:pPr>
      <w:r w:rsidRPr="005A3786">
        <w:t>To guard the temple, and the temple’s god.</w:t>
      </w:r>
    </w:p>
    <w:p w14:paraId="76D1455F" w14:textId="77777777" w:rsidR="005A3786" w:rsidRDefault="003A417A" w:rsidP="005A3786">
      <w:pPr>
        <w:pStyle w:val="Poetry"/>
      </w:pPr>
      <w:r w:rsidRPr="005A3786">
        <w:t xml:space="preserve">Then Rome was poor; and there you might behold </w:t>
      </w:r>
    </w:p>
    <w:p w14:paraId="4385DF31" w14:textId="77777777" w:rsidR="005A3786" w:rsidRDefault="003A417A" w:rsidP="005A3786">
      <w:pPr>
        <w:pStyle w:val="Poetry"/>
      </w:pPr>
      <w:r w:rsidRPr="005A3786">
        <w:t xml:space="preserve">The palace thatch’d with straw, now roof ’d with gold. </w:t>
      </w:r>
    </w:p>
    <w:p w14:paraId="79D3FFA8" w14:textId="555F4924" w:rsidR="003A417A" w:rsidRPr="005A3786" w:rsidRDefault="003A417A" w:rsidP="005A3786">
      <w:pPr>
        <w:pStyle w:val="Poetry"/>
      </w:pPr>
      <w:r w:rsidRPr="005A3786">
        <w:t>The silver goose before the shining gate</w:t>
      </w:r>
    </w:p>
    <w:p w14:paraId="5503BFC0" w14:textId="65A683CD" w:rsidR="003A417A" w:rsidRPr="005A3786" w:rsidRDefault="003A417A" w:rsidP="005A3786">
      <w:pPr>
        <w:pStyle w:val="Poetry"/>
      </w:pPr>
      <w:r w:rsidRPr="005A3786">
        <w:t>There flew, and, by her cackle, sav’d the state.</w:t>
      </w:r>
    </w:p>
    <w:p w14:paraId="72AFB2CF" w14:textId="77777777" w:rsidR="005A3786" w:rsidRDefault="003A417A" w:rsidP="005A3786">
      <w:pPr>
        <w:pStyle w:val="Poetry"/>
      </w:pPr>
      <w:r w:rsidRPr="005A3786">
        <w:t xml:space="preserve">She told the Gauls’ approach; th’ approaching Gauls, </w:t>
      </w:r>
    </w:p>
    <w:p w14:paraId="0BDFFC00" w14:textId="401B4EED" w:rsidR="003A417A" w:rsidRPr="005A3786" w:rsidRDefault="003A417A" w:rsidP="005A3786">
      <w:pPr>
        <w:pStyle w:val="Poetry"/>
      </w:pPr>
      <w:r w:rsidRPr="005A3786">
        <w:t>Obscure in night, ascend, and seize the walls.</w:t>
      </w:r>
    </w:p>
    <w:p w14:paraId="2AD337E9" w14:textId="77777777" w:rsidR="003A417A" w:rsidRPr="005A3786" w:rsidRDefault="003A417A" w:rsidP="005A3786">
      <w:pPr>
        <w:pStyle w:val="Poetry"/>
      </w:pPr>
      <w:r w:rsidRPr="005A3786">
        <w:t>The gold dissembled well their yellow hair,</w:t>
      </w:r>
    </w:p>
    <w:p w14:paraId="0414AA0F" w14:textId="77777777" w:rsidR="003A417A" w:rsidRPr="005A3786" w:rsidRDefault="003A417A" w:rsidP="005A3786">
      <w:pPr>
        <w:pStyle w:val="Poetry"/>
      </w:pPr>
      <w:r w:rsidRPr="005A3786">
        <w:t>And golden chains on their white necks they wear.</w:t>
      </w:r>
    </w:p>
    <w:p w14:paraId="27CCAEB5" w14:textId="14982ECD" w:rsidR="003A417A" w:rsidRPr="005A3786" w:rsidRDefault="003A417A" w:rsidP="005A3786">
      <w:pPr>
        <w:pStyle w:val="Poetry"/>
      </w:pPr>
      <w:r w:rsidRPr="005A3786">
        <w:t>Gold are their vests; long Alpine spears they wield,</w:t>
      </w:r>
    </w:p>
    <w:p w14:paraId="72572480" w14:textId="77777777" w:rsidR="003A417A" w:rsidRPr="005A3786" w:rsidRDefault="003A417A" w:rsidP="005A3786">
      <w:pPr>
        <w:pStyle w:val="Poetry"/>
      </w:pPr>
      <w:r w:rsidRPr="005A3786">
        <w:t>And their left arm sustains a length of shield.</w:t>
      </w:r>
    </w:p>
    <w:p w14:paraId="1438A2F7" w14:textId="77777777" w:rsidR="003A417A" w:rsidRPr="005A3786" w:rsidRDefault="003A417A" w:rsidP="005A3786">
      <w:pPr>
        <w:pStyle w:val="Poetry"/>
      </w:pPr>
      <w:r w:rsidRPr="005A3786">
        <w:t xml:space="preserve">Hard by, the leaping Salian priests </w:t>
      </w:r>
      <w:proofErr w:type="gramStart"/>
      <w:r w:rsidRPr="005A3786">
        <w:t>advance;</w:t>
      </w:r>
      <w:proofErr w:type="gramEnd"/>
    </w:p>
    <w:p w14:paraId="455C2127" w14:textId="77777777" w:rsidR="005A3786" w:rsidRDefault="003A417A" w:rsidP="005A3786">
      <w:pPr>
        <w:pStyle w:val="Poetry"/>
      </w:pPr>
      <w:r w:rsidRPr="005A3786">
        <w:t xml:space="preserve">And naked thro’ the streets the mad Luperci dance, </w:t>
      </w:r>
    </w:p>
    <w:p w14:paraId="5BD096F9" w14:textId="2D482FBD" w:rsidR="003A417A" w:rsidRPr="005A3786" w:rsidRDefault="003A417A" w:rsidP="005A3786">
      <w:pPr>
        <w:pStyle w:val="Poetry"/>
      </w:pPr>
      <w:r w:rsidRPr="005A3786">
        <w:t>In caps of wool; the targets dropp’d from heav’n.</w:t>
      </w:r>
    </w:p>
    <w:p w14:paraId="6C3CC5F7" w14:textId="719CE565" w:rsidR="003A417A" w:rsidRPr="005A3786" w:rsidRDefault="003A417A" w:rsidP="005A3786">
      <w:pPr>
        <w:pStyle w:val="Poetry"/>
      </w:pPr>
      <w:r w:rsidRPr="005A3786">
        <w:t>Here modest matrons, in soft litters driv’n,</w:t>
      </w:r>
    </w:p>
    <w:p w14:paraId="72838A11" w14:textId="77777777" w:rsidR="003A417A" w:rsidRPr="005A3786" w:rsidRDefault="003A417A" w:rsidP="005A3786">
      <w:pPr>
        <w:pStyle w:val="Poetry"/>
      </w:pPr>
      <w:r w:rsidRPr="005A3786">
        <w:t>To pay their vows in solemn pomp appear,</w:t>
      </w:r>
    </w:p>
    <w:p w14:paraId="024D510E" w14:textId="77777777" w:rsidR="005A3786" w:rsidRDefault="003A417A" w:rsidP="005A3786">
      <w:pPr>
        <w:pStyle w:val="Poetry"/>
      </w:pPr>
      <w:r w:rsidRPr="005A3786">
        <w:t xml:space="preserve">And odorous gums in their chaste hands they bear. </w:t>
      </w:r>
    </w:p>
    <w:p w14:paraId="71A2D9A2" w14:textId="77777777" w:rsidR="005A3786" w:rsidRDefault="003A417A" w:rsidP="005A3786">
      <w:pPr>
        <w:pStyle w:val="Poetry"/>
      </w:pPr>
      <w:r w:rsidRPr="005A3786">
        <w:t xml:space="preserve">Far hence remov’d, the Stygian seats are </w:t>
      </w:r>
      <w:proofErr w:type="gramStart"/>
      <w:r w:rsidRPr="005A3786">
        <w:t>seen;</w:t>
      </w:r>
      <w:proofErr w:type="gramEnd"/>
      <w:r w:rsidRPr="005A3786">
        <w:t xml:space="preserve"> </w:t>
      </w:r>
    </w:p>
    <w:p w14:paraId="3B549966" w14:textId="6B2B27CD" w:rsidR="003A417A" w:rsidRPr="005A3786" w:rsidRDefault="003A417A" w:rsidP="005A3786">
      <w:pPr>
        <w:pStyle w:val="Poetry"/>
      </w:pPr>
      <w:r w:rsidRPr="005A3786">
        <w:t>Pains of the damn’d, and punish’d Catiline</w:t>
      </w:r>
    </w:p>
    <w:p w14:paraId="378DB532" w14:textId="6D99592F" w:rsidR="003A417A" w:rsidRPr="005A3786" w:rsidRDefault="003A417A" w:rsidP="005A3786">
      <w:pPr>
        <w:pStyle w:val="Poetry"/>
      </w:pPr>
      <w:r w:rsidRPr="005A3786">
        <w:t>Hung on a rock—the traitor; and, around,</w:t>
      </w:r>
    </w:p>
    <w:p w14:paraId="14236C4E" w14:textId="77777777" w:rsidR="005A3786" w:rsidRDefault="003A417A" w:rsidP="005A3786">
      <w:pPr>
        <w:pStyle w:val="Poetry"/>
      </w:pPr>
      <w:r w:rsidRPr="005A3786">
        <w:t xml:space="preserve">The Furies hissing from the nether ground. </w:t>
      </w:r>
    </w:p>
    <w:p w14:paraId="1CB5DB31" w14:textId="77777777" w:rsidR="005A3786" w:rsidRDefault="003A417A" w:rsidP="005A3786">
      <w:pPr>
        <w:pStyle w:val="Poetry"/>
      </w:pPr>
      <w:r w:rsidRPr="005A3786">
        <w:t xml:space="preserve">Apart from these, the happy souls he draws, </w:t>
      </w:r>
    </w:p>
    <w:p w14:paraId="526D2285" w14:textId="07A6B8ED" w:rsidR="003A417A" w:rsidRDefault="003A417A" w:rsidP="005A3786">
      <w:pPr>
        <w:pStyle w:val="Poetry"/>
      </w:pPr>
      <w:r w:rsidRPr="005A3786">
        <w:t>And Cato’s holy ghost dispensing laws.</w:t>
      </w:r>
    </w:p>
    <w:p w14:paraId="22111293" w14:textId="77777777" w:rsidR="005A3786" w:rsidRPr="005A3786" w:rsidRDefault="005A3786" w:rsidP="005A3786">
      <w:pPr>
        <w:pStyle w:val="Poetry"/>
      </w:pPr>
    </w:p>
    <w:p w14:paraId="3FD21C9C" w14:textId="77777777" w:rsidR="003A417A" w:rsidRPr="005A3786" w:rsidRDefault="003A417A" w:rsidP="005A3786">
      <w:pPr>
        <w:pStyle w:val="Poetry"/>
      </w:pPr>
      <w:r w:rsidRPr="005A3786">
        <w:t xml:space="preserve">Betwixt the quarters flows a golden </w:t>
      </w:r>
      <w:proofErr w:type="gramStart"/>
      <w:r w:rsidRPr="005A3786">
        <w:t>sea;</w:t>
      </w:r>
      <w:proofErr w:type="gramEnd"/>
    </w:p>
    <w:p w14:paraId="7AA073C5" w14:textId="277BC85B" w:rsidR="003A417A" w:rsidRPr="005A3786" w:rsidRDefault="003A417A" w:rsidP="005A3786">
      <w:pPr>
        <w:pStyle w:val="Poetry"/>
      </w:pPr>
      <w:r w:rsidRPr="005A3786">
        <w:lastRenderedPageBreak/>
        <w:t>But foaming surges there in silver play.</w:t>
      </w:r>
    </w:p>
    <w:p w14:paraId="7817D663" w14:textId="77777777" w:rsidR="005A3786" w:rsidRDefault="003A417A" w:rsidP="005A3786">
      <w:pPr>
        <w:pStyle w:val="Poetry"/>
      </w:pPr>
      <w:r w:rsidRPr="005A3786">
        <w:t xml:space="preserve">The dancing dolphins with their tails divide </w:t>
      </w:r>
    </w:p>
    <w:p w14:paraId="209B2A8C" w14:textId="77777777" w:rsidR="005A3786" w:rsidRDefault="003A417A" w:rsidP="005A3786">
      <w:pPr>
        <w:pStyle w:val="Poetry"/>
      </w:pPr>
      <w:r w:rsidRPr="005A3786">
        <w:t xml:space="preserve">The glitt’ring </w:t>
      </w:r>
      <w:proofErr w:type="gramStart"/>
      <w:r w:rsidRPr="005A3786">
        <w:t>waves, and</w:t>
      </w:r>
      <w:proofErr w:type="gramEnd"/>
      <w:r w:rsidRPr="005A3786">
        <w:t xml:space="preserve"> cut the precious tide. </w:t>
      </w:r>
    </w:p>
    <w:p w14:paraId="763BEB2D" w14:textId="77777777" w:rsidR="005A3786" w:rsidRDefault="003A417A" w:rsidP="005A3786">
      <w:pPr>
        <w:pStyle w:val="Poetry"/>
      </w:pPr>
      <w:r w:rsidRPr="005A3786">
        <w:t xml:space="preserve">Amid the main, two mighty fleets engage </w:t>
      </w:r>
    </w:p>
    <w:p w14:paraId="78864A5E" w14:textId="7BBBFF3E" w:rsidR="003A417A" w:rsidRPr="005A3786" w:rsidRDefault="003A417A" w:rsidP="005A3786">
      <w:pPr>
        <w:pStyle w:val="Poetry"/>
      </w:pPr>
      <w:r w:rsidRPr="005A3786">
        <w:t>Their brazen beaks, oppos’d with equal rage.</w:t>
      </w:r>
    </w:p>
    <w:p w14:paraId="52DFF773" w14:textId="7E7650D7" w:rsidR="003A417A" w:rsidRPr="005A3786" w:rsidRDefault="003A417A" w:rsidP="005A3786">
      <w:pPr>
        <w:pStyle w:val="Poetry"/>
      </w:pPr>
      <w:r w:rsidRPr="005A3786">
        <w:t xml:space="preserve">Actium surveys the well-disputed </w:t>
      </w:r>
      <w:proofErr w:type="gramStart"/>
      <w:r w:rsidRPr="005A3786">
        <w:t>prize;</w:t>
      </w:r>
      <w:proofErr w:type="gramEnd"/>
    </w:p>
    <w:p w14:paraId="043DF6DD" w14:textId="77777777" w:rsidR="005A3786" w:rsidRDefault="003A417A" w:rsidP="005A3786">
      <w:pPr>
        <w:pStyle w:val="Poetry"/>
      </w:pPr>
      <w:r w:rsidRPr="005A3786">
        <w:t xml:space="preserve">Leucate’s wat’ry plain with foamy billows fries. </w:t>
      </w:r>
    </w:p>
    <w:p w14:paraId="62E2D6FD" w14:textId="77777777" w:rsidR="005A3786" w:rsidRDefault="003A417A" w:rsidP="005A3786">
      <w:pPr>
        <w:pStyle w:val="Poetry"/>
      </w:pPr>
      <w:r w:rsidRPr="005A3786">
        <w:t xml:space="preserve">Young Caesar, on the stern, in armor bright, </w:t>
      </w:r>
    </w:p>
    <w:p w14:paraId="7524E7FE" w14:textId="58342100" w:rsidR="003A417A" w:rsidRPr="005A3786" w:rsidRDefault="003A417A" w:rsidP="005A3786">
      <w:pPr>
        <w:pStyle w:val="Poetry"/>
      </w:pPr>
      <w:r w:rsidRPr="005A3786">
        <w:t>Here leads the Romans and their gods to fight:</w:t>
      </w:r>
    </w:p>
    <w:p w14:paraId="23E4E6B9" w14:textId="77777777" w:rsidR="003A417A" w:rsidRPr="005A3786" w:rsidRDefault="003A417A" w:rsidP="005A3786">
      <w:pPr>
        <w:pStyle w:val="Poetry"/>
      </w:pPr>
      <w:r w:rsidRPr="005A3786">
        <w:t>His beamy temples shoot their flames afar,</w:t>
      </w:r>
    </w:p>
    <w:p w14:paraId="1F740CF8" w14:textId="1B97E3F7" w:rsidR="003A417A" w:rsidRPr="005A3786" w:rsidRDefault="003A417A" w:rsidP="005A3786">
      <w:pPr>
        <w:pStyle w:val="Poetry"/>
      </w:pPr>
      <w:r w:rsidRPr="005A3786">
        <w:t>And o’er his head is hung the Julian star.</w:t>
      </w:r>
      <w:r w:rsidRPr="005A3786">
        <w:tab/>
      </w:r>
    </w:p>
    <w:p w14:paraId="0A65338E" w14:textId="77777777" w:rsidR="005A3786" w:rsidRDefault="003A417A" w:rsidP="005A3786">
      <w:pPr>
        <w:pStyle w:val="Poetry"/>
      </w:pPr>
      <w:r w:rsidRPr="005A3786">
        <w:t xml:space="preserve">Agrippa seconds him, with prosp’rous gales, </w:t>
      </w:r>
    </w:p>
    <w:p w14:paraId="42223DB1" w14:textId="2D1143DD" w:rsidR="003A417A" w:rsidRPr="005A3786" w:rsidRDefault="003A417A" w:rsidP="005A3786">
      <w:pPr>
        <w:pStyle w:val="Poetry"/>
      </w:pPr>
      <w:r w:rsidRPr="005A3786">
        <w:t xml:space="preserve">And, with propitious gods, his foes </w:t>
      </w:r>
      <w:proofErr w:type="gramStart"/>
      <w:r w:rsidRPr="005A3786">
        <w:t>assails</w:t>
      </w:r>
      <w:proofErr w:type="gramEnd"/>
      <w:r w:rsidRPr="005A3786">
        <w:t>:</w:t>
      </w:r>
    </w:p>
    <w:p w14:paraId="6E72153B" w14:textId="77777777" w:rsidR="005A3786" w:rsidRDefault="003A417A" w:rsidP="005A3786">
      <w:pPr>
        <w:pStyle w:val="Poetry"/>
      </w:pPr>
      <w:r w:rsidRPr="005A3786">
        <w:t xml:space="preserve">A naval crown, that binds his manly brows, </w:t>
      </w:r>
    </w:p>
    <w:p w14:paraId="36A58099" w14:textId="67777FE3" w:rsidR="003A417A" w:rsidRPr="005A3786" w:rsidRDefault="003A417A" w:rsidP="005A3786">
      <w:pPr>
        <w:pStyle w:val="Poetry"/>
      </w:pPr>
      <w:r w:rsidRPr="005A3786">
        <w:t>The happy fortune of the fight foreshows.</w:t>
      </w:r>
    </w:p>
    <w:p w14:paraId="06434A7F" w14:textId="4121F754" w:rsidR="003A417A" w:rsidRPr="005A3786" w:rsidRDefault="003A417A" w:rsidP="005A3786">
      <w:pPr>
        <w:pStyle w:val="Poetry"/>
      </w:pPr>
      <w:r w:rsidRPr="005A3786">
        <w:t>Rang’d on the line oppos’d, Antonius brings</w:t>
      </w:r>
    </w:p>
    <w:p w14:paraId="3AFB085A" w14:textId="77777777" w:rsidR="005A3786" w:rsidRDefault="003A417A" w:rsidP="005A3786">
      <w:pPr>
        <w:pStyle w:val="Poetry"/>
      </w:pPr>
      <w:r w:rsidRPr="005A3786">
        <w:t xml:space="preserve">Barbarian aids, and troops of Eastern </w:t>
      </w:r>
      <w:proofErr w:type="gramStart"/>
      <w:r w:rsidRPr="005A3786">
        <w:t>kings;</w:t>
      </w:r>
      <w:proofErr w:type="gramEnd"/>
    </w:p>
    <w:p w14:paraId="244D5977" w14:textId="77777777" w:rsidR="005A3786" w:rsidRDefault="003A417A" w:rsidP="005A3786">
      <w:pPr>
        <w:pStyle w:val="Poetry"/>
      </w:pPr>
      <w:r w:rsidRPr="005A3786">
        <w:t xml:space="preserve">Th’ Arabians near, and Bactrians from afar, </w:t>
      </w:r>
    </w:p>
    <w:p w14:paraId="5E8DA69A" w14:textId="75CBBE38" w:rsidR="003A417A" w:rsidRPr="005A3786" w:rsidRDefault="003A417A" w:rsidP="005A3786">
      <w:pPr>
        <w:pStyle w:val="Poetry"/>
      </w:pPr>
      <w:r w:rsidRPr="005A3786">
        <w:t>Of tongues discordant, and a mingled war:</w:t>
      </w:r>
    </w:p>
    <w:p w14:paraId="7B3D522F" w14:textId="77777777" w:rsidR="003A417A" w:rsidRPr="005A3786" w:rsidRDefault="003A417A" w:rsidP="005A3786">
      <w:pPr>
        <w:pStyle w:val="Poetry"/>
      </w:pPr>
      <w:r w:rsidRPr="005A3786">
        <w:t>And, rich in gaudy robes, amidst the strife,</w:t>
      </w:r>
    </w:p>
    <w:p w14:paraId="7A86D905" w14:textId="55FBC051" w:rsidR="003A417A" w:rsidRPr="005A3786" w:rsidRDefault="003A417A" w:rsidP="005A3786">
      <w:pPr>
        <w:pStyle w:val="Poetry"/>
      </w:pPr>
      <w:r w:rsidRPr="005A3786">
        <w:t>His ill fate follows him—th’ Egyptian wife.</w:t>
      </w:r>
    </w:p>
    <w:p w14:paraId="49BAD903" w14:textId="77777777" w:rsidR="005A3786" w:rsidRDefault="003A417A" w:rsidP="005A3786">
      <w:pPr>
        <w:pStyle w:val="Poetry"/>
      </w:pPr>
      <w:r w:rsidRPr="005A3786">
        <w:t xml:space="preserve">Moving they fight; with oars and forky prows </w:t>
      </w:r>
    </w:p>
    <w:p w14:paraId="22409013" w14:textId="360DC7E8" w:rsidR="003A417A" w:rsidRPr="005A3786" w:rsidRDefault="003A417A" w:rsidP="005A3786">
      <w:pPr>
        <w:pStyle w:val="Poetry"/>
      </w:pPr>
      <w:r w:rsidRPr="005A3786">
        <w:t>The froth is gather’d, and the water glows.</w:t>
      </w:r>
    </w:p>
    <w:p w14:paraId="21E3FB1A" w14:textId="77777777" w:rsidR="003A417A" w:rsidRPr="005A3786" w:rsidRDefault="003A417A" w:rsidP="005A3786">
      <w:pPr>
        <w:pStyle w:val="Poetry"/>
      </w:pPr>
      <w:r w:rsidRPr="005A3786">
        <w:t>It seems, as if the Cyclades again</w:t>
      </w:r>
    </w:p>
    <w:p w14:paraId="4224D1E3" w14:textId="77777777" w:rsidR="003A417A" w:rsidRPr="005A3786" w:rsidRDefault="003A417A" w:rsidP="005A3786">
      <w:pPr>
        <w:pStyle w:val="Poetry"/>
      </w:pPr>
      <w:r w:rsidRPr="005A3786">
        <w:t xml:space="preserve">Were rooted up, and justled in the </w:t>
      </w:r>
      <w:proofErr w:type="gramStart"/>
      <w:r w:rsidRPr="005A3786">
        <w:t>main;</w:t>
      </w:r>
      <w:proofErr w:type="gramEnd"/>
    </w:p>
    <w:p w14:paraId="1994C935" w14:textId="66C859D1" w:rsidR="003A417A" w:rsidRPr="005A3786" w:rsidRDefault="003A417A" w:rsidP="005A3786">
      <w:pPr>
        <w:pStyle w:val="Poetry"/>
      </w:pPr>
      <w:r w:rsidRPr="005A3786">
        <w:t xml:space="preserve">Or floating mountains floating mountains </w:t>
      </w:r>
      <w:proofErr w:type="gramStart"/>
      <w:r w:rsidRPr="005A3786">
        <w:t>meet;</w:t>
      </w:r>
      <w:proofErr w:type="gramEnd"/>
    </w:p>
    <w:p w14:paraId="108BA37C" w14:textId="77777777" w:rsidR="005A3786" w:rsidRDefault="003A417A" w:rsidP="005A3786">
      <w:pPr>
        <w:pStyle w:val="Poetry"/>
      </w:pPr>
      <w:r w:rsidRPr="005A3786">
        <w:t xml:space="preserve">Such is the fierce encounter of the fleet. </w:t>
      </w:r>
    </w:p>
    <w:p w14:paraId="4DC8D699" w14:textId="77777777" w:rsidR="005A3786" w:rsidRDefault="003A417A" w:rsidP="005A3786">
      <w:pPr>
        <w:pStyle w:val="Poetry"/>
      </w:pPr>
      <w:r w:rsidRPr="005A3786">
        <w:t xml:space="preserve">Fireballs are thrown, and pointed jav’lins </w:t>
      </w:r>
      <w:proofErr w:type="gramStart"/>
      <w:r w:rsidRPr="005A3786">
        <w:t>fly;</w:t>
      </w:r>
      <w:proofErr w:type="gramEnd"/>
      <w:r w:rsidRPr="005A3786">
        <w:t xml:space="preserve"> </w:t>
      </w:r>
    </w:p>
    <w:p w14:paraId="7BF7C4A0" w14:textId="580B8A63" w:rsidR="003A417A" w:rsidRPr="005A3786" w:rsidRDefault="003A417A" w:rsidP="005A3786">
      <w:pPr>
        <w:pStyle w:val="Poetry"/>
      </w:pPr>
      <w:r w:rsidRPr="005A3786">
        <w:t>The fields of Neptune take a purple dye.</w:t>
      </w:r>
    </w:p>
    <w:p w14:paraId="6B3F2E2D" w14:textId="77777777" w:rsidR="003A417A" w:rsidRPr="005A3786" w:rsidRDefault="003A417A" w:rsidP="005A3786">
      <w:pPr>
        <w:pStyle w:val="Poetry"/>
      </w:pPr>
      <w:r w:rsidRPr="005A3786">
        <w:t>The queen herself, amidst the loud alarms,</w:t>
      </w:r>
    </w:p>
    <w:p w14:paraId="71DB5E85" w14:textId="5BEE32BA" w:rsidR="003A417A" w:rsidRPr="005A3786" w:rsidRDefault="003A417A" w:rsidP="005A3786">
      <w:pPr>
        <w:pStyle w:val="Poetry"/>
      </w:pPr>
      <w:r w:rsidRPr="005A3786">
        <w:t xml:space="preserve">With cymbals toss’d her fainting </w:t>
      </w:r>
      <w:proofErr w:type="gramStart"/>
      <w:r w:rsidRPr="005A3786">
        <w:t>soldiers</w:t>
      </w:r>
      <w:proofErr w:type="gramEnd"/>
      <w:r w:rsidRPr="005A3786">
        <w:t xml:space="preserve"> warms—</w:t>
      </w:r>
    </w:p>
    <w:p w14:paraId="5D133062" w14:textId="77777777" w:rsidR="005A3786" w:rsidRDefault="003A417A" w:rsidP="005A3786">
      <w:pPr>
        <w:pStyle w:val="Poetry"/>
      </w:pPr>
      <w:r w:rsidRPr="005A3786">
        <w:t xml:space="preserve">Fool as she was! who had not yet divin’d </w:t>
      </w:r>
    </w:p>
    <w:p w14:paraId="190C34B1" w14:textId="77777777" w:rsidR="005A3786" w:rsidRDefault="003A417A" w:rsidP="005A3786">
      <w:pPr>
        <w:pStyle w:val="Poetry"/>
      </w:pPr>
      <w:r w:rsidRPr="005A3786">
        <w:t xml:space="preserve">Her cruel fate, nor saw the snakes behind. </w:t>
      </w:r>
    </w:p>
    <w:p w14:paraId="07C5FCFF" w14:textId="4433FA0A" w:rsidR="003A417A" w:rsidRPr="005A3786" w:rsidRDefault="003A417A" w:rsidP="005A3786">
      <w:pPr>
        <w:pStyle w:val="Poetry"/>
      </w:pPr>
      <w:r w:rsidRPr="005A3786">
        <w:t>Her country gods, the monsters of the sky,</w:t>
      </w:r>
    </w:p>
    <w:p w14:paraId="51876CAC" w14:textId="77777777" w:rsidR="003A417A" w:rsidRPr="005A3786" w:rsidRDefault="003A417A" w:rsidP="005A3786">
      <w:pPr>
        <w:pStyle w:val="Poetry"/>
      </w:pPr>
      <w:r w:rsidRPr="005A3786">
        <w:t>Great Neptune, Pallas, and Love’s Queen defy:</w:t>
      </w:r>
    </w:p>
    <w:p w14:paraId="5360D880" w14:textId="2BA8F5DF" w:rsidR="003A417A" w:rsidRPr="005A3786" w:rsidRDefault="003A417A" w:rsidP="005A3786">
      <w:pPr>
        <w:pStyle w:val="Poetry"/>
      </w:pPr>
      <w:r w:rsidRPr="005A3786">
        <w:lastRenderedPageBreak/>
        <w:t>The dog Anubis barks, but barks in vain,</w:t>
      </w:r>
      <w:r w:rsidRPr="005A3786">
        <w:tab/>
      </w:r>
    </w:p>
    <w:p w14:paraId="2630A9CE" w14:textId="77777777" w:rsidR="005A3786" w:rsidRDefault="003A417A" w:rsidP="005A3786">
      <w:pPr>
        <w:pStyle w:val="Poetry"/>
      </w:pPr>
      <w:r w:rsidRPr="005A3786">
        <w:t>Nor longer dares oppose th’ ethereal train.</w:t>
      </w:r>
    </w:p>
    <w:p w14:paraId="54AF53F8" w14:textId="77777777" w:rsidR="005A3786" w:rsidRDefault="003A417A" w:rsidP="005A3786">
      <w:pPr>
        <w:pStyle w:val="Poetry"/>
      </w:pPr>
      <w:r w:rsidRPr="005A3786">
        <w:t xml:space="preserve">Mars in the middle of the shining shield </w:t>
      </w:r>
    </w:p>
    <w:p w14:paraId="455E946B" w14:textId="72AC3D0F" w:rsidR="003A417A" w:rsidRPr="005A3786" w:rsidRDefault="003A417A" w:rsidP="005A3786">
      <w:pPr>
        <w:pStyle w:val="Poetry"/>
      </w:pPr>
      <w:r w:rsidRPr="005A3786">
        <w:t>Is grav’d, and strides along the liquid field.</w:t>
      </w:r>
    </w:p>
    <w:p w14:paraId="5870B89E" w14:textId="77777777" w:rsidR="003A417A" w:rsidRPr="005A3786" w:rsidRDefault="003A417A" w:rsidP="005A3786">
      <w:pPr>
        <w:pStyle w:val="Poetry"/>
      </w:pPr>
      <w:r w:rsidRPr="005A3786">
        <w:t xml:space="preserve">The Dirae souse from heav’n with swift </w:t>
      </w:r>
      <w:proofErr w:type="gramStart"/>
      <w:r w:rsidRPr="005A3786">
        <w:t>descent;</w:t>
      </w:r>
      <w:proofErr w:type="gramEnd"/>
    </w:p>
    <w:p w14:paraId="776766E1" w14:textId="157D30CE" w:rsidR="003A417A" w:rsidRPr="005A3786" w:rsidRDefault="003A417A" w:rsidP="005A3786">
      <w:pPr>
        <w:pStyle w:val="Poetry"/>
      </w:pPr>
      <w:r w:rsidRPr="005A3786">
        <w:t>And Discord, dyed in blood, with garments rent,</w:t>
      </w:r>
    </w:p>
    <w:p w14:paraId="0E4D9D7D" w14:textId="77777777" w:rsidR="005A3786" w:rsidRDefault="003A417A" w:rsidP="005A3786">
      <w:pPr>
        <w:pStyle w:val="Poetry"/>
      </w:pPr>
      <w:r w:rsidRPr="005A3786">
        <w:t xml:space="preserve">Divides the prease: her steps Bellona treads, </w:t>
      </w:r>
    </w:p>
    <w:p w14:paraId="54E2ABA4" w14:textId="7EC608D4" w:rsidR="003A417A" w:rsidRPr="005A3786" w:rsidRDefault="003A417A" w:rsidP="005A3786">
      <w:pPr>
        <w:pStyle w:val="Poetry"/>
      </w:pPr>
      <w:r w:rsidRPr="005A3786">
        <w:t>And shakes her iron rod above their heads.</w:t>
      </w:r>
    </w:p>
    <w:p w14:paraId="48BBE8AC" w14:textId="77777777" w:rsidR="005A3786" w:rsidRDefault="003A417A" w:rsidP="005A3786">
      <w:pPr>
        <w:pStyle w:val="Poetry"/>
      </w:pPr>
      <w:r w:rsidRPr="005A3786">
        <w:t xml:space="preserve">This seen, Apollo, from his Actian height, </w:t>
      </w:r>
    </w:p>
    <w:p w14:paraId="633494EF" w14:textId="529F6A40" w:rsidR="003A417A" w:rsidRPr="005A3786" w:rsidRDefault="003A417A" w:rsidP="005A3786">
      <w:pPr>
        <w:pStyle w:val="Poetry"/>
      </w:pPr>
      <w:r w:rsidRPr="005A3786">
        <w:t xml:space="preserve">Pours down his </w:t>
      </w:r>
      <w:proofErr w:type="gramStart"/>
      <w:r w:rsidRPr="005A3786">
        <w:t>arrows;</w:t>
      </w:r>
      <w:proofErr w:type="gramEnd"/>
      <w:r w:rsidRPr="005A3786">
        <w:t xml:space="preserve"> at whose winged flight</w:t>
      </w:r>
    </w:p>
    <w:p w14:paraId="734274F4" w14:textId="57896515" w:rsidR="003A417A" w:rsidRPr="005A3786" w:rsidRDefault="003A417A" w:rsidP="005A3786">
      <w:pPr>
        <w:pStyle w:val="Poetry"/>
      </w:pPr>
      <w:r w:rsidRPr="005A3786">
        <w:t>The trembling Indians and Egyptians yield,</w:t>
      </w:r>
    </w:p>
    <w:p w14:paraId="579E01B8" w14:textId="77777777" w:rsidR="005A3786" w:rsidRDefault="003A417A" w:rsidP="005A3786">
      <w:pPr>
        <w:pStyle w:val="Poetry"/>
      </w:pPr>
      <w:r w:rsidRPr="005A3786">
        <w:t xml:space="preserve">And soft Sabaeans quit the wat’ry field. </w:t>
      </w:r>
    </w:p>
    <w:p w14:paraId="578DB691" w14:textId="4CF7C06D" w:rsidR="003A417A" w:rsidRPr="005A3786" w:rsidRDefault="003A417A" w:rsidP="005A3786">
      <w:pPr>
        <w:pStyle w:val="Poetry"/>
      </w:pPr>
      <w:r w:rsidRPr="005A3786">
        <w:t>The fatal mistress hoists her silken sails,</w:t>
      </w:r>
    </w:p>
    <w:p w14:paraId="2A482923" w14:textId="77777777" w:rsidR="005A3786" w:rsidRDefault="003A417A" w:rsidP="005A3786">
      <w:pPr>
        <w:pStyle w:val="Poetry"/>
      </w:pPr>
      <w:r w:rsidRPr="005A3786">
        <w:t xml:space="preserve">And, shrinking from the fight, invokes the gales. </w:t>
      </w:r>
    </w:p>
    <w:p w14:paraId="72A1B150" w14:textId="63B4CDCD" w:rsidR="003A417A" w:rsidRPr="005A3786" w:rsidRDefault="003A417A" w:rsidP="005A3786">
      <w:pPr>
        <w:pStyle w:val="Poetry"/>
      </w:pPr>
      <w:r w:rsidRPr="005A3786">
        <w:t>Aghast she looks, and heaves her breast for breath,</w:t>
      </w:r>
    </w:p>
    <w:p w14:paraId="401C45B2" w14:textId="79B932D4" w:rsidR="003A417A" w:rsidRPr="005A3786" w:rsidRDefault="003A417A" w:rsidP="005A3786">
      <w:pPr>
        <w:pStyle w:val="Poetry"/>
      </w:pPr>
      <w:r w:rsidRPr="005A3786">
        <w:t>Panting, and pale with fear of future death.</w:t>
      </w:r>
    </w:p>
    <w:p w14:paraId="17AA8C6B" w14:textId="77777777" w:rsidR="003A417A" w:rsidRPr="005A3786" w:rsidRDefault="003A417A" w:rsidP="005A3786">
      <w:pPr>
        <w:pStyle w:val="Poetry"/>
      </w:pPr>
      <w:r w:rsidRPr="005A3786">
        <w:t>The god had figur’d her as driv’n along</w:t>
      </w:r>
    </w:p>
    <w:p w14:paraId="37B5B95E" w14:textId="77777777" w:rsidR="005A3786" w:rsidRDefault="003A417A" w:rsidP="005A3786">
      <w:pPr>
        <w:pStyle w:val="Poetry"/>
      </w:pPr>
      <w:r w:rsidRPr="005A3786">
        <w:t xml:space="preserve">By winds and </w:t>
      </w:r>
      <w:proofErr w:type="gramStart"/>
      <w:r w:rsidRPr="005A3786">
        <w:t>waves, and</w:t>
      </w:r>
      <w:proofErr w:type="gramEnd"/>
      <w:r w:rsidRPr="005A3786">
        <w:t xml:space="preserve"> scudding thro’ the throng.</w:t>
      </w:r>
    </w:p>
    <w:p w14:paraId="04D994AE" w14:textId="50DFE089" w:rsidR="003A417A" w:rsidRPr="005A3786" w:rsidRDefault="003A417A" w:rsidP="005A3786">
      <w:pPr>
        <w:pStyle w:val="Poetry"/>
      </w:pPr>
      <w:r w:rsidRPr="005A3786">
        <w:t xml:space="preserve"> Just opposite, sad Nilus opens wide</w:t>
      </w:r>
    </w:p>
    <w:p w14:paraId="2A298658" w14:textId="77777777" w:rsidR="003A417A" w:rsidRPr="005A3786" w:rsidRDefault="003A417A" w:rsidP="005A3786">
      <w:pPr>
        <w:pStyle w:val="Poetry"/>
      </w:pPr>
      <w:r w:rsidRPr="005A3786">
        <w:t>His arms and ample bosom to the tide,</w:t>
      </w:r>
    </w:p>
    <w:p w14:paraId="16139B1D" w14:textId="02E602B9" w:rsidR="003A417A" w:rsidRPr="005A3786" w:rsidRDefault="003A417A" w:rsidP="005A3786">
      <w:pPr>
        <w:pStyle w:val="Poetry"/>
      </w:pPr>
      <w:r w:rsidRPr="005A3786">
        <w:t>And spreads his mantle o’er the winding coast,</w:t>
      </w:r>
    </w:p>
    <w:p w14:paraId="0BDBE5AB" w14:textId="77777777" w:rsidR="005A3786" w:rsidRDefault="003A417A" w:rsidP="005A3786">
      <w:pPr>
        <w:pStyle w:val="Poetry"/>
      </w:pPr>
      <w:r w:rsidRPr="005A3786">
        <w:t xml:space="preserve">In which he wraps his </w:t>
      </w:r>
      <w:proofErr w:type="gramStart"/>
      <w:r w:rsidRPr="005A3786">
        <w:t>queen, and</w:t>
      </w:r>
      <w:proofErr w:type="gramEnd"/>
      <w:r w:rsidRPr="005A3786">
        <w:t xml:space="preserve"> hides the flying host. </w:t>
      </w:r>
    </w:p>
    <w:p w14:paraId="09326368" w14:textId="4D031F7D" w:rsidR="003A417A" w:rsidRPr="005A3786" w:rsidRDefault="003A417A" w:rsidP="005A3786">
      <w:pPr>
        <w:pStyle w:val="Poetry"/>
      </w:pPr>
      <w:r w:rsidRPr="005A3786">
        <w:t>The victor to the gods his thanks express’d,</w:t>
      </w:r>
    </w:p>
    <w:p w14:paraId="2A8719DA" w14:textId="77777777" w:rsidR="005A3786" w:rsidRDefault="003A417A" w:rsidP="005A3786">
      <w:pPr>
        <w:pStyle w:val="Poetry"/>
      </w:pPr>
      <w:r w:rsidRPr="005A3786">
        <w:t xml:space="preserve">And Rome, triumphant, with his presence bless’d. </w:t>
      </w:r>
    </w:p>
    <w:p w14:paraId="6D1C4546" w14:textId="0E0680C7" w:rsidR="003A417A" w:rsidRPr="005A3786" w:rsidRDefault="003A417A" w:rsidP="005A3786">
      <w:pPr>
        <w:pStyle w:val="Poetry"/>
      </w:pPr>
      <w:r w:rsidRPr="005A3786">
        <w:t xml:space="preserve">Three hundred temples in the town he </w:t>
      </w:r>
      <w:proofErr w:type="gramStart"/>
      <w:r w:rsidRPr="005A3786">
        <w:t>plac’d;</w:t>
      </w:r>
      <w:proofErr w:type="gramEnd"/>
    </w:p>
    <w:p w14:paraId="709A8CFB" w14:textId="208D1A51" w:rsidR="003A417A" w:rsidRPr="005A3786" w:rsidRDefault="003A417A" w:rsidP="005A3786">
      <w:pPr>
        <w:pStyle w:val="Poetry"/>
      </w:pPr>
      <w:r w:rsidRPr="005A3786">
        <w:t>With spoils and altars ev’ry temple grac’d.</w:t>
      </w:r>
    </w:p>
    <w:p w14:paraId="741F7171" w14:textId="77777777" w:rsidR="003A417A" w:rsidRPr="005A3786" w:rsidRDefault="003A417A" w:rsidP="005A3786">
      <w:pPr>
        <w:pStyle w:val="Poetry"/>
      </w:pPr>
      <w:r w:rsidRPr="005A3786">
        <w:t>Three shining nights, and three succeeding days,</w:t>
      </w:r>
    </w:p>
    <w:p w14:paraId="44257564" w14:textId="77777777" w:rsidR="005A3786" w:rsidRDefault="003A417A" w:rsidP="005A3786">
      <w:pPr>
        <w:pStyle w:val="Poetry"/>
      </w:pPr>
      <w:r w:rsidRPr="005A3786">
        <w:t xml:space="preserve">The fields resound with shouts, the streets with praise, </w:t>
      </w:r>
    </w:p>
    <w:p w14:paraId="754FEA6B" w14:textId="60374A2C" w:rsidR="003A417A" w:rsidRPr="005A3786" w:rsidRDefault="003A417A" w:rsidP="005A3786">
      <w:pPr>
        <w:pStyle w:val="Poetry"/>
      </w:pPr>
      <w:r w:rsidRPr="005A3786">
        <w:t>The domes with songs, the theaters with plays.</w:t>
      </w:r>
    </w:p>
    <w:p w14:paraId="15E0FA24" w14:textId="77777777" w:rsidR="003A417A" w:rsidRPr="005A3786" w:rsidRDefault="003A417A" w:rsidP="005A3786">
      <w:pPr>
        <w:pStyle w:val="Poetry"/>
      </w:pPr>
      <w:r w:rsidRPr="005A3786">
        <w:t>All altars flame: before each altar lies,</w:t>
      </w:r>
    </w:p>
    <w:p w14:paraId="72E906E0" w14:textId="0B1F0353" w:rsidR="003A417A" w:rsidRPr="005A3786" w:rsidRDefault="003A417A" w:rsidP="005A3786">
      <w:pPr>
        <w:pStyle w:val="Poetry"/>
      </w:pPr>
      <w:r w:rsidRPr="005A3786">
        <w:t>Drench’d in his gore, the destin’d sacrifice.</w:t>
      </w:r>
    </w:p>
    <w:p w14:paraId="0C6D9FA3" w14:textId="77777777" w:rsidR="005A3786" w:rsidRDefault="003A417A" w:rsidP="005A3786">
      <w:pPr>
        <w:pStyle w:val="Poetry"/>
      </w:pPr>
      <w:r w:rsidRPr="005A3786">
        <w:t xml:space="preserve">Great Caesar sits sublime upon his throne, </w:t>
      </w:r>
    </w:p>
    <w:p w14:paraId="4D291FD7" w14:textId="77777777" w:rsidR="005A3786" w:rsidRDefault="003A417A" w:rsidP="005A3786">
      <w:pPr>
        <w:pStyle w:val="Poetry"/>
      </w:pPr>
      <w:r w:rsidRPr="005A3786">
        <w:t xml:space="preserve">Before Apollo’s porch of Parian </w:t>
      </w:r>
      <w:proofErr w:type="gramStart"/>
      <w:r w:rsidRPr="005A3786">
        <w:t>stone;</w:t>
      </w:r>
      <w:proofErr w:type="gramEnd"/>
      <w:r w:rsidRPr="005A3786">
        <w:t xml:space="preserve"> </w:t>
      </w:r>
    </w:p>
    <w:p w14:paraId="70B9AA5F" w14:textId="6491EC75" w:rsidR="003A417A" w:rsidRPr="005A3786" w:rsidRDefault="003A417A" w:rsidP="005A3786">
      <w:pPr>
        <w:pStyle w:val="Poetry"/>
      </w:pPr>
      <w:r w:rsidRPr="005A3786">
        <w:t>Accepts the presents vow’d for victory,</w:t>
      </w:r>
    </w:p>
    <w:p w14:paraId="1DC9E70A" w14:textId="77777777" w:rsidR="003A417A" w:rsidRPr="005A3786" w:rsidRDefault="003A417A" w:rsidP="005A3786">
      <w:pPr>
        <w:pStyle w:val="Poetry"/>
      </w:pPr>
      <w:r w:rsidRPr="005A3786">
        <w:t>And hangs the monumental crowns on high.</w:t>
      </w:r>
    </w:p>
    <w:p w14:paraId="65B12D18" w14:textId="1E82E69B" w:rsidR="003A417A" w:rsidRPr="005A3786" w:rsidRDefault="003A417A" w:rsidP="005A3786">
      <w:pPr>
        <w:pStyle w:val="Poetry"/>
      </w:pPr>
      <w:r w:rsidRPr="005A3786">
        <w:lastRenderedPageBreak/>
        <w:t>Vast crowds of vanquish’d nations march along,</w:t>
      </w:r>
    </w:p>
    <w:p w14:paraId="7FE65515" w14:textId="77777777" w:rsidR="005A3786" w:rsidRDefault="003A417A" w:rsidP="005A3786">
      <w:pPr>
        <w:pStyle w:val="Poetry"/>
      </w:pPr>
      <w:r w:rsidRPr="005A3786">
        <w:t xml:space="preserve">Various in arms, in habit, and in tongue. </w:t>
      </w:r>
    </w:p>
    <w:p w14:paraId="3A2A5F3A" w14:textId="77777777" w:rsidR="005A3786" w:rsidRDefault="003A417A" w:rsidP="005A3786">
      <w:pPr>
        <w:pStyle w:val="Poetry"/>
      </w:pPr>
      <w:r w:rsidRPr="005A3786">
        <w:t xml:space="preserve">Here, Mulciber assigns the proper place </w:t>
      </w:r>
    </w:p>
    <w:p w14:paraId="591BCFFA" w14:textId="425B0DBA" w:rsidR="003A417A" w:rsidRPr="005A3786" w:rsidRDefault="003A417A" w:rsidP="005A3786">
      <w:pPr>
        <w:pStyle w:val="Poetry"/>
      </w:pPr>
      <w:r w:rsidRPr="005A3786">
        <w:t xml:space="preserve">For Carians, and th’ ungirt Numidian </w:t>
      </w:r>
      <w:proofErr w:type="gramStart"/>
      <w:r w:rsidRPr="005A3786">
        <w:t>race;</w:t>
      </w:r>
      <w:proofErr w:type="gramEnd"/>
    </w:p>
    <w:p w14:paraId="1B0696FE" w14:textId="77777777" w:rsidR="003A417A" w:rsidRPr="005A3786" w:rsidRDefault="003A417A" w:rsidP="005A3786">
      <w:pPr>
        <w:pStyle w:val="Poetry"/>
      </w:pPr>
      <w:r w:rsidRPr="005A3786">
        <w:t>Then ranks the Thracians in the second row,</w:t>
      </w:r>
    </w:p>
    <w:p w14:paraId="66DB5AB3" w14:textId="68C81429" w:rsidR="003A417A" w:rsidRPr="005A3786" w:rsidRDefault="003A417A" w:rsidP="005A3786">
      <w:pPr>
        <w:pStyle w:val="Poetry"/>
      </w:pPr>
      <w:r w:rsidRPr="005A3786">
        <w:t>With Scythians, expert in the dart and bow.</w:t>
      </w:r>
    </w:p>
    <w:p w14:paraId="2E8D0AB5" w14:textId="77777777" w:rsidR="005A3786" w:rsidRDefault="003A417A" w:rsidP="005A3786">
      <w:pPr>
        <w:pStyle w:val="Poetry"/>
      </w:pPr>
      <w:r w:rsidRPr="005A3786">
        <w:t xml:space="preserve">And here the tam’d Euphrates humbly glides, </w:t>
      </w:r>
    </w:p>
    <w:p w14:paraId="073D103E" w14:textId="77777777" w:rsidR="005A3786" w:rsidRDefault="003A417A" w:rsidP="005A3786">
      <w:pPr>
        <w:pStyle w:val="Poetry"/>
      </w:pPr>
      <w:r w:rsidRPr="005A3786">
        <w:t xml:space="preserve">And there the Rhine submits her swelling tides, </w:t>
      </w:r>
    </w:p>
    <w:p w14:paraId="6C6B060B" w14:textId="77777777" w:rsidR="005A3786" w:rsidRDefault="003A417A" w:rsidP="005A3786">
      <w:pPr>
        <w:pStyle w:val="Poetry"/>
      </w:pPr>
      <w:r w:rsidRPr="005A3786">
        <w:t xml:space="preserve">And proud Araxes, whom no bridge could </w:t>
      </w:r>
      <w:proofErr w:type="gramStart"/>
      <w:r w:rsidRPr="005A3786">
        <w:t>bind;</w:t>
      </w:r>
      <w:proofErr w:type="gramEnd"/>
      <w:r w:rsidRPr="005A3786">
        <w:t xml:space="preserve"> </w:t>
      </w:r>
    </w:p>
    <w:p w14:paraId="0833695C" w14:textId="4CA4E17B" w:rsidR="003A417A" w:rsidRPr="005A3786" w:rsidRDefault="003A417A" w:rsidP="005A3786">
      <w:pPr>
        <w:pStyle w:val="Poetry"/>
      </w:pPr>
      <w:r w:rsidRPr="005A3786">
        <w:t>The Danes’ unconquer’d offspring march behind,</w:t>
      </w:r>
    </w:p>
    <w:p w14:paraId="375DAA37" w14:textId="41966AA7" w:rsidR="003A417A" w:rsidRDefault="003A417A" w:rsidP="005A3786">
      <w:pPr>
        <w:pStyle w:val="Poetry"/>
      </w:pPr>
      <w:r w:rsidRPr="005A3786">
        <w:t>And Morini, the last of humankind.</w:t>
      </w:r>
    </w:p>
    <w:p w14:paraId="428662A8" w14:textId="77777777" w:rsidR="005A3786" w:rsidRPr="005A3786" w:rsidRDefault="005A3786" w:rsidP="005A3786">
      <w:pPr>
        <w:pStyle w:val="Poetry"/>
      </w:pPr>
    </w:p>
    <w:p w14:paraId="2D9CB2BA" w14:textId="77777777" w:rsidR="005A3786" w:rsidRDefault="003A417A" w:rsidP="005A3786">
      <w:pPr>
        <w:pStyle w:val="Poetry"/>
      </w:pPr>
      <w:r w:rsidRPr="005A3786">
        <w:t xml:space="preserve">These figures, on the shield divinely wrought, </w:t>
      </w:r>
    </w:p>
    <w:p w14:paraId="502EB791" w14:textId="77777777" w:rsidR="005A3786" w:rsidRDefault="003A417A" w:rsidP="005A3786">
      <w:pPr>
        <w:pStyle w:val="Poetry"/>
      </w:pPr>
      <w:r w:rsidRPr="005A3786">
        <w:t xml:space="preserve">By Vulcan labor’d, and by Venus brought, </w:t>
      </w:r>
    </w:p>
    <w:p w14:paraId="16B2A720" w14:textId="77777777" w:rsidR="005A3786" w:rsidRDefault="003A417A" w:rsidP="005A3786">
      <w:pPr>
        <w:pStyle w:val="Poetry"/>
      </w:pPr>
      <w:r w:rsidRPr="005A3786">
        <w:t xml:space="preserve">With joy and wonder fill the hero’s thought. </w:t>
      </w:r>
    </w:p>
    <w:p w14:paraId="1F57D7E0" w14:textId="2B45253F" w:rsidR="003A417A" w:rsidRPr="005A3786" w:rsidRDefault="003A417A" w:rsidP="005A3786">
      <w:pPr>
        <w:pStyle w:val="Poetry"/>
      </w:pPr>
      <w:r w:rsidRPr="005A3786">
        <w:t>Unknown the names, he yet admires the grace,</w:t>
      </w:r>
    </w:p>
    <w:p w14:paraId="08016254" w14:textId="242612F0" w:rsidR="003A417A" w:rsidRDefault="003A417A" w:rsidP="005A3786">
      <w:pPr>
        <w:pStyle w:val="Poetry"/>
      </w:pPr>
      <w:r w:rsidRPr="005A3786">
        <w:t>And bears aloft the fame and fortune of his race.</w:t>
      </w:r>
    </w:p>
    <w:p w14:paraId="63B137CF" w14:textId="77777777" w:rsidR="005A3786" w:rsidRPr="005A3786" w:rsidRDefault="005A3786" w:rsidP="005A3786">
      <w:pPr>
        <w:pStyle w:val="Poetry"/>
      </w:pPr>
    </w:p>
    <w:p w14:paraId="3825DB9A" w14:textId="77777777" w:rsidR="003A417A" w:rsidRDefault="003A417A" w:rsidP="005A3786">
      <w:pPr>
        <w:pStyle w:val="Heading3"/>
      </w:pPr>
      <w:r>
        <w:rPr>
          <w:u w:color="231F20"/>
        </w:rPr>
        <w:t>Book</w:t>
      </w:r>
      <w:r>
        <w:rPr>
          <w:spacing w:val="-11"/>
          <w:u w:color="231F20"/>
        </w:rPr>
        <w:t xml:space="preserve"> </w:t>
      </w:r>
      <w:r>
        <w:rPr>
          <w:u w:color="231F20"/>
        </w:rPr>
        <w:t>IX</w:t>
      </w:r>
    </w:p>
    <w:p w14:paraId="243BC7C3" w14:textId="77777777" w:rsidR="005A3786" w:rsidRDefault="003A417A" w:rsidP="005A3786">
      <w:pPr>
        <w:pStyle w:val="Poetry"/>
      </w:pPr>
      <w:r w:rsidRPr="005A3786">
        <w:t xml:space="preserve">While these affairs in distant places pass’d, </w:t>
      </w:r>
    </w:p>
    <w:p w14:paraId="1F66676F" w14:textId="20B6EA00" w:rsidR="003A417A" w:rsidRPr="005A3786" w:rsidRDefault="003A417A" w:rsidP="005A3786">
      <w:pPr>
        <w:pStyle w:val="Poetry"/>
      </w:pPr>
      <w:r w:rsidRPr="005A3786">
        <w:t>The various Iris Juno sends with haste,</w:t>
      </w:r>
    </w:p>
    <w:p w14:paraId="40D408FC" w14:textId="77777777" w:rsidR="005A3786" w:rsidRDefault="003A417A" w:rsidP="005A3786">
      <w:pPr>
        <w:pStyle w:val="Poetry"/>
      </w:pPr>
      <w:r w:rsidRPr="005A3786">
        <w:t xml:space="preserve">To find bold Turnus, who, with anxious thought, </w:t>
      </w:r>
    </w:p>
    <w:p w14:paraId="369AC18D" w14:textId="246B3B70" w:rsidR="003A417A" w:rsidRPr="005A3786" w:rsidRDefault="003A417A" w:rsidP="005A3786">
      <w:pPr>
        <w:pStyle w:val="Poetry"/>
      </w:pPr>
      <w:r w:rsidRPr="005A3786">
        <w:t>The secret shade of his great grandsire sought.</w:t>
      </w:r>
    </w:p>
    <w:p w14:paraId="6A0008D9" w14:textId="11C787A7" w:rsidR="003A417A" w:rsidRPr="005A3786" w:rsidRDefault="003A417A" w:rsidP="005A3786">
      <w:pPr>
        <w:pStyle w:val="Poetry"/>
      </w:pPr>
      <w:r w:rsidRPr="005A3786">
        <w:t>Retir’d alone she found the daring man,</w:t>
      </w:r>
    </w:p>
    <w:p w14:paraId="1E6069BD" w14:textId="77777777" w:rsidR="003A417A" w:rsidRPr="005A3786" w:rsidRDefault="003A417A" w:rsidP="005A3786">
      <w:pPr>
        <w:pStyle w:val="Poetry"/>
      </w:pPr>
      <w:r w:rsidRPr="005A3786">
        <w:t>And op’d her rosy lips, and thus began:</w:t>
      </w:r>
    </w:p>
    <w:p w14:paraId="12434540" w14:textId="77777777" w:rsidR="005A3786" w:rsidRDefault="003A417A" w:rsidP="005A3786">
      <w:pPr>
        <w:pStyle w:val="Poetry"/>
      </w:pPr>
      <w:r w:rsidRPr="005A3786">
        <w:t xml:space="preserve">“What none of all the gods could grant thy vows, </w:t>
      </w:r>
    </w:p>
    <w:p w14:paraId="73C549A1" w14:textId="2EABDCD3" w:rsidR="003A417A" w:rsidRPr="005A3786" w:rsidRDefault="003A417A" w:rsidP="005A3786">
      <w:pPr>
        <w:pStyle w:val="Poetry"/>
      </w:pPr>
      <w:r w:rsidRPr="005A3786">
        <w:t>That, Turnus, this auspicious day bestows.</w:t>
      </w:r>
    </w:p>
    <w:p w14:paraId="72A69AC0" w14:textId="77777777" w:rsidR="003A417A" w:rsidRPr="005A3786" w:rsidRDefault="003A417A" w:rsidP="005A3786">
      <w:pPr>
        <w:pStyle w:val="Poetry"/>
      </w:pPr>
      <w:r w:rsidRPr="005A3786">
        <w:t>Aeneas, gone to seek th’ Arcadian prince,</w:t>
      </w:r>
    </w:p>
    <w:p w14:paraId="7C8B9BED" w14:textId="209D89AB" w:rsidR="003A417A" w:rsidRPr="005A3786" w:rsidRDefault="003A417A" w:rsidP="005A3786">
      <w:pPr>
        <w:pStyle w:val="Poetry"/>
      </w:pPr>
      <w:r w:rsidRPr="005A3786">
        <w:t xml:space="preserve">Has left the Trojan camp without </w:t>
      </w:r>
      <w:proofErr w:type="gramStart"/>
      <w:r w:rsidRPr="005A3786">
        <w:t>defense;</w:t>
      </w:r>
      <w:proofErr w:type="gramEnd"/>
    </w:p>
    <w:p w14:paraId="4DF480AE" w14:textId="77777777" w:rsidR="005A3786" w:rsidRDefault="003A417A" w:rsidP="005A3786">
      <w:pPr>
        <w:pStyle w:val="Poetry"/>
      </w:pPr>
      <w:r w:rsidRPr="005A3786">
        <w:t xml:space="preserve">And, short of succors there, employs his pains </w:t>
      </w:r>
    </w:p>
    <w:p w14:paraId="2080BEFE" w14:textId="56B73837" w:rsidR="003A417A" w:rsidRPr="005A3786" w:rsidRDefault="003A417A" w:rsidP="005A3786">
      <w:pPr>
        <w:pStyle w:val="Poetry"/>
      </w:pPr>
      <w:r w:rsidRPr="005A3786">
        <w:t>In parts remote to raise the Tuscan swains.</w:t>
      </w:r>
    </w:p>
    <w:p w14:paraId="74DF7427" w14:textId="77777777" w:rsidR="005A3786" w:rsidRDefault="003A417A" w:rsidP="005A3786">
      <w:pPr>
        <w:pStyle w:val="Poetry"/>
      </w:pPr>
      <w:r w:rsidRPr="005A3786">
        <w:t xml:space="preserve">Now snatch an hour that favors thy </w:t>
      </w:r>
      <w:proofErr w:type="gramStart"/>
      <w:r w:rsidRPr="005A3786">
        <w:t>designs;</w:t>
      </w:r>
      <w:proofErr w:type="gramEnd"/>
      <w:r w:rsidRPr="005A3786">
        <w:t xml:space="preserve"> </w:t>
      </w:r>
    </w:p>
    <w:p w14:paraId="062BDA76" w14:textId="37F95FDD" w:rsidR="003A417A" w:rsidRPr="005A3786" w:rsidRDefault="003A417A" w:rsidP="005A3786">
      <w:pPr>
        <w:pStyle w:val="Poetry"/>
      </w:pPr>
      <w:r w:rsidRPr="005A3786">
        <w:t xml:space="preserve">Unite thy </w:t>
      </w:r>
      <w:proofErr w:type="gramStart"/>
      <w:r w:rsidRPr="005A3786">
        <w:t>forces, and</w:t>
      </w:r>
      <w:proofErr w:type="gramEnd"/>
      <w:r w:rsidRPr="005A3786">
        <w:t xml:space="preserve"> attack their lines.”</w:t>
      </w:r>
    </w:p>
    <w:p w14:paraId="5B689F95" w14:textId="3492739C" w:rsidR="003A417A" w:rsidRPr="005A3786" w:rsidRDefault="003A417A" w:rsidP="005A3786">
      <w:pPr>
        <w:pStyle w:val="Poetry"/>
      </w:pPr>
      <w:r w:rsidRPr="005A3786">
        <w:t>This said, on equal wings she pois’d her weight,</w:t>
      </w:r>
    </w:p>
    <w:p w14:paraId="57BEF23E" w14:textId="7169F751" w:rsidR="003A417A" w:rsidRDefault="003A417A" w:rsidP="005A3786">
      <w:pPr>
        <w:pStyle w:val="Poetry"/>
      </w:pPr>
      <w:r w:rsidRPr="005A3786">
        <w:lastRenderedPageBreak/>
        <w:t>And form’d a radiant rainbow in her flight.</w:t>
      </w:r>
    </w:p>
    <w:p w14:paraId="0941E1DB" w14:textId="77777777" w:rsidR="005A3786" w:rsidRPr="005A3786" w:rsidRDefault="005A3786" w:rsidP="005A3786">
      <w:pPr>
        <w:pStyle w:val="Poetry"/>
      </w:pPr>
    </w:p>
    <w:p w14:paraId="00E1BF54" w14:textId="77777777" w:rsidR="005A3786" w:rsidRDefault="003A417A" w:rsidP="005A3786">
      <w:pPr>
        <w:pStyle w:val="Poetry"/>
      </w:pPr>
      <w:r w:rsidRPr="005A3786">
        <w:t xml:space="preserve">The Daunian hero lifts his hands and eyes, </w:t>
      </w:r>
    </w:p>
    <w:p w14:paraId="53600991" w14:textId="3F8232C0" w:rsidR="003A417A" w:rsidRPr="005A3786" w:rsidRDefault="003A417A" w:rsidP="005A3786">
      <w:pPr>
        <w:pStyle w:val="Poetry"/>
      </w:pPr>
      <w:r w:rsidRPr="005A3786">
        <w:t>And thus invokes the goddess as she flies:</w:t>
      </w:r>
    </w:p>
    <w:p w14:paraId="265BDFBC" w14:textId="77777777" w:rsidR="003A417A" w:rsidRPr="005A3786" w:rsidRDefault="003A417A" w:rsidP="005A3786">
      <w:pPr>
        <w:pStyle w:val="Poetry"/>
      </w:pPr>
      <w:r w:rsidRPr="005A3786">
        <w:t>“Iris, the grace of heav’n, what pow’r divine</w:t>
      </w:r>
    </w:p>
    <w:p w14:paraId="2DA303E4" w14:textId="4CCD0E82" w:rsidR="003A417A" w:rsidRPr="005A3786" w:rsidRDefault="003A417A" w:rsidP="005A3786">
      <w:pPr>
        <w:pStyle w:val="Poetry"/>
      </w:pPr>
      <w:r w:rsidRPr="005A3786">
        <w:t>Has sent thee down, thro’ dusky clouds to shine?</w:t>
      </w:r>
      <w:r w:rsidRPr="005A3786">
        <w:tab/>
      </w:r>
    </w:p>
    <w:p w14:paraId="61D91E70" w14:textId="77777777" w:rsidR="003A417A" w:rsidRPr="005A3786" w:rsidRDefault="003A417A" w:rsidP="005A3786">
      <w:pPr>
        <w:pStyle w:val="Poetry"/>
      </w:pPr>
      <w:r w:rsidRPr="005A3786">
        <w:t>See, they divide; immortal day appears,</w:t>
      </w:r>
    </w:p>
    <w:p w14:paraId="62EAD20E" w14:textId="77777777" w:rsidR="005A3786" w:rsidRDefault="003A417A" w:rsidP="005A3786">
      <w:pPr>
        <w:pStyle w:val="Poetry"/>
      </w:pPr>
      <w:r w:rsidRPr="005A3786">
        <w:t xml:space="preserve">And glitt’ring planets dancing in their spheres! </w:t>
      </w:r>
    </w:p>
    <w:p w14:paraId="61719C02" w14:textId="71B25EC6" w:rsidR="003A417A" w:rsidRPr="005A3786" w:rsidRDefault="003A417A" w:rsidP="005A3786">
      <w:pPr>
        <w:pStyle w:val="Poetry"/>
      </w:pPr>
      <w:r w:rsidRPr="005A3786">
        <w:t>With joy, these happy omens I obey,</w:t>
      </w:r>
    </w:p>
    <w:p w14:paraId="5E7AD317" w14:textId="77777777" w:rsidR="003A417A" w:rsidRPr="005A3786" w:rsidRDefault="003A417A" w:rsidP="005A3786">
      <w:pPr>
        <w:pStyle w:val="Poetry"/>
      </w:pPr>
      <w:r w:rsidRPr="005A3786">
        <w:t>And follow to the war the god that leads the way.”</w:t>
      </w:r>
    </w:p>
    <w:p w14:paraId="2900F572" w14:textId="1D08E251" w:rsidR="003A417A" w:rsidRPr="005A3786" w:rsidRDefault="003A417A" w:rsidP="005A3786">
      <w:pPr>
        <w:pStyle w:val="Poetry"/>
      </w:pPr>
      <w:proofErr w:type="gramStart"/>
      <w:r w:rsidRPr="005A3786">
        <w:t>Thus</w:t>
      </w:r>
      <w:proofErr w:type="gramEnd"/>
      <w:r w:rsidRPr="005A3786">
        <w:t xml:space="preserve"> having said, as by the brook he stood,</w:t>
      </w:r>
    </w:p>
    <w:p w14:paraId="24D4D2F5" w14:textId="77777777" w:rsidR="003A417A" w:rsidRPr="005A3786" w:rsidRDefault="003A417A" w:rsidP="005A3786">
      <w:pPr>
        <w:pStyle w:val="Poetry"/>
      </w:pPr>
      <w:r w:rsidRPr="005A3786">
        <w:t xml:space="preserve">He scoop’d the water from the crystal </w:t>
      </w:r>
      <w:proofErr w:type="gramStart"/>
      <w:r w:rsidRPr="005A3786">
        <w:t>flood;</w:t>
      </w:r>
      <w:proofErr w:type="gramEnd"/>
    </w:p>
    <w:p w14:paraId="1C25BB95" w14:textId="77777777" w:rsidR="005A3786" w:rsidRDefault="003A417A" w:rsidP="005A3786">
      <w:pPr>
        <w:pStyle w:val="Poetry"/>
      </w:pPr>
      <w:r w:rsidRPr="005A3786">
        <w:t xml:space="preserve">Then with his hands the drops to heav’n he throws, </w:t>
      </w:r>
    </w:p>
    <w:p w14:paraId="13ADD1DB" w14:textId="6E9A0FEE" w:rsidR="003A417A" w:rsidRDefault="003A417A" w:rsidP="005A3786">
      <w:pPr>
        <w:pStyle w:val="Poetry"/>
      </w:pPr>
      <w:r w:rsidRPr="005A3786">
        <w:t>And loads the pow’rs above with offer’d vows.</w:t>
      </w:r>
    </w:p>
    <w:p w14:paraId="2761FE45" w14:textId="77777777" w:rsidR="005A3786" w:rsidRPr="005A3786" w:rsidRDefault="005A3786" w:rsidP="005A3786">
      <w:pPr>
        <w:pStyle w:val="Poetry"/>
      </w:pPr>
    </w:p>
    <w:p w14:paraId="0E5871AA" w14:textId="77777777" w:rsidR="003A417A" w:rsidRPr="005A3786" w:rsidRDefault="003A417A" w:rsidP="005A3786">
      <w:pPr>
        <w:pStyle w:val="Poetry"/>
      </w:pPr>
      <w:r w:rsidRPr="005A3786">
        <w:t>Now march the bold confed’rates thro’ the plain,</w:t>
      </w:r>
    </w:p>
    <w:p w14:paraId="720D3596" w14:textId="11B39560" w:rsidR="003A417A" w:rsidRPr="005A3786" w:rsidRDefault="003A417A" w:rsidP="005A3786">
      <w:pPr>
        <w:pStyle w:val="Poetry"/>
      </w:pPr>
      <w:proofErr w:type="gramStart"/>
      <w:r w:rsidRPr="005A3786">
        <w:t>Well</w:t>
      </w:r>
      <w:proofErr w:type="gramEnd"/>
      <w:r w:rsidRPr="005A3786">
        <w:t xml:space="preserve"> hors’d, well clad; a rich and shining train.</w:t>
      </w:r>
    </w:p>
    <w:p w14:paraId="1DBDBA50" w14:textId="77777777" w:rsidR="005A3786" w:rsidRDefault="003A417A" w:rsidP="005A3786">
      <w:pPr>
        <w:pStyle w:val="Poetry"/>
      </w:pPr>
      <w:r w:rsidRPr="005A3786">
        <w:t xml:space="preserve">Messapus leads the van; and, in the rear, </w:t>
      </w:r>
    </w:p>
    <w:p w14:paraId="4FDB95CB" w14:textId="77777777" w:rsidR="005A3786" w:rsidRDefault="003A417A" w:rsidP="005A3786">
      <w:pPr>
        <w:pStyle w:val="Poetry"/>
      </w:pPr>
      <w:r w:rsidRPr="005A3786">
        <w:t xml:space="preserve">The sons of Tyrrheus in bright arms appear. </w:t>
      </w:r>
    </w:p>
    <w:p w14:paraId="654B0E94" w14:textId="77777777" w:rsidR="005A3786" w:rsidRDefault="003A417A" w:rsidP="005A3786">
      <w:pPr>
        <w:pStyle w:val="Poetry"/>
      </w:pPr>
      <w:r w:rsidRPr="005A3786">
        <w:t xml:space="preserve">In the main battle, with his flaming crest, </w:t>
      </w:r>
    </w:p>
    <w:p w14:paraId="7FCDA97C" w14:textId="360E7FD6" w:rsidR="003A417A" w:rsidRPr="005A3786" w:rsidRDefault="003A417A" w:rsidP="005A3786">
      <w:pPr>
        <w:pStyle w:val="Poetry"/>
      </w:pPr>
      <w:r w:rsidRPr="005A3786">
        <w:t>The mighty Turnus tow’rs above the rest.</w:t>
      </w:r>
    </w:p>
    <w:p w14:paraId="0FEBECC4" w14:textId="00D3E106" w:rsidR="003A417A" w:rsidRPr="005A3786" w:rsidRDefault="003A417A" w:rsidP="005A3786">
      <w:pPr>
        <w:pStyle w:val="Poetry"/>
      </w:pPr>
      <w:r w:rsidRPr="005A3786">
        <w:t>Silent they move, majestically slow,</w:t>
      </w:r>
    </w:p>
    <w:p w14:paraId="685EC485" w14:textId="77777777" w:rsidR="005A3786" w:rsidRDefault="003A417A" w:rsidP="005A3786">
      <w:pPr>
        <w:pStyle w:val="Poetry"/>
      </w:pPr>
      <w:r w:rsidRPr="005A3786">
        <w:t xml:space="preserve">Like ebbing Nile, or Ganges in his flow. </w:t>
      </w:r>
    </w:p>
    <w:p w14:paraId="79EC8F02" w14:textId="77777777" w:rsidR="005A3786" w:rsidRDefault="003A417A" w:rsidP="005A3786">
      <w:pPr>
        <w:pStyle w:val="Poetry"/>
      </w:pPr>
      <w:r w:rsidRPr="005A3786">
        <w:t xml:space="preserve">The Trojans view the dusty cloud from far, </w:t>
      </w:r>
    </w:p>
    <w:p w14:paraId="79CA5D23" w14:textId="77777777" w:rsidR="005A3786" w:rsidRDefault="003A417A" w:rsidP="005A3786">
      <w:pPr>
        <w:pStyle w:val="Poetry"/>
      </w:pPr>
      <w:r w:rsidRPr="005A3786">
        <w:t xml:space="preserve">And the dark menace of the distant war. </w:t>
      </w:r>
    </w:p>
    <w:p w14:paraId="68E6D246" w14:textId="03374122" w:rsidR="003A417A" w:rsidRPr="005A3786" w:rsidRDefault="003A417A" w:rsidP="005A3786">
      <w:pPr>
        <w:pStyle w:val="Poetry"/>
      </w:pPr>
      <w:r w:rsidRPr="005A3786">
        <w:t>Caicus from the rampire saw it rise,</w:t>
      </w:r>
    </w:p>
    <w:p w14:paraId="7A1DB4AC" w14:textId="30526A52" w:rsidR="003A417A" w:rsidRPr="005A3786" w:rsidRDefault="003A417A" w:rsidP="005A3786">
      <w:pPr>
        <w:pStyle w:val="Poetry"/>
      </w:pPr>
      <w:r w:rsidRPr="005A3786">
        <w:t>Black’ning the fields, and thick’ning thro’ the skies.</w:t>
      </w:r>
    </w:p>
    <w:p w14:paraId="60A9243E" w14:textId="77777777" w:rsidR="003A417A" w:rsidRPr="005A3786" w:rsidRDefault="003A417A" w:rsidP="005A3786">
      <w:pPr>
        <w:pStyle w:val="Poetry"/>
      </w:pPr>
      <w:r w:rsidRPr="005A3786">
        <w:t>Then to his fellows thus aloud he calls:</w:t>
      </w:r>
    </w:p>
    <w:p w14:paraId="095F51FB" w14:textId="77777777" w:rsidR="005A3786" w:rsidRDefault="003A417A" w:rsidP="005A3786">
      <w:pPr>
        <w:pStyle w:val="Poetry"/>
      </w:pPr>
      <w:r w:rsidRPr="005A3786">
        <w:t xml:space="preserve">“What rolling clouds, my friends, approach the walls? </w:t>
      </w:r>
    </w:p>
    <w:p w14:paraId="1D38D658" w14:textId="77777777" w:rsidR="005A3786" w:rsidRDefault="003A417A" w:rsidP="005A3786">
      <w:pPr>
        <w:pStyle w:val="Poetry"/>
      </w:pPr>
      <w:r w:rsidRPr="005A3786">
        <w:t xml:space="preserve">Arm! arm! and man the works! prepare your spears </w:t>
      </w:r>
    </w:p>
    <w:p w14:paraId="53E03ECE" w14:textId="28D8B8DE" w:rsidR="003A417A" w:rsidRPr="005A3786" w:rsidRDefault="003A417A" w:rsidP="005A3786">
      <w:pPr>
        <w:pStyle w:val="Poetry"/>
      </w:pPr>
      <w:r w:rsidRPr="005A3786">
        <w:t>And pointed darts! the Latian host appears.”</w:t>
      </w:r>
    </w:p>
    <w:p w14:paraId="61CBEAEC" w14:textId="77777777" w:rsidR="005A3786" w:rsidRDefault="005A3786" w:rsidP="005A3786">
      <w:pPr>
        <w:pStyle w:val="Poetry"/>
      </w:pPr>
    </w:p>
    <w:p w14:paraId="5CD64E55" w14:textId="4DE830A6" w:rsidR="003A417A" w:rsidRPr="005A3786" w:rsidRDefault="003A417A" w:rsidP="005A3786">
      <w:pPr>
        <w:pStyle w:val="Poetry"/>
      </w:pPr>
      <w:r w:rsidRPr="005A3786">
        <w:t>Thus warn’d, they shut their gates; with shouts ascend</w:t>
      </w:r>
    </w:p>
    <w:p w14:paraId="2488097E" w14:textId="77777777" w:rsidR="003A417A" w:rsidRPr="005A3786" w:rsidRDefault="003A417A" w:rsidP="005A3786">
      <w:pPr>
        <w:pStyle w:val="Poetry"/>
      </w:pPr>
      <w:r w:rsidRPr="005A3786">
        <w:t>The bulwarks, and, secure, their foes attend:</w:t>
      </w:r>
    </w:p>
    <w:p w14:paraId="11E0EEDC" w14:textId="77777777" w:rsidR="003A417A" w:rsidRPr="005A3786" w:rsidRDefault="003A417A" w:rsidP="005A3786">
      <w:pPr>
        <w:pStyle w:val="Poetry"/>
      </w:pPr>
      <w:r w:rsidRPr="005A3786">
        <w:t>For their wise gen’ral, with foreseeing care,</w:t>
      </w:r>
    </w:p>
    <w:p w14:paraId="78123FC2" w14:textId="77777777" w:rsidR="005A3786" w:rsidRDefault="003A417A" w:rsidP="005A3786">
      <w:pPr>
        <w:pStyle w:val="Poetry"/>
      </w:pPr>
      <w:r w:rsidRPr="005A3786">
        <w:lastRenderedPageBreak/>
        <w:t xml:space="preserve">Had charg’d them not to tempt the doubtful war, </w:t>
      </w:r>
    </w:p>
    <w:p w14:paraId="7D38175B" w14:textId="5F9F29C4" w:rsidR="003A417A" w:rsidRPr="005A3786" w:rsidRDefault="003A417A" w:rsidP="005A3786">
      <w:pPr>
        <w:pStyle w:val="Poetry"/>
      </w:pPr>
      <w:proofErr w:type="gramStart"/>
      <w:r w:rsidRPr="005A3786">
        <w:t>Nor,</w:t>
      </w:r>
      <w:proofErr w:type="gramEnd"/>
      <w:r w:rsidRPr="005A3786">
        <w:t xml:space="preserve"> tho’ provok’d, in open fields advance,</w:t>
      </w:r>
    </w:p>
    <w:p w14:paraId="6BE4E90E" w14:textId="3CB6BED9" w:rsidR="003A417A" w:rsidRPr="005A3786" w:rsidRDefault="003A417A" w:rsidP="005A3786">
      <w:pPr>
        <w:pStyle w:val="Poetry"/>
      </w:pPr>
      <w:r w:rsidRPr="005A3786">
        <w:t>But close within their lines attend their chance.</w:t>
      </w:r>
    </w:p>
    <w:p w14:paraId="0EAD2848" w14:textId="77777777" w:rsidR="005A3786" w:rsidRDefault="003A417A" w:rsidP="005A3786">
      <w:pPr>
        <w:pStyle w:val="Poetry"/>
      </w:pPr>
      <w:r w:rsidRPr="005A3786">
        <w:t xml:space="preserve">Unwilling, yet they keep the strict command, </w:t>
      </w:r>
    </w:p>
    <w:p w14:paraId="47CDA69C" w14:textId="49C466EB" w:rsidR="003A417A" w:rsidRPr="005A3786" w:rsidRDefault="003A417A" w:rsidP="005A3786">
      <w:pPr>
        <w:pStyle w:val="Poetry"/>
      </w:pPr>
      <w:r w:rsidRPr="005A3786">
        <w:t>And sourly wait in arms the hostile band.</w:t>
      </w:r>
    </w:p>
    <w:p w14:paraId="377D977F" w14:textId="77777777" w:rsidR="003A417A" w:rsidRPr="005A3786" w:rsidRDefault="003A417A" w:rsidP="005A3786">
      <w:pPr>
        <w:pStyle w:val="Poetry"/>
      </w:pPr>
      <w:r w:rsidRPr="005A3786">
        <w:t>The fiery Turnus flew before the rest:</w:t>
      </w:r>
    </w:p>
    <w:p w14:paraId="6829C165" w14:textId="77777777" w:rsidR="003A417A" w:rsidRPr="005A3786" w:rsidRDefault="003A417A" w:rsidP="005A3786">
      <w:pPr>
        <w:pStyle w:val="Poetry"/>
      </w:pPr>
      <w:r w:rsidRPr="005A3786">
        <w:t xml:space="preserve">A piebald steed of Thracian strain he </w:t>
      </w:r>
      <w:proofErr w:type="gramStart"/>
      <w:r w:rsidRPr="005A3786">
        <w:t>press’d;</w:t>
      </w:r>
      <w:proofErr w:type="gramEnd"/>
    </w:p>
    <w:p w14:paraId="24ED2CDD" w14:textId="3B9721AD" w:rsidR="003A417A" w:rsidRPr="005A3786" w:rsidRDefault="003A417A" w:rsidP="005A3786">
      <w:pPr>
        <w:pStyle w:val="Poetry"/>
      </w:pPr>
      <w:r w:rsidRPr="005A3786">
        <w:t>His helm of massy gold, and crimson was his crest.</w:t>
      </w:r>
    </w:p>
    <w:p w14:paraId="36310267" w14:textId="77777777" w:rsidR="005A3786" w:rsidRDefault="003A417A" w:rsidP="005A3786">
      <w:pPr>
        <w:pStyle w:val="Poetry"/>
      </w:pPr>
      <w:r w:rsidRPr="005A3786">
        <w:t xml:space="preserve">With twenty horse to second his designs, </w:t>
      </w:r>
    </w:p>
    <w:p w14:paraId="39DEE6B6" w14:textId="2FF3C749" w:rsidR="003A417A" w:rsidRPr="005A3786" w:rsidRDefault="003A417A" w:rsidP="005A3786">
      <w:pPr>
        <w:pStyle w:val="Poetry"/>
      </w:pPr>
      <w:r w:rsidRPr="005A3786">
        <w:t>An unexpected foe, he fac’d the lines.</w:t>
      </w:r>
    </w:p>
    <w:p w14:paraId="5F3097C5" w14:textId="77777777" w:rsidR="005A3786" w:rsidRDefault="003A417A" w:rsidP="005A3786">
      <w:pPr>
        <w:pStyle w:val="Poetry"/>
      </w:pPr>
      <w:r w:rsidRPr="005A3786">
        <w:t xml:space="preserve">“Is there,” he said, “in arms, who bravely dare </w:t>
      </w:r>
    </w:p>
    <w:p w14:paraId="3745B872" w14:textId="1135FCD1" w:rsidR="003A417A" w:rsidRPr="005A3786" w:rsidRDefault="003A417A" w:rsidP="005A3786">
      <w:pPr>
        <w:pStyle w:val="Poetry"/>
      </w:pPr>
      <w:r w:rsidRPr="005A3786">
        <w:t>His leader’s honor and his danger share?”</w:t>
      </w:r>
    </w:p>
    <w:p w14:paraId="08C1CF93" w14:textId="2D106C69" w:rsidR="003A417A" w:rsidRPr="005A3786" w:rsidRDefault="003A417A" w:rsidP="005A3786">
      <w:pPr>
        <w:pStyle w:val="Poetry"/>
      </w:pPr>
      <w:r w:rsidRPr="005A3786">
        <w:t>Then spurring on, his brandish’d dart he threw,</w:t>
      </w:r>
    </w:p>
    <w:p w14:paraId="0E44EBEF" w14:textId="6A1BB86E" w:rsidR="003A417A" w:rsidRDefault="003A417A" w:rsidP="005A3786">
      <w:pPr>
        <w:pStyle w:val="Poetry"/>
      </w:pPr>
      <w:r w:rsidRPr="005A3786">
        <w:t>In sign of war: applauding shouts ensue.</w:t>
      </w:r>
    </w:p>
    <w:p w14:paraId="447F4E52" w14:textId="77777777" w:rsidR="005A3786" w:rsidRPr="005A3786" w:rsidRDefault="005A3786" w:rsidP="005A3786">
      <w:pPr>
        <w:pStyle w:val="Poetry"/>
      </w:pPr>
    </w:p>
    <w:p w14:paraId="22D26061" w14:textId="77777777" w:rsidR="005A3786" w:rsidRDefault="003A417A" w:rsidP="005A3786">
      <w:pPr>
        <w:pStyle w:val="Poetry"/>
      </w:pPr>
      <w:r w:rsidRPr="005A3786">
        <w:t xml:space="preserve">Amaz’d to find a dastard race, that run </w:t>
      </w:r>
    </w:p>
    <w:p w14:paraId="051BE5C7" w14:textId="62EC6B04" w:rsidR="003A417A" w:rsidRPr="005A3786" w:rsidRDefault="003A417A" w:rsidP="005A3786">
      <w:pPr>
        <w:pStyle w:val="Poetry"/>
      </w:pPr>
      <w:r w:rsidRPr="005A3786">
        <w:t>Behind the rampires and the battle shun,</w:t>
      </w:r>
    </w:p>
    <w:p w14:paraId="27689EBD" w14:textId="77777777" w:rsidR="003A417A" w:rsidRPr="005A3786" w:rsidRDefault="003A417A" w:rsidP="005A3786">
      <w:pPr>
        <w:pStyle w:val="Poetry"/>
      </w:pPr>
      <w:r w:rsidRPr="005A3786">
        <w:t>He rides around the camp, with rolling eyes,</w:t>
      </w:r>
    </w:p>
    <w:p w14:paraId="739E8F33" w14:textId="21DAC4BE" w:rsidR="003A417A" w:rsidRPr="005A3786" w:rsidRDefault="003A417A" w:rsidP="005A3786">
      <w:pPr>
        <w:pStyle w:val="Poetry"/>
      </w:pPr>
      <w:r w:rsidRPr="005A3786">
        <w:t>And stops at ev’ry post, and ev’ry passage tries.</w:t>
      </w:r>
    </w:p>
    <w:p w14:paraId="24E88FDD" w14:textId="77777777" w:rsidR="003A417A" w:rsidRPr="005A3786" w:rsidRDefault="003A417A" w:rsidP="005A3786">
      <w:pPr>
        <w:pStyle w:val="Poetry"/>
      </w:pPr>
      <w:r w:rsidRPr="005A3786">
        <w:t>So roams the nightly wolf about the fold:</w:t>
      </w:r>
    </w:p>
    <w:p w14:paraId="6B39FE79" w14:textId="77777777" w:rsidR="005A3786" w:rsidRDefault="003A417A" w:rsidP="005A3786">
      <w:pPr>
        <w:pStyle w:val="Poetry"/>
      </w:pPr>
      <w:r w:rsidRPr="005A3786">
        <w:t xml:space="preserve">Wet with descending show’rs, and stiff with cold, </w:t>
      </w:r>
    </w:p>
    <w:p w14:paraId="08E3E057" w14:textId="60BA6ED0" w:rsidR="003A417A" w:rsidRPr="005A3786" w:rsidRDefault="003A417A" w:rsidP="005A3786">
      <w:pPr>
        <w:pStyle w:val="Poetry"/>
      </w:pPr>
      <w:r w:rsidRPr="005A3786">
        <w:t>He howls for hunger, and he grins for pain,</w:t>
      </w:r>
    </w:p>
    <w:p w14:paraId="29220EEC" w14:textId="77777777" w:rsidR="003A417A" w:rsidRPr="005A3786" w:rsidRDefault="003A417A" w:rsidP="005A3786">
      <w:pPr>
        <w:pStyle w:val="Poetry"/>
      </w:pPr>
      <w:r w:rsidRPr="005A3786">
        <w:t>(His gnashing teeth are exercis’d in vain,)</w:t>
      </w:r>
    </w:p>
    <w:p w14:paraId="1AA338BF" w14:textId="59585EBA" w:rsidR="003A417A" w:rsidRPr="005A3786" w:rsidRDefault="003A417A" w:rsidP="005A3786">
      <w:pPr>
        <w:pStyle w:val="Poetry"/>
      </w:pPr>
      <w:r w:rsidRPr="005A3786">
        <w:t>And, impotent of anger, finds no way</w:t>
      </w:r>
    </w:p>
    <w:p w14:paraId="0AAF8A9D" w14:textId="77777777" w:rsidR="005A3786" w:rsidRDefault="003A417A" w:rsidP="005A3786">
      <w:pPr>
        <w:pStyle w:val="Poetry"/>
      </w:pPr>
      <w:r w:rsidRPr="005A3786">
        <w:t xml:space="preserve">In his distended paws to grasp the prey. </w:t>
      </w:r>
    </w:p>
    <w:p w14:paraId="49A3AA62" w14:textId="77777777" w:rsidR="005A3786" w:rsidRDefault="003A417A" w:rsidP="005A3786">
      <w:pPr>
        <w:pStyle w:val="Poetry"/>
      </w:pPr>
      <w:r w:rsidRPr="005A3786">
        <w:t xml:space="preserve">The mothers </w:t>
      </w:r>
      <w:proofErr w:type="gramStart"/>
      <w:r w:rsidRPr="005A3786">
        <w:t>listen;</w:t>
      </w:r>
      <w:proofErr w:type="gramEnd"/>
      <w:r w:rsidRPr="005A3786">
        <w:t xml:space="preserve"> but the bleating lambs </w:t>
      </w:r>
    </w:p>
    <w:p w14:paraId="07C470B9" w14:textId="77777777" w:rsidR="005A3786" w:rsidRDefault="003A417A" w:rsidP="005A3786">
      <w:pPr>
        <w:pStyle w:val="Poetry"/>
      </w:pPr>
      <w:r w:rsidRPr="005A3786">
        <w:t xml:space="preserve">Securely swig the dug, beneath the dams. </w:t>
      </w:r>
    </w:p>
    <w:p w14:paraId="02C4B608" w14:textId="26CC5422" w:rsidR="003A417A" w:rsidRPr="005A3786" w:rsidRDefault="003A417A" w:rsidP="005A3786">
      <w:pPr>
        <w:pStyle w:val="Poetry"/>
      </w:pPr>
      <w:proofErr w:type="gramStart"/>
      <w:r w:rsidRPr="005A3786">
        <w:t>Thus</w:t>
      </w:r>
      <w:proofErr w:type="gramEnd"/>
      <w:r w:rsidRPr="005A3786">
        <w:t xml:space="preserve"> ranges eager Turnus o’er the plain.</w:t>
      </w:r>
    </w:p>
    <w:p w14:paraId="4F87FEB0" w14:textId="762E4832" w:rsidR="003A417A" w:rsidRPr="005A3786" w:rsidRDefault="003A417A" w:rsidP="005A3786">
      <w:pPr>
        <w:pStyle w:val="Poetry"/>
      </w:pPr>
      <w:r w:rsidRPr="005A3786">
        <w:t xml:space="preserve">Sharp with desire, and furious with </w:t>
      </w:r>
      <w:proofErr w:type="gramStart"/>
      <w:r w:rsidRPr="005A3786">
        <w:t>disdain;</w:t>
      </w:r>
      <w:proofErr w:type="gramEnd"/>
    </w:p>
    <w:p w14:paraId="278EAF0A" w14:textId="77777777" w:rsidR="005A3786" w:rsidRDefault="003A417A" w:rsidP="005A3786">
      <w:pPr>
        <w:pStyle w:val="Poetry"/>
      </w:pPr>
      <w:r w:rsidRPr="005A3786">
        <w:t xml:space="preserve">Surveys each passage with a piercing sight, </w:t>
      </w:r>
    </w:p>
    <w:p w14:paraId="2F427F1B" w14:textId="689497C1" w:rsidR="003A417A" w:rsidRPr="005A3786" w:rsidRDefault="003A417A" w:rsidP="005A3786">
      <w:pPr>
        <w:pStyle w:val="Poetry"/>
      </w:pPr>
      <w:r w:rsidRPr="005A3786">
        <w:t>To force his foes in equal field to fight.</w:t>
      </w:r>
    </w:p>
    <w:p w14:paraId="0766D3E7" w14:textId="77777777" w:rsidR="005A3786" w:rsidRDefault="003A417A" w:rsidP="005A3786">
      <w:pPr>
        <w:pStyle w:val="Poetry"/>
      </w:pPr>
      <w:proofErr w:type="gramStart"/>
      <w:r w:rsidRPr="005A3786">
        <w:t>Thus</w:t>
      </w:r>
      <w:proofErr w:type="gramEnd"/>
      <w:r w:rsidRPr="005A3786">
        <w:t xml:space="preserve"> while he gazes round, at length he spies, </w:t>
      </w:r>
    </w:p>
    <w:p w14:paraId="2512FF22" w14:textId="27DDEA00" w:rsidR="003A417A" w:rsidRPr="005A3786" w:rsidRDefault="003A417A" w:rsidP="005A3786">
      <w:pPr>
        <w:pStyle w:val="Poetry"/>
      </w:pPr>
      <w:r w:rsidRPr="005A3786">
        <w:t>Where, fenc’d with strong redoubts, their navy lies,</w:t>
      </w:r>
    </w:p>
    <w:p w14:paraId="64D28A66" w14:textId="49D1AAF7" w:rsidR="003A417A" w:rsidRPr="005A3786" w:rsidRDefault="003A417A" w:rsidP="005A3786">
      <w:pPr>
        <w:pStyle w:val="Poetry"/>
      </w:pPr>
      <w:r w:rsidRPr="005A3786">
        <w:t>Close underneath the walls; the washing tide</w:t>
      </w:r>
    </w:p>
    <w:p w14:paraId="7939F531" w14:textId="77777777" w:rsidR="005A3786" w:rsidRDefault="003A417A" w:rsidP="005A3786">
      <w:pPr>
        <w:pStyle w:val="Poetry"/>
      </w:pPr>
      <w:r w:rsidRPr="005A3786">
        <w:t xml:space="preserve">Secures from all approach this weaker side. </w:t>
      </w:r>
    </w:p>
    <w:p w14:paraId="3759AA57" w14:textId="77777777" w:rsidR="005A3786" w:rsidRDefault="003A417A" w:rsidP="005A3786">
      <w:pPr>
        <w:pStyle w:val="Poetry"/>
      </w:pPr>
      <w:r w:rsidRPr="005A3786">
        <w:lastRenderedPageBreak/>
        <w:t xml:space="preserve">He takes the wish’d occasion, fills his hand </w:t>
      </w:r>
    </w:p>
    <w:p w14:paraId="45F25CAF" w14:textId="77777777" w:rsidR="005A3786" w:rsidRDefault="003A417A" w:rsidP="005A3786">
      <w:pPr>
        <w:pStyle w:val="Poetry"/>
      </w:pPr>
      <w:r w:rsidRPr="005A3786">
        <w:t xml:space="preserve">With ready </w:t>
      </w:r>
      <w:proofErr w:type="gramStart"/>
      <w:r w:rsidRPr="005A3786">
        <w:t>fires, and</w:t>
      </w:r>
      <w:proofErr w:type="gramEnd"/>
      <w:r w:rsidRPr="005A3786">
        <w:t xml:space="preserve"> shakes a flaming brand. </w:t>
      </w:r>
    </w:p>
    <w:p w14:paraId="7C145D18" w14:textId="05E8903E" w:rsidR="003A417A" w:rsidRPr="005A3786" w:rsidRDefault="003A417A" w:rsidP="005A3786">
      <w:pPr>
        <w:pStyle w:val="Poetry"/>
      </w:pPr>
      <w:r w:rsidRPr="005A3786">
        <w:t>Urg’d by his presence, ev’ry soul is warm’d,</w:t>
      </w:r>
    </w:p>
    <w:p w14:paraId="34444D18" w14:textId="7087CE8E" w:rsidR="003A417A" w:rsidRPr="005A3786" w:rsidRDefault="003A417A" w:rsidP="005A3786">
      <w:pPr>
        <w:pStyle w:val="Poetry"/>
      </w:pPr>
      <w:r w:rsidRPr="005A3786">
        <w:t>And ev’ry hand with kindled firs is arm’d.</w:t>
      </w:r>
    </w:p>
    <w:p w14:paraId="5B83CFDA" w14:textId="77777777" w:rsidR="005A3786" w:rsidRDefault="003A417A" w:rsidP="005A3786">
      <w:pPr>
        <w:pStyle w:val="Poetry"/>
      </w:pPr>
      <w:r w:rsidRPr="005A3786">
        <w:t xml:space="preserve">From the fir’d pines the scatt’ring sparkles </w:t>
      </w:r>
      <w:proofErr w:type="gramStart"/>
      <w:r w:rsidRPr="005A3786">
        <w:t>fly;</w:t>
      </w:r>
      <w:proofErr w:type="gramEnd"/>
      <w:r w:rsidRPr="005A3786">
        <w:t xml:space="preserve"> </w:t>
      </w:r>
    </w:p>
    <w:p w14:paraId="59A88BCA" w14:textId="77777777" w:rsidR="005A3786" w:rsidRDefault="003A417A" w:rsidP="005A3786">
      <w:pPr>
        <w:pStyle w:val="Poetry"/>
      </w:pPr>
      <w:r w:rsidRPr="005A3786">
        <w:t xml:space="preserve">Fat vapors, mix’d with flames, involve the sky. </w:t>
      </w:r>
    </w:p>
    <w:p w14:paraId="6DAECFF0" w14:textId="77777777" w:rsidR="005A3786" w:rsidRDefault="003A417A" w:rsidP="005A3786">
      <w:pPr>
        <w:pStyle w:val="Poetry"/>
      </w:pPr>
      <w:r w:rsidRPr="005A3786">
        <w:t xml:space="preserve">What pow’r, O Muses, could avert the flame </w:t>
      </w:r>
    </w:p>
    <w:p w14:paraId="3B4E506F" w14:textId="3207BB72" w:rsidR="003A417A" w:rsidRPr="005A3786" w:rsidRDefault="003A417A" w:rsidP="005A3786">
      <w:pPr>
        <w:pStyle w:val="Poetry"/>
      </w:pPr>
      <w:r w:rsidRPr="005A3786">
        <w:t>Which threaten’d, in the fleet, the Trojan name?</w:t>
      </w:r>
    </w:p>
    <w:p w14:paraId="46708D70" w14:textId="63A5D840" w:rsidR="003A417A" w:rsidRPr="005A3786" w:rsidRDefault="003A417A" w:rsidP="005A3786">
      <w:pPr>
        <w:pStyle w:val="Poetry"/>
      </w:pPr>
      <w:r w:rsidRPr="005A3786">
        <w:t>Tell: for the fact, thro’ length of time obscure,</w:t>
      </w:r>
    </w:p>
    <w:p w14:paraId="66EED6BB" w14:textId="6C660675" w:rsidR="003A417A" w:rsidRDefault="003A417A" w:rsidP="005A3786">
      <w:pPr>
        <w:pStyle w:val="Poetry"/>
      </w:pPr>
      <w:r w:rsidRPr="005A3786">
        <w:t>Is hard to faith; yet shall the fame endure.</w:t>
      </w:r>
    </w:p>
    <w:p w14:paraId="2112B655" w14:textId="77777777" w:rsidR="005A3786" w:rsidRPr="005A3786" w:rsidRDefault="005A3786" w:rsidP="005A3786">
      <w:pPr>
        <w:pStyle w:val="Poetry"/>
      </w:pPr>
    </w:p>
    <w:p w14:paraId="511A5046" w14:textId="77777777" w:rsidR="005A3786" w:rsidRDefault="003A417A" w:rsidP="005A3786">
      <w:pPr>
        <w:pStyle w:val="Poetry"/>
      </w:pPr>
      <w:r w:rsidRPr="005A3786">
        <w:t xml:space="preserve">‘T is said that, when the chief prepar’d his flight, </w:t>
      </w:r>
    </w:p>
    <w:p w14:paraId="36B2B707" w14:textId="77777777" w:rsidR="005A3786" w:rsidRDefault="003A417A" w:rsidP="005A3786">
      <w:pPr>
        <w:pStyle w:val="Poetry"/>
      </w:pPr>
      <w:r w:rsidRPr="005A3786">
        <w:t xml:space="preserve">And fell’d his timber from Mount Ida’s height, </w:t>
      </w:r>
    </w:p>
    <w:p w14:paraId="73B0A3FD" w14:textId="798677E6" w:rsidR="003A417A" w:rsidRPr="005A3786" w:rsidRDefault="003A417A" w:rsidP="005A3786">
      <w:pPr>
        <w:pStyle w:val="Poetry"/>
      </w:pPr>
      <w:r w:rsidRPr="005A3786">
        <w:t>The grandam goddess then approach’d her son,</w:t>
      </w:r>
    </w:p>
    <w:p w14:paraId="5A901BDE" w14:textId="1E705C3B" w:rsidR="003A417A" w:rsidRPr="005A3786" w:rsidRDefault="003A417A" w:rsidP="005A3786">
      <w:pPr>
        <w:pStyle w:val="Poetry"/>
      </w:pPr>
      <w:r w:rsidRPr="005A3786">
        <w:t>And with a mother’s majesty begun:</w:t>
      </w:r>
    </w:p>
    <w:p w14:paraId="2474C55E" w14:textId="77777777" w:rsidR="005A3786" w:rsidRDefault="003A417A" w:rsidP="005A3786">
      <w:pPr>
        <w:pStyle w:val="Poetry"/>
      </w:pPr>
      <w:r w:rsidRPr="005A3786">
        <w:t xml:space="preserve">“Grant me,” she said, “the sole request I bring, </w:t>
      </w:r>
    </w:p>
    <w:p w14:paraId="4133D700" w14:textId="77777777" w:rsidR="005A3786" w:rsidRDefault="003A417A" w:rsidP="005A3786">
      <w:pPr>
        <w:pStyle w:val="Poetry"/>
      </w:pPr>
      <w:r w:rsidRPr="005A3786">
        <w:t xml:space="preserve">Since conquer’d heav’n has own’d you for its king. </w:t>
      </w:r>
    </w:p>
    <w:p w14:paraId="6589F055" w14:textId="2EC4711B" w:rsidR="003A417A" w:rsidRPr="005A3786" w:rsidRDefault="003A417A" w:rsidP="005A3786">
      <w:pPr>
        <w:pStyle w:val="Poetry"/>
      </w:pPr>
      <w:r w:rsidRPr="005A3786">
        <w:t>On Ida’s brows, for ages past, there stood,</w:t>
      </w:r>
    </w:p>
    <w:p w14:paraId="77D5E12A" w14:textId="77777777" w:rsidR="003A417A" w:rsidRPr="005A3786" w:rsidRDefault="003A417A" w:rsidP="005A3786">
      <w:pPr>
        <w:pStyle w:val="Poetry"/>
      </w:pPr>
      <w:r w:rsidRPr="005A3786">
        <w:t xml:space="preserve">With firs and maples fill’d, a shady </w:t>
      </w:r>
      <w:proofErr w:type="gramStart"/>
      <w:r w:rsidRPr="005A3786">
        <w:t>wood;</w:t>
      </w:r>
      <w:proofErr w:type="gramEnd"/>
    </w:p>
    <w:p w14:paraId="632C04DD" w14:textId="18131036" w:rsidR="003A417A" w:rsidRPr="005A3786" w:rsidRDefault="003A417A" w:rsidP="005A3786">
      <w:pPr>
        <w:pStyle w:val="Poetry"/>
      </w:pPr>
      <w:r w:rsidRPr="005A3786">
        <w:t>And on the summit rose a sacred grove,</w:t>
      </w:r>
    </w:p>
    <w:p w14:paraId="727EEE44" w14:textId="77777777" w:rsidR="005A3786" w:rsidRDefault="003A417A" w:rsidP="005A3786">
      <w:pPr>
        <w:pStyle w:val="Poetry"/>
      </w:pPr>
      <w:r w:rsidRPr="005A3786">
        <w:t xml:space="preserve">Where I was worship’d with religious love. </w:t>
      </w:r>
    </w:p>
    <w:p w14:paraId="0FAAF496" w14:textId="77777777" w:rsidR="005A3786" w:rsidRDefault="003A417A" w:rsidP="005A3786">
      <w:pPr>
        <w:pStyle w:val="Poetry"/>
      </w:pPr>
      <w:r w:rsidRPr="005A3786">
        <w:t xml:space="preserve">Those woods, that holy grove, my long delight, </w:t>
      </w:r>
    </w:p>
    <w:p w14:paraId="2AC36ED3" w14:textId="0A879D51" w:rsidR="003A417A" w:rsidRPr="005A3786" w:rsidRDefault="003A417A" w:rsidP="005A3786">
      <w:pPr>
        <w:pStyle w:val="Poetry"/>
      </w:pPr>
      <w:r w:rsidRPr="005A3786">
        <w:t>I gave the Trojan prince, to speed his flight.</w:t>
      </w:r>
    </w:p>
    <w:p w14:paraId="267F54A5" w14:textId="77777777" w:rsidR="003A417A" w:rsidRPr="005A3786" w:rsidRDefault="003A417A" w:rsidP="005A3786">
      <w:pPr>
        <w:pStyle w:val="Poetry"/>
      </w:pPr>
      <w:r w:rsidRPr="005A3786">
        <w:t xml:space="preserve">Now, fill’d with fear, on their behalf I </w:t>
      </w:r>
      <w:proofErr w:type="gramStart"/>
      <w:r w:rsidRPr="005A3786">
        <w:t>come;</w:t>
      </w:r>
      <w:proofErr w:type="gramEnd"/>
    </w:p>
    <w:p w14:paraId="7DDEF60F" w14:textId="3F3D040A" w:rsidR="003A417A" w:rsidRPr="005A3786" w:rsidRDefault="003A417A" w:rsidP="005A3786">
      <w:pPr>
        <w:pStyle w:val="Poetry"/>
      </w:pPr>
      <w:r w:rsidRPr="005A3786">
        <w:t>Let neither winds o’erset, nor waves intomb</w:t>
      </w:r>
    </w:p>
    <w:p w14:paraId="3D734322" w14:textId="77777777" w:rsidR="005A3786" w:rsidRDefault="003A417A" w:rsidP="005A3786">
      <w:pPr>
        <w:pStyle w:val="Poetry"/>
      </w:pPr>
      <w:r w:rsidRPr="005A3786">
        <w:t xml:space="preserve">The floating forests of the sacred </w:t>
      </w:r>
      <w:proofErr w:type="gramStart"/>
      <w:r w:rsidRPr="005A3786">
        <w:t>pine;</w:t>
      </w:r>
      <w:proofErr w:type="gramEnd"/>
      <w:r w:rsidRPr="005A3786">
        <w:t xml:space="preserve"> </w:t>
      </w:r>
    </w:p>
    <w:p w14:paraId="6D929F86" w14:textId="22D0C070" w:rsidR="003A417A" w:rsidRPr="005A3786" w:rsidRDefault="003A417A" w:rsidP="005A3786">
      <w:pPr>
        <w:pStyle w:val="Poetry"/>
      </w:pPr>
      <w:r w:rsidRPr="005A3786">
        <w:t>But let it be their safety to be mine.”</w:t>
      </w:r>
    </w:p>
    <w:p w14:paraId="2CFEBE1C" w14:textId="77777777" w:rsidR="003A417A" w:rsidRPr="005A3786" w:rsidRDefault="003A417A" w:rsidP="005A3786">
      <w:pPr>
        <w:pStyle w:val="Poetry"/>
      </w:pPr>
      <w:r w:rsidRPr="005A3786">
        <w:t>Then thus replied her awful son, who rolls</w:t>
      </w:r>
    </w:p>
    <w:p w14:paraId="43CFF756" w14:textId="77777777" w:rsidR="003A417A" w:rsidRPr="005A3786" w:rsidRDefault="003A417A" w:rsidP="005A3786">
      <w:pPr>
        <w:pStyle w:val="Poetry"/>
      </w:pPr>
      <w:r w:rsidRPr="005A3786">
        <w:t>The radiant stars, and heav’n and earth controls:</w:t>
      </w:r>
    </w:p>
    <w:p w14:paraId="1C507CCE" w14:textId="3CEEAE0F" w:rsidR="003A417A" w:rsidRPr="005A3786" w:rsidRDefault="003A417A" w:rsidP="005A3786">
      <w:pPr>
        <w:pStyle w:val="Poetry"/>
      </w:pPr>
      <w:r w:rsidRPr="005A3786">
        <w:t>“How dare you, mother, endless date demand</w:t>
      </w:r>
    </w:p>
    <w:p w14:paraId="0AF334E8" w14:textId="77777777" w:rsidR="005A3786" w:rsidRDefault="003A417A" w:rsidP="005A3786">
      <w:pPr>
        <w:pStyle w:val="Poetry"/>
      </w:pPr>
      <w:r w:rsidRPr="005A3786">
        <w:t xml:space="preserve">For vessels molded by a mortal </w:t>
      </w:r>
      <w:proofErr w:type="gramStart"/>
      <w:r w:rsidRPr="005A3786">
        <w:t>hand?</w:t>
      </w:r>
      <w:proofErr w:type="gramEnd"/>
      <w:r w:rsidRPr="005A3786">
        <w:t xml:space="preserve"> </w:t>
      </w:r>
    </w:p>
    <w:p w14:paraId="79A9304D" w14:textId="77777777" w:rsidR="005A3786" w:rsidRDefault="003A417A" w:rsidP="005A3786">
      <w:pPr>
        <w:pStyle w:val="Poetry"/>
      </w:pPr>
      <w:r w:rsidRPr="005A3786">
        <w:t xml:space="preserve">What then is fate? Shall bold Aeneas ride, </w:t>
      </w:r>
    </w:p>
    <w:p w14:paraId="56D0A727" w14:textId="2F415D68" w:rsidR="003A417A" w:rsidRPr="005A3786" w:rsidRDefault="003A417A" w:rsidP="005A3786">
      <w:pPr>
        <w:pStyle w:val="Poetry"/>
      </w:pPr>
      <w:r w:rsidRPr="005A3786">
        <w:t>Of safety certain, on th’ uncertain tide?</w:t>
      </w:r>
    </w:p>
    <w:p w14:paraId="1DA9657A" w14:textId="77777777" w:rsidR="003A417A" w:rsidRPr="005A3786" w:rsidRDefault="003A417A" w:rsidP="005A3786">
      <w:pPr>
        <w:pStyle w:val="Poetry"/>
      </w:pPr>
      <w:r w:rsidRPr="005A3786">
        <w:t>Yet, what I can, I grant; when, wafted o’er,</w:t>
      </w:r>
    </w:p>
    <w:p w14:paraId="06A6B8CA" w14:textId="3EA171CB" w:rsidR="003A417A" w:rsidRPr="005A3786" w:rsidRDefault="003A417A" w:rsidP="005A3786">
      <w:pPr>
        <w:pStyle w:val="Poetry"/>
      </w:pPr>
      <w:r w:rsidRPr="005A3786">
        <w:t>The chief is landed on the Latian shore,</w:t>
      </w:r>
    </w:p>
    <w:p w14:paraId="450BCB17" w14:textId="77777777" w:rsidR="003A417A" w:rsidRPr="005A3786" w:rsidRDefault="003A417A" w:rsidP="005A3786">
      <w:pPr>
        <w:pStyle w:val="Poetry"/>
      </w:pPr>
      <w:r w:rsidRPr="005A3786">
        <w:lastRenderedPageBreak/>
        <w:t>Whatever ships escape the raging storms,</w:t>
      </w:r>
    </w:p>
    <w:p w14:paraId="10652BE5" w14:textId="77777777" w:rsidR="005A3786" w:rsidRDefault="003A417A" w:rsidP="005A3786">
      <w:pPr>
        <w:pStyle w:val="Poetry"/>
      </w:pPr>
      <w:r w:rsidRPr="005A3786">
        <w:t xml:space="preserve">At my command shall change their fading forms </w:t>
      </w:r>
    </w:p>
    <w:p w14:paraId="1B346678" w14:textId="77777777" w:rsidR="005A3786" w:rsidRDefault="003A417A" w:rsidP="005A3786">
      <w:pPr>
        <w:pStyle w:val="Poetry"/>
      </w:pPr>
      <w:r w:rsidRPr="005A3786">
        <w:t xml:space="preserve">To nymphs divine, and plow the wat’ry way, </w:t>
      </w:r>
    </w:p>
    <w:p w14:paraId="707B038D" w14:textId="1451A505" w:rsidR="003A417A" w:rsidRPr="005A3786" w:rsidRDefault="003A417A" w:rsidP="005A3786">
      <w:pPr>
        <w:pStyle w:val="Poetry"/>
      </w:pPr>
      <w:r w:rsidRPr="005A3786">
        <w:t>Like Dotis and the daughters of the sea.”</w:t>
      </w:r>
    </w:p>
    <w:p w14:paraId="6B218EE4" w14:textId="701376B9" w:rsidR="003A417A" w:rsidRPr="005A3786" w:rsidRDefault="003A417A" w:rsidP="005A3786">
      <w:pPr>
        <w:pStyle w:val="Poetry"/>
      </w:pPr>
      <w:r w:rsidRPr="005A3786">
        <w:t>To seal his sacred vow, by Styx he swore,</w:t>
      </w:r>
    </w:p>
    <w:p w14:paraId="6976237A" w14:textId="77777777" w:rsidR="005A3786" w:rsidRDefault="003A417A" w:rsidP="005A3786">
      <w:pPr>
        <w:pStyle w:val="Poetry"/>
      </w:pPr>
      <w:r w:rsidRPr="005A3786">
        <w:t xml:space="preserve">The lake of liquid pitch, the dreary shore, </w:t>
      </w:r>
    </w:p>
    <w:p w14:paraId="0173C0E2" w14:textId="35BE880D" w:rsidR="003A417A" w:rsidRPr="005A3786" w:rsidRDefault="003A417A" w:rsidP="005A3786">
      <w:pPr>
        <w:pStyle w:val="Poetry"/>
      </w:pPr>
      <w:r w:rsidRPr="005A3786">
        <w:t>And Phlegethon’s innavigable flood,</w:t>
      </w:r>
    </w:p>
    <w:p w14:paraId="50BB61E9" w14:textId="77777777" w:rsidR="003A417A" w:rsidRPr="005A3786" w:rsidRDefault="003A417A" w:rsidP="005A3786">
      <w:pPr>
        <w:pStyle w:val="Poetry"/>
      </w:pPr>
      <w:r w:rsidRPr="005A3786">
        <w:t>And the black regions of his brother god.</w:t>
      </w:r>
    </w:p>
    <w:p w14:paraId="3FA8103F" w14:textId="77777777" w:rsidR="003A417A" w:rsidRPr="005A3786" w:rsidRDefault="003A417A" w:rsidP="005A3786">
      <w:pPr>
        <w:pStyle w:val="Poetry"/>
      </w:pPr>
      <w:r w:rsidRPr="005A3786">
        <w:t xml:space="preserve">He </w:t>
      </w:r>
      <w:proofErr w:type="gramStart"/>
      <w:r w:rsidRPr="005A3786">
        <w:t>said;</w:t>
      </w:r>
      <w:proofErr w:type="gramEnd"/>
      <w:r w:rsidRPr="005A3786">
        <w:t xml:space="preserve"> and shook the skies with his imperial nod.</w:t>
      </w:r>
    </w:p>
    <w:p w14:paraId="7F85C21E" w14:textId="77777777" w:rsidR="005A3786" w:rsidRDefault="005A3786" w:rsidP="005A3786">
      <w:pPr>
        <w:pStyle w:val="Poetry"/>
      </w:pPr>
    </w:p>
    <w:p w14:paraId="2D8415B5" w14:textId="76B4574B" w:rsidR="003A417A" w:rsidRPr="005A3786" w:rsidRDefault="003A417A" w:rsidP="005A3786">
      <w:pPr>
        <w:pStyle w:val="Poetry"/>
      </w:pPr>
      <w:r w:rsidRPr="005A3786">
        <w:t>And now at length the number’d hours were come,</w:t>
      </w:r>
    </w:p>
    <w:p w14:paraId="3F418BE8" w14:textId="77777777" w:rsidR="003A417A" w:rsidRPr="005A3786" w:rsidRDefault="003A417A" w:rsidP="005A3786">
      <w:pPr>
        <w:pStyle w:val="Poetry"/>
      </w:pPr>
      <w:r w:rsidRPr="005A3786">
        <w:t>Prefix’d by fate’s irrevocable doom,</w:t>
      </w:r>
    </w:p>
    <w:p w14:paraId="259102B2" w14:textId="77777777" w:rsidR="005A3786" w:rsidRDefault="003A417A" w:rsidP="005A3786">
      <w:pPr>
        <w:pStyle w:val="Poetry"/>
      </w:pPr>
      <w:r w:rsidRPr="005A3786">
        <w:t xml:space="preserve">When the great Mother of the Gods was free </w:t>
      </w:r>
    </w:p>
    <w:p w14:paraId="50A1243D" w14:textId="4974EC10" w:rsidR="003A417A" w:rsidRPr="005A3786" w:rsidRDefault="003A417A" w:rsidP="005A3786">
      <w:pPr>
        <w:pStyle w:val="Poetry"/>
      </w:pPr>
      <w:r w:rsidRPr="005A3786">
        <w:t>To save her ships, and finish Jove’s decree.</w:t>
      </w:r>
    </w:p>
    <w:p w14:paraId="50F813A6" w14:textId="77777777" w:rsidR="003A417A" w:rsidRPr="005A3786" w:rsidRDefault="003A417A" w:rsidP="005A3786">
      <w:pPr>
        <w:pStyle w:val="Poetry"/>
      </w:pPr>
      <w:r w:rsidRPr="005A3786">
        <w:t>First, from the quarter of the morn, there sprung</w:t>
      </w:r>
    </w:p>
    <w:p w14:paraId="581698D3" w14:textId="257223D1" w:rsidR="003A417A" w:rsidRPr="005A3786" w:rsidRDefault="003A417A" w:rsidP="005A3786">
      <w:pPr>
        <w:pStyle w:val="Poetry"/>
      </w:pPr>
      <w:r w:rsidRPr="005A3786">
        <w:t xml:space="preserve">A light that sign’d the heav’ns, and shot </w:t>
      </w:r>
      <w:proofErr w:type="gramStart"/>
      <w:r w:rsidRPr="005A3786">
        <w:t>along;</w:t>
      </w:r>
      <w:proofErr w:type="gramEnd"/>
    </w:p>
    <w:p w14:paraId="4EBEE843" w14:textId="77777777" w:rsidR="005A3786" w:rsidRDefault="003A417A" w:rsidP="005A3786">
      <w:pPr>
        <w:pStyle w:val="Poetry"/>
      </w:pPr>
      <w:r w:rsidRPr="005A3786">
        <w:t xml:space="preserve">Then from a cloud, fring’d round with golden fires, </w:t>
      </w:r>
    </w:p>
    <w:p w14:paraId="3745DCEA" w14:textId="77777777" w:rsidR="005A3786" w:rsidRDefault="003A417A" w:rsidP="005A3786">
      <w:pPr>
        <w:pStyle w:val="Poetry"/>
      </w:pPr>
      <w:r w:rsidRPr="005A3786">
        <w:t xml:space="preserve">Were timbrels heard, and Berecynthian </w:t>
      </w:r>
      <w:proofErr w:type="gramStart"/>
      <w:r w:rsidRPr="005A3786">
        <w:t>choirs;</w:t>
      </w:r>
      <w:proofErr w:type="gramEnd"/>
      <w:r w:rsidRPr="005A3786">
        <w:t xml:space="preserve"> </w:t>
      </w:r>
    </w:p>
    <w:p w14:paraId="75F1C877" w14:textId="0CE1389F" w:rsidR="003A417A" w:rsidRPr="005A3786" w:rsidRDefault="003A417A" w:rsidP="005A3786">
      <w:pPr>
        <w:pStyle w:val="Poetry"/>
      </w:pPr>
      <w:r w:rsidRPr="005A3786">
        <w:t>And, last, a voice, with more than mortal sounds,</w:t>
      </w:r>
    </w:p>
    <w:p w14:paraId="57A47A0F" w14:textId="77777777" w:rsidR="003A417A" w:rsidRPr="005A3786" w:rsidRDefault="003A417A" w:rsidP="005A3786">
      <w:pPr>
        <w:pStyle w:val="Poetry"/>
      </w:pPr>
      <w:r w:rsidRPr="005A3786">
        <w:t>Both hosts, in arms oppos’d, with equal horror wounds:</w:t>
      </w:r>
    </w:p>
    <w:p w14:paraId="5BEB82F7" w14:textId="4D105261" w:rsidR="003A417A" w:rsidRPr="005A3786" w:rsidRDefault="003A417A" w:rsidP="005A3786">
      <w:pPr>
        <w:pStyle w:val="Poetry"/>
      </w:pPr>
      <w:r w:rsidRPr="005A3786">
        <w:t>“O Trojan race, your needless aid forbear,</w:t>
      </w:r>
    </w:p>
    <w:p w14:paraId="3F295FCB" w14:textId="77777777" w:rsidR="005A3786" w:rsidRDefault="003A417A" w:rsidP="005A3786">
      <w:pPr>
        <w:pStyle w:val="Poetry"/>
      </w:pPr>
      <w:r w:rsidRPr="005A3786">
        <w:t xml:space="preserve">And know, my ships are my peculiar care. </w:t>
      </w:r>
    </w:p>
    <w:p w14:paraId="6A89CAB9" w14:textId="77777777" w:rsidR="005A3786" w:rsidRDefault="003A417A" w:rsidP="005A3786">
      <w:pPr>
        <w:pStyle w:val="Poetry"/>
      </w:pPr>
      <w:r w:rsidRPr="005A3786">
        <w:t xml:space="preserve">With greater ease the bold Rutulian may, </w:t>
      </w:r>
    </w:p>
    <w:p w14:paraId="750C1EAF" w14:textId="314CCE0E" w:rsidR="003A417A" w:rsidRPr="005A3786" w:rsidRDefault="003A417A" w:rsidP="005A3786">
      <w:pPr>
        <w:pStyle w:val="Poetry"/>
      </w:pPr>
      <w:r w:rsidRPr="005A3786">
        <w:t>With hissing brands, attempt to burn the sea,</w:t>
      </w:r>
    </w:p>
    <w:p w14:paraId="6D02216C" w14:textId="77777777" w:rsidR="003A417A" w:rsidRPr="005A3786" w:rsidRDefault="003A417A" w:rsidP="005A3786">
      <w:pPr>
        <w:pStyle w:val="Poetry"/>
      </w:pPr>
      <w:proofErr w:type="gramStart"/>
      <w:r w:rsidRPr="005A3786">
        <w:t>Than</w:t>
      </w:r>
      <w:proofErr w:type="gramEnd"/>
      <w:r w:rsidRPr="005A3786">
        <w:t xml:space="preserve"> singe my sacred pines. But you, my charge,</w:t>
      </w:r>
    </w:p>
    <w:p w14:paraId="05C92433" w14:textId="36254A2C" w:rsidR="003A417A" w:rsidRPr="005A3786" w:rsidRDefault="003A417A" w:rsidP="005A3786">
      <w:pPr>
        <w:pStyle w:val="Poetry"/>
      </w:pPr>
      <w:r w:rsidRPr="005A3786">
        <w:t>Loos’d from your crooked anchors, launch at large,</w:t>
      </w:r>
    </w:p>
    <w:p w14:paraId="113CC1BF" w14:textId="77777777" w:rsidR="005A3786" w:rsidRDefault="003A417A" w:rsidP="005A3786">
      <w:pPr>
        <w:pStyle w:val="Poetry"/>
      </w:pPr>
      <w:r w:rsidRPr="005A3786">
        <w:t xml:space="preserve">Exalted each a nymph: forsake the sand, </w:t>
      </w:r>
    </w:p>
    <w:p w14:paraId="7ED4F436" w14:textId="77777777" w:rsidR="005A3786" w:rsidRDefault="003A417A" w:rsidP="005A3786">
      <w:pPr>
        <w:pStyle w:val="Poetry"/>
      </w:pPr>
      <w:r w:rsidRPr="005A3786">
        <w:t xml:space="preserve">And swim the seas, at Cybele’s command.” </w:t>
      </w:r>
    </w:p>
    <w:p w14:paraId="107E64AA" w14:textId="62E17867" w:rsidR="003A417A" w:rsidRPr="005A3786" w:rsidRDefault="003A417A" w:rsidP="005A3786">
      <w:pPr>
        <w:pStyle w:val="Poetry"/>
      </w:pPr>
      <w:r w:rsidRPr="005A3786">
        <w:t>No sooner had the goddess ceas’d to speak,</w:t>
      </w:r>
    </w:p>
    <w:p w14:paraId="5BE880B5" w14:textId="77777777" w:rsidR="003A417A" w:rsidRPr="005A3786" w:rsidRDefault="003A417A" w:rsidP="005A3786">
      <w:pPr>
        <w:pStyle w:val="Poetry"/>
      </w:pPr>
      <w:r w:rsidRPr="005A3786">
        <w:t xml:space="preserve">When, lo! th’ obedient ships their haulsers </w:t>
      </w:r>
      <w:proofErr w:type="gramStart"/>
      <w:r w:rsidRPr="005A3786">
        <w:t>break;</w:t>
      </w:r>
      <w:proofErr w:type="gramEnd"/>
    </w:p>
    <w:p w14:paraId="019E8D61" w14:textId="0B1B2662" w:rsidR="003A417A" w:rsidRPr="005A3786" w:rsidRDefault="003A417A" w:rsidP="005A3786">
      <w:pPr>
        <w:pStyle w:val="Poetry"/>
      </w:pPr>
      <w:r w:rsidRPr="005A3786">
        <w:t>And, strange to tell, like dolphins, in the main</w:t>
      </w:r>
    </w:p>
    <w:p w14:paraId="3AA26BC0" w14:textId="77777777" w:rsidR="003A417A" w:rsidRPr="005A3786" w:rsidRDefault="003A417A" w:rsidP="005A3786">
      <w:pPr>
        <w:pStyle w:val="Poetry"/>
      </w:pPr>
      <w:r w:rsidRPr="005A3786">
        <w:t>They plunge their prows, and dive, and spring again:</w:t>
      </w:r>
    </w:p>
    <w:p w14:paraId="2366CEAE" w14:textId="77777777" w:rsidR="005A3786" w:rsidRDefault="003A417A" w:rsidP="005A3786">
      <w:pPr>
        <w:pStyle w:val="Poetry"/>
      </w:pPr>
      <w:r w:rsidRPr="005A3786">
        <w:t xml:space="preserve">As many beauteous maids the billows sweep, </w:t>
      </w:r>
    </w:p>
    <w:p w14:paraId="040C705C" w14:textId="3A13A8AD" w:rsidR="003A417A" w:rsidRDefault="003A417A" w:rsidP="005A3786">
      <w:pPr>
        <w:pStyle w:val="Poetry"/>
      </w:pPr>
      <w:r w:rsidRPr="005A3786">
        <w:t>As rode before tall vessels on the deep.</w:t>
      </w:r>
    </w:p>
    <w:p w14:paraId="1F3AC8EB" w14:textId="77777777" w:rsidR="005A3786" w:rsidRPr="005A3786" w:rsidRDefault="005A3786" w:rsidP="005A3786">
      <w:pPr>
        <w:pStyle w:val="Poetry"/>
      </w:pPr>
    </w:p>
    <w:p w14:paraId="6C3F1C90" w14:textId="77777777" w:rsidR="003A417A" w:rsidRPr="005A3786" w:rsidRDefault="003A417A" w:rsidP="005A3786">
      <w:pPr>
        <w:pStyle w:val="Poetry"/>
      </w:pPr>
      <w:r w:rsidRPr="005A3786">
        <w:lastRenderedPageBreak/>
        <w:t xml:space="preserve">The foes, surpris’d with wonder, stood </w:t>
      </w:r>
      <w:proofErr w:type="gramStart"/>
      <w:r w:rsidRPr="005A3786">
        <w:t>aghast;</w:t>
      </w:r>
      <w:proofErr w:type="gramEnd"/>
    </w:p>
    <w:p w14:paraId="4C37A16B" w14:textId="5B746E25" w:rsidR="003A417A" w:rsidRPr="005A3786" w:rsidRDefault="003A417A" w:rsidP="005A3786">
      <w:pPr>
        <w:pStyle w:val="Poetry"/>
      </w:pPr>
      <w:r w:rsidRPr="005A3786">
        <w:t xml:space="preserve">Messapus curb’d his fiery courser’s </w:t>
      </w:r>
      <w:proofErr w:type="gramStart"/>
      <w:r w:rsidRPr="005A3786">
        <w:t>haste;</w:t>
      </w:r>
      <w:proofErr w:type="gramEnd"/>
    </w:p>
    <w:p w14:paraId="0591FAB9" w14:textId="77777777" w:rsidR="005A3786" w:rsidRDefault="003A417A" w:rsidP="005A3786">
      <w:pPr>
        <w:pStyle w:val="Poetry"/>
      </w:pPr>
      <w:r w:rsidRPr="005A3786">
        <w:t xml:space="preserve">Old Tiber roar’d, and, raising up his head, </w:t>
      </w:r>
    </w:p>
    <w:p w14:paraId="2435CF70" w14:textId="77777777" w:rsidR="005A3786" w:rsidRDefault="003A417A" w:rsidP="005A3786">
      <w:pPr>
        <w:pStyle w:val="Poetry"/>
      </w:pPr>
      <w:r w:rsidRPr="005A3786">
        <w:t xml:space="preserve">Call’d back his waters to their oozy bed. </w:t>
      </w:r>
    </w:p>
    <w:p w14:paraId="0D386F4C" w14:textId="4C4C3FBB" w:rsidR="003A417A" w:rsidRPr="005A3786" w:rsidRDefault="003A417A" w:rsidP="005A3786">
      <w:pPr>
        <w:pStyle w:val="Poetry"/>
      </w:pPr>
      <w:r w:rsidRPr="005A3786">
        <w:t>Turnus alone, undaunted, bore the shock,</w:t>
      </w:r>
    </w:p>
    <w:p w14:paraId="49127FE4" w14:textId="77777777" w:rsidR="003A417A" w:rsidRPr="005A3786" w:rsidRDefault="003A417A" w:rsidP="005A3786">
      <w:pPr>
        <w:pStyle w:val="Poetry"/>
      </w:pPr>
      <w:r w:rsidRPr="005A3786">
        <w:t>And with these words his trembling troops bespoke:</w:t>
      </w:r>
    </w:p>
    <w:p w14:paraId="65C11A07" w14:textId="5243B95E" w:rsidR="003A417A" w:rsidRPr="005A3786" w:rsidRDefault="003A417A" w:rsidP="005A3786">
      <w:pPr>
        <w:pStyle w:val="Poetry"/>
      </w:pPr>
      <w:r w:rsidRPr="005A3786">
        <w:t>“These monsters for the Trojans’ fate are meant,</w:t>
      </w:r>
    </w:p>
    <w:p w14:paraId="1319B9DC" w14:textId="77777777" w:rsidR="005A3786" w:rsidRDefault="003A417A" w:rsidP="005A3786">
      <w:pPr>
        <w:pStyle w:val="Poetry"/>
      </w:pPr>
      <w:r w:rsidRPr="005A3786">
        <w:t xml:space="preserve">And are by Jove for black presages sent. </w:t>
      </w:r>
    </w:p>
    <w:p w14:paraId="3C107455" w14:textId="0B2B3194" w:rsidR="003A417A" w:rsidRPr="005A3786" w:rsidRDefault="003A417A" w:rsidP="005A3786">
      <w:pPr>
        <w:pStyle w:val="Poetry"/>
      </w:pPr>
      <w:r w:rsidRPr="005A3786">
        <w:t xml:space="preserve">He takes the cowards’ last relief </w:t>
      </w:r>
      <w:proofErr w:type="gramStart"/>
      <w:r w:rsidRPr="005A3786">
        <w:t>away;</w:t>
      </w:r>
      <w:proofErr w:type="gramEnd"/>
    </w:p>
    <w:p w14:paraId="45863E9B" w14:textId="77777777" w:rsidR="005A3786" w:rsidRDefault="003A417A" w:rsidP="005A3786">
      <w:pPr>
        <w:pStyle w:val="Poetry"/>
      </w:pPr>
      <w:r w:rsidRPr="005A3786">
        <w:t xml:space="preserve">For fly they cannot, </w:t>
      </w:r>
      <w:proofErr w:type="gramStart"/>
      <w:r w:rsidRPr="005A3786">
        <w:t>and,</w:t>
      </w:r>
      <w:proofErr w:type="gramEnd"/>
      <w:r w:rsidRPr="005A3786">
        <w:t xml:space="preserve"> constrain’d to stay, </w:t>
      </w:r>
    </w:p>
    <w:p w14:paraId="5E4BA909" w14:textId="5CFBDE26" w:rsidR="003A417A" w:rsidRPr="005A3786" w:rsidRDefault="003A417A" w:rsidP="005A3786">
      <w:pPr>
        <w:pStyle w:val="Poetry"/>
      </w:pPr>
      <w:r w:rsidRPr="005A3786">
        <w:t>Must yield unfought, a base inglorious prey.</w:t>
      </w:r>
    </w:p>
    <w:p w14:paraId="17A0950A" w14:textId="574E4D92" w:rsidR="003A417A" w:rsidRPr="005A3786" w:rsidRDefault="003A417A" w:rsidP="005A3786">
      <w:pPr>
        <w:pStyle w:val="Poetry"/>
      </w:pPr>
      <w:r w:rsidRPr="005A3786">
        <w:t xml:space="preserve">The liquid half of all the globe is </w:t>
      </w:r>
      <w:proofErr w:type="gramStart"/>
      <w:r w:rsidRPr="005A3786">
        <w:t>lost;</w:t>
      </w:r>
      <w:proofErr w:type="gramEnd"/>
    </w:p>
    <w:p w14:paraId="705C06A3" w14:textId="77777777" w:rsidR="005A3786" w:rsidRDefault="003A417A" w:rsidP="005A3786">
      <w:pPr>
        <w:pStyle w:val="Poetry"/>
      </w:pPr>
      <w:r w:rsidRPr="005A3786">
        <w:t xml:space="preserve">Heav’n shuts the seas, and we secure the coast. </w:t>
      </w:r>
    </w:p>
    <w:p w14:paraId="24819870" w14:textId="77777777" w:rsidR="005A3786" w:rsidRDefault="003A417A" w:rsidP="005A3786">
      <w:pPr>
        <w:pStyle w:val="Poetry"/>
      </w:pPr>
      <w:r w:rsidRPr="005A3786">
        <w:t xml:space="preserve">Theirs is no more than that small spot of ground </w:t>
      </w:r>
    </w:p>
    <w:p w14:paraId="06826126" w14:textId="1577804C" w:rsidR="003A417A" w:rsidRPr="005A3786" w:rsidRDefault="003A417A" w:rsidP="005A3786">
      <w:pPr>
        <w:pStyle w:val="Poetry"/>
      </w:pPr>
      <w:r w:rsidRPr="005A3786">
        <w:t>Which myriads of our martial men surround.</w:t>
      </w:r>
    </w:p>
    <w:p w14:paraId="52D5B157" w14:textId="77777777" w:rsidR="003A417A" w:rsidRPr="005A3786" w:rsidRDefault="003A417A" w:rsidP="005A3786">
      <w:pPr>
        <w:pStyle w:val="Poetry"/>
      </w:pPr>
      <w:r w:rsidRPr="005A3786">
        <w:t>Their fates I fear not, or vain oracles.</w:t>
      </w:r>
    </w:p>
    <w:p w14:paraId="6B013BD5" w14:textId="326DB0B0" w:rsidR="003A417A" w:rsidRPr="005A3786" w:rsidRDefault="003A417A" w:rsidP="005A3786">
      <w:pPr>
        <w:pStyle w:val="Poetry"/>
      </w:pPr>
      <w:r w:rsidRPr="005A3786">
        <w:t>‘T was giv’n to Venus they should cross the seas,</w:t>
      </w:r>
    </w:p>
    <w:p w14:paraId="2961436E" w14:textId="77777777" w:rsidR="003A417A" w:rsidRPr="005A3786" w:rsidRDefault="003A417A" w:rsidP="005A3786">
      <w:pPr>
        <w:pStyle w:val="Poetry"/>
      </w:pPr>
      <w:r w:rsidRPr="005A3786">
        <w:t>And land secure upon the Latian plains:</w:t>
      </w:r>
    </w:p>
    <w:p w14:paraId="2E4B84D4" w14:textId="77777777" w:rsidR="005A3786" w:rsidRDefault="003A417A" w:rsidP="005A3786">
      <w:pPr>
        <w:pStyle w:val="Poetry"/>
      </w:pPr>
      <w:r w:rsidRPr="005A3786">
        <w:t xml:space="preserve">Their promis’d hour is pass’d, and mine remains. </w:t>
      </w:r>
    </w:p>
    <w:p w14:paraId="13649FEA" w14:textId="35202C2D" w:rsidR="003A417A" w:rsidRPr="005A3786" w:rsidRDefault="003A417A" w:rsidP="005A3786">
      <w:pPr>
        <w:pStyle w:val="Poetry"/>
      </w:pPr>
      <w:r w:rsidRPr="005A3786">
        <w:t>‘T is in the fate of Turnus to destroy,</w:t>
      </w:r>
    </w:p>
    <w:p w14:paraId="16579C64" w14:textId="77777777" w:rsidR="003A417A" w:rsidRPr="005A3786" w:rsidRDefault="003A417A" w:rsidP="005A3786">
      <w:pPr>
        <w:pStyle w:val="Poetry"/>
      </w:pPr>
      <w:r w:rsidRPr="005A3786">
        <w:t>With sword and fire, the faithless race of Troy.</w:t>
      </w:r>
    </w:p>
    <w:p w14:paraId="3A176DA3" w14:textId="28E3D1A0" w:rsidR="003A417A" w:rsidRPr="005A3786" w:rsidRDefault="003A417A" w:rsidP="005A3786">
      <w:pPr>
        <w:pStyle w:val="Poetry"/>
      </w:pPr>
      <w:r w:rsidRPr="005A3786">
        <w:t>Shall such affronts as these alone inflame</w:t>
      </w:r>
    </w:p>
    <w:p w14:paraId="2550AC1C" w14:textId="77777777" w:rsidR="005A3786" w:rsidRDefault="003A417A" w:rsidP="005A3786">
      <w:pPr>
        <w:pStyle w:val="Poetry"/>
      </w:pPr>
      <w:r w:rsidRPr="005A3786">
        <w:t xml:space="preserve">The Grecian brothers, and the Grecian name? </w:t>
      </w:r>
    </w:p>
    <w:p w14:paraId="2FD5E0BB" w14:textId="46EDA145" w:rsidR="003A417A" w:rsidRPr="005A3786" w:rsidRDefault="003A417A" w:rsidP="005A3786">
      <w:pPr>
        <w:pStyle w:val="Poetry"/>
      </w:pPr>
      <w:r w:rsidRPr="005A3786">
        <w:t xml:space="preserve">My cause and theirs is </w:t>
      </w:r>
      <w:proofErr w:type="gramStart"/>
      <w:r w:rsidRPr="005A3786">
        <w:t>one;</w:t>
      </w:r>
      <w:proofErr w:type="gramEnd"/>
      <w:r w:rsidRPr="005A3786">
        <w:t xml:space="preserve"> a fatal strife,</w:t>
      </w:r>
    </w:p>
    <w:p w14:paraId="3B1B2998" w14:textId="77777777" w:rsidR="003A417A" w:rsidRPr="005A3786" w:rsidRDefault="003A417A" w:rsidP="005A3786">
      <w:pPr>
        <w:pStyle w:val="Poetry"/>
      </w:pPr>
      <w:r w:rsidRPr="005A3786">
        <w:t>And final ruin, for a ravish’d wife.</w:t>
      </w:r>
    </w:p>
    <w:p w14:paraId="1C1786E2" w14:textId="77777777" w:rsidR="003A417A" w:rsidRPr="005A3786" w:rsidRDefault="003A417A" w:rsidP="005A3786">
      <w:pPr>
        <w:pStyle w:val="Poetry"/>
      </w:pPr>
      <w:r w:rsidRPr="005A3786">
        <w:t>Was ‘t not enough, that, punish’d for the crime,</w:t>
      </w:r>
    </w:p>
    <w:p w14:paraId="1A030420" w14:textId="7ADD0F1A" w:rsidR="003A417A" w:rsidRPr="005A3786" w:rsidRDefault="003A417A" w:rsidP="005A3786">
      <w:pPr>
        <w:pStyle w:val="Poetry"/>
      </w:pPr>
      <w:r w:rsidRPr="005A3786">
        <w:t>They fell; but will they fall a second time?</w:t>
      </w:r>
    </w:p>
    <w:p w14:paraId="50073D53" w14:textId="77777777" w:rsidR="005A3786" w:rsidRDefault="003A417A" w:rsidP="005A3786">
      <w:pPr>
        <w:pStyle w:val="Poetry"/>
      </w:pPr>
      <w:r w:rsidRPr="005A3786">
        <w:t xml:space="preserve">One would have thought they paid enough before, </w:t>
      </w:r>
    </w:p>
    <w:p w14:paraId="634F7EB2" w14:textId="77777777" w:rsidR="005A3786" w:rsidRDefault="003A417A" w:rsidP="005A3786">
      <w:pPr>
        <w:pStyle w:val="Poetry"/>
      </w:pPr>
      <w:r w:rsidRPr="005A3786">
        <w:t xml:space="preserve">To curse the costly sex, and durst offend no more. </w:t>
      </w:r>
    </w:p>
    <w:p w14:paraId="00C20B02" w14:textId="40C86821" w:rsidR="003A417A" w:rsidRPr="005A3786" w:rsidRDefault="003A417A" w:rsidP="005A3786">
      <w:pPr>
        <w:pStyle w:val="Poetry"/>
      </w:pPr>
      <w:r w:rsidRPr="005A3786">
        <w:t xml:space="preserve">Can they securely trust their feeble </w:t>
      </w:r>
      <w:proofErr w:type="gramStart"/>
      <w:r w:rsidRPr="005A3786">
        <w:t>wall,</w:t>
      </w:r>
      <w:proofErr w:type="gramEnd"/>
    </w:p>
    <w:p w14:paraId="2F2CF4DD" w14:textId="77777777" w:rsidR="003A417A" w:rsidRPr="005A3786" w:rsidRDefault="003A417A" w:rsidP="005A3786">
      <w:pPr>
        <w:pStyle w:val="Poetry"/>
      </w:pPr>
      <w:r w:rsidRPr="005A3786">
        <w:t>A slight partition, a thin interval,</w:t>
      </w:r>
    </w:p>
    <w:p w14:paraId="6ABA9169" w14:textId="3A50368C" w:rsidR="003A417A" w:rsidRPr="005A3786" w:rsidRDefault="003A417A" w:rsidP="005A3786">
      <w:pPr>
        <w:pStyle w:val="Poetry"/>
      </w:pPr>
      <w:r w:rsidRPr="005A3786">
        <w:t xml:space="preserve">Betwixt their fate and </w:t>
      </w:r>
      <w:proofErr w:type="gramStart"/>
      <w:r w:rsidRPr="005A3786">
        <w:t>them;</w:t>
      </w:r>
      <w:proofErr w:type="gramEnd"/>
      <w:r w:rsidRPr="005A3786">
        <w:t xml:space="preserve"> when Troy, tho’ built</w:t>
      </w:r>
    </w:p>
    <w:p w14:paraId="1269474C" w14:textId="77777777" w:rsidR="003A417A" w:rsidRPr="005A3786" w:rsidRDefault="003A417A" w:rsidP="005A3786">
      <w:pPr>
        <w:pStyle w:val="Poetry"/>
      </w:pPr>
      <w:r w:rsidRPr="005A3786">
        <w:t>By hands divine, yet perish’d by their guilt?</w:t>
      </w:r>
    </w:p>
    <w:p w14:paraId="437214DA" w14:textId="77777777" w:rsidR="005A3786" w:rsidRDefault="003A417A" w:rsidP="005A3786">
      <w:pPr>
        <w:pStyle w:val="Poetry"/>
      </w:pPr>
      <w:r w:rsidRPr="005A3786">
        <w:t xml:space="preserve">Lend me, for once, my friends, your valiant hands, </w:t>
      </w:r>
    </w:p>
    <w:p w14:paraId="53D0E547" w14:textId="77777777" w:rsidR="005A3786" w:rsidRDefault="003A417A" w:rsidP="005A3786">
      <w:pPr>
        <w:pStyle w:val="Poetry"/>
      </w:pPr>
      <w:r w:rsidRPr="005A3786">
        <w:t>To force from out their lines these dastard bands.</w:t>
      </w:r>
    </w:p>
    <w:p w14:paraId="6BE0D7D1" w14:textId="0FF8C9FC" w:rsidR="003A417A" w:rsidRPr="005A3786" w:rsidRDefault="003A417A" w:rsidP="005A3786">
      <w:pPr>
        <w:pStyle w:val="Poetry"/>
      </w:pPr>
      <w:r w:rsidRPr="005A3786">
        <w:lastRenderedPageBreak/>
        <w:t>Less than a thousand ships will end this war,</w:t>
      </w:r>
    </w:p>
    <w:p w14:paraId="2BC46962" w14:textId="78029E66" w:rsidR="003A417A" w:rsidRPr="005A3786" w:rsidRDefault="003A417A" w:rsidP="005A3786">
      <w:pPr>
        <w:pStyle w:val="Poetry"/>
      </w:pPr>
      <w:r w:rsidRPr="005A3786">
        <w:t>Nor Vulcan needs his fated arms prepare.</w:t>
      </w:r>
    </w:p>
    <w:p w14:paraId="290BA334" w14:textId="77777777" w:rsidR="003A417A" w:rsidRPr="005A3786" w:rsidRDefault="003A417A" w:rsidP="005A3786">
      <w:pPr>
        <w:pStyle w:val="Poetry"/>
      </w:pPr>
      <w:r w:rsidRPr="005A3786">
        <w:t>Let all the Tuscans, all th’ Arcadians, join!</w:t>
      </w:r>
    </w:p>
    <w:p w14:paraId="2FA86297" w14:textId="77777777" w:rsidR="005A3786" w:rsidRDefault="003A417A" w:rsidP="005A3786">
      <w:pPr>
        <w:pStyle w:val="Poetry"/>
      </w:pPr>
      <w:r w:rsidRPr="005A3786">
        <w:t xml:space="preserve">Nor these, nor those, shall frustrate my design. </w:t>
      </w:r>
    </w:p>
    <w:p w14:paraId="12B8F93B" w14:textId="77777777" w:rsidR="005A3786" w:rsidRDefault="003A417A" w:rsidP="005A3786">
      <w:pPr>
        <w:pStyle w:val="Poetry"/>
      </w:pPr>
      <w:r w:rsidRPr="005A3786">
        <w:t xml:space="preserve">Let them not fear the treasons of the night, </w:t>
      </w:r>
    </w:p>
    <w:p w14:paraId="3E80CA1F" w14:textId="69DB076E" w:rsidR="003A417A" w:rsidRPr="005A3786" w:rsidRDefault="003A417A" w:rsidP="005A3786">
      <w:pPr>
        <w:pStyle w:val="Poetry"/>
      </w:pPr>
      <w:r w:rsidRPr="005A3786">
        <w:t>The robb’d Palladium, the pretended flight:</w:t>
      </w:r>
    </w:p>
    <w:p w14:paraId="6DD6E4FF" w14:textId="0229D24B" w:rsidR="003A417A" w:rsidRPr="005A3786" w:rsidRDefault="003A417A" w:rsidP="005A3786">
      <w:pPr>
        <w:pStyle w:val="Poetry"/>
      </w:pPr>
      <w:r w:rsidRPr="005A3786">
        <w:t>Our onset shall be made in open light.</w:t>
      </w:r>
    </w:p>
    <w:p w14:paraId="41F01628" w14:textId="77777777" w:rsidR="005A3786" w:rsidRDefault="003A417A" w:rsidP="005A3786">
      <w:pPr>
        <w:pStyle w:val="Poetry"/>
      </w:pPr>
      <w:r w:rsidRPr="005A3786">
        <w:t xml:space="preserve">No wooden engine shall their town </w:t>
      </w:r>
      <w:proofErr w:type="gramStart"/>
      <w:r w:rsidRPr="005A3786">
        <w:t>betray;</w:t>
      </w:r>
      <w:proofErr w:type="gramEnd"/>
      <w:r w:rsidRPr="005A3786">
        <w:t xml:space="preserve"> </w:t>
      </w:r>
    </w:p>
    <w:p w14:paraId="2CC5AC0E" w14:textId="77777777" w:rsidR="005A3786" w:rsidRDefault="003A417A" w:rsidP="005A3786">
      <w:pPr>
        <w:pStyle w:val="Poetry"/>
      </w:pPr>
      <w:r w:rsidRPr="005A3786">
        <w:t xml:space="preserve">Fires they shall have around, but fires by day. </w:t>
      </w:r>
    </w:p>
    <w:p w14:paraId="681BED64" w14:textId="328ED672" w:rsidR="003A417A" w:rsidRPr="005A3786" w:rsidRDefault="003A417A" w:rsidP="005A3786">
      <w:pPr>
        <w:pStyle w:val="Poetry"/>
      </w:pPr>
      <w:r w:rsidRPr="005A3786">
        <w:t>No Grecian babes before their camp appear,</w:t>
      </w:r>
    </w:p>
    <w:p w14:paraId="126EFEC1" w14:textId="77777777" w:rsidR="003A417A" w:rsidRPr="005A3786" w:rsidRDefault="003A417A" w:rsidP="005A3786">
      <w:pPr>
        <w:pStyle w:val="Poetry"/>
      </w:pPr>
      <w:r w:rsidRPr="005A3786">
        <w:t>Whom Hector’s arms detain’d to the tenth tardy year.</w:t>
      </w:r>
    </w:p>
    <w:p w14:paraId="472FFB65" w14:textId="2CFE71DD" w:rsidR="003A417A" w:rsidRPr="005A3786" w:rsidRDefault="003A417A" w:rsidP="005A3786">
      <w:pPr>
        <w:pStyle w:val="Poetry"/>
      </w:pPr>
      <w:r w:rsidRPr="005A3786">
        <w:t>Now, since the sun is rolling to the west,</w:t>
      </w:r>
      <w:r w:rsidRPr="005A3786">
        <w:tab/>
      </w:r>
    </w:p>
    <w:p w14:paraId="16CC1DE5" w14:textId="77777777" w:rsidR="003A417A" w:rsidRPr="005A3786" w:rsidRDefault="003A417A" w:rsidP="005A3786">
      <w:pPr>
        <w:pStyle w:val="Poetry"/>
      </w:pPr>
      <w:r w:rsidRPr="005A3786">
        <w:t>Give we the silent night to needful rest:</w:t>
      </w:r>
    </w:p>
    <w:p w14:paraId="0750BDD0" w14:textId="77777777" w:rsidR="005A3786" w:rsidRDefault="003A417A" w:rsidP="005A3786">
      <w:pPr>
        <w:pStyle w:val="Poetry"/>
      </w:pPr>
      <w:r w:rsidRPr="005A3786">
        <w:t xml:space="preserve">Refresh your bodies, and your arms </w:t>
      </w:r>
      <w:proofErr w:type="gramStart"/>
      <w:r w:rsidRPr="005A3786">
        <w:t>prepare;</w:t>
      </w:r>
      <w:proofErr w:type="gramEnd"/>
      <w:r w:rsidRPr="005A3786">
        <w:t xml:space="preserve"> </w:t>
      </w:r>
    </w:p>
    <w:p w14:paraId="2FA3A99E" w14:textId="3F8E7D8C" w:rsidR="003A417A" w:rsidRDefault="003A417A" w:rsidP="005A3786">
      <w:pPr>
        <w:pStyle w:val="Poetry"/>
      </w:pPr>
      <w:r w:rsidRPr="005A3786">
        <w:t>The morn shall end the small remains of war.”</w:t>
      </w:r>
    </w:p>
    <w:p w14:paraId="58734B69" w14:textId="77777777" w:rsidR="005A3786" w:rsidRPr="005A3786" w:rsidRDefault="005A3786" w:rsidP="005A3786">
      <w:pPr>
        <w:pStyle w:val="Poetry"/>
      </w:pPr>
    </w:p>
    <w:p w14:paraId="34AEDA8E" w14:textId="77777777" w:rsidR="003A417A" w:rsidRPr="005A3786" w:rsidRDefault="003A417A" w:rsidP="005A3786">
      <w:pPr>
        <w:pStyle w:val="Poetry"/>
      </w:pPr>
      <w:r w:rsidRPr="005A3786">
        <w:t>The post of honor to Messapus falls,</w:t>
      </w:r>
    </w:p>
    <w:p w14:paraId="3303505B" w14:textId="051F5B9A" w:rsidR="003A417A" w:rsidRPr="005A3786" w:rsidRDefault="003A417A" w:rsidP="005A3786">
      <w:pPr>
        <w:pStyle w:val="Poetry"/>
      </w:pPr>
      <w:r w:rsidRPr="005A3786">
        <w:t>To keep the nightly guard, to watch the walls,</w:t>
      </w:r>
    </w:p>
    <w:p w14:paraId="212E7393" w14:textId="77777777" w:rsidR="003A417A" w:rsidRPr="005A3786" w:rsidRDefault="003A417A" w:rsidP="005A3786">
      <w:pPr>
        <w:pStyle w:val="Poetry"/>
      </w:pPr>
      <w:r w:rsidRPr="005A3786">
        <w:t>To pitch the fires at distances around,</w:t>
      </w:r>
    </w:p>
    <w:p w14:paraId="58231704" w14:textId="77777777" w:rsidR="005A3786" w:rsidRDefault="003A417A" w:rsidP="005A3786">
      <w:pPr>
        <w:pStyle w:val="Poetry"/>
      </w:pPr>
      <w:r w:rsidRPr="005A3786">
        <w:t xml:space="preserve">And close the Trojans in their scanty ground. </w:t>
      </w:r>
    </w:p>
    <w:p w14:paraId="0E1490F1" w14:textId="1F09DAFE" w:rsidR="003A417A" w:rsidRPr="005A3786" w:rsidRDefault="003A417A" w:rsidP="005A3786">
      <w:pPr>
        <w:pStyle w:val="Poetry"/>
      </w:pPr>
      <w:r w:rsidRPr="005A3786">
        <w:t>Twice seven Rutulian captains ready stand,</w:t>
      </w:r>
    </w:p>
    <w:p w14:paraId="46092C6A" w14:textId="77777777" w:rsidR="003A417A" w:rsidRPr="005A3786" w:rsidRDefault="003A417A" w:rsidP="005A3786">
      <w:pPr>
        <w:pStyle w:val="Poetry"/>
      </w:pPr>
      <w:r w:rsidRPr="005A3786">
        <w:t xml:space="preserve">And twice seven hundred horse these chiefs </w:t>
      </w:r>
      <w:proofErr w:type="gramStart"/>
      <w:r w:rsidRPr="005A3786">
        <w:t>command;</w:t>
      </w:r>
      <w:proofErr w:type="gramEnd"/>
    </w:p>
    <w:p w14:paraId="68F9C78E" w14:textId="7C0E8236" w:rsidR="003A417A" w:rsidRPr="005A3786" w:rsidRDefault="003A417A" w:rsidP="005A3786">
      <w:pPr>
        <w:pStyle w:val="Poetry"/>
      </w:pPr>
      <w:r w:rsidRPr="005A3786">
        <w:t>All clad in shining arms the works invest,</w:t>
      </w:r>
    </w:p>
    <w:p w14:paraId="516985C0" w14:textId="77777777" w:rsidR="003A417A" w:rsidRPr="005A3786" w:rsidRDefault="003A417A" w:rsidP="005A3786">
      <w:pPr>
        <w:pStyle w:val="Poetry"/>
      </w:pPr>
      <w:r w:rsidRPr="005A3786">
        <w:t>Each with a radiant helm and waving crest.</w:t>
      </w:r>
    </w:p>
    <w:p w14:paraId="2DD48017" w14:textId="77777777" w:rsidR="005A3786" w:rsidRDefault="003A417A" w:rsidP="005A3786">
      <w:pPr>
        <w:pStyle w:val="Poetry"/>
      </w:pPr>
      <w:r w:rsidRPr="005A3786">
        <w:t xml:space="preserve">Stretch’d at their length, they press the grassy </w:t>
      </w:r>
      <w:proofErr w:type="gramStart"/>
      <w:r w:rsidRPr="005A3786">
        <w:t>ground;</w:t>
      </w:r>
      <w:proofErr w:type="gramEnd"/>
      <w:r w:rsidRPr="005A3786">
        <w:t xml:space="preserve"> </w:t>
      </w:r>
    </w:p>
    <w:p w14:paraId="37D76066" w14:textId="77777777" w:rsidR="005A3786" w:rsidRDefault="003A417A" w:rsidP="005A3786">
      <w:pPr>
        <w:pStyle w:val="Poetry"/>
      </w:pPr>
      <w:r w:rsidRPr="005A3786">
        <w:t xml:space="preserve">They laugh, they sing, (the jolly bowls go round,) </w:t>
      </w:r>
    </w:p>
    <w:p w14:paraId="583CF78E" w14:textId="4C42C048" w:rsidR="003A417A" w:rsidRPr="005A3786" w:rsidRDefault="003A417A" w:rsidP="005A3786">
      <w:pPr>
        <w:pStyle w:val="Poetry"/>
      </w:pPr>
      <w:r w:rsidRPr="005A3786">
        <w:t>With lights and cheerful fires renew the day,</w:t>
      </w:r>
    </w:p>
    <w:p w14:paraId="35F1F680" w14:textId="605840A5" w:rsidR="003A417A" w:rsidRPr="005A3786" w:rsidRDefault="003A417A" w:rsidP="005A3786">
      <w:pPr>
        <w:pStyle w:val="Poetry"/>
      </w:pPr>
      <w:r w:rsidRPr="005A3786">
        <w:t>And pass the wakeful night in feasts and play.</w:t>
      </w:r>
    </w:p>
    <w:p w14:paraId="354910BD" w14:textId="77777777" w:rsidR="005A3786" w:rsidRDefault="005A3786" w:rsidP="005A3786">
      <w:pPr>
        <w:pStyle w:val="Poetry"/>
      </w:pPr>
    </w:p>
    <w:p w14:paraId="184D0FE9" w14:textId="5F6809B3" w:rsidR="005A3786" w:rsidRDefault="003A417A" w:rsidP="005A3786">
      <w:pPr>
        <w:pStyle w:val="Poetry"/>
      </w:pPr>
      <w:r w:rsidRPr="005A3786">
        <w:t xml:space="preserve">The Trojans, from above, their foes beheld, </w:t>
      </w:r>
    </w:p>
    <w:p w14:paraId="1E8A6644" w14:textId="34B4D49B" w:rsidR="003A417A" w:rsidRPr="005A3786" w:rsidRDefault="003A417A" w:rsidP="005A3786">
      <w:pPr>
        <w:pStyle w:val="Poetry"/>
      </w:pPr>
      <w:r w:rsidRPr="005A3786">
        <w:t>And with arm’d legions all the rampires fill’d.</w:t>
      </w:r>
    </w:p>
    <w:p w14:paraId="4A9FC522" w14:textId="77777777" w:rsidR="005A3786" w:rsidRDefault="003A417A" w:rsidP="005A3786">
      <w:pPr>
        <w:pStyle w:val="Poetry"/>
      </w:pPr>
      <w:r w:rsidRPr="005A3786">
        <w:t xml:space="preserve">Seiz’d with affright, their gates they first </w:t>
      </w:r>
      <w:proofErr w:type="gramStart"/>
      <w:r w:rsidRPr="005A3786">
        <w:t>explore;</w:t>
      </w:r>
      <w:proofErr w:type="gramEnd"/>
      <w:r w:rsidRPr="005A3786">
        <w:t xml:space="preserve"> </w:t>
      </w:r>
    </w:p>
    <w:p w14:paraId="3E820968" w14:textId="4F13EE0A" w:rsidR="003A417A" w:rsidRPr="005A3786" w:rsidRDefault="003A417A" w:rsidP="005A3786">
      <w:pPr>
        <w:pStyle w:val="Poetry"/>
      </w:pPr>
      <w:r w:rsidRPr="005A3786">
        <w:t>Join works to works with bridges, tow’r to tow’r:</w:t>
      </w:r>
    </w:p>
    <w:p w14:paraId="1DAFB84B" w14:textId="74103CD3" w:rsidR="003A417A" w:rsidRPr="005A3786" w:rsidRDefault="003A417A" w:rsidP="005A3786">
      <w:pPr>
        <w:pStyle w:val="Poetry"/>
      </w:pPr>
      <w:proofErr w:type="gramStart"/>
      <w:r w:rsidRPr="005A3786">
        <w:t>Thus</w:t>
      </w:r>
      <w:proofErr w:type="gramEnd"/>
      <w:r w:rsidRPr="005A3786">
        <w:t xml:space="preserve"> all things needful for defense abound.</w:t>
      </w:r>
    </w:p>
    <w:p w14:paraId="77C0294F" w14:textId="77777777" w:rsidR="005A3786" w:rsidRDefault="003A417A" w:rsidP="005A3786">
      <w:pPr>
        <w:pStyle w:val="Poetry"/>
      </w:pPr>
      <w:r w:rsidRPr="005A3786">
        <w:t xml:space="preserve">Mnestheus and brave Seresthus walk the round, </w:t>
      </w:r>
    </w:p>
    <w:p w14:paraId="1DE20175" w14:textId="77777777" w:rsidR="005A3786" w:rsidRDefault="003A417A" w:rsidP="005A3786">
      <w:pPr>
        <w:pStyle w:val="Poetry"/>
      </w:pPr>
      <w:r w:rsidRPr="005A3786">
        <w:lastRenderedPageBreak/>
        <w:t xml:space="preserve">Commission’d by their absent prince to share </w:t>
      </w:r>
    </w:p>
    <w:p w14:paraId="793DE318" w14:textId="21FDBA55" w:rsidR="003A417A" w:rsidRPr="005A3786" w:rsidRDefault="003A417A" w:rsidP="005A3786">
      <w:pPr>
        <w:pStyle w:val="Poetry"/>
      </w:pPr>
      <w:r w:rsidRPr="005A3786">
        <w:t xml:space="preserve">The common </w:t>
      </w:r>
      <w:proofErr w:type="gramStart"/>
      <w:r w:rsidRPr="005A3786">
        <w:t>danger, and</w:t>
      </w:r>
      <w:proofErr w:type="gramEnd"/>
      <w:r w:rsidRPr="005A3786">
        <w:t xml:space="preserve"> divide the care.</w:t>
      </w:r>
    </w:p>
    <w:p w14:paraId="563E055B" w14:textId="77777777" w:rsidR="003A417A" w:rsidRPr="005A3786" w:rsidRDefault="003A417A" w:rsidP="005A3786">
      <w:pPr>
        <w:pStyle w:val="Poetry"/>
      </w:pPr>
      <w:r w:rsidRPr="005A3786">
        <w:t>The soldiers draw their lots, and, as they fall,</w:t>
      </w:r>
    </w:p>
    <w:p w14:paraId="246054CB" w14:textId="61C5607C" w:rsidR="003A417A" w:rsidRDefault="003A417A" w:rsidP="005A3786">
      <w:pPr>
        <w:pStyle w:val="Poetry"/>
      </w:pPr>
      <w:r w:rsidRPr="005A3786">
        <w:t>By turns relieve each other on the wall.</w:t>
      </w:r>
    </w:p>
    <w:p w14:paraId="6C135900" w14:textId="77777777" w:rsidR="005A3786" w:rsidRPr="005A3786" w:rsidRDefault="005A3786" w:rsidP="005A3786">
      <w:pPr>
        <w:pStyle w:val="Poetry"/>
      </w:pPr>
    </w:p>
    <w:p w14:paraId="63B9EB6B" w14:textId="77777777" w:rsidR="005A3786" w:rsidRDefault="003A417A" w:rsidP="005A3786">
      <w:pPr>
        <w:pStyle w:val="Poetry"/>
      </w:pPr>
      <w:r w:rsidRPr="005A3786">
        <w:t xml:space="preserve">Nigh where the foes their utmost guards advance, </w:t>
      </w:r>
    </w:p>
    <w:p w14:paraId="1EA1B655" w14:textId="3D4A3AAE" w:rsidR="003A417A" w:rsidRPr="005A3786" w:rsidRDefault="003A417A" w:rsidP="005A3786">
      <w:pPr>
        <w:pStyle w:val="Poetry"/>
      </w:pPr>
      <w:r w:rsidRPr="005A3786">
        <w:t>To watch the gate was warlike Nisus’ chance.</w:t>
      </w:r>
    </w:p>
    <w:p w14:paraId="3CDC9267" w14:textId="77777777" w:rsidR="003A417A" w:rsidRPr="005A3786" w:rsidRDefault="003A417A" w:rsidP="005A3786">
      <w:pPr>
        <w:pStyle w:val="Poetry"/>
      </w:pPr>
      <w:r w:rsidRPr="005A3786">
        <w:t xml:space="preserve">His father Hyrtacus of noble </w:t>
      </w:r>
      <w:proofErr w:type="gramStart"/>
      <w:r w:rsidRPr="005A3786">
        <w:t>blood;</w:t>
      </w:r>
      <w:proofErr w:type="gramEnd"/>
    </w:p>
    <w:p w14:paraId="74E943BE" w14:textId="77777777" w:rsidR="003A417A" w:rsidRPr="005A3786" w:rsidRDefault="003A417A" w:rsidP="005A3786">
      <w:pPr>
        <w:pStyle w:val="Poetry"/>
      </w:pPr>
      <w:r w:rsidRPr="005A3786">
        <w:t>His mother was a huntress of the wood,</w:t>
      </w:r>
    </w:p>
    <w:p w14:paraId="33D8D76C" w14:textId="454E9071" w:rsidR="003A417A" w:rsidRPr="005A3786" w:rsidRDefault="003A417A" w:rsidP="005A3786">
      <w:pPr>
        <w:pStyle w:val="Poetry"/>
      </w:pPr>
      <w:r w:rsidRPr="005A3786">
        <w:t>And sent him to the wars. Well could he bear</w:t>
      </w:r>
    </w:p>
    <w:p w14:paraId="3DFCF9FD" w14:textId="77777777" w:rsidR="005A3786" w:rsidRDefault="003A417A" w:rsidP="005A3786">
      <w:pPr>
        <w:pStyle w:val="Poetry"/>
      </w:pPr>
      <w:r w:rsidRPr="005A3786">
        <w:t xml:space="preserve">His lance in fight, and dart the flying spear, </w:t>
      </w:r>
    </w:p>
    <w:p w14:paraId="20CD0667" w14:textId="7208283F" w:rsidR="003A417A" w:rsidRPr="005A3786" w:rsidRDefault="003A417A" w:rsidP="005A3786">
      <w:pPr>
        <w:pStyle w:val="Poetry"/>
      </w:pPr>
      <w:r w:rsidRPr="005A3786">
        <w:t>But better skill’d unerring shafts to send.</w:t>
      </w:r>
    </w:p>
    <w:p w14:paraId="747B71C9" w14:textId="77777777" w:rsidR="003A417A" w:rsidRPr="005A3786" w:rsidRDefault="003A417A" w:rsidP="005A3786">
      <w:pPr>
        <w:pStyle w:val="Poetry"/>
      </w:pPr>
      <w:r w:rsidRPr="005A3786">
        <w:t>Beside him stood Euryalus, his friend:</w:t>
      </w:r>
    </w:p>
    <w:p w14:paraId="29C53989" w14:textId="77777777" w:rsidR="003A417A" w:rsidRPr="005A3786" w:rsidRDefault="003A417A" w:rsidP="005A3786">
      <w:pPr>
        <w:pStyle w:val="Poetry"/>
      </w:pPr>
      <w:r w:rsidRPr="005A3786">
        <w:t xml:space="preserve">Euryalus, </w:t>
      </w:r>
      <w:proofErr w:type="gramStart"/>
      <w:r w:rsidRPr="005A3786">
        <w:t>than</w:t>
      </w:r>
      <w:proofErr w:type="gramEnd"/>
      <w:r w:rsidRPr="005A3786">
        <w:t xml:space="preserve"> whom the Trojan host</w:t>
      </w:r>
    </w:p>
    <w:p w14:paraId="0E3D1124" w14:textId="1171186A" w:rsidR="003A417A" w:rsidRPr="005A3786" w:rsidRDefault="003A417A" w:rsidP="005A3786">
      <w:pPr>
        <w:pStyle w:val="Poetry"/>
      </w:pPr>
      <w:r w:rsidRPr="005A3786">
        <w:t>No fairer face, or sweeter air, could boast—</w:t>
      </w:r>
    </w:p>
    <w:p w14:paraId="498A417D" w14:textId="77777777" w:rsidR="005A3786" w:rsidRDefault="003A417A" w:rsidP="005A3786">
      <w:pPr>
        <w:pStyle w:val="Poetry"/>
      </w:pPr>
      <w:r w:rsidRPr="005A3786">
        <w:t xml:space="preserve">Scarce had the down to shade his cheeks begun. </w:t>
      </w:r>
    </w:p>
    <w:p w14:paraId="57C759C9" w14:textId="3AC242D2" w:rsidR="003A417A" w:rsidRPr="005A3786" w:rsidRDefault="003A417A" w:rsidP="005A3786">
      <w:pPr>
        <w:pStyle w:val="Poetry"/>
      </w:pPr>
      <w:r w:rsidRPr="005A3786">
        <w:t>One was their care, and their delight was one:</w:t>
      </w:r>
    </w:p>
    <w:p w14:paraId="742EF34F" w14:textId="77777777" w:rsidR="005A3786" w:rsidRDefault="003A417A" w:rsidP="005A3786">
      <w:pPr>
        <w:pStyle w:val="Poetry"/>
      </w:pPr>
      <w:r w:rsidRPr="005A3786">
        <w:t xml:space="preserve">One common hazard in the war they shar’d, </w:t>
      </w:r>
    </w:p>
    <w:p w14:paraId="15CC4758" w14:textId="6E27CD48" w:rsidR="003A417A" w:rsidRDefault="003A417A" w:rsidP="005A3786">
      <w:pPr>
        <w:pStyle w:val="Poetry"/>
      </w:pPr>
      <w:r w:rsidRPr="005A3786">
        <w:t>And now were both by choice upon the guard.</w:t>
      </w:r>
    </w:p>
    <w:p w14:paraId="07FB3128" w14:textId="77777777" w:rsidR="005A3786" w:rsidRPr="005A3786" w:rsidRDefault="005A3786" w:rsidP="005A3786">
      <w:pPr>
        <w:pStyle w:val="Poetry"/>
      </w:pPr>
    </w:p>
    <w:p w14:paraId="58D9ADD8" w14:textId="285E8552" w:rsidR="003A417A" w:rsidRPr="005A3786" w:rsidRDefault="003A417A" w:rsidP="005A3786">
      <w:pPr>
        <w:pStyle w:val="Poetry"/>
      </w:pPr>
      <w:r w:rsidRPr="005A3786">
        <w:t>Then Nisus thus: “Or do the gods inspire</w:t>
      </w:r>
      <w:r w:rsidRPr="005A3786">
        <w:tab/>
      </w:r>
    </w:p>
    <w:p w14:paraId="5E76947E" w14:textId="77777777" w:rsidR="005A3786" w:rsidRDefault="003A417A" w:rsidP="005A3786">
      <w:pPr>
        <w:pStyle w:val="Poetry"/>
      </w:pPr>
      <w:r w:rsidRPr="005A3786">
        <w:t xml:space="preserve">This warmth, or make we gods of our desire? </w:t>
      </w:r>
    </w:p>
    <w:p w14:paraId="52324903" w14:textId="77777777" w:rsidR="005A3786" w:rsidRDefault="003A417A" w:rsidP="005A3786">
      <w:pPr>
        <w:pStyle w:val="Poetry"/>
      </w:pPr>
      <w:r w:rsidRPr="005A3786">
        <w:t xml:space="preserve">A gen’rous ardor boils within my breast, </w:t>
      </w:r>
    </w:p>
    <w:p w14:paraId="31EF1E1F" w14:textId="062B9CFD" w:rsidR="003A417A" w:rsidRPr="005A3786" w:rsidRDefault="003A417A" w:rsidP="005A3786">
      <w:pPr>
        <w:pStyle w:val="Poetry"/>
      </w:pPr>
      <w:r w:rsidRPr="005A3786">
        <w:t>Eager of action, enemy to rest:</w:t>
      </w:r>
    </w:p>
    <w:p w14:paraId="3D635F42" w14:textId="77777777" w:rsidR="003A417A" w:rsidRPr="005A3786" w:rsidRDefault="003A417A" w:rsidP="005A3786">
      <w:pPr>
        <w:pStyle w:val="Poetry"/>
      </w:pPr>
      <w:r w:rsidRPr="005A3786">
        <w:t>This urges me to fight, and fires my mind</w:t>
      </w:r>
    </w:p>
    <w:p w14:paraId="284A3235" w14:textId="31EA3EDC" w:rsidR="003A417A" w:rsidRPr="005A3786" w:rsidRDefault="003A417A" w:rsidP="005A3786">
      <w:pPr>
        <w:pStyle w:val="Poetry"/>
      </w:pPr>
      <w:r w:rsidRPr="005A3786">
        <w:t>To leave a memorable name behind.</w:t>
      </w:r>
    </w:p>
    <w:p w14:paraId="2707ADBC" w14:textId="77777777" w:rsidR="005A3786" w:rsidRDefault="003A417A" w:rsidP="005A3786">
      <w:pPr>
        <w:pStyle w:val="Poetry"/>
      </w:pPr>
      <w:r w:rsidRPr="005A3786">
        <w:t xml:space="preserve">Thou see’st the foe secure; how faintly shine </w:t>
      </w:r>
    </w:p>
    <w:p w14:paraId="6F24F259" w14:textId="77777777" w:rsidR="005A3786" w:rsidRDefault="003A417A" w:rsidP="005A3786">
      <w:pPr>
        <w:pStyle w:val="Poetry"/>
      </w:pPr>
      <w:r w:rsidRPr="005A3786">
        <w:t xml:space="preserve">Their scatter’d fires! the most, in sleep supine </w:t>
      </w:r>
    </w:p>
    <w:p w14:paraId="4174DCD1" w14:textId="6CA0C7FC" w:rsidR="003A417A" w:rsidRPr="005A3786" w:rsidRDefault="003A417A" w:rsidP="005A3786">
      <w:pPr>
        <w:pStyle w:val="Poetry"/>
      </w:pPr>
      <w:r w:rsidRPr="005A3786">
        <w:t xml:space="preserve">Along the ground, an easy conquest </w:t>
      </w:r>
      <w:proofErr w:type="gramStart"/>
      <w:r w:rsidRPr="005A3786">
        <w:t>lie</w:t>
      </w:r>
      <w:proofErr w:type="gramEnd"/>
      <w:r w:rsidRPr="005A3786">
        <w:t>:</w:t>
      </w:r>
    </w:p>
    <w:p w14:paraId="3B48154B" w14:textId="77777777" w:rsidR="003A417A" w:rsidRPr="005A3786" w:rsidRDefault="003A417A" w:rsidP="005A3786">
      <w:pPr>
        <w:pStyle w:val="Poetry"/>
      </w:pPr>
      <w:r w:rsidRPr="005A3786">
        <w:t xml:space="preserve">The wakeful few the fuming flagon </w:t>
      </w:r>
      <w:proofErr w:type="gramStart"/>
      <w:r w:rsidRPr="005A3786">
        <w:t>ply;</w:t>
      </w:r>
      <w:proofErr w:type="gramEnd"/>
    </w:p>
    <w:p w14:paraId="5765B024" w14:textId="0230292F" w:rsidR="003A417A" w:rsidRPr="005A3786" w:rsidRDefault="003A417A" w:rsidP="005A3786">
      <w:pPr>
        <w:pStyle w:val="Poetry"/>
      </w:pPr>
      <w:r w:rsidRPr="005A3786">
        <w:t>All hush’d around. Now hear what I revolve—</w:t>
      </w:r>
    </w:p>
    <w:p w14:paraId="7323435F" w14:textId="77777777" w:rsidR="003A417A" w:rsidRPr="005A3786" w:rsidRDefault="003A417A" w:rsidP="005A3786">
      <w:pPr>
        <w:pStyle w:val="Poetry"/>
      </w:pPr>
      <w:r w:rsidRPr="005A3786">
        <w:t>A thought unripe—and scarcely yet resolve.</w:t>
      </w:r>
    </w:p>
    <w:p w14:paraId="39A60BC8" w14:textId="77777777" w:rsidR="005A3786" w:rsidRDefault="003A417A" w:rsidP="005A3786">
      <w:pPr>
        <w:pStyle w:val="Poetry"/>
      </w:pPr>
      <w:r w:rsidRPr="005A3786">
        <w:t xml:space="preserve">Our absent prince both camp and council </w:t>
      </w:r>
      <w:proofErr w:type="gramStart"/>
      <w:r w:rsidRPr="005A3786">
        <w:t>mourn;</w:t>
      </w:r>
      <w:proofErr w:type="gramEnd"/>
      <w:r w:rsidRPr="005A3786">
        <w:t xml:space="preserve"> </w:t>
      </w:r>
    </w:p>
    <w:p w14:paraId="2ADC7BBD" w14:textId="0CA88FEC" w:rsidR="003A417A" w:rsidRPr="005A3786" w:rsidRDefault="003A417A" w:rsidP="005A3786">
      <w:pPr>
        <w:pStyle w:val="Poetry"/>
      </w:pPr>
      <w:r w:rsidRPr="005A3786">
        <w:t>By message both would hasten his return:</w:t>
      </w:r>
    </w:p>
    <w:p w14:paraId="6783CE9C" w14:textId="77777777" w:rsidR="003A417A" w:rsidRPr="005A3786" w:rsidRDefault="003A417A" w:rsidP="005A3786">
      <w:pPr>
        <w:pStyle w:val="Poetry"/>
      </w:pPr>
      <w:r w:rsidRPr="005A3786">
        <w:t>If they confer what I demand on thee,</w:t>
      </w:r>
    </w:p>
    <w:p w14:paraId="469A256A" w14:textId="6B0375D4" w:rsidR="003A417A" w:rsidRPr="005A3786" w:rsidRDefault="003A417A" w:rsidP="005A3786">
      <w:pPr>
        <w:pStyle w:val="Poetry"/>
      </w:pPr>
      <w:r w:rsidRPr="005A3786">
        <w:lastRenderedPageBreak/>
        <w:t>(For fame is recompense enough for me,)</w:t>
      </w:r>
    </w:p>
    <w:p w14:paraId="7D63E773" w14:textId="77777777" w:rsidR="005A3786" w:rsidRDefault="003A417A" w:rsidP="005A3786">
      <w:pPr>
        <w:pStyle w:val="Poetry"/>
      </w:pPr>
      <w:r w:rsidRPr="005A3786">
        <w:t xml:space="preserve">Methinks, beneath yon hill, I have espied </w:t>
      </w:r>
    </w:p>
    <w:p w14:paraId="229A3F2F" w14:textId="7CB325A1" w:rsidR="003A417A" w:rsidRDefault="003A417A" w:rsidP="005A3786">
      <w:pPr>
        <w:pStyle w:val="Poetry"/>
      </w:pPr>
      <w:r w:rsidRPr="005A3786">
        <w:t>A way that safely will my passage guide.”</w:t>
      </w:r>
    </w:p>
    <w:p w14:paraId="7FB77F41" w14:textId="77777777" w:rsidR="005A3786" w:rsidRPr="005A3786" w:rsidRDefault="005A3786" w:rsidP="005A3786">
      <w:pPr>
        <w:pStyle w:val="Poetry"/>
      </w:pPr>
    </w:p>
    <w:p w14:paraId="53EDBCB0" w14:textId="77777777" w:rsidR="005A3786" w:rsidRDefault="003A417A" w:rsidP="005A3786">
      <w:pPr>
        <w:pStyle w:val="Poetry"/>
      </w:pPr>
      <w:r w:rsidRPr="005A3786">
        <w:t xml:space="preserve">Euryalus stood list’ning while he spoke, </w:t>
      </w:r>
    </w:p>
    <w:p w14:paraId="1276A23A" w14:textId="3D99E4DD" w:rsidR="003A417A" w:rsidRPr="005A3786" w:rsidRDefault="003A417A" w:rsidP="005A3786">
      <w:pPr>
        <w:pStyle w:val="Poetry"/>
      </w:pPr>
      <w:r w:rsidRPr="005A3786">
        <w:t xml:space="preserve">With love of praise and noble envy </w:t>
      </w:r>
      <w:proofErr w:type="gramStart"/>
      <w:r w:rsidRPr="005A3786">
        <w:t>struck;</w:t>
      </w:r>
      <w:proofErr w:type="gramEnd"/>
    </w:p>
    <w:p w14:paraId="6C3A4EBA" w14:textId="4DE557A5" w:rsidR="003A417A" w:rsidRPr="005A3786" w:rsidRDefault="003A417A" w:rsidP="005A3786">
      <w:pPr>
        <w:pStyle w:val="Poetry"/>
      </w:pPr>
      <w:r w:rsidRPr="005A3786">
        <w:t>Then to his ardent friend expos’d his mind:</w:t>
      </w:r>
    </w:p>
    <w:p w14:paraId="6E6B4646" w14:textId="77777777" w:rsidR="005A3786" w:rsidRDefault="003A417A" w:rsidP="005A3786">
      <w:pPr>
        <w:pStyle w:val="Poetry"/>
      </w:pPr>
      <w:r w:rsidRPr="005A3786">
        <w:t xml:space="preserve">“All this, alone, and leaving me behind! </w:t>
      </w:r>
    </w:p>
    <w:p w14:paraId="13EB369A" w14:textId="72602B55" w:rsidR="003A417A" w:rsidRPr="005A3786" w:rsidRDefault="003A417A" w:rsidP="005A3786">
      <w:pPr>
        <w:pStyle w:val="Poetry"/>
      </w:pPr>
      <w:r w:rsidRPr="005A3786">
        <w:t>Am I unworthy, Nisus, to be join’d?</w:t>
      </w:r>
    </w:p>
    <w:p w14:paraId="0DBBFC42" w14:textId="77777777" w:rsidR="005A3786" w:rsidRDefault="003A417A" w:rsidP="005A3786">
      <w:pPr>
        <w:pStyle w:val="Poetry"/>
      </w:pPr>
      <w:r w:rsidRPr="005A3786">
        <w:t xml:space="preserve">Thinkist thou I can my share of glory yield, </w:t>
      </w:r>
    </w:p>
    <w:p w14:paraId="419A5D54" w14:textId="2473E8F0" w:rsidR="003A417A" w:rsidRPr="005A3786" w:rsidRDefault="003A417A" w:rsidP="005A3786">
      <w:pPr>
        <w:pStyle w:val="Poetry"/>
      </w:pPr>
      <w:r w:rsidRPr="005A3786">
        <w:t>Or send thee unassisted to the field?</w:t>
      </w:r>
    </w:p>
    <w:p w14:paraId="59FB3FDF" w14:textId="500B7503" w:rsidR="003A417A" w:rsidRPr="005A3786" w:rsidRDefault="003A417A" w:rsidP="005A3786">
      <w:pPr>
        <w:pStyle w:val="Poetry"/>
      </w:pPr>
      <w:r w:rsidRPr="005A3786">
        <w:t xml:space="preserve">Not so my father taught my childhood </w:t>
      </w:r>
      <w:proofErr w:type="gramStart"/>
      <w:r w:rsidRPr="005A3786">
        <w:t>arms;</w:t>
      </w:r>
      <w:proofErr w:type="gramEnd"/>
    </w:p>
    <w:p w14:paraId="033C8329" w14:textId="77777777" w:rsidR="005A3786" w:rsidRDefault="003A417A" w:rsidP="005A3786">
      <w:pPr>
        <w:pStyle w:val="Poetry"/>
      </w:pPr>
      <w:r w:rsidRPr="005A3786">
        <w:t xml:space="preserve">Born in a </w:t>
      </w:r>
      <w:proofErr w:type="gramStart"/>
      <w:r w:rsidRPr="005A3786">
        <w:t>siege, and</w:t>
      </w:r>
      <w:proofErr w:type="gramEnd"/>
      <w:r w:rsidRPr="005A3786">
        <w:t xml:space="preserve"> bred among alarms! </w:t>
      </w:r>
    </w:p>
    <w:p w14:paraId="3190BD70" w14:textId="77777777" w:rsidR="005A3786" w:rsidRDefault="003A417A" w:rsidP="005A3786">
      <w:pPr>
        <w:pStyle w:val="Poetry"/>
      </w:pPr>
      <w:r w:rsidRPr="005A3786">
        <w:t xml:space="preserve">Nor is my youth unworthy of my friend, </w:t>
      </w:r>
    </w:p>
    <w:p w14:paraId="16CE3E7B" w14:textId="4380718B" w:rsidR="003A417A" w:rsidRPr="005A3786" w:rsidRDefault="003A417A" w:rsidP="005A3786">
      <w:pPr>
        <w:pStyle w:val="Poetry"/>
      </w:pPr>
      <w:r w:rsidRPr="005A3786">
        <w:t>Nor of the heav’n-born hero I attend.</w:t>
      </w:r>
    </w:p>
    <w:p w14:paraId="013FC0D1" w14:textId="77777777" w:rsidR="003A417A" w:rsidRPr="005A3786" w:rsidRDefault="003A417A" w:rsidP="005A3786">
      <w:pPr>
        <w:pStyle w:val="Poetry"/>
      </w:pPr>
      <w:r w:rsidRPr="005A3786">
        <w:t>The thing call’d life, with ease I can disclaim,</w:t>
      </w:r>
    </w:p>
    <w:p w14:paraId="05D4B406" w14:textId="3FC633FD" w:rsidR="003A417A" w:rsidRDefault="003A417A" w:rsidP="005A3786">
      <w:pPr>
        <w:pStyle w:val="Poetry"/>
      </w:pPr>
      <w:r w:rsidRPr="005A3786">
        <w:t>And think it over-sold to purchase fame.”</w:t>
      </w:r>
    </w:p>
    <w:p w14:paraId="31C54282" w14:textId="77777777" w:rsidR="005A3786" w:rsidRPr="005A3786" w:rsidRDefault="005A3786" w:rsidP="005A3786">
      <w:pPr>
        <w:pStyle w:val="Poetry"/>
      </w:pPr>
    </w:p>
    <w:p w14:paraId="34EA7DA7" w14:textId="77777777" w:rsidR="005A3786" w:rsidRDefault="003A417A" w:rsidP="005A3786">
      <w:pPr>
        <w:pStyle w:val="Poetry"/>
      </w:pPr>
      <w:r w:rsidRPr="005A3786">
        <w:t xml:space="preserve">Then Nisus thus: “Alas! thy tender years </w:t>
      </w:r>
    </w:p>
    <w:p w14:paraId="4C0AF018" w14:textId="779547A5" w:rsidR="003A417A" w:rsidRPr="005A3786" w:rsidRDefault="003A417A" w:rsidP="005A3786">
      <w:pPr>
        <w:pStyle w:val="Poetry"/>
      </w:pPr>
      <w:r w:rsidRPr="005A3786">
        <w:t>Would minister new matter to my fears.</w:t>
      </w:r>
    </w:p>
    <w:p w14:paraId="025FEABC" w14:textId="77777777" w:rsidR="005A3786" w:rsidRDefault="003A417A" w:rsidP="005A3786">
      <w:pPr>
        <w:pStyle w:val="Poetry"/>
      </w:pPr>
      <w:r w:rsidRPr="005A3786">
        <w:t xml:space="preserve">So may the gods, who view this friendly strife, </w:t>
      </w:r>
    </w:p>
    <w:p w14:paraId="5AA9AA9B" w14:textId="22E33B1F" w:rsidR="003A417A" w:rsidRPr="005A3786" w:rsidRDefault="003A417A" w:rsidP="005A3786">
      <w:pPr>
        <w:pStyle w:val="Poetry"/>
      </w:pPr>
      <w:r w:rsidRPr="005A3786">
        <w:t>Restore me to thy lov’d embrace with life,</w:t>
      </w:r>
    </w:p>
    <w:p w14:paraId="3A02EDC0" w14:textId="7729B4B7" w:rsidR="003A417A" w:rsidRPr="005A3786" w:rsidRDefault="003A417A" w:rsidP="005A3786">
      <w:pPr>
        <w:pStyle w:val="Poetry"/>
      </w:pPr>
      <w:r w:rsidRPr="005A3786">
        <w:t>Condemn’d to pay my vows, (as sure I trust,)</w:t>
      </w:r>
    </w:p>
    <w:p w14:paraId="1D67B8BE" w14:textId="77777777" w:rsidR="003A417A" w:rsidRPr="005A3786" w:rsidRDefault="003A417A" w:rsidP="005A3786">
      <w:pPr>
        <w:pStyle w:val="Poetry"/>
      </w:pPr>
      <w:r w:rsidRPr="005A3786">
        <w:t>This thy request is cruel and unjust.</w:t>
      </w:r>
    </w:p>
    <w:p w14:paraId="1E699C5C" w14:textId="77777777" w:rsidR="005A3786" w:rsidRDefault="003A417A" w:rsidP="005A3786">
      <w:pPr>
        <w:pStyle w:val="Poetry"/>
      </w:pPr>
      <w:r w:rsidRPr="005A3786">
        <w:t xml:space="preserve">But if some chance—as many chances are, </w:t>
      </w:r>
    </w:p>
    <w:p w14:paraId="1F78EF4A" w14:textId="77777777" w:rsidR="005A3786" w:rsidRDefault="003A417A" w:rsidP="005A3786">
      <w:pPr>
        <w:pStyle w:val="Poetry"/>
      </w:pPr>
      <w:r w:rsidRPr="005A3786">
        <w:t xml:space="preserve">And doubtful hazards, in the deeds of war— </w:t>
      </w:r>
    </w:p>
    <w:p w14:paraId="2F270A45" w14:textId="54A02A05" w:rsidR="003A417A" w:rsidRPr="005A3786" w:rsidRDefault="003A417A" w:rsidP="005A3786">
      <w:pPr>
        <w:pStyle w:val="Poetry"/>
      </w:pPr>
      <w:r w:rsidRPr="005A3786">
        <w:t>If one should reach my head, there let it fall,</w:t>
      </w:r>
    </w:p>
    <w:p w14:paraId="07C1CA38" w14:textId="3CAD92EA" w:rsidR="003A417A" w:rsidRPr="005A3786" w:rsidRDefault="003A417A" w:rsidP="005A3786">
      <w:pPr>
        <w:pStyle w:val="Poetry"/>
      </w:pPr>
      <w:r w:rsidRPr="005A3786">
        <w:t>And spare thy life; I would not perish all.</w:t>
      </w:r>
    </w:p>
    <w:p w14:paraId="30776EF5" w14:textId="77777777" w:rsidR="003A417A" w:rsidRPr="005A3786" w:rsidRDefault="003A417A" w:rsidP="005A3786">
      <w:pPr>
        <w:pStyle w:val="Poetry"/>
      </w:pPr>
      <w:r w:rsidRPr="005A3786">
        <w:t>Thy bloomy youth deserves a longer date:</w:t>
      </w:r>
    </w:p>
    <w:p w14:paraId="4F4EDB69" w14:textId="77777777" w:rsidR="005A3786" w:rsidRDefault="003A417A" w:rsidP="005A3786">
      <w:pPr>
        <w:pStyle w:val="Poetry"/>
      </w:pPr>
      <w:r w:rsidRPr="005A3786">
        <w:t xml:space="preserve">Live thou to mourn thy love’s unhappy </w:t>
      </w:r>
      <w:proofErr w:type="gramStart"/>
      <w:r w:rsidRPr="005A3786">
        <w:t>fate;</w:t>
      </w:r>
      <w:proofErr w:type="gramEnd"/>
      <w:r w:rsidRPr="005A3786">
        <w:t xml:space="preserve"> </w:t>
      </w:r>
    </w:p>
    <w:p w14:paraId="70E871B6" w14:textId="69E9F452" w:rsidR="003A417A" w:rsidRPr="005A3786" w:rsidRDefault="003A417A" w:rsidP="005A3786">
      <w:pPr>
        <w:pStyle w:val="Poetry"/>
      </w:pPr>
      <w:r w:rsidRPr="005A3786">
        <w:t>To bear my mangled body from the foe,</w:t>
      </w:r>
    </w:p>
    <w:p w14:paraId="205F429D" w14:textId="77777777" w:rsidR="003A417A" w:rsidRPr="005A3786" w:rsidRDefault="003A417A" w:rsidP="005A3786">
      <w:pPr>
        <w:pStyle w:val="Poetry"/>
      </w:pPr>
      <w:r w:rsidRPr="005A3786">
        <w:t>Or buy it back, and fun’ral rites bestow.</w:t>
      </w:r>
    </w:p>
    <w:p w14:paraId="018B3F4E" w14:textId="4475298E" w:rsidR="003A417A" w:rsidRPr="005A3786" w:rsidRDefault="003A417A" w:rsidP="005A3786">
      <w:pPr>
        <w:pStyle w:val="Poetry"/>
      </w:pPr>
      <w:r w:rsidRPr="005A3786">
        <w:t>Or, if hard fortune shall those dues deny,</w:t>
      </w:r>
      <w:r w:rsidRPr="005A3786">
        <w:tab/>
      </w:r>
    </w:p>
    <w:p w14:paraId="5CC55F9D" w14:textId="77777777" w:rsidR="005A3786" w:rsidRDefault="003A417A" w:rsidP="005A3786">
      <w:pPr>
        <w:pStyle w:val="Poetry"/>
      </w:pPr>
      <w:r w:rsidRPr="005A3786">
        <w:t xml:space="preserve">Thou canst at least an empty tomb supply. </w:t>
      </w:r>
    </w:p>
    <w:p w14:paraId="560844A3" w14:textId="5DC8006E" w:rsidR="003A417A" w:rsidRPr="005A3786" w:rsidRDefault="003A417A" w:rsidP="005A3786">
      <w:pPr>
        <w:pStyle w:val="Poetry"/>
      </w:pPr>
      <w:r w:rsidRPr="005A3786">
        <w:t>O let not me the widow’s tears renew!</w:t>
      </w:r>
    </w:p>
    <w:p w14:paraId="1B70B215" w14:textId="77777777" w:rsidR="003A417A" w:rsidRPr="005A3786" w:rsidRDefault="003A417A" w:rsidP="005A3786">
      <w:pPr>
        <w:pStyle w:val="Poetry"/>
      </w:pPr>
      <w:r w:rsidRPr="005A3786">
        <w:lastRenderedPageBreak/>
        <w:t>Nor let a mother’s curse my name pursue:</w:t>
      </w:r>
    </w:p>
    <w:p w14:paraId="4D6C9E4E" w14:textId="77777777" w:rsidR="003A417A" w:rsidRPr="005A3786" w:rsidRDefault="003A417A" w:rsidP="005A3786">
      <w:pPr>
        <w:pStyle w:val="Poetry"/>
      </w:pPr>
      <w:r w:rsidRPr="005A3786">
        <w:t>Thy pious parent, who, for love of thee,</w:t>
      </w:r>
    </w:p>
    <w:p w14:paraId="5B01E589" w14:textId="15B92C89" w:rsidR="003A417A" w:rsidRPr="005A3786" w:rsidRDefault="003A417A" w:rsidP="005A3786">
      <w:pPr>
        <w:pStyle w:val="Poetry"/>
      </w:pPr>
      <w:r w:rsidRPr="005A3786">
        <w:t>Forsook the coasts of friendly Sicily,</w:t>
      </w:r>
    </w:p>
    <w:p w14:paraId="0022D706" w14:textId="77777777" w:rsidR="005A3786" w:rsidRDefault="003A417A" w:rsidP="005A3786">
      <w:pPr>
        <w:pStyle w:val="Poetry"/>
      </w:pPr>
      <w:r w:rsidRPr="005A3786">
        <w:t xml:space="preserve">Her age committing to the seas and wind, </w:t>
      </w:r>
    </w:p>
    <w:p w14:paraId="30BFE442" w14:textId="77777777" w:rsidR="005A3786" w:rsidRDefault="003A417A" w:rsidP="005A3786">
      <w:pPr>
        <w:pStyle w:val="Poetry"/>
      </w:pPr>
      <w:r w:rsidRPr="005A3786">
        <w:t xml:space="preserve">When ev’ry weary matron stay’d behind.” </w:t>
      </w:r>
    </w:p>
    <w:p w14:paraId="72CF9262" w14:textId="539FB3C1" w:rsidR="003A417A" w:rsidRPr="005A3786" w:rsidRDefault="003A417A" w:rsidP="005A3786">
      <w:pPr>
        <w:pStyle w:val="Poetry"/>
      </w:pPr>
      <w:r w:rsidRPr="005A3786">
        <w:t>To this, Euryalus: “You plead in vain,</w:t>
      </w:r>
    </w:p>
    <w:p w14:paraId="202F9CBC" w14:textId="77777777" w:rsidR="003A417A" w:rsidRPr="005A3786" w:rsidRDefault="003A417A" w:rsidP="005A3786">
      <w:pPr>
        <w:pStyle w:val="Poetry"/>
      </w:pPr>
      <w:r w:rsidRPr="005A3786">
        <w:t>And but protract the cause you cannot gain.</w:t>
      </w:r>
    </w:p>
    <w:p w14:paraId="5D9C97C2" w14:textId="0824B1A6" w:rsidR="003A417A" w:rsidRPr="005A3786" w:rsidRDefault="003A417A" w:rsidP="005A3786">
      <w:pPr>
        <w:pStyle w:val="Poetry"/>
      </w:pPr>
      <w:r w:rsidRPr="005A3786">
        <w:t>No more delays, but haste!” With that, he wakes</w:t>
      </w:r>
    </w:p>
    <w:p w14:paraId="17867A2A" w14:textId="77777777" w:rsidR="005A3786" w:rsidRDefault="003A417A" w:rsidP="005A3786">
      <w:pPr>
        <w:pStyle w:val="Poetry"/>
      </w:pPr>
      <w:r w:rsidRPr="005A3786">
        <w:t xml:space="preserve">The nodding </w:t>
      </w:r>
      <w:proofErr w:type="gramStart"/>
      <w:r w:rsidRPr="005A3786">
        <w:t>watch;</w:t>
      </w:r>
      <w:proofErr w:type="gramEnd"/>
      <w:r w:rsidRPr="005A3786">
        <w:t xml:space="preserve"> each to his office takes. </w:t>
      </w:r>
    </w:p>
    <w:p w14:paraId="0CA41FDC" w14:textId="77777777" w:rsidR="005A3786" w:rsidRDefault="003A417A" w:rsidP="005A3786">
      <w:pPr>
        <w:pStyle w:val="Poetry"/>
      </w:pPr>
      <w:r w:rsidRPr="005A3786">
        <w:t xml:space="preserve">The guard reliev’d, the gen’rous couple went </w:t>
      </w:r>
    </w:p>
    <w:p w14:paraId="5B76E7E8" w14:textId="0F66EB67" w:rsidR="003A417A" w:rsidRDefault="003A417A" w:rsidP="005A3786">
      <w:pPr>
        <w:pStyle w:val="Poetry"/>
      </w:pPr>
      <w:r w:rsidRPr="005A3786">
        <w:t>To find the council at the royal tent.</w:t>
      </w:r>
    </w:p>
    <w:p w14:paraId="7A6195E5" w14:textId="77777777" w:rsidR="005A3786" w:rsidRPr="005A3786" w:rsidRDefault="005A3786" w:rsidP="005A3786">
      <w:pPr>
        <w:pStyle w:val="Poetry"/>
      </w:pPr>
    </w:p>
    <w:p w14:paraId="7BABA7D6" w14:textId="77777777" w:rsidR="003A417A" w:rsidRPr="005A3786" w:rsidRDefault="003A417A" w:rsidP="005A3786">
      <w:pPr>
        <w:pStyle w:val="Poetry"/>
      </w:pPr>
      <w:r w:rsidRPr="005A3786">
        <w:t>All creatures else forgot their daily care,</w:t>
      </w:r>
    </w:p>
    <w:p w14:paraId="0352C6EA" w14:textId="399F7A3B" w:rsidR="003A417A" w:rsidRPr="005A3786" w:rsidRDefault="003A417A" w:rsidP="005A3786">
      <w:pPr>
        <w:pStyle w:val="Poetry"/>
      </w:pPr>
      <w:r w:rsidRPr="005A3786">
        <w:t xml:space="preserve">And sleep, the common gift of nature, </w:t>
      </w:r>
      <w:proofErr w:type="gramStart"/>
      <w:r w:rsidRPr="005A3786">
        <w:t>share;</w:t>
      </w:r>
      <w:proofErr w:type="gramEnd"/>
    </w:p>
    <w:p w14:paraId="2C451D91" w14:textId="77777777" w:rsidR="005A3786" w:rsidRDefault="003A417A" w:rsidP="005A3786">
      <w:pPr>
        <w:pStyle w:val="Poetry"/>
      </w:pPr>
      <w:r w:rsidRPr="005A3786">
        <w:t xml:space="preserve">Except the Trojan peers, who wakeful sate </w:t>
      </w:r>
    </w:p>
    <w:p w14:paraId="03BFA95B" w14:textId="77777777" w:rsidR="005A3786" w:rsidRDefault="003A417A" w:rsidP="005A3786">
      <w:pPr>
        <w:pStyle w:val="Poetry"/>
      </w:pPr>
      <w:r w:rsidRPr="005A3786">
        <w:t xml:space="preserve">In nightly council for th’ indanger’d state. </w:t>
      </w:r>
    </w:p>
    <w:p w14:paraId="624A6460" w14:textId="77777777" w:rsidR="005A3786" w:rsidRDefault="003A417A" w:rsidP="005A3786">
      <w:pPr>
        <w:pStyle w:val="Poetry"/>
      </w:pPr>
      <w:r w:rsidRPr="005A3786">
        <w:t xml:space="preserve">They vote a message to their absent chief, </w:t>
      </w:r>
    </w:p>
    <w:p w14:paraId="19A5B063" w14:textId="6AD0AB59" w:rsidR="003A417A" w:rsidRPr="005A3786" w:rsidRDefault="003A417A" w:rsidP="005A3786">
      <w:pPr>
        <w:pStyle w:val="Poetry"/>
      </w:pPr>
      <w:r w:rsidRPr="005A3786">
        <w:t xml:space="preserve">Shew their </w:t>
      </w:r>
      <w:proofErr w:type="gramStart"/>
      <w:r w:rsidRPr="005A3786">
        <w:t>distress, and</w:t>
      </w:r>
      <w:proofErr w:type="gramEnd"/>
      <w:r w:rsidRPr="005A3786">
        <w:t xml:space="preserve"> beg a swift relief.</w:t>
      </w:r>
    </w:p>
    <w:p w14:paraId="046C9459" w14:textId="00813601" w:rsidR="003A417A" w:rsidRPr="005A3786" w:rsidRDefault="003A417A" w:rsidP="005A3786">
      <w:pPr>
        <w:pStyle w:val="Poetry"/>
      </w:pPr>
      <w:r w:rsidRPr="005A3786">
        <w:t>Amid the camp a silent seat they chose,</w:t>
      </w:r>
    </w:p>
    <w:p w14:paraId="5483BE4C" w14:textId="77777777" w:rsidR="003A417A" w:rsidRPr="005A3786" w:rsidRDefault="003A417A" w:rsidP="005A3786">
      <w:pPr>
        <w:pStyle w:val="Poetry"/>
      </w:pPr>
      <w:r w:rsidRPr="005A3786">
        <w:t>Remote from clamor, and secure from foes.</w:t>
      </w:r>
    </w:p>
    <w:p w14:paraId="6AF4E990" w14:textId="77777777" w:rsidR="005A3786" w:rsidRDefault="003A417A" w:rsidP="005A3786">
      <w:pPr>
        <w:pStyle w:val="Poetry"/>
      </w:pPr>
      <w:r w:rsidRPr="005A3786">
        <w:t xml:space="preserve">On their left arms their ample shields they bear, </w:t>
      </w:r>
    </w:p>
    <w:p w14:paraId="5D284AA4" w14:textId="78017510" w:rsidR="003A417A" w:rsidRPr="005A3786" w:rsidRDefault="003A417A" w:rsidP="005A3786">
      <w:pPr>
        <w:pStyle w:val="Poetry"/>
      </w:pPr>
      <w:r w:rsidRPr="005A3786">
        <w:t>The right reclin’d upon the bending spear.</w:t>
      </w:r>
    </w:p>
    <w:p w14:paraId="6DC45808" w14:textId="77777777" w:rsidR="003A417A" w:rsidRPr="005A3786" w:rsidRDefault="003A417A" w:rsidP="005A3786">
      <w:pPr>
        <w:pStyle w:val="Poetry"/>
      </w:pPr>
      <w:r w:rsidRPr="005A3786">
        <w:t>Now Nisus and his friend approach the guard,</w:t>
      </w:r>
    </w:p>
    <w:p w14:paraId="20721EAC" w14:textId="68B85CEC" w:rsidR="003A417A" w:rsidRPr="005A3786" w:rsidRDefault="003A417A" w:rsidP="005A3786">
      <w:pPr>
        <w:pStyle w:val="Poetry"/>
      </w:pPr>
      <w:r w:rsidRPr="005A3786">
        <w:t>And beg admission, eager to be heard:</w:t>
      </w:r>
    </w:p>
    <w:p w14:paraId="1F5CEEF8" w14:textId="77777777" w:rsidR="005A3786" w:rsidRDefault="003A417A" w:rsidP="005A3786">
      <w:pPr>
        <w:pStyle w:val="Poetry"/>
      </w:pPr>
      <w:r w:rsidRPr="005A3786">
        <w:t xml:space="preserve">Th’ affair important, not to be deferr’d. </w:t>
      </w:r>
    </w:p>
    <w:p w14:paraId="33897961" w14:textId="77777777" w:rsidR="005A3786" w:rsidRDefault="003A417A" w:rsidP="005A3786">
      <w:pPr>
        <w:pStyle w:val="Poetry"/>
      </w:pPr>
      <w:r w:rsidRPr="005A3786">
        <w:t xml:space="preserve">Ascanius bids ‘em be conducted in, </w:t>
      </w:r>
    </w:p>
    <w:p w14:paraId="41BD4025" w14:textId="77777777" w:rsidR="005A3786" w:rsidRDefault="003A417A" w:rsidP="005A3786">
      <w:pPr>
        <w:pStyle w:val="Poetry"/>
      </w:pPr>
      <w:r w:rsidRPr="005A3786">
        <w:t xml:space="preserve">Ord’ring the more experience’d to begin. </w:t>
      </w:r>
    </w:p>
    <w:p w14:paraId="550F7863" w14:textId="3C025D2C" w:rsidR="003A417A" w:rsidRPr="005A3786" w:rsidRDefault="003A417A" w:rsidP="005A3786">
      <w:pPr>
        <w:pStyle w:val="Poetry"/>
      </w:pPr>
      <w:r w:rsidRPr="005A3786">
        <w:t xml:space="preserve">Then Nisus thus: “Ye fathers, lend your </w:t>
      </w:r>
      <w:proofErr w:type="gramStart"/>
      <w:r w:rsidRPr="005A3786">
        <w:t>ears;</w:t>
      </w:r>
      <w:proofErr w:type="gramEnd"/>
    </w:p>
    <w:p w14:paraId="4D8A47E1" w14:textId="5384ECB3" w:rsidR="003A417A" w:rsidRPr="005A3786" w:rsidRDefault="003A417A" w:rsidP="005A3786">
      <w:pPr>
        <w:pStyle w:val="Poetry"/>
      </w:pPr>
      <w:r w:rsidRPr="005A3786">
        <w:t>Nor judge our bold attempt beyond our years.</w:t>
      </w:r>
    </w:p>
    <w:p w14:paraId="29761342" w14:textId="77777777" w:rsidR="005A3786" w:rsidRDefault="003A417A" w:rsidP="005A3786">
      <w:pPr>
        <w:pStyle w:val="Poetry"/>
      </w:pPr>
      <w:r w:rsidRPr="005A3786">
        <w:t xml:space="preserve">The foe, securely drench’d in sleep and wine, </w:t>
      </w:r>
    </w:p>
    <w:p w14:paraId="34B80B75" w14:textId="77777777" w:rsidR="005A3786" w:rsidRDefault="003A417A" w:rsidP="005A3786">
      <w:pPr>
        <w:pStyle w:val="Poetry"/>
      </w:pPr>
      <w:r w:rsidRPr="005A3786">
        <w:t xml:space="preserve">Neglect their watch; the fires but thinly </w:t>
      </w:r>
      <w:proofErr w:type="gramStart"/>
      <w:r w:rsidRPr="005A3786">
        <w:t>shine;</w:t>
      </w:r>
      <w:proofErr w:type="gramEnd"/>
      <w:r w:rsidRPr="005A3786">
        <w:t xml:space="preserve"> </w:t>
      </w:r>
    </w:p>
    <w:p w14:paraId="71AE1A5F" w14:textId="77777777" w:rsidR="005A3786" w:rsidRDefault="003A417A" w:rsidP="005A3786">
      <w:pPr>
        <w:pStyle w:val="Poetry"/>
      </w:pPr>
      <w:r w:rsidRPr="005A3786">
        <w:t xml:space="preserve">And where the smoke in cloudy vapors flies, </w:t>
      </w:r>
    </w:p>
    <w:p w14:paraId="4CF45B61" w14:textId="139C63D2" w:rsidR="003A417A" w:rsidRPr="005A3786" w:rsidRDefault="003A417A" w:rsidP="005A3786">
      <w:pPr>
        <w:pStyle w:val="Poetry"/>
      </w:pPr>
      <w:r w:rsidRPr="005A3786">
        <w:t>Cov’ring the plain, and curling to the skies,</w:t>
      </w:r>
    </w:p>
    <w:p w14:paraId="55626D81" w14:textId="3C2D6F6B" w:rsidR="003A417A" w:rsidRPr="005A3786" w:rsidRDefault="003A417A" w:rsidP="005A3786">
      <w:pPr>
        <w:pStyle w:val="Poetry"/>
      </w:pPr>
      <w:r w:rsidRPr="005A3786">
        <w:t>Betwixt two paths, which at the gate divide,</w:t>
      </w:r>
    </w:p>
    <w:p w14:paraId="582ACBCC" w14:textId="77777777" w:rsidR="005A3786" w:rsidRDefault="003A417A" w:rsidP="005A3786">
      <w:pPr>
        <w:pStyle w:val="Poetry"/>
      </w:pPr>
      <w:r w:rsidRPr="005A3786">
        <w:t xml:space="preserve">Close by the sea, a passage we have spied, </w:t>
      </w:r>
    </w:p>
    <w:p w14:paraId="36CC6A59" w14:textId="77777777" w:rsidR="005A3786" w:rsidRDefault="003A417A" w:rsidP="005A3786">
      <w:pPr>
        <w:pStyle w:val="Poetry"/>
      </w:pPr>
      <w:r w:rsidRPr="005A3786">
        <w:lastRenderedPageBreak/>
        <w:t xml:space="preserve">Which will our way to great Aeneas </w:t>
      </w:r>
      <w:proofErr w:type="gramStart"/>
      <w:r w:rsidRPr="005A3786">
        <w:t>guide.</w:t>
      </w:r>
      <w:proofErr w:type="gramEnd"/>
      <w:r w:rsidRPr="005A3786">
        <w:t xml:space="preserve"> </w:t>
      </w:r>
    </w:p>
    <w:p w14:paraId="5E35CB1F" w14:textId="77777777" w:rsidR="005A3786" w:rsidRDefault="003A417A" w:rsidP="005A3786">
      <w:pPr>
        <w:pStyle w:val="Poetry"/>
      </w:pPr>
      <w:r w:rsidRPr="005A3786">
        <w:t xml:space="preserve">Expect each hour to see him safe again, </w:t>
      </w:r>
    </w:p>
    <w:p w14:paraId="3C0FE2D4" w14:textId="5B18B71D" w:rsidR="003A417A" w:rsidRPr="005A3786" w:rsidRDefault="003A417A" w:rsidP="005A3786">
      <w:pPr>
        <w:pStyle w:val="Poetry"/>
      </w:pPr>
      <w:r w:rsidRPr="005A3786">
        <w:t>Loaded with spoils of foes in battle slain.</w:t>
      </w:r>
    </w:p>
    <w:p w14:paraId="487DA73F" w14:textId="7E35B8BC" w:rsidR="003A417A" w:rsidRPr="005A3786" w:rsidRDefault="003A417A" w:rsidP="005A3786">
      <w:pPr>
        <w:pStyle w:val="Poetry"/>
      </w:pPr>
      <w:r w:rsidRPr="005A3786">
        <w:t xml:space="preserve">Snatch we the lucky minute while we </w:t>
      </w:r>
      <w:proofErr w:type="gramStart"/>
      <w:r w:rsidRPr="005A3786">
        <w:t>may;</w:t>
      </w:r>
      <w:proofErr w:type="gramEnd"/>
    </w:p>
    <w:p w14:paraId="1785F9A0" w14:textId="77777777" w:rsidR="003A417A" w:rsidRPr="005A3786" w:rsidRDefault="003A417A" w:rsidP="005A3786">
      <w:pPr>
        <w:pStyle w:val="Poetry"/>
      </w:pPr>
      <w:r w:rsidRPr="005A3786">
        <w:t xml:space="preserve">Nor can we be mistaken in the </w:t>
      </w:r>
      <w:proofErr w:type="gramStart"/>
      <w:r w:rsidRPr="005A3786">
        <w:t>way;</w:t>
      </w:r>
      <w:proofErr w:type="gramEnd"/>
    </w:p>
    <w:p w14:paraId="1C2730E8" w14:textId="77777777" w:rsidR="005A3786" w:rsidRDefault="003A417A" w:rsidP="005A3786">
      <w:pPr>
        <w:pStyle w:val="Poetry"/>
      </w:pPr>
      <w:r w:rsidRPr="005A3786">
        <w:t xml:space="preserve">For, hunting in the vale, we both have seen </w:t>
      </w:r>
    </w:p>
    <w:p w14:paraId="09C62B85" w14:textId="6DFCF3F0" w:rsidR="003A417A" w:rsidRPr="005A3786" w:rsidRDefault="003A417A" w:rsidP="005A3786">
      <w:pPr>
        <w:pStyle w:val="Poetry"/>
      </w:pPr>
      <w:r w:rsidRPr="005A3786">
        <w:t>The rising turrets, and the stream between,</w:t>
      </w:r>
    </w:p>
    <w:p w14:paraId="1280503B" w14:textId="268BEB5B" w:rsidR="003A417A" w:rsidRDefault="003A417A" w:rsidP="005A3786">
      <w:pPr>
        <w:pStyle w:val="Poetry"/>
      </w:pPr>
      <w:r w:rsidRPr="005A3786">
        <w:t>And know the winding course, with ev’ry ford.”</w:t>
      </w:r>
    </w:p>
    <w:p w14:paraId="60D0C8F0" w14:textId="77777777" w:rsidR="005A3786" w:rsidRPr="005A3786" w:rsidRDefault="005A3786" w:rsidP="005A3786">
      <w:pPr>
        <w:pStyle w:val="Poetry"/>
      </w:pPr>
    </w:p>
    <w:p w14:paraId="5F92A2C6" w14:textId="2F78519B" w:rsidR="003A417A" w:rsidRPr="005A3786" w:rsidRDefault="003A417A" w:rsidP="005A3786">
      <w:pPr>
        <w:pStyle w:val="Poetry"/>
      </w:pPr>
      <w:r w:rsidRPr="005A3786">
        <w:t>He ceas’d; and old Alethes took the word:</w:t>
      </w:r>
    </w:p>
    <w:p w14:paraId="59704BBA" w14:textId="77777777" w:rsidR="005A3786" w:rsidRDefault="003A417A" w:rsidP="005A3786">
      <w:pPr>
        <w:pStyle w:val="Poetry"/>
      </w:pPr>
      <w:r w:rsidRPr="005A3786">
        <w:t xml:space="preserve">“Our country gods, in whom our trust we place, </w:t>
      </w:r>
    </w:p>
    <w:p w14:paraId="177B80BD" w14:textId="35DF7AA1" w:rsidR="003A417A" w:rsidRPr="005A3786" w:rsidRDefault="003A417A" w:rsidP="005A3786">
      <w:pPr>
        <w:pStyle w:val="Poetry"/>
      </w:pPr>
      <w:r w:rsidRPr="005A3786">
        <w:t>Will yet from ruin save the Trojan race,</w:t>
      </w:r>
    </w:p>
    <w:p w14:paraId="1BD32FB4" w14:textId="77777777" w:rsidR="005A3786" w:rsidRDefault="003A417A" w:rsidP="005A3786">
      <w:pPr>
        <w:pStyle w:val="Poetry"/>
      </w:pPr>
      <w:r w:rsidRPr="005A3786">
        <w:t xml:space="preserve">While we behold such dauntless worth appear </w:t>
      </w:r>
    </w:p>
    <w:p w14:paraId="7806A155" w14:textId="44160539" w:rsidR="003A417A" w:rsidRPr="005A3786" w:rsidRDefault="003A417A" w:rsidP="005A3786">
      <w:pPr>
        <w:pStyle w:val="Poetry"/>
      </w:pPr>
      <w:r w:rsidRPr="005A3786">
        <w:t>In dawning youth, and souls so void of fear.”</w:t>
      </w:r>
    </w:p>
    <w:p w14:paraId="31682F71" w14:textId="1D36F4EA" w:rsidR="003A417A" w:rsidRPr="005A3786" w:rsidRDefault="003A417A" w:rsidP="005A3786">
      <w:pPr>
        <w:pStyle w:val="Poetry"/>
      </w:pPr>
      <w:r w:rsidRPr="005A3786">
        <w:t xml:space="preserve">Then into tears of joy the father </w:t>
      </w:r>
      <w:proofErr w:type="gramStart"/>
      <w:r w:rsidRPr="005A3786">
        <w:t>broke;</w:t>
      </w:r>
      <w:proofErr w:type="gramEnd"/>
    </w:p>
    <w:p w14:paraId="230315E4" w14:textId="77777777" w:rsidR="005A3786" w:rsidRDefault="003A417A" w:rsidP="005A3786">
      <w:pPr>
        <w:pStyle w:val="Poetry"/>
      </w:pPr>
      <w:r w:rsidRPr="005A3786">
        <w:t xml:space="preserve">Each in his longing arms by turns he </w:t>
      </w:r>
      <w:proofErr w:type="gramStart"/>
      <w:r w:rsidRPr="005A3786">
        <w:t>took;</w:t>
      </w:r>
      <w:proofErr w:type="gramEnd"/>
      <w:r w:rsidRPr="005A3786">
        <w:t xml:space="preserve"> </w:t>
      </w:r>
    </w:p>
    <w:p w14:paraId="04F0DBBE" w14:textId="605E76DE" w:rsidR="003A417A" w:rsidRPr="005A3786" w:rsidRDefault="003A417A" w:rsidP="005A3786">
      <w:pPr>
        <w:pStyle w:val="Poetry"/>
      </w:pPr>
      <w:r w:rsidRPr="005A3786">
        <w:t xml:space="preserve">Panted and paus’d; and </w:t>
      </w:r>
      <w:proofErr w:type="gramStart"/>
      <w:r w:rsidRPr="005A3786">
        <w:t>thus</w:t>
      </w:r>
      <w:proofErr w:type="gramEnd"/>
      <w:r w:rsidRPr="005A3786">
        <w:t xml:space="preserve"> again he spoke:</w:t>
      </w:r>
    </w:p>
    <w:p w14:paraId="61164CF4" w14:textId="77777777" w:rsidR="005A3786" w:rsidRDefault="003A417A" w:rsidP="005A3786">
      <w:pPr>
        <w:pStyle w:val="Poetry"/>
      </w:pPr>
      <w:r w:rsidRPr="005A3786">
        <w:t xml:space="preserve">“Ye brave young men, what equal gifts can we, </w:t>
      </w:r>
    </w:p>
    <w:p w14:paraId="272ACBC3" w14:textId="486B8D3E" w:rsidR="003A417A" w:rsidRPr="005A3786" w:rsidRDefault="003A417A" w:rsidP="005A3786">
      <w:pPr>
        <w:pStyle w:val="Poetry"/>
      </w:pPr>
      <w:r w:rsidRPr="005A3786">
        <w:t>In recompense of such desert, decree?</w:t>
      </w:r>
    </w:p>
    <w:p w14:paraId="2FD7B31C" w14:textId="4E5B7397" w:rsidR="003A417A" w:rsidRPr="005A3786" w:rsidRDefault="003A417A" w:rsidP="005A3786">
      <w:pPr>
        <w:pStyle w:val="Poetry"/>
      </w:pPr>
      <w:r w:rsidRPr="005A3786">
        <w:t>The greatest, sure, and best you can receive,</w:t>
      </w:r>
    </w:p>
    <w:p w14:paraId="00FF06A7" w14:textId="77777777" w:rsidR="003A417A" w:rsidRPr="005A3786" w:rsidRDefault="003A417A" w:rsidP="005A3786">
      <w:pPr>
        <w:pStyle w:val="Poetry"/>
      </w:pPr>
      <w:r w:rsidRPr="005A3786">
        <w:t>The gods and your own conscious worth will give.</w:t>
      </w:r>
    </w:p>
    <w:p w14:paraId="51ED1876" w14:textId="77777777" w:rsidR="00BD6E2F" w:rsidRDefault="003A417A" w:rsidP="005A3786">
      <w:pPr>
        <w:pStyle w:val="Poetry"/>
      </w:pPr>
      <w:r w:rsidRPr="005A3786">
        <w:t xml:space="preserve">The rest our grateful gen’ral will bestow, </w:t>
      </w:r>
    </w:p>
    <w:p w14:paraId="77260579" w14:textId="0FD03924" w:rsidR="003A417A" w:rsidRDefault="003A417A" w:rsidP="005A3786">
      <w:pPr>
        <w:pStyle w:val="Poetry"/>
      </w:pPr>
      <w:r w:rsidRPr="005A3786">
        <w:t>And young Ascanius till his manhood owe.”</w:t>
      </w:r>
    </w:p>
    <w:p w14:paraId="422CDE7D" w14:textId="77777777" w:rsidR="00BD6E2F" w:rsidRPr="005A3786" w:rsidRDefault="00BD6E2F" w:rsidP="005A3786">
      <w:pPr>
        <w:pStyle w:val="Poetry"/>
      </w:pPr>
    </w:p>
    <w:p w14:paraId="08ACEC7F" w14:textId="77777777" w:rsidR="003A417A" w:rsidRPr="005A3786" w:rsidRDefault="003A417A" w:rsidP="005A3786">
      <w:pPr>
        <w:pStyle w:val="Poetry"/>
      </w:pPr>
      <w:r w:rsidRPr="005A3786">
        <w:t>“And I, whose welfare in my father lies,”</w:t>
      </w:r>
    </w:p>
    <w:p w14:paraId="6CF96939" w14:textId="36959A52" w:rsidR="003A417A" w:rsidRPr="005A3786" w:rsidRDefault="003A417A" w:rsidP="005A3786">
      <w:pPr>
        <w:pStyle w:val="Poetry"/>
      </w:pPr>
      <w:r w:rsidRPr="005A3786">
        <w:t>Ascanius adds, “by the great deities,</w:t>
      </w:r>
    </w:p>
    <w:p w14:paraId="63E284AC" w14:textId="77777777" w:rsidR="00BD6E2F" w:rsidRDefault="003A417A" w:rsidP="005A3786">
      <w:pPr>
        <w:pStyle w:val="Poetry"/>
      </w:pPr>
      <w:r w:rsidRPr="005A3786">
        <w:t xml:space="preserve">By my dear country, by my household gods, </w:t>
      </w:r>
    </w:p>
    <w:p w14:paraId="5DAF8674" w14:textId="77777777" w:rsidR="00BD6E2F" w:rsidRDefault="003A417A" w:rsidP="005A3786">
      <w:pPr>
        <w:pStyle w:val="Poetry"/>
      </w:pPr>
      <w:r w:rsidRPr="005A3786">
        <w:t xml:space="preserve">By hoary Vesta’s rites and dark abodes, </w:t>
      </w:r>
    </w:p>
    <w:p w14:paraId="12B37C94" w14:textId="77777777" w:rsidR="00BD6E2F" w:rsidRDefault="003A417A" w:rsidP="005A3786">
      <w:pPr>
        <w:pStyle w:val="Poetry"/>
      </w:pPr>
      <w:r w:rsidRPr="005A3786">
        <w:t xml:space="preserve">Adjure you both, (on you my fortune </w:t>
      </w:r>
      <w:proofErr w:type="gramStart"/>
      <w:r w:rsidRPr="005A3786">
        <w:t>stands;</w:t>
      </w:r>
      <w:proofErr w:type="gramEnd"/>
      <w:r w:rsidRPr="005A3786">
        <w:t xml:space="preserve"> </w:t>
      </w:r>
    </w:p>
    <w:p w14:paraId="3746AC8A" w14:textId="31C5F778" w:rsidR="003A417A" w:rsidRPr="005A3786" w:rsidRDefault="003A417A" w:rsidP="005A3786">
      <w:pPr>
        <w:pStyle w:val="Poetry"/>
      </w:pPr>
      <w:r w:rsidRPr="005A3786">
        <w:t>That and my faith I plight into your hands,)</w:t>
      </w:r>
    </w:p>
    <w:p w14:paraId="2D55F54A" w14:textId="7440ED8F" w:rsidR="003A417A" w:rsidRPr="005A3786" w:rsidRDefault="003A417A" w:rsidP="005A3786">
      <w:pPr>
        <w:pStyle w:val="Poetry"/>
      </w:pPr>
      <w:r w:rsidRPr="005A3786">
        <w:t>Make me but happy in his safe return,</w:t>
      </w:r>
    </w:p>
    <w:p w14:paraId="178626D6" w14:textId="77777777" w:rsidR="00BD6E2F" w:rsidRDefault="003A417A" w:rsidP="005A3786">
      <w:pPr>
        <w:pStyle w:val="Poetry"/>
      </w:pPr>
      <w:r w:rsidRPr="005A3786">
        <w:t xml:space="preserve">Whose wanted presence I can only </w:t>
      </w:r>
      <w:proofErr w:type="gramStart"/>
      <w:r w:rsidRPr="005A3786">
        <w:t>mourn;</w:t>
      </w:r>
      <w:proofErr w:type="gramEnd"/>
      <w:r w:rsidRPr="005A3786">
        <w:t xml:space="preserve"> </w:t>
      </w:r>
    </w:p>
    <w:p w14:paraId="7FA1B2DA" w14:textId="77777777" w:rsidR="00BD6E2F" w:rsidRDefault="003A417A" w:rsidP="005A3786">
      <w:pPr>
        <w:pStyle w:val="Poetry"/>
      </w:pPr>
      <w:r w:rsidRPr="005A3786">
        <w:t xml:space="preserve">Your common gift shall two large goblets be </w:t>
      </w:r>
    </w:p>
    <w:p w14:paraId="55AFD27A" w14:textId="108CABA6" w:rsidR="003A417A" w:rsidRPr="005A3786" w:rsidRDefault="003A417A" w:rsidP="005A3786">
      <w:pPr>
        <w:pStyle w:val="Poetry"/>
      </w:pPr>
      <w:r w:rsidRPr="005A3786">
        <w:t>Of silver, wrought with curious imagery,</w:t>
      </w:r>
    </w:p>
    <w:p w14:paraId="552A6DCF" w14:textId="77777777" w:rsidR="003A417A" w:rsidRPr="005A3786" w:rsidRDefault="003A417A" w:rsidP="005A3786">
      <w:pPr>
        <w:pStyle w:val="Poetry"/>
      </w:pPr>
      <w:r w:rsidRPr="005A3786">
        <w:t>And high emboss’d, which, when old Priam reign’d,</w:t>
      </w:r>
    </w:p>
    <w:p w14:paraId="57C36FB8" w14:textId="4B425529" w:rsidR="003A417A" w:rsidRPr="005A3786" w:rsidRDefault="003A417A" w:rsidP="005A3786">
      <w:pPr>
        <w:pStyle w:val="Poetry"/>
      </w:pPr>
      <w:r w:rsidRPr="005A3786">
        <w:lastRenderedPageBreak/>
        <w:t xml:space="preserve">My conqu’ring sire at sack’d Arisba </w:t>
      </w:r>
      <w:proofErr w:type="gramStart"/>
      <w:r w:rsidRPr="005A3786">
        <w:t>gain’d;</w:t>
      </w:r>
      <w:proofErr w:type="gramEnd"/>
    </w:p>
    <w:p w14:paraId="3E765703" w14:textId="77777777" w:rsidR="00BD6E2F" w:rsidRDefault="003A417A" w:rsidP="005A3786">
      <w:pPr>
        <w:pStyle w:val="Poetry"/>
      </w:pPr>
      <w:r w:rsidRPr="005A3786">
        <w:t xml:space="preserve">And more, two tripods cast in antic mold, </w:t>
      </w:r>
    </w:p>
    <w:p w14:paraId="38D199E3" w14:textId="77777777" w:rsidR="00BD6E2F" w:rsidRDefault="003A417A" w:rsidP="005A3786">
      <w:pPr>
        <w:pStyle w:val="Poetry"/>
      </w:pPr>
      <w:r w:rsidRPr="005A3786">
        <w:t xml:space="preserve">With two great talents of the finest </w:t>
      </w:r>
      <w:proofErr w:type="gramStart"/>
      <w:r w:rsidRPr="005A3786">
        <w:t>gold;</w:t>
      </w:r>
      <w:proofErr w:type="gramEnd"/>
      <w:r w:rsidRPr="005A3786">
        <w:t xml:space="preserve"> </w:t>
      </w:r>
    </w:p>
    <w:p w14:paraId="7FA1D7A8" w14:textId="5CF4DD10" w:rsidR="003A417A" w:rsidRPr="005A3786" w:rsidRDefault="003A417A" w:rsidP="005A3786">
      <w:pPr>
        <w:pStyle w:val="Poetry"/>
      </w:pPr>
      <w:r w:rsidRPr="005A3786">
        <w:t>Beside a costly bowl, ingrav’d with art,</w:t>
      </w:r>
    </w:p>
    <w:p w14:paraId="7EDB44DC" w14:textId="77777777" w:rsidR="003A417A" w:rsidRPr="005A3786" w:rsidRDefault="003A417A" w:rsidP="005A3786">
      <w:pPr>
        <w:pStyle w:val="Poetry"/>
      </w:pPr>
      <w:r w:rsidRPr="005A3786">
        <w:t>Which Dido gave, when first she gave her heart.</w:t>
      </w:r>
    </w:p>
    <w:p w14:paraId="3CED9D70" w14:textId="2C19F7D6" w:rsidR="003A417A" w:rsidRPr="005A3786" w:rsidRDefault="003A417A" w:rsidP="005A3786">
      <w:pPr>
        <w:pStyle w:val="Poetry"/>
      </w:pPr>
      <w:r w:rsidRPr="005A3786">
        <w:t>But, if in conquer’d Italy we reign,</w:t>
      </w:r>
    </w:p>
    <w:p w14:paraId="3579E8D3" w14:textId="77777777" w:rsidR="00BD6E2F" w:rsidRDefault="003A417A" w:rsidP="005A3786">
      <w:pPr>
        <w:pStyle w:val="Poetry"/>
      </w:pPr>
      <w:r w:rsidRPr="005A3786">
        <w:t xml:space="preserve">When spoils by lot the victor shall obtain— </w:t>
      </w:r>
    </w:p>
    <w:p w14:paraId="02BDB2B9" w14:textId="7B4587DB" w:rsidR="003A417A" w:rsidRPr="005A3786" w:rsidRDefault="003A417A" w:rsidP="005A3786">
      <w:pPr>
        <w:pStyle w:val="Poetry"/>
      </w:pPr>
      <w:r w:rsidRPr="005A3786">
        <w:t>Thou saw’st the courser by proud Turnus press’d:</w:t>
      </w:r>
    </w:p>
    <w:p w14:paraId="427E1F4D" w14:textId="77777777" w:rsidR="003A417A" w:rsidRPr="005A3786" w:rsidRDefault="003A417A" w:rsidP="005A3786">
      <w:pPr>
        <w:pStyle w:val="Poetry"/>
      </w:pPr>
      <w:r w:rsidRPr="005A3786">
        <w:t>That, Nisus, and his arms, and nodding crest,</w:t>
      </w:r>
    </w:p>
    <w:p w14:paraId="7B839A5F" w14:textId="77777777" w:rsidR="003A417A" w:rsidRPr="005A3786" w:rsidRDefault="003A417A" w:rsidP="005A3786">
      <w:pPr>
        <w:pStyle w:val="Poetry"/>
      </w:pPr>
      <w:r w:rsidRPr="005A3786">
        <w:t>And shield, from chance exempt, shall be thy share:</w:t>
      </w:r>
    </w:p>
    <w:p w14:paraId="02C637B6" w14:textId="75269D77" w:rsidR="003A417A" w:rsidRPr="005A3786" w:rsidRDefault="003A417A" w:rsidP="005A3786">
      <w:pPr>
        <w:pStyle w:val="Poetry"/>
      </w:pPr>
      <w:r w:rsidRPr="005A3786">
        <w:t>Twelve lab’ring slaves, twelve handmaids young and fair</w:t>
      </w:r>
    </w:p>
    <w:p w14:paraId="296B372C" w14:textId="77777777" w:rsidR="00BD6E2F" w:rsidRDefault="003A417A" w:rsidP="005A3786">
      <w:pPr>
        <w:pStyle w:val="Poetry"/>
      </w:pPr>
      <w:r w:rsidRPr="005A3786">
        <w:t xml:space="preserve">All clad in rich attire, and train’d with </w:t>
      </w:r>
      <w:proofErr w:type="gramStart"/>
      <w:r w:rsidRPr="005A3786">
        <w:t>care;</w:t>
      </w:r>
      <w:proofErr w:type="gramEnd"/>
      <w:r w:rsidRPr="005A3786">
        <w:t xml:space="preserve"> </w:t>
      </w:r>
    </w:p>
    <w:p w14:paraId="091C5437" w14:textId="77777777" w:rsidR="00BD6E2F" w:rsidRDefault="003A417A" w:rsidP="005A3786">
      <w:pPr>
        <w:pStyle w:val="Poetry"/>
      </w:pPr>
      <w:r w:rsidRPr="005A3786">
        <w:t xml:space="preserve">And, last, a Latian field with fruitful plains, </w:t>
      </w:r>
    </w:p>
    <w:p w14:paraId="0953E4B6" w14:textId="11306842" w:rsidR="003A417A" w:rsidRPr="005A3786" w:rsidRDefault="003A417A" w:rsidP="005A3786">
      <w:pPr>
        <w:pStyle w:val="Poetry"/>
      </w:pPr>
      <w:r w:rsidRPr="005A3786">
        <w:t>And a large portion of the king’s domains.</w:t>
      </w:r>
    </w:p>
    <w:p w14:paraId="7279D84F" w14:textId="77777777" w:rsidR="003A417A" w:rsidRPr="005A3786" w:rsidRDefault="003A417A" w:rsidP="005A3786">
      <w:pPr>
        <w:pStyle w:val="Poetry"/>
      </w:pPr>
      <w:r w:rsidRPr="005A3786">
        <w:t>But thou, whose years are more to mine allied—</w:t>
      </w:r>
    </w:p>
    <w:p w14:paraId="476C3664" w14:textId="0BA64F6F" w:rsidR="003A417A" w:rsidRPr="005A3786" w:rsidRDefault="003A417A" w:rsidP="005A3786">
      <w:pPr>
        <w:pStyle w:val="Poetry"/>
      </w:pPr>
      <w:r w:rsidRPr="005A3786">
        <w:t>No fate my vow’d affection shall divide</w:t>
      </w:r>
    </w:p>
    <w:p w14:paraId="2D897B75" w14:textId="77777777" w:rsidR="00BD6E2F" w:rsidRDefault="003A417A" w:rsidP="005A3786">
      <w:pPr>
        <w:pStyle w:val="Poetry"/>
      </w:pPr>
      <w:r w:rsidRPr="005A3786">
        <w:t xml:space="preserve">From thee, heroic youth! Be wholly </w:t>
      </w:r>
      <w:proofErr w:type="gramStart"/>
      <w:r w:rsidRPr="005A3786">
        <w:t>mine;</w:t>
      </w:r>
      <w:proofErr w:type="gramEnd"/>
      <w:r w:rsidRPr="005A3786">
        <w:t xml:space="preserve"> </w:t>
      </w:r>
    </w:p>
    <w:p w14:paraId="1D6F7405" w14:textId="06420369" w:rsidR="003A417A" w:rsidRPr="005A3786" w:rsidRDefault="003A417A" w:rsidP="005A3786">
      <w:pPr>
        <w:pStyle w:val="Poetry"/>
      </w:pPr>
      <w:r w:rsidRPr="005A3786">
        <w:t>Take full possession; all my soul is thine.</w:t>
      </w:r>
    </w:p>
    <w:p w14:paraId="7BD80100" w14:textId="77777777" w:rsidR="00BD6E2F" w:rsidRDefault="003A417A" w:rsidP="005A3786">
      <w:pPr>
        <w:pStyle w:val="Poetry"/>
      </w:pPr>
      <w:r w:rsidRPr="005A3786">
        <w:t xml:space="preserve">One faith, one fame, one fate, shall both </w:t>
      </w:r>
      <w:proofErr w:type="gramStart"/>
      <w:r w:rsidRPr="005A3786">
        <w:t>attend;</w:t>
      </w:r>
      <w:proofErr w:type="gramEnd"/>
      <w:r w:rsidRPr="005A3786">
        <w:t xml:space="preserve"> </w:t>
      </w:r>
    </w:p>
    <w:p w14:paraId="57C2A78D" w14:textId="0E5206B5" w:rsidR="003A417A" w:rsidRPr="005A3786" w:rsidRDefault="003A417A" w:rsidP="005A3786">
      <w:pPr>
        <w:pStyle w:val="Poetry"/>
      </w:pPr>
      <w:r w:rsidRPr="005A3786">
        <w:t>My life’s companion, and my bosom friend:</w:t>
      </w:r>
    </w:p>
    <w:p w14:paraId="61A2ADDA" w14:textId="206FF41D" w:rsidR="003A417A" w:rsidRPr="005A3786" w:rsidRDefault="003A417A" w:rsidP="005A3786">
      <w:pPr>
        <w:pStyle w:val="Poetry"/>
      </w:pPr>
      <w:r w:rsidRPr="005A3786">
        <w:t>My peace shall be committed to thy care,</w:t>
      </w:r>
    </w:p>
    <w:p w14:paraId="38F47809" w14:textId="01F4ADEB" w:rsidR="003A417A" w:rsidRDefault="003A417A" w:rsidP="005A3786">
      <w:pPr>
        <w:pStyle w:val="Poetry"/>
      </w:pPr>
      <w:r w:rsidRPr="005A3786">
        <w:t>And to thy conduct my concerns in war.”</w:t>
      </w:r>
    </w:p>
    <w:p w14:paraId="22C0B863" w14:textId="77777777" w:rsidR="00BD6E2F" w:rsidRPr="005A3786" w:rsidRDefault="00BD6E2F" w:rsidP="005A3786">
      <w:pPr>
        <w:pStyle w:val="Poetry"/>
      </w:pPr>
    </w:p>
    <w:p w14:paraId="15ADC411" w14:textId="77777777" w:rsidR="003A417A" w:rsidRPr="005A3786" w:rsidRDefault="003A417A" w:rsidP="005A3786">
      <w:pPr>
        <w:pStyle w:val="Poetry"/>
      </w:pPr>
      <w:r w:rsidRPr="005A3786">
        <w:t>Then thus the young Euryalus replied:</w:t>
      </w:r>
    </w:p>
    <w:p w14:paraId="639754FB" w14:textId="77777777" w:rsidR="00BD6E2F" w:rsidRDefault="003A417A" w:rsidP="005A3786">
      <w:pPr>
        <w:pStyle w:val="Poetry"/>
      </w:pPr>
      <w:r w:rsidRPr="005A3786">
        <w:t xml:space="preserve">“Whatever fortune, good or bad, betide, </w:t>
      </w:r>
    </w:p>
    <w:p w14:paraId="46478F00" w14:textId="566E614B" w:rsidR="003A417A" w:rsidRPr="005A3786" w:rsidRDefault="003A417A" w:rsidP="005A3786">
      <w:pPr>
        <w:pStyle w:val="Poetry"/>
      </w:pPr>
      <w:r w:rsidRPr="005A3786">
        <w:t xml:space="preserve">The same shall be my age, as now my </w:t>
      </w:r>
      <w:proofErr w:type="gramStart"/>
      <w:r w:rsidRPr="005A3786">
        <w:t>youth;</w:t>
      </w:r>
      <w:proofErr w:type="gramEnd"/>
    </w:p>
    <w:p w14:paraId="4245D023" w14:textId="53F41853" w:rsidR="003A417A" w:rsidRPr="005A3786" w:rsidRDefault="003A417A" w:rsidP="005A3786">
      <w:pPr>
        <w:pStyle w:val="Poetry"/>
      </w:pPr>
      <w:r w:rsidRPr="005A3786">
        <w:t>No time shall find me wanting to my truth.</w:t>
      </w:r>
    </w:p>
    <w:p w14:paraId="3C4F622E" w14:textId="77777777" w:rsidR="00BD6E2F" w:rsidRDefault="003A417A" w:rsidP="005A3786">
      <w:pPr>
        <w:pStyle w:val="Poetry"/>
      </w:pPr>
      <w:r w:rsidRPr="005A3786">
        <w:t xml:space="preserve">This only from your goodness let me gain </w:t>
      </w:r>
    </w:p>
    <w:p w14:paraId="714FE07D" w14:textId="77777777" w:rsidR="00BD6E2F" w:rsidRDefault="003A417A" w:rsidP="005A3786">
      <w:pPr>
        <w:pStyle w:val="Poetry"/>
      </w:pPr>
      <w:r w:rsidRPr="005A3786">
        <w:t>(</w:t>
      </w:r>
      <w:proofErr w:type="gramStart"/>
      <w:r w:rsidRPr="005A3786">
        <w:t>And,</w:t>
      </w:r>
      <w:proofErr w:type="gramEnd"/>
      <w:r w:rsidRPr="005A3786">
        <w:t xml:space="preserve"> this ungranted, all rewards are vain) </w:t>
      </w:r>
    </w:p>
    <w:p w14:paraId="3B19CCA4" w14:textId="77777777" w:rsidR="00BD6E2F" w:rsidRDefault="003A417A" w:rsidP="005A3786">
      <w:pPr>
        <w:pStyle w:val="Poetry"/>
      </w:pPr>
      <w:r w:rsidRPr="005A3786">
        <w:t xml:space="preserve">Of Priam’s royal race my mother came— </w:t>
      </w:r>
    </w:p>
    <w:p w14:paraId="0B4EA017" w14:textId="206418D8" w:rsidR="003A417A" w:rsidRPr="005A3786" w:rsidRDefault="003A417A" w:rsidP="005A3786">
      <w:pPr>
        <w:pStyle w:val="Poetry"/>
      </w:pPr>
      <w:r w:rsidRPr="005A3786">
        <w:t xml:space="preserve">And </w:t>
      </w:r>
      <w:proofErr w:type="gramStart"/>
      <w:r w:rsidRPr="005A3786">
        <w:t>sure</w:t>
      </w:r>
      <w:proofErr w:type="gramEnd"/>
      <w:r w:rsidRPr="005A3786">
        <w:t xml:space="preserve"> the best that ever bore the name—</w:t>
      </w:r>
    </w:p>
    <w:p w14:paraId="62604FDF" w14:textId="67670AAC" w:rsidR="003A417A" w:rsidRPr="005A3786" w:rsidRDefault="003A417A" w:rsidP="005A3786">
      <w:pPr>
        <w:pStyle w:val="Poetry"/>
      </w:pPr>
      <w:r w:rsidRPr="005A3786">
        <w:t>Whom neither Troy nor Sicily could hold</w:t>
      </w:r>
    </w:p>
    <w:p w14:paraId="7193BD7D" w14:textId="77777777" w:rsidR="00BD6E2F" w:rsidRDefault="003A417A" w:rsidP="005A3786">
      <w:pPr>
        <w:pStyle w:val="Poetry"/>
      </w:pPr>
      <w:r w:rsidRPr="005A3786">
        <w:t xml:space="preserve">From me departing, </w:t>
      </w:r>
      <w:proofErr w:type="gramStart"/>
      <w:r w:rsidRPr="005A3786">
        <w:t>but,</w:t>
      </w:r>
      <w:proofErr w:type="gramEnd"/>
      <w:r w:rsidRPr="005A3786">
        <w:t xml:space="preserve"> o’erspent and old, </w:t>
      </w:r>
    </w:p>
    <w:p w14:paraId="696C6107" w14:textId="77777777" w:rsidR="00BD6E2F" w:rsidRDefault="003A417A" w:rsidP="005A3786">
      <w:pPr>
        <w:pStyle w:val="Poetry"/>
      </w:pPr>
      <w:r w:rsidRPr="005A3786">
        <w:t xml:space="preserve">My fate she follow’d. Ignorant of this </w:t>
      </w:r>
    </w:p>
    <w:p w14:paraId="2B45B2A4" w14:textId="77777777" w:rsidR="00BD6E2F" w:rsidRDefault="003A417A" w:rsidP="005A3786">
      <w:pPr>
        <w:pStyle w:val="Poetry"/>
      </w:pPr>
      <w:r w:rsidRPr="005A3786">
        <w:t xml:space="preserve">Whatever danger, neither parting kiss, </w:t>
      </w:r>
    </w:p>
    <w:p w14:paraId="23E4FCB9" w14:textId="7DD3392F" w:rsidR="003A417A" w:rsidRPr="005A3786" w:rsidRDefault="003A417A" w:rsidP="005A3786">
      <w:pPr>
        <w:pStyle w:val="Poetry"/>
      </w:pPr>
      <w:r w:rsidRPr="005A3786">
        <w:lastRenderedPageBreak/>
        <w:t>Nor pious blessing taken, her I leave,</w:t>
      </w:r>
    </w:p>
    <w:p w14:paraId="22C00F77" w14:textId="6B526121" w:rsidR="003A417A" w:rsidRPr="005A3786" w:rsidRDefault="003A417A" w:rsidP="005A3786">
      <w:pPr>
        <w:pStyle w:val="Poetry"/>
      </w:pPr>
      <w:r w:rsidRPr="005A3786">
        <w:t>And in this only act of all my life deceive.</w:t>
      </w:r>
    </w:p>
    <w:p w14:paraId="0D6EAC62" w14:textId="77777777" w:rsidR="00BD6E2F" w:rsidRDefault="003A417A" w:rsidP="005A3786">
      <w:pPr>
        <w:pStyle w:val="Poetry"/>
      </w:pPr>
      <w:r w:rsidRPr="005A3786">
        <w:t xml:space="preserve">By this right hand and conscious </w:t>
      </w:r>
      <w:proofErr w:type="gramStart"/>
      <w:r w:rsidRPr="005A3786">
        <w:t>Night</w:t>
      </w:r>
      <w:proofErr w:type="gramEnd"/>
      <w:r w:rsidRPr="005A3786">
        <w:t xml:space="preserve"> I swear, </w:t>
      </w:r>
    </w:p>
    <w:p w14:paraId="3D1DFBEE" w14:textId="526525F9" w:rsidR="003A417A" w:rsidRPr="005A3786" w:rsidRDefault="003A417A" w:rsidP="005A3786">
      <w:pPr>
        <w:pStyle w:val="Poetry"/>
      </w:pPr>
      <w:r w:rsidRPr="005A3786">
        <w:t>My soul so sad a farewell could not bear.</w:t>
      </w:r>
    </w:p>
    <w:p w14:paraId="1ABDE69F" w14:textId="77777777" w:rsidR="00BD6E2F" w:rsidRDefault="003A417A" w:rsidP="005A3786">
      <w:pPr>
        <w:pStyle w:val="Poetry"/>
      </w:pPr>
      <w:r w:rsidRPr="005A3786">
        <w:t xml:space="preserve">Be </w:t>
      </w:r>
      <w:proofErr w:type="gramStart"/>
      <w:r w:rsidRPr="005A3786">
        <w:t>you</w:t>
      </w:r>
      <w:proofErr w:type="gramEnd"/>
      <w:r w:rsidRPr="005A3786">
        <w:t xml:space="preserve"> her comfort; fill my vacant place </w:t>
      </w:r>
    </w:p>
    <w:p w14:paraId="4256C00A" w14:textId="69D7E6CB" w:rsidR="003A417A" w:rsidRPr="005A3786" w:rsidRDefault="003A417A" w:rsidP="005A3786">
      <w:pPr>
        <w:pStyle w:val="Poetry"/>
      </w:pPr>
      <w:r w:rsidRPr="005A3786">
        <w:t>(Permit me to presume so great a grace)</w:t>
      </w:r>
    </w:p>
    <w:p w14:paraId="15120CA9" w14:textId="36C52CE3" w:rsidR="003A417A" w:rsidRPr="005A3786" w:rsidRDefault="003A417A" w:rsidP="005A3786">
      <w:pPr>
        <w:pStyle w:val="Poetry"/>
      </w:pPr>
      <w:r w:rsidRPr="005A3786">
        <w:t>Support her age, forsaken and distress’d.</w:t>
      </w:r>
      <w:r w:rsidRPr="005A3786">
        <w:tab/>
      </w:r>
    </w:p>
    <w:p w14:paraId="563C358F" w14:textId="77777777" w:rsidR="00BD6E2F" w:rsidRDefault="003A417A" w:rsidP="00BD6E2F">
      <w:pPr>
        <w:pStyle w:val="Poetry"/>
      </w:pPr>
      <w:r w:rsidRPr="00BD6E2F">
        <w:t xml:space="preserve">That hope alone will fortify my breast </w:t>
      </w:r>
    </w:p>
    <w:p w14:paraId="4227ACB1" w14:textId="77777777" w:rsidR="00BD6E2F" w:rsidRDefault="003A417A" w:rsidP="00BD6E2F">
      <w:pPr>
        <w:pStyle w:val="Poetry"/>
      </w:pPr>
      <w:r w:rsidRPr="00BD6E2F">
        <w:t xml:space="preserve">Against the worst of fortunes, and of fears.” </w:t>
      </w:r>
    </w:p>
    <w:p w14:paraId="7290AD33" w14:textId="0718D1F4" w:rsidR="003A417A" w:rsidRDefault="003A417A" w:rsidP="00BD6E2F">
      <w:pPr>
        <w:pStyle w:val="Poetry"/>
      </w:pPr>
      <w:r w:rsidRPr="00BD6E2F">
        <w:t xml:space="preserve">He </w:t>
      </w:r>
      <w:proofErr w:type="gramStart"/>
      <w:r w:rsidRPr="00BD6E2F">
        <w:t>said</w:t>
      </w:r>
      <w:proofErr w:type="gramEnd"/>
      <w:r w:rsidRPr="00BD6E2F">
        <w:t>. The mov’d assistants melt in tears.</w:t>
      </w:r>
    </w:p>
    <w:p w14:paraId="5E3B3456" w14:textId="77777777" w:rsidR="00BD6E2F" w:rsidRPr="00BD6E2F" w:rsidRDefault="00BD6E2F" w:rsidP="00BD6E2F">
      <w:pPr>
        <w:pStyle w:val="Poetry"/>
      </w:pPr>
    </w:p>
    <w:p w14:paraId="335168AD" w14:textId="77777777" w:rsidR="003A417A" w:rsidRPr="00BD6E2F" w:rsidRDefault="003A417A" w:rsidP="00BD6E2F">
      <w:pPr>
        <w:pStyle w:val="Poetry"/>
      </w:pPr>
      <w:r w:rsidRPr="00BD6E2F">
        <w:t>Then thus Ascanius, wonderstruck to see</w:t>
      </w:r>
    </w:p>
    <w:p w14:paraId="55298518" w14:textId="3BCBB2C1" w:rsidR="003A417A" w:rsidRPr="00BD6E2F" w:rsidRDefault="003A417A" w:rsidP="00BD6E2F">
      <w:pPr>
        <w:pStyle w:val="Poetry"/>
      </w:pPr>
      <w:r w:rsidRPr="00BD6E2F">
        <w:t>That image of his filial piety:</w:t>
      </w:r>
    </w:p>
    <w:p w14:paraId="5198626E" w14:textId="77777777" w:rsidR="00BD6E2F" w:rsidRDefault="003A417A" w:rsidP="00BD6E2F">
      <w:pPr>
        <w:pStyle w:val="Poetry"/>
      </w:pPr>
      <w:r w:rsidRPr="00BD6E2F">
        <w:t xml:space="preserve">“So great beginnings, in so green an age, </w:t>
      </w:r>
    </w:p>
    <w:p w14:paraId="34E3D82A" w14:textId="10957AE5" w:rsidR="003A417A" w:rsidRPr="00BD6E2F" w:rsidRDefault="003A417A" w:rsidP="00BD6E2F">
      <w:pPr>
        <w:pStyle w:val="Poetry"/>
      </w:pPr>
      <w:r w:rsidRPr="00BD6E2F">
        <w:t>Exact the faith which I again ingage.</w:t>
      </w:r>
    </w:p>
    <w:p w14:paraId="0030C8F9" w14:textId="77777777" w:rsidR="00BD6E2F" w:rsidRDefault="003A417A" w:rsidP="00BD6E2F">
      <w:pPr>
        <w:pStyle w:val="Poetry"/>
      </w:pPr>
      <w:r w:rsidRPr="00BD6E2F">
        <w:t xml:space="preserve">Thy mother all the dues shall justly claim, </w:t>
      </w:r>
    </w:p>
    <w:p w14:paraId="23E8930F" w14:textId="5E04FB7D" w:rsidR="003A417A" w:rsidRPr="00BD6E2F" w:rsidRDefault="003A417A" w:rsidP="00BD6E2F">
      <w:pPr>
        <w:pStyle w:val="Poetry"/>
      </w:pPr>
      <w:r w:rsidRPr="00BD6E2F">
        <w:t>Creusa had, and only want the name.</w:t>
      </w:r>
    </w:p>
    <w:p w14:paraId="2C5E6B16" w14:textId="041A865F" w:rsidR="003A417A" w:rsidRPr="00BD6E2F" w:rsidRDefault="003A417A" w:rsidP="00BD6E2F">
      <w:pPr>
        <w:pStyle w:val="Poetry"/>
      </w:pPr>
      <w:r w:rsidRPr="00BD6E2F">
        <w:t>Whate’er event thy bold attempt shall have,</w:t>
      </w:r>
    </w:p>
    <w:p w14:paraId="3DB657CF" w14:textId="77777777" w:rsidR="00BD6E2F" w:rsidRDefault="003A417A" w:rsidP="00BD6E2F">
      <w:pPr>
        <w:pStyle w:val="Poetry"/>
      </w:pPr>
      <w:r w:rsidRPr="00BD6E2F">
        <w:t xml:space="preserve">‘T is merit to have borne a son so brave. </w:t>
      </w:r>
    </w:p>
    <w:p w14:paraId="761DAE9E" w14:textId="77777777" w:rsidR="00BD6E2F" w:rsidRDefault="003A417A" w:rsidP="00BD6E2F">
      <w:pPr>
        <w:pStyle w:val="Poetry"/>
      </w:pPr>
      <w:r w:rsidRPr="00BD6E2F">
        <w:t xml:space="preserve">Now by my head, a sacred oath, I swear, </w:t>
      </w:r>
    </w:p>
    <w:p w14:paraId="5FB4F60A" w14:textId="77777777" w:rsidR="00BD6E2F" w:rsidRDefault="003A417A" w:rsidP="00BD6E2F">
      <w:pPr>
        <w:pStyle w:val="Poetry"/>
      </w:pPr>
      <w:r w:rsidRPr="00BD6E2F">
        <w:t xml:space="preserve">(My father us’d it,) what, returning here </w:t>
      </w:r>
    </w:p>
    <w:p w14:paraId="3D3EED28" w14:textId="6BC0D4EA" w:rsidR="003A417A" w:rsidRPr="00BD6E2F" w:rsidRDefault="003A417A" w:rsidP="00BD6E2F">
      <w:pPr>
        <w:pStyle w:val="Poetry"/>
      </w:pPr>
      <w:r w:rsidRPr="00BD6E2F">
        <w:t>Crown’d with success, I for thyself prepare,</w:t>
      </w:r>
    </w:p>
    <w:p w14:paraId="321CD9EB" w14:textId="7979FD2B" w:rsidR="003A417A" w:rsidRDefault="003A417A" w:rsidP="00BD6E2F">
      <w:pPr>
        <w:pStyle w:val="Poetry"/>
      </w:pPr>
      <w:r w:rsidRPr="00BD6E2F">
        <w:t>That, if thou fail, shall thy lov’d mother share.”</w:t>
      </w:r>
    </w:p>
    <w:p w14:paraId="57F25521" w14:textId="77777777" w:rsidR="00BD6E2F" w:rsidRPr="00BD6E2F" w:rsidRDefault="00BD6E2F" w:rsidP="00BD6E2F">
      <w:pPr>
        <w:pStyle w:val="Poetry"/>
      </w:pPr>
    </w:p>
    <w:p w14:paraId="75B413B8" w14:textId="77777777" w:rsidR="00BD6E2F" w:rsidRDefault="003A417A" w:rsidP="00BD6E2F">
      <w:pPr>
        <w:pStyle w:val="Poetry"/>
      </w:pPr>
      <w:r w:rsidRPr="00BD6E2F">
        <w:t xml:space="preserve">He said, and weeping, while he spoke the word, </w:t>
      </w:r>
    </w:p>
    <w:p w14:paraId="0727BA33" w14:textId="77777777" w:rsidR="00BD6E2F" w:rsidRDefault="003A417A" w:rsidP="00BD6E2F">
      <w:pPr>
        <w:pStyle w:val="Poetry"/>
      </w:pPr>
      <w:r w:rsidRPr="00BD6E2F">
        <w:t xml:space="preserve">From his broad belt he drew a shining sword, </w:t>
      </w:r>
    </w:p>
    <w:p w14:paraId="17E0E3AA" w14:textId="18657434" w:rsidR="003A417A" w:rsidRPr="00BD6E2F" w:rsidRDefault="003A417A" w:rsidP="00BD6E2F">
      <w:pPr>
        <w:pStyle w:val="Poetry"/>
      </w:pPr>
      <w:r w:rsidRPr="00BD6E2F">
        <w:t>Magnificent with gold. Lycaon made,</w:t>
      </w:r>
    </w:p>
    <w:p w14:paraId="298ABBB0" w14:textId="77777777" w:rsidR="003A417A" w:rsidRPr="00BD6E2F" w:rsidRDefault="003A417A" w:rsidP="00BD6E2F">
      <w:pPr>
        <w:pStyle w:val="Poetry"/>
      </w:pPr>
      <w:r w:rsidRPr="00BD6E2F">
        <w:t>And in an ivory scabbard sheath’d the blade.</w:t>
      </w:r>
    </w:p>
    <w:p w14:paraId="4A4F1AFD" w14:textId="41356A47" w:rsidR="003A417A" w:rsidRPr="00BD6E2F" w:rsidRDefault="003A417A" w:rsidP="00BD6E2F">
      <w:pPr>
        <w:pStyle w:val="Poetry"/>
      </w:pPr>
      <w:r w:rsidRPr="00BD6E2F">
        <w:t>This was his gift. Great Mnestheus gave his friend</w:t>
      </w:r>
    </w:p>
    <w:p w14:paraId="57CB43C2" w14:textId="77777777" w:rsidR="003A417A" w:rsidRPr="00BD6E2F" w:rsidRDefault="003A417A" w:rsidP="00BD6E2F">
      <w:pPr>
        <w:pStyle w:val="Poetry"/>
      </w:pPr>
      <w:r w:rsidRPr="00BD6E2F">
        <w:t xml:space="preserve">A lion’s hide, his body to </w:t>
      </w:r>
      <w:proofErr w:type="gramStart"/>
      <w:r w:rsidRPr="00BD6E2F">
        <w:t>defend;</w:t>
      </w:r>
      <w:proofErr w:type="gramEnd"/>
    </w:p>
    <w:p w14:paraId="25C44EAA" w14:textId="77777777" w:rsidR="00BD6E2F" w:rsidRDefault="003A417A" w:rsidP="00BD6E2F">
      <w:pPr>
        <w:pStyle w:val="Poetry"/>
      </w:pPr>
      <w:r w:rsidRPr="00BD6E2F">
        <w:t xml:space="preserve">And good Alethes furnish’d him, </w:t>
      </w:r>
      <w:proofErr w:type="gramStart"/>
      <w:r w:rsidRPr="00BD6E2F">
        <w:t>beside,</w:t>
      </w:r>
      <w:proofErr w:type="gramEnd"/>
      <w:r w:rsidRPr="00BD6E2F">
        <w:t xml:space="preserve"> </w:t>
      </w:r>
    </w:p>
    <w:p w14:paraId="2BF3603D" w14:textId="770AA53F" w:rsidR="003A417A" w:rsidRDefault="003A417A" w:rsidP="00BD6E2F">
      <w:pPr>
        <w:pStyle w:val="Poetry"/>
      </w:pPr>
      <w:r w:rsidRPr="00BD6E2F">
        <w:t>With his own trusty helm, of temper tried.</w:t>
      </w:r>
    </w:p>
    <w:p w14:paraId="6E726BC1" w14:textId="77777777" w:rsidR="00BD6E2F" w:rsidRPr="00BD6E2F" w:rsidRDefault="00BD6E2F" w:rsidP="00BD6E2F">
      <w:pPr>
        <w:pStyle w:val="Poetry"/>
      </w:pPr>
    </w:p>
    <w:p w14:paraId="32BFDA2E" w14:textId="77777777" w:rsidR="003A417A" w:rsidRPr="00BD6E2F" w:rsidRDefault="003A417A" w:rsidP="00BD6E2F">
      <w:pPr>
        <w:pStyle w:val="Poetry"/>
      </w:pPr>
      <w:proofErr w:type="gramStart"/>
      <w:r w:rsidRPr="00BD6E2F">
        <w:t>Thus</w:t>
      </w:r>
      <w:proofErr w:type="gramEnd"/>
      <w:r w:rsidRPr="00BD6E2F">
        <w:t xml:space="preserve"> arm’d they went. The noble Trojans wait</w:t>
      </w:r>
    </w:p>
    <w:p w14:paraId="0521DE45" w14:textId="1EBFAF82" w:rsidR="003A417A" w:rsidRPr="00BD6E2F" w:rsidRDefault="003A417A" w:rsidP="00BD6E2F">
      <w:pPr>
        <w:pStyle w:val="Poetry"/>
      </w:pPr>
      <w:r w:rsidRPr="00BD6E2F">
        <w:t>Their issuing forth, and follow to the gate</w:t>
      </w:r>
    </w:p>
    <w:p w14:paraId="79AA222B" w14:textId="77777777" w:rsidR="00BD6E2F" w:rsidRDefault="003A417A" w:rsidP="00BD6E2F">
      <w:pPr>
        <w:pStyle w:val="Poetry"/>
      </w:pPr>
      <w:r w:rsidRPr="00BD6E2F">
        <w:lastRenderedPageBreak/>
        <w:t xml:space="preserve">With prayers and vows. Above the rest appears </w:t>
      </w:r>
    </w:p>
    <w:p w14:paraId="7F58C272" w14:textId="3ABCD7A8" w:rsidR="003A417A" w:rsidRPr="00BD6E2F" w:rsidRDefault="003A417A" w:rsidP="00BD6E2F">
      <w:pPr>
        <w:pStyle w:val="Poetry"/>
      </w:pPr>
      <w:r w:rsidRPr="00BD6E2F">
        <w:t>Ascanius, manly far beyond his years,</w:t>
      </w:r>
    </w:p>
    <w:p w14:paraId="50E56FAD" w14:textId="77777777" w:rsidR="00BD6E2F" w:rsidRDefault="003A417A" w:rsidP="00BD6E2F">
      <w:pPr>
        <w:pStyle w:val="Poetry"/>
      </w:pPr>
      <w:r w:rsidRPr="00BD6E2F">
        <w:t xml:space="preserve">And messages committed to their care, </w:t>
      </w:r>
    </w:p>
    <w:p w14:paraId="0B289743" w14:textId="0CFA1D83" w:rsidR="003A417A" w:rsidRDefault="003A417A" w:rsidP="00BD6E2F">
      <w:pPr>
        <w:pStyle w:val="Poetry"/>
      </w:pPr>
      <w:r w:rsidRPr="00BD6E2F">
        <w:t>Which all in winds were lost, and flitting air.</w:t>
      </w:r>
    </w:p>
    <w:p w14:paraId="724AE003" w14:textId="77777777" w:rsidR="00BD6E2F" w:rsidRPr="00BD6E2F" w:rsidRDefault="00BD6E2F" w:rsidP="00BD6E2F">
      <w:pPr>
        <w:pStyle w:val="Poetry"/>
      </w:pPr>
    </w:p>
    <w:p w14:paraId="2F3FA4F5" w14:textId="42B0D24F" w:rsidR="003A417A" w:rsidRPr="00BD6E2F" w:rsidRDefault="003A417A" w:rsidP="00BD6E2F">
      <w:pPr>
        <w:pStyle w:val="Poetry"/>
      </w:pPr>
      <w:r w:rsidRPr="00BD6E2F">
        <w:t>The trenches first they pass’d; then took their way</w:t>
      </w:r>
    </w:p>
    <w:p w14:paraId="35B333CD" w14:textId="77777777" w:rsidR="00BD6E2F" w:rsidRDefault="003A417A" w:rsidP="00BD6E2F">
      <w:pPr>
        <w:pStyle w:val="Poetry"/>
      </w:pPr>
      <w:r w:rsidRPr="00BD6E2F">
        <w:t xml:space="preserve">Where their proud foes in pitch’d pavilions </w:t>
      </w:r>
      <w:proofErr w:type="gramStart"/>
      <w:r w:rsidRPr="00BD6E2F">
        <w:t>lay;</w:t>
      </w:r>
      <w:proofErr w:type="gramEnd"/>
      <w:r w:rsidRPr="00BD6E2F">
        <w:t xml:space="preserve"> </w:t>
      </w:r>
    </w:p>
    <w:p w14:paraId="37A806A6" w14:textId="14810BED" w:rsidR="003A417A" w:rsidRPr="00BD6E2F" w:rsidRDefault="003A417A" w:rsidP="00BD6E2F">
      <w:pPr>
        <w:pStyle w:val="Poetry"/>
      </w:pPr>
      <w:r w:rsidRPr="00BD6E2F">
        <w:t>To many fatal, ere themselves were slain.</w:t>
      </w:r>
    </w:p>
    <w:p w14:paraId="75549F56" w14:textId="77777777" w:rsidR="00BD6E2F" w:rsidRDefault="003A417A" w:rsidP="00BD6E2F">
      <w:pPr>
        <w:pStyle w:val="Poetry"/>
      </w:pPr>
      <w:r w:rsidRPr="00BD6E2F">
        <w:t xml:space="preserve">They found the careless host dispers’d upon the plain, </w:t>
      </w:r>
    </w:p>
    <w:p w14:paraId="4413D842" w14:textId="36D71BDC" w:rsidR="003A417A" w:rsidRPr="00BD6E2F" w:rsidRDefault="003A417A" w:rsidP="00BD6E2F">
      <w:pPr>
        <w:pStyle w:val="Poetry"/>
      </w:pPr>
      <w:r w:rsidRPr="00BD6E2F">
        <w:t xml:space="preserve">Who, gorg’d, and drunk with wine, supinely </w:t>
      </w:r>
      <w:proofErr w:type="gramStart"/>
      <w:r w:rsidRPr="00BD6E2F">
        <w:t>snore.</w:t>
      </w:r>
      <w:proofErr w:type="gramEnd"/>
    </w:p>
    <w:p w14:paraId="485C4088" w14:textId="0E036204" w:rsidR="003A417A" w:rsidRPr="00BD6E2F" w:rsidRDefault="003A417A" w:rsidP="00BD6E2F">
      <w:pPr>
        <w:pStyle w:val="Poetry"/>
      </w:pPr>
      <w:r w:rsidRPr="00BD6E2F">
        <w:t>Unharness’d chariots stand along the shore:</w:t>
      </w:r>
    </w:p>
    <w:p w14:paraId="097275FD" w14:textId="77777777" w:rsidR="00BD6E2F" w:rsidRDefault="003A417A" w:rsidP="00BD6E2F">
      <w:pPr>
        <w:pStyle w:val="Poetry"/>
      </w:pPr>
      <w:r w:rsidRPr="00BD6E2F">
        <w:t xml:space="preserve">Amidst the wheels and reins, the goblet by, </w:t>
      </w:r>
    </w:p>
    <w:p w14:paraId="1624721B" w14:textId="32D3FBDF" w:rsidR="003A417A" w:rsidRPr="00BD6E2F" w:rsidRDefault="003A417A" w:rsidP="00BD6E2F">
      <w:pPr>
        <w:pStyle w:val="Poetry"/>
      </w:pPr>
      <w:r w:rsidRPr="00BD6E2F">
        <w:t>A medley of debauch and war, they lie.</w:t>
      </w:r>
    </w:p>
    <w:p w14:paraId="0F3A4157" w14:textId="77777777" w:rsidR="003A417A" w:rsidRPr="00BD6E2F" w:rsidRDefault="003A417A" w:rsidP="00BD6E2F">
      <w:pPr>
        <w:pStyle w:val="Poetry"/>
      </w:pPr>
      <w:r w:rsidRPr="00BD6E2F">
        <w:t>Observing Nisus shew’d his friend the sight:</w:t>
      </w:r>
    </w:p>
    <w:p w14:paraId="48E95DAD" w14:textId="77777777" w:rsidR="003A417A" w:rsidRPr="00BD6E2F" w:rsidRDefault="003A417A" w:rsidP="00BD6E2F">
      <w:pPr>
        <w:pStyle w:val="Poetry"/>
      </w:pPr>
      <w:r w:rsidRPr="00BD6E2F">
        <w:t>“Behold a conquest gain’d without a fight.</w:t>
      </w:r>
    </w:p>
    <w:p w14:paraId="3BBBA318" w14:textId="50F53098" w:rsidR="003A417A" w:rsidRPr="00BD6E2F" w:rsidRDefault="003A417A" w:rsidP="00BD6E2F">
      <w:pPr>
        <w:pStyle w:val="Poetry"/>
      </w:pPr>
      <w:r w:rsidRPr="00BD6E2F">
        <w:t xml:space="preserve">Occasion offers, and I stand </w:t>
      </w:r>
      <w:proofErr w:type="gramStart"/>
      <w:r w:rsidRPr="00BD6E2F">
        <w:t>prepar’d;</w:t>
      </w:r>
      <w:proofErr w:type="gramEnd"/>
    </w:p>
    <w:p w14:paraId="25FBBC92" w14:textId="77777777" w:rsidR="00BD6E2F" w:rsidRDefault="003A417A" w:rsidP="00BD6E2F">
      <w:pPr>
        <w:pStyle w:val="Poetry"/>
      </w:pPr>
      <w:r w:rsidRPr="00BD6E2F">
        <w:t xml:space="preserve">There lies our way; be thou upon the guard, </w:t>
      </w:r>
    </w:p>
    <w:p w14:paraId="286CA31E" w14:textId="695611F4" w:rsidR="003A417A" w:rsidRPr="00BD6E2F" w:rsidRDefault="003A417A" w:rsidP="00BD6E2F">
      <w:pPr>
        <w:pStyle w:val="Poetry"/>
      </w:pPr>
      <w:r w:rsidRPr="00BD6E2F">
        <w:t>And look around, while I securely go,</w:t>
      </w:r>
    </w:p>
    <w:p w14:paraId="0D200B54" w14:textId="77777777" w:rsidR="00BD6E2F" w:rsidRDefault="003A417A" w:rsidP="00BD6E2F">
      <w:pPr>
        <w:pStyle w:val="Poetry"/>
      </w:pPr>
      <w:r w:rsidRPr="00BD6E2F">
        <w:t xml:space="preserve">And hew a passage thro’ the sleeping foe.” </w:t>
      </w:r>
    </w:p>
    <w:p w14:paraId="6ABA6FBE" w14:textId="457DFB57" w:rsidR="003A417A" w:rsidRPr="00BD6E2F" w:rsidRDefault="003A417A" w:rsidP="00BD6E2F">
      <w:pPr>
        <w:pStyle w:val="Poetry"/>
      </w:pPr>
      <w:r w:rsidRPr="00BD6E2F">
        <w:t>Softly he spoke; then striding took his way,</w:t>
      </w:r>
    </w:p>
    <w:p w14:paraId="0D5DAE8F" w14:textId="2F21EC6F" w:rsidR="003A417A" w:rsidRPr="00BD6E2F" w:rsidRDefault="003A417A" w:rsidP="00BD6E2F">
      <w:pPr>
        <w:pStyle w:val="Poetry"/>
      </w:pPr>
      <w:r w:rsidRPr="00BD6E2F">
        <w:t xml:space="preserve">With his drawn sword, where haughty Rhamnes </w:t>
      </w:r>
      <w:proofErr w:type="gramStart"/>
      <w:r w:rsidRPr="00BD6E2F">
        <w:t>lay;</w:t>
      </w:r>
      <w:proofErr w:type="gramEnd"/>
    </w:p>
    <w:p w14:paraId="5DFE51F4" w14:textId="77777777" w:rsidR="003A417A" w:rsidRPr="00BD6E2F" w:rsidRDefault="003A417A" w:rsidP="00BD6E2F">
      <w:pPr>
        <w:pStyle w:val="Poetry"/>
      </w:pPr>
      <w:r w:rsidRPr="00BD6E2F">
        <w:t>His head rais’d high on tapestry beneath,</w:t>
      </w:r>
    </w:p>
    <w:p w14:paraId="7371BE90" w14:textId="77777777" w:rsidR="00BD6E2F" w:rsidRDefault="003A417A" w:rsidP="00BD6E2F">
      <w:pPr>
        <w:pStyle w:val="Poetry"/>
      </w:pPr>
      <w:r w:rsidRPr="00BD6E2F">
        <w:t xml:space="preserve">And heaving from his breast, he drew his </w:t>
      </w:r>
      <w:proofErr w:type="gramStart"/>
      <w:r w:rsidRPr="00BD6E2F">
        <w:t>breath;</w:t>
      </w:r>
      <w:proofErr w:type="gramEnd"/>
      <w:r w:rsidRPr="00BD6E2F">
        <w:t xml:space="preserve"> </w:t>
      </w:r>
    </w:p>
    <w:p w14:paraId="009AEBB7" w14:textId="437826B5" w:rsidR="003A417A" w:rsidRPr="00BD6E2F" w:rsidRDefault="003A417A" w:rsidP="00BD6E2F">
      <w:pPr>
        <w:pStyle w:val="Poetry"/>
      </w:pPr>
      <w:r w:rsidRPr="00BD6E2F">
        <w:t>A king and prophet, by King Turnus lov’d:</w:t>
      </w:r>
    </w:p>
    <w:p w14:paraId="52517870" w14:textId="77777777" w:rsidR="003A417A" w:rsidRPr="00BD6E2F" w:rsidRDefault="003A417A" w:rsidP="00BD6E2F">
      <w:pPr>
        <w:pStyle w:val="Poetry"/>
      </w:pPr>
      <w:r w:rsidRPr="00BD6E2F">
        <w:t>But fate by prescience cannot be remov’d.</w:t>
      </w:r>
    </w:p>
    <w:p w14:paraId="1A8639EE" w14:textId="6B0C93F1" w:rsidR="003A417A" w:rsidRPr="00BD6E2F" w:rsidRDefault="003A417A" w:rsidP="00BD6E2F">
      <w:pPr>
        <w:pStyle w:val="Poetry"/>
      </w:pPr>
      <w:r w:rsidRPr="00BD6E2F">
        <w:t>Him and his sleeping slaves he slew; then spies</w:t>
      </w:r>
    </w:p>
    <w:p w14:paraId="4574175D" w14:textId="77777777" w:rsidR="00BD6E2F" w:rsidRDefault="003A417A" w:rsidP="00BD6E2F">
      <w:pPr>
        <w:pStyle w:val="Poetry"/>
      </w:pPr>
      <w:r w:rsidRPr="00BD6E2F">
        <w:t xml:space="preserve">Where Remus, with his rich retinue, lies. </w:t>
      </w:r>
    </w:p>
    <w:p w14:paraId="2A692B37" w14:textId="5C946F06" w:rsidR="003A417A" w:rsidRPr="00BD6E2F" w:rsidRDefault="003A417A" w:rsidP="00BD6E2F">
      <w:pPr>
        <w:pStyle w:val="Poetry"/>
      </w:pPr>
      <w:r w:rsidRPr="00BD6E2F">
        <w:t>His armor-bearer first, and next he kills</w:t>
      </w:r>
    </w:p>
    <w:p w14:paraId="1FABA8F6" w14:textId="77777777" w:rsidR="003A417A" w:rsidRPr="00BD6E2F" w:rsidRDefault="003A417A" w:rsidP="00BD6E2F">
      <w:pPr>
        <w:pStyle w:val="Poetry"/>
      </w:pPr>
      <w:r w:rsidRPr="00BD6E2F">
        <w:t>His charioteer, intrench’d betwixt the wheels</w:t>
      </w:r>
    </w:p>
    <w:p w14:paraId="3B176AE1" w14:textId="77777777" w:rsidR="003A417A" w:rsidRPr="00BD6E2F" w:rsidRDefault="003A417A" w:rsidP="00BD6E2F">
      <w:pPr>
        <w:pStyle w:val="Poetry"/>
      </w:pPr>
      <w:r w:rsidRPr="00BD6E2F">
        <w:t xml:space="preserve">And his lov’d horses; last invades their </w:t>
      </w:r>
      <w:proofErr w:type="gramStart"/>
      <w:r w:rsidRPr="00BD6E2F">
        <w:t>lord;</w:t>
      </w:r>
      <w:proofErr w:type="gramEnd"/>
    </w:p>
    <w:p w14:paraId="0C6C13BB" w14:textId="0CD73986" w:rsidR="003A417A" w:rsidRPr="00BD6E2F" w:rsidRDefault="003A417A" w:rsidP="00BD6E2F">
      <w:pPr>
        <w:pStyle w:val="Poetry"/>
      </w:pPr>
      <w:r w:rsidRPr="00BD6E2F">
        <w:t>Full on his neck he drives the fatal sword:</w:t>
      </w:r>
    </w:p>
    <w:p w14:paraId="293DA62E" w14:textId="77777777" w:rsidR="003A417A" w:rsidRPr="00BD6E2F" w:rsidRDefault="003A417A" w:rsidP="00BD6E2F">
      <w:pPr>
        <w:pStyle w:val="Poetry"/>
      </w:pPr>
      <w:r w:rsidRPr="00BD6E2F">
        <w:t xml:space="preserve">The gasping head flies </w:t>
      </w:r>
      <w:proofErr w:type="gramStart"/>
      <w:r w:rsidRPr="00BD6E2F">
        <w:t>off;</w:t>
      </w:r>
      <w:proofErr w:type="gramEnd"/>
      <w:r w:rsidRPr="00BD6E2F">
        <w:t xml:space="preserve"> a purple flood</w:t>
      </w:r>
    </w:p>
    <w:p w14:paraId="5831915F" w14:textId="77777777" w:rsidR="00BD6E2F" w:rsidRDefault="003A417A" w:rsidP="00BD6E2F">
      <w:pPr>
        <w:pStyle w:val="Poetry"/>
      </w:pPr>
      <w:r w:rsidRPr="00BD6E2F">
        <w:t xml:space="preserve">Flows from the trunk, that welters in the blood, </w:t>
      </w:r>
    </w:p>
    <w:p w14:paraId="7E9D6BD4" w14:textId="77777777" w:rsidR="00BD6E2F" w:rsidRDefault="003A417A" w:rsidP="00BD6E2F">
      <w:pPr>
        <w:pStyle w:val="Poetry"/>
      </w:pPr>
      <w:r w:rsidRPr="00BD6E2F">
        <w:t xml:space="preserve">Which, by the spurning heels dispers’d around, </w:t>
      </w:r>
    </w:p>
    <w:p w14:paraId="3D1D03DC" w14:textId="00A2BF9C" w:rsidR="003A417A" w:rsidRPr="00BD6E2F" w:rsidRDefault="003A417A" w:rsidP="00BD6E2F">
      <w:pPr>
        <w:pStyle w:val="Poetry"/>
      </w:pPr>
      <w:r w:rsidRPr="00BD6E2F">
        <w:t>The bed besprinkles and bedews the ground.</w:t>
      </w:r>
    </w:p>
    <w:p w14:paraId="1D29DDE6" w14:textId="13A0ADA2" w:rsidR="003A417A" w:rsidRPr="00BD6E2F" w:rsidRDefault="003A417A" w:rsidP="00BD6E2F">
      <w:pPr>
        <w:pStyle w:val="Poetry"/>
      </w:pPr>
      <w:r w:rsidRPr="00BD6E2F">
        <w:lastRenderedPageBreak/>
        <w:t>Lamus the bold, and Lamyrus the strong,</w:t>
      </w:r>
    </w:p>
    <w:p w14:paraId="13EC0801" w14:textId="77777777" w:rsidR="00BD6E2F" w:rsidRDefault="003A417A" w:rsidP="00BD6E2F">
      <w:pPr>
        <w:pStyle w:val="Poetry"/>
      </w:pPr>
      <w:r w:rsidRPr="00BD6E2F">
        <w:t xml:space="preserve">He slew, and then Serranus fair and young. </w:t>
      </w:r>
    </w:p>
    <w:p w14:paraId="37CEE9AE" w14:textId="77777777" w:rsidR="00BD6E2F" w:rsidRDefault="003A417A" w:rsidP="00BD6E2F">
      <w:pPr>
        <w:pStyle w:val="Poetry"/>
      </w:pPr>
      <w:r w:rsidRPr="00BD6E2F">
        <w:t xml:space="preserve">From dice and </w:t>
      </w:r>
      <w:proofErr w:type="gramStart"/>
      <w:r w:rsidRPr="00BD6E2F">
        <w:t>wine</w:t>
      </w:r>
      <w:proofErr w:type="gramEnd"/>
      <w:r w:rsidRPr="00BD6E2F">
        <w:t xml:space="preserve"> the youth retir’d to rest, </w:t>
      </w:r>
    </w:p>
    <w:p w14:paraId="6A328543" w14:textId="60FBD2B2" w:rsidR="003A417A" w:rsidRPr="00BD6E2F" w:rsidRDefault="003A417A" w:rsidP="00BD6E2F">
      <w:pPr>
        <w:pStyle w:val="Poetry"/>
      </w:pPr>
      <w:r w:rsidRPr="00BD6E2F">
        <w:t>And puff ’d the fumy god from out his breast:</w:t>
      </w:r>
    </w:p>
    <w:p w14:paraId="2F2F4AD6" w14:textId="77777777" w:rsidR="003A417A" w:rsidRPr="00BD6E2F" w:rsidRDefault="003A417A" w:rsidP="00BD6E2F">
      <w:pPr>
        <w:pStyle w:val="Poetry"/>
      </w:pPr>
      <w:r w:rsidRPr="00BD6E2F">
        <w:t>Ev’n then he dreamt of drink and lucky play—</w:t>
      </w:r>
    </w:p>
    <w:p w14:paraId="4456B202" w14:textId="67D788FE" w:rsidR="003A417A" w:rsidRPr="00BD6E2F" w:rsidRDefault="003A417A" w:rsidP="00BD6E2F">
      <w:pPr>
        <w:pStyle w:val="Poetry"/>
      </w:pPr>
      <w:proofErr w:type="gramStart"/>
      <w:r w:rsidRPr="00BD6E2F">
        <w:t>More lucky</w:t>
      </w:r>
      <w:proofErr w:type="gramEnd"/>
      <w:r w:rsidRPr="00BD6E2F">
        <w:t>, had it lasted till the day.</w:t>
      </w:r>
    </w:p>
    <w:p w14:paraId="2E522428" w14:textId="77777777" w:rsidR="00BD6E2F" w:rsidRDefault="003A417A" w:rsidP="00BD6E2F">
      <w:pPr>
        <w:pStyle w:val="Poetry"/>
      </w:pPr>
      <w:r w:rsidRPr="00BD6E2F">
        <w:t xml:space="preserve">The famish’d lion thus, with hunger bold, </w:t>
      </w:r>
    </w:p>
    <w:p w14:paraId="4CF7CE64" w14:textId="52AF68BE" w:rsidR="003A417A" w:rsidRPr="00BD6E2F" w:rsidRDefault="003A417A" w:rsidP="00BD6E2F">
      <w:pPr>
        <w:pStyle w:val="Poetry"/>
      </w:pPr>
      <w:r w:rsidRPr="00BD6E2F">
        <w:t>O’erleaps the fences of the nightly fold,</w:t>
      </w:r>
    </w:p>
    <w:p w14:paraId="181F17D7" w14:textId="77777777" w:rsidR="00BD6E2F" w:rsidRDefault="003A417A" w:rsidP="00BD6E2F">
      <w:pPr>
        <w:pStyle w:val="Poetry"/>
      </w:pPr>
      <w:r w:rsidRPr="00BD6E2F">
        <w:t xml:space="preserve">And tears the peaceful flocks: with silent awe </w:t>
      </w:r>
    </w:p>
    <w:p w14:paraId="59B5C019" w14:textId="7BE2430E" w:rsidR="003A417A" w:rsidRDefault="003A417A" w:rsidP="00BD6E2F">
      <w:pPr>
        <w:pStyle w:val="Poetry"/>
      </w:pPr>
      <w:r w:rsidRPr="00BD6E2F">
        <w:t>Trembling they lie, and pant beneath his paw.</w:t>
      </w:r>
    </w:p>
    <w:p w14:paraId="323379E1" w14:textId="77777777" w:rsidR="00BD6E2F" w:rsidRPr="00BD6E2F" w:rsidRDefault="00BD6E2F" w:rsidP="00BD6E2F">
      <w:pPr>
        <w:pStyle w:val="Poetry"/>
      </w:pPr>
    </w:p>
    <w:p w14:paraId="2C975CE5" w14:textId="500C60B0" w:rsidR="003A417A" w:rsidRPr="00BD6E2F" w:rsidRDefault="003A417A" w:rsidP="00BD6E2F">
      <w:pPr>
        <w:pStyle w:val="Poetry"/>
      </w:pPr>
      <w:r w:rsidRPr="00BD6E2F">
        <w:t>Nor with less rage Euryalus employs</w:t>
      </w:r>
    </w:p>
    <w:p w14:paraId="66FC1E86" w14:textId="77777777" w:rsidR="00BD6E2F" w:rsidRDefault="003A417A" w:rsidP="00BD6E2F">
      <w:pPr>
        <w:pStyle w:val="Poetry"/>
      </w:pPr>
      <w:r w:rsidRPr="00BD6E2F">
        <w:t xml:space="preserve">The wrathful sword, or fewer foes </w:t>
      </w:r>
      <w:proofErr w:type="gramStart"/>
      <w:r w:rsidRPr="00BD6E2F">
        <w:t>destroys;</w:t>
      </w:r>
      <w:proofErr w:type="gramEnd"/>
      <w:r w:rsidRPr="00BD6E2F">
        <w:t xml:space="preserve"> </w:t>
      </w:r>
    </w:p>
    <w:p w14:paraId="45D3808D" w14:textId="05E6168F" w:rsidR="003A417A" w:rsidRPr="00BD6E2F" w:rsidRDefault="003A417A" w:rsidP="00BD6E2F">
      <w:pPr>
        <w:pStyle w:val="Poetry"/>
      </w:pPr>
      <w:r w:rsidRPr="00BD6E2F">
        <w:t xml:space="preserve">But on th’ ignoble crowd his fury </w:t>
      </w:r>
      <w:proofErr w:type="gramStart"/>
      <w:r w:rsidRPr="00BD6E2F">
        <w:t>flew;</w:t>
      </w:r>
      <w:proofErr w:type="gramEnd"/>
    </w:p>
    <w:p w14:paraId="3D02BBC5" w14:textId="77777777" w:rsidR="00BD6E2F" w:rsidRDefault="003A417A" w:rsidP="00BD6E2F">
      <w:pPr>
        <w:pStyle w:val="Poetry"/>
      </w:pPr>
      <w:r w:rsidRPr="00BD6E2F">
        <w:t xml:space="preserve">He Fadus, Hebesus, and Rhoetus slew. </w:t>
      </w:r>
    </w:p>
    <w:p w14:paraId="5DF78660" w14:textId="712BEBD2" w:rsidR="003A417A" w:rsidRPr="00BD6E2F" w:rsidRDefault="003A417A" w:rsidP="00BD6E2F">
      <w:pPr>
        <w:pStyle w:val="Poetry"/>
      </w:pPr>
      <w:r w:rsidRPr="00BD6E2F">
        <w:t>Oppress’d with heavy sleep the former fell,</w:t>
      </w:r>
    </w:p>
    <w:p w14:paraId="7BEAF2F4" w14:textId="47B620CA" w:rsidR="003A417A" w:rsidRPr="00BD6E2F" w:rsidRDefault="003A417A" w:rsidP="00BD6E2F">
      <w:pPr>
        <w:pStyle w:val="Poetry"/>
      </w:pPr>
      <w:r w:rsidRPr="00BD6E2F">
        <w:t>But Rhoetus wakeful, and observing all:</w:t>
      </w:r>
    </w:p>
    <w:p w14:paraId="03A57A23" w14:textId="77777777" w:rsidR="00BD6E2F" w:rsidRDefault="003A417A" w:rsidP="00BD6E2F">
      <w:pPr>
        <w:pStyle w:val="Poetry"/>
      </w:pPr>
      <w:r w:rsidRPr="00BD6E2F">
        <w:t xml:space="preserve">Behind a spacious jar he slink’d for </w:t>
      </w:r>
      <w:proofErr w:type="gramStart"/>
      <w:r w:rsidRPr="00BD6E2F">
        <w:t>fear;</w:t>
      </w:r>
      <w:proofErr w:type="gramEnd"/>
      <w:r w:rsidRPr="00BD6E2F">
        <w:t xml:space="preserve"> </w:t>
      </w:r>
    </w:p>
    <w:p w14:paraId="27C06645" w14:textId="77777777" w:rsidR="00BD6E2F" w:rsidRDefault="003A417A" w:rsidP="00BD6E2F">
      <w:pPr>
        <w:pStyle w:val="Poetry"/>
      </w:pPr>
      <w:r w:rsidRPr="00BD6E2F">
        <w:t xml:space="preserve">The fatal iron found and reach’d him </w:t>
      </w:r>
      <w:proofErr w:type="gramStart"/>
      <w:r w:rsidRPr="00BD6E2F">
        <w:t>there;</w:t>
      </w:r>
      <w:proofErr w:type="gramEnd"/>
      <w:r w:rsidRPr="00BD6E2F">
        <w:t xml:space="preserve"> </w:t>
      </w:r>
    </w:p>
    <w:p w14:paraId="7F7771EC" w14:textId="7E4B3F18" w:rsidR="003A417A" w:rsidRPr="00BD6E2F" w:rsidRDefault="003A417A" w:rsidP="00BD6E2F">
      <w:pPr>
        <w:pStyle w:val="Poetry"/>
      </w:pPr>
      <w:r w:rsidRPr="00BD6E2F">
        <w:t>For, as he rose, it pierc’d his naked side,</w:t>
      </w:r>
    </w:p>
    <w:p w14:paraId="245A7188" w14:textId="77777777" w:rsidR="003A417A" w:rsidRPr="00BD6E2F" w:rsidRDefault="003A417A" w:rsidP="00BD6E2F">
      <w:pPr>
        <w:pStyle w:val="Poetry"/>
      </w:pPr>
      <w:r w:rsidRPr="00BD6E2F">
        <w:t>And, reeking, thence return’d in crimson dyed.</w:t>
      </w:r>
    </w:p>
    <w:p w14:paraId="3CC23F8E" w14:textId="7DC82543" w:rsidR="003A417A" w:rsidRPr="00BD6E2F" w:rsidRDefault="003A417A" w:rsidP="00BD6E2F">
      <w:pPr>
        <w:pStyle w:val="Poetry"/>
      </w:pPr>
      <w:r w:rsidRPr="00BD6E2F">
        <w:t xml:space="preserve">The wound pours out a stream of wine and </w:t>
      </w:r>
      <w:proofErr w:type="gramStart"/>
      <w:r w:rsidRPr="00BD6E2F">
        <w:t>blood;</w:t>
      </w:r>
      <w:proofErr w:type="gramEnd"/>
    </w:p>
    <w:p w14:paraId="030CF990" w14:textId="77777777" w:rsidR="003A417A" w:rsidRPr="00BD6E2F" w:rsidRDefault="003A417A" w:rsidP="00BD6E2F">
      <w:pPr>
        <w:pStyle w:val="Poetry"/>
      </w:pPr>
      <w:r w:rsidRPr="00BD6E2F">
        <w:t>The purple soul comes floating in the flood.</w:t>
      </w:r>
    </w:p>
    <w:p w14:paraId="7AACBF5D" w14:textId="77777777" w:rsidR="00BD6E2F" w:rsidRDefault="00BD6E2F" w:rsidP="00BD6E2F">
      <w:pPr>
        <w:pStyle w:val="Poetry"/>
      </w:pPr>
    </w:p>
    <w:p w14:paraId="7E6F7572" w14:textId="3DA4E9DE" w:rsidR="00BD6E2F" w:rsidRDefault="003A417A" w:rsidP="00BD6E2F">
      <w:pPr>
        <w:pStyle w:val="Poetry"/>
      </w:pPr>
      <w:r w:rsidRPr="00BD6E2F">
        <w:t xml:space="preserve">Now, where Messapus quarter’d, they arrive. </w:t>
      </w:r>
    </w:p>
    <w:p w14:paraId="42F7D7F9" w14:textId="77777777" w:rsidR="00BD6E2F" w:rsidRDefault="003A417A" w:rsidP="00BD6E2F">
      <w:pPr>
        <w:pStyle w:val="Poetry"/>
      </w:pPr>
      <w:r w:rsidRPr="00BD6E2F">
        <w:t xml:space="preserve">The fires were fainting there, and just </w:t>
      </w:r>
      <w:proofErr w:type="gramStart"/>
      <w:r w:rsidRPr="00BD6E2F">
        <w:t>alive;</w:t>
      </w:r>
      <w:proofErr w:type="gramEnd"/>
      <w:r w:rsidRPr="00BD6E2F">
        <w:t xml:space="preserve"> </w:t>
      </w:r>
    </w:p>
    <w:p w14:paraId="23CECE06" w14:textId="14F981DE" w:rsidR="003A417A" w:rsidRPr="00BD6E2F" w:rsidRDefault="003A417A" w:rsidP="00BD6E2F">
      <w:pPr>
        <w:pStyle w:val="Poetry"/>
      </w:pPr>
      <w:r w:rsidRPr="00BD6E2F">
        <w:t>The warrior-horses, tied in order, fed.</w:t>
      </w:r>
    </w:p>
    <w:p w14:paraId="4FC28550" w14:textId="183DB214" w:rsidR="003A417A" w:rsidRPr="00BD6E2F" w:rsidRDefault="003A417A" w:rsidP="00BD6E2F">
      <w:pPr>
        <w:pStyle w:val="Poetry"/>
      </w:pPr>
      <w:r w:rsidRPr="00BD6E2F">
        <w:t>Nisus observ’d the discipline, and said:</w:t>
      </w:r>
    </w:p>
    <w:p w14:paraId="275D341C" w14:textId="77777777" w:rsidR="00BD6E2F" w:rsidRDefault="003A417A" w:rsidP="00BD6E2F">
      <w:pPr>
        <w:pStyle w:val="Poetry"/>
      </w:pPr>
      <w:r w:rsidRPr="00BD6E2F">
        <w:t xml:space="preserve">“Our eager thirst of blood may both </w:t>
      </w:r>
      <w:proofErr w:type="gramStart"/>
      <w:r w:rsidRPr="00BD6E2F">
        <w:t>betray;</w:t>
      </w:r>
      <w:proofErr w:type="gramEnd"/>
      <w:r w:rsidRPr="00BD6E2F">
        <w:t xml:space="preserve"> </w:t>
      </w:r>
    </w:p>
    <w:p w14:paraId="4DEF931B" w14:textId="77777777" w:rsidR="00BD6E2F" w:rsidRDefault="003A417A" w:rsidP="00BD6E2F">
      <w:pPr>
        <w:pStyle w:val="Poetry"/>
      </w:pPr>
      <w:r w:rsidRPr="00BD6E2F">
        <w:t xml:space="preserve">And see the scatter’d streaks of dawning day, </w:t>
      </w:r>
    </w:p>
    <w:p w14:paraId="31DF5758" w14:textId="77777777" w:rsidR="00BD6E2F" w:rsidRDefault="003A417A" w:rsidP="00BD6E2F">
      <w:pPr>
        <w:pStyle w:val="Poetry"/>
      </w:pPr>
      <w:r w:rsidRPr="00BD6E2F">
        <w:t xml:space="preserve">Foe to nocturnal thefts. No more, my </w:t>
      </w:r>
      <w:proofErr w:type="gramStart"/>
      <w:r w:rsidRPr="00BD6E2F">
        <w:t>friend;</w:t>
      </w:r>
      <w:proofErr w:type="gramEnd"/>
      <w:r w:rsidRPr="00BD6E2F">
        <w:t xml:space="preserve"> </w:t>
      </w:r>
    </w:p>
    <w:p w14:paraId="74812354" w14:textId="7AEB59C2" w:rsidR="003A417A" w:rsidRPr="00BD6E2F" w:rsidRDefault="003A417A" w:rsidP="00BD6E2F">
      <w:pPr>
        <w:pStyle w:val="Poetry"/>
      </w:pPr>
      <w:r w:rsidRPr="00BD6E2F">
        <w:t>Here let our glutted execution end.</w:t>
      </w:r>
    </w:p>
    <w:p w14:paraId="1935427B" w14:textId="1F2296DC" w:rsidR="003A417A" w:rsidRPr="00BD6E2F" w:rsidRDefault="003A417A" w:rsidP="00BD6E2F">
      <w:pPr>
        <w:pStyle w:val="Poetry"/>
      </w:pPr>
      <w:r w:rsidRPr="00BD6E2F">
        <w:t>A lane thro’ slaughter’d bodies we have made.”</w:t>
      </w:r>
    </w:p>
    <w:p w14:paraId="2B4430FE" w14:textId="77777777" w:rsidR="003A417A" w:rsidRPr="00BD6E2F" w:rsidRDefault="003A417A" w:rsidP="00BD6E2F">
      <w:pPr>
        <w:pStyle w:val="Poetry"/>
      </w:pPr>
      <w:r w:rsidRPr="00BD6E2F">
        <w:t>The bold Euryalus, tho’ loth, obey’d.</w:t>
      </w:r>
    </w:p>
    <w:p w14:paraId="72183E9C" w14:textId="77777777" w:rsidR="003A417A" w:rsidRPr="00BD6E2F" w:rsidRDefault="003A417A" w:rsidP="00BD6E2F">
      <w:pPr>
        <w:pStyle w:val="Poetry"/>
      </w:pPr>
      <w:r w:rsidRPr="00BD6E2F">
        <w:t>Of arms, and arras, and of plate, they find</w:t>
      </w:r>
    </w:p>
    <w:p w14:paraId="26FDDF99" w14:textId="77777777" w:rsidR="00BD6E2F" w:rsidRDefault="003A417A" w:rsidP="00BD6E2F">
      <w:pPr>
        <w:pStyle w:val="Poetry"/>
      </w:pPr>
      <w:r w:rsidRPr="00BD6E2F">
        <w:lastRenderedPageBreak/>
        <w:t xml:space="preserve">A precious </w:t>
      </w:r>
      <w:proofErr w:type="gramStart"/>
      <w:r w:rsidRPr="00BD6E2F">
        <w:t>load;</w:t>
      </w:r>
      <w:proofErr w:type="gramEnd"/>
      <w:r w:rsidRPr="00BD6E2F">
        <w:t xml:space="preserve"> but these they leave behind. </w:t>
      </w:r>
    </w:p>
    <w:p w14:paraId="2726EBAC" w14:textId="0D02297A" w:rsidR="003A417A" w:rsidRPr="00BD6E2F" w:rsidRDefault="003A417A" w:rsidP="00BD6E2F">
      <w:pPr>
        <w:pStyle w:val="Poetry"/>
      </w:pPr>
      <w:r w:rsidRPr="00BD6E2F">
        <w:t>Yet, fond of gaudy spoils, the boy would stay</w:t>
      </w:r>
    </w:p>
    <w:p w14:paraId="1B2BE8D9" w14:textId="66051D40" w:rsidR="003A417A" w:rsidRPr="00BD6E2F" w:rsidRDefault="003A417A" w:rsidP="00BD6E2F">
      <w:pPr>
        <w:pStyle w:val="Poetry"/>
      </w:pPr>
      <w:r w:rsidRPr="00BD6E2F">
        <w:t>To make the rich caparison his prey,</w:t>
      </w:r>
    </w:p>
    <w:p w14:paraId="4CC89ABD" w14:textId="77777777" w:rsidR="00BD6E2F" w:rsidRDefault="003A417A" w:rsidP="00BD6E2F">
      <w:pPr>
        <w:pStyle w:val="Poetry"/>
      </w:pPr>
      <w:r w:rsidRPr="00BD6E2F">
        <w:t xml:space="preserve">Which on the steed of conquer’d Rhamnes </w:t>
      </w:r>
      <w:proofErr w:type="gramStart"/>
      <w:r w:rsidRPr="00BD6E2F">
        <w:t>lay.</w:t>
      </w:r>
      <w:proofErr w:type="gramEnd"/>
      <w:r w:rsidRPr="00BD6E2F">
        <w:t xml:space="preserve"> </w:t>
      </w:r>
    </w:p>
    <w:p w14:paraId="7E908B9E" w14:textId="6D4009E5" w:rsidR="003A417A" w:rsidRPr="00BD6E2F" w:rsidRDefault="003A417A" w:rsidP="00BD6E2F">
      <w:pPr>
        <w:pStyle w:val="Poetry"/>
      </w:pPr>
      <w:r w:rsidRPr="00BD6E2F">
        <w:t>Nor did his eyes less longingly behold</w:t>
      </w:r>
    </w:p>
    <w:p w14:paraId="60AD10B4" w14:textId="77777777" w:rsidR="00BD6E2F" w:rsidRDefault="003A417A" w:rsidP="00BD6E2F">
      <w:pPr>
        <w:pStyle w:val="Poetry"/>
      </w:pPr>
      <w:r w:rsidRPr="00BD6E2F">
        <w:t xml:space="preserve">The girdle-belt, with nails of burnish’d gold. </w:t>
      </w:r>
    </w:p>
    <w:p w14:paraId="0A4934D9" w14:textId="46E52AF0" w:rsidR="003A417A" w:rsidRPr="00BD6E2F" w:rsidRDefault="003A417A" w:rsidP="00BD6E2F">
      <w:pPr>
        <w:pStyle w:val="Poetry"/>
      </w:pPr>
      <w:r w:rsidRPr="00BD6E2F">
        <w:t>This present Caedicus the rich bestow’d</w:t>
      </w:r>
    </w:p>
    <w:p w14:paraId="357D1378" w14:textId="3C424743" w:rsidR="003A417A" w:rsidRPr="00BD6E2F" w:rsidRDefault="003A417A" w:rsidP="00BD6E2F">
      <w:pPr>
        <w:pStyle w:val="Poetry"/>
      </w:pPr>
      <w:r w:rsidRPr="00BD6E2F">
        <w:t>On Remulus, when friendship first they vow’d,</w:t>
      </w:r>
    </w:p>
    <w:p w14:paraId="1A60A3A2" w14:textId="77777777" w:rsidR="003A417A" w:rsidRPr="00BD6E2F" w:rsidRDefault="003A417A" w:rsidP="00BD6E2F">
      <w:pPr>
        <w:pStyle w:val="Poetry"/>
      </w:pPr>
      <w:r w:rsidRPr="00BD6E2F">
        <w:t>And, absent, join’d in hospitable ties:</w:t>
      </w:r>
    </w:p>
    <w:p w14:paraId="08724ACE" w14:textId="77777777" w:rsidR="003A417A" w:rsidRPr="00BD6E2F" w:rsidRDefault="003A417A" w:rsidP="00BD6E2F">
      <w:pPr>
        <w:pStyle w:val="Poetry"/>
      </w:pPr>
      <w:r w:rsidRPr="00BD6E2F">
        <w:t xml:space="preserve">He, dying, to his heir bequeath’d the </w:t>
      </w:r>
      <w:proofErr w:type="gramStart"/>
      <w:r w:rsidRPr="00BD6E2F">
        <w:t>prize;</w:t>
      </w:r>
      <w:proofErr w:type="gramEnd"/>
    </w:p>
    <w:p w14:paraId="10D0BC74" w14:textId="77777777" w:rsidR="00BD6E2F" w:rsidRDefault="003A417A" w:rsidP="00BD6E2F">
      <w:pPr>
        <w:pStyle w:val="Poetry"/>
      </w:pPr>
      <w:r w:rsidRPr="00BD6E2F">
        <w:t xml:space="preserve">Till, by the conqu’ring Ardean troops oppress’d, </w:t>
      </w:r>
    </w:p>
    <w:p w14:paraId="23AC8938" w14:textId="55B4B6AC" w:rsidR="003A417A" w:rsidRPr="00BD6E2F" w:rsidRDefault="003A417A" w:rsidP="00BD6E2F">
      <w:pPr>
        <w:pStyle w:val="Poetry"/>
      </w:pPr>
      <w:r w:rsidRPr="00BD6E2F">
        <w:t>He fell; and they the glorious gift possess’d.</w:t>
      </w:r>
    </w:p>
    <w:p w14:paraId="2D18EEA7" w14:textId="17CEA193" w:rsidR="003A417A" w:rsidRPr="00BD6E2F" w:rsidRDefault="003A417A" w:rsidP="00BD6E2F">
      <w:pPr>
        <w:pStyle w:val="Poetry"/>
      </w:pPr>
      <w:r w:rsidRPr="00BD6E2F">
        <w:t>These glitt’ring spoils (now made the victor’s gain)</w:t>
      </w:r>
    </w:p>
    <w:p w14:paraId="37546A72" w14:textId="77777777" w:rsidR="00BD6E2F" w:rsidRDefault="003A417A" w:rsidP="00BD6E2F">
      <w:pPr>
        <w:pStyle w:val="Poetry"/>
      </w:pPr>
      <w:r w:rsidRPr="00BD6E2F">
        <w:t xml:space="preserve">He to his body suits, but suits in vain: </w:t>
      </w:r>
    </w:p>
    <w:p w14:paraId="3C30E7DE" w14:textId="77777777" w:rsidR="00BD6E2F" w:rsidRDefault="003A417A" w:rsidP="00BD6E2F">
      <w:pPr>
        <w:pStyle w:val="Poetry"/>
      </w:pPr>
      <w:r w:rsidRPr="00BD6E2F">
        <w:t xml:space="preserve">Messapus’ helm he finds among the rest, </w:t>
      </w:r>
    </w:p>
    <w:p w14:paraId="3088572F" w14:textId="3C845801" w:rsidR="003A417A" w:rsidRPr="00BD6E2F" w:rsidRDefault="003A417A" w:rsidP="00BD6E2F">
      <w:pPr>
        <w:pStyle w:val="Poetry"/>
      </w:pPr>
      <w:r w:rsidRPr="00BD6E2F">
        <w:t xml:space="preserve">And laces </w:t>
      </w:r>
      <w:proofErr w:type="gramStart"/>
      <w:r w:rsidRPr="00BD6E2F">
        <w:t>on, and</w:t>
      </w:r>
      <w:proofErr w:type="gramEnd"/>
      <w:r w:rsidRPr="00BD6E2F">
        <w:t xml:space="preserve"> wears the waving crest.</w:t>
      </w:r>
    </w:p>
    <w:p w14:paraId="175E8EE5" w14:textId="77777777" w:rsidR="003A417A" w:rsidRPr="00BD6E2F" w:rsidRDefault="003A417A" w:rsidP="00BD6E2F">
      <w:pPr>
        <w:pStyle w:val="Poetry"/>
      </w:pPr>
      <w:r w:rsidRPr="00BD6E2F">
        <w:t>Proud of their conquest, prouder of their prey,</w:t>
      </w:r>
    </w:p>
    <w:p w14:paraId="219CB14C" w14:textId="69A0C385" w:rsidR="003A417A" w:rsidRDefault="003A417A" w:rsidP="00BD6E2F">
      <w:pPr>
        <w:pStyle w:val="Poetry"/>
      </w:pPr>
      <w:r w:rsidRPr="00BD6E2F">
        <w:t xml:space="preserve">They leave the </w:t>
      </w:r>
      <w:proofErr w:type="gramStart"/>
      <w:r w:rsidRPr="00BD6E2F">
        <w:t>camp, and</w:t>
      </w:r>
      <w:proofErr w:type="gramEnd"/>
      <w:r w:rsidRPr="00BD6E2F">
        <w:t xml:space="preserve"> take the ready way.</w:t>
      </w:r>
    </w:p>
    <w:p w14:paraId="5779BE53" w14:textId="77777777" w:rsidR="00BD6E2F" w:rsidRPr="00BD6E2F" w:rsidRDefault="00BD6E2F" w:rsidP="00BD6E2F">
      <w:pPr>
        <w:pStyle w:val="Poetry"/>
      </w:pPr>
    </w:p>
    <w:p w14:paraId="134A7CBD" w14:textId="77777777" w:rsidR="003A417A" w:rsidRPr="00BD6E2F" w:rsidRDefault="003A417A" w:rsidP="00BD6E2F">
      <w:pPr>
        <w:pStyle w:val="Poetry"/>
      </w:pPr>
      <w:r w:rsidRPr="00BD6E2F">
        <w:t>But far they had not pass’d, before they spied</w:t>
      </w:r>
    </w:p>
    <w:p w14:paraId="08171DCD" w14:textId="77777777" w:rsidR="00BD6E2F" w:rsidRDefault="003A417A" w:rsidP="00BD6E2F">
      <w:pPr>
        <w:pStyle w:val="Poetry"/>
      </w:pPr>
      <w:r w:rsidRPr="00BD6E2F">
        <w:t xml:space="preserve">Three hundred horse, with Volscens for their guide. </w:t>
      </w:r>
    </w:p>
    <w:p w14:paraId="2BA0271E" w14:textId="74875D67" w:rsidR="003A417A" w:rsidRPr="00BD6E2F" w:rsidRDefault="003A417A" w:rsidP="00BD6E2F">
      <w:pPr>
        <w:pStyle w:val="Poetry"/>
      </w:pPr>
      <w:r w:rsidRPr="00BD6E2F">
        <w:t xml:space="preserve">The queen a legion to King Turnus </w:t>
      </w:r>
      <w:proofErr w:type="gramStart"/>
      <w:r w:rsidRPr="00BD6E2F">
        <w:t>sent;</w:t>
      </w:r>
      <w:proofErr w:type="gramEnd"/>
    </w:p>
    <w:p w14:paraId="3A09762D" w14:textId="77777777" w:rsidR="003A417A" w:rsidRPr="00BD6E2F" w:rsidRDefault="003A417A" w:rsidP="00BD6E2F">
      <w:pPr>
        <w:pStyle w:val="Poetry"/>
      </w:pPr>
      <w:r w:rsidRPr="00BD6E2F">
        <w:t xml:space="preserve">But the swift horse the slower foot </w:t>
      </w:r>
      <w:proofErr w:type="gramStart"/>
      <w:r w:rsidRPr="00BD6E2F">
        <w:t>prevent</w:t>
      </w:r>
      <w:proofErr w:type="gramEnd"/>
      <w:r w:rsidRPr="00BD6E2F">
        <w:t>,</w:t>
      </w:r>
    </w:p>
    <w:p w14:paraId="180772BE" w14:textId="0B244AF1" w:rsidR="003A417A" w:rsidRPr="00BD6E2F" w:rsidRDefault="003A417A" w:rsidP="00BD6E2F">
      <w:pPr>
        <w:pStyle w:val="Poetry"/>
      </w:pPr>
      <w:r w:rsidRPr="00BD6E2F">
        <w:t>And now, advancing, sought the leader’s tent.</w:t>
      </w:r>
    </w:p>
    <w:p w14:paraId="2BBE17B8" w14:textId="77777777" w:rsidR="00BD6E2F" w:rsidRDefault="003A417A" w:rsidP="00BD6E2F">
      <w:pPr>
        <w:pStyle w:val="Poetry"/>
      </w:pPr>
      <w:r w:rsidRPr="00BD6E2F">
        <w:t xml:space="preserve">They saw the pair; for, thro’ the doubtful shade, </w:t>
      </w:r>
    </w:p>
    <w:p w14:paraId="70C9A70E" w14:textId="4D75655A" w:rsidR="003A417A" w:rsidRPr="00BD6E2F" w:rsidRDefault="003A417A" w:rsidP="00BD6E2F">
      <w:pPr>
        <w:pStyle w:val="Poetry"/>
      </w:pPr>
      <w:r w:rsidRPr="00BD6E2F">
        <w:t>His shining helm Euryalus betray’d,</w:t>
      </w:r>
    </w:p>
    <w:p w14:paraId="031AC198" w14:textId="77777777" w:rsidR="003A417A" w:rsidRPr="00BD6E2F" w:rsidRDefault="003A417A" w:rsidP="00BD6E2F">
      <w:pPr>
        <w:pStyle w:val="Poetry"/>
      </w:pPr>
      <w:r w:rsidRPr="00BD6E2F">
        <w:t>On which the moon with full reflection play’d.</w:t>
      </w:r>
    </w:p>
    <w:p w14:paraId="3481A149" w14:textId="77777777" w:rsidR="003A417A" w:rsidRPr="00BD6E2F" w:rsidRDefault="003A417A" w:rsidP="00BD6E2F">
      <w:pPr>
        <w:pStyle w:val="Poetry"/>
      </w:pPr>
      <w:r w:rsidRPr="00BD6E2F">
        <w:t>“‘T is not for naught,” cried Volscens from the crowd,</w:t>
      </w:r>
    </w:p>
    <w:p w14:paraId="6C1548C8" w14:textId="6837FEA0" w:rsidR="003A417A" w:rsidRPr="00BD6E2F" w:rsidRDefault="003A417A" w:rsidP="00BD6E2F">
      <w:pPr>
        <w:pStyle w:val="Poetry"/>
      </w:pPr>
      <w:r w:rsidRPr="00BD6E2F">
        <w:t>“These men go there;” then rais’d his voice aloud:</w:t>
      </w:r>
    </w:p>
    <w:p w14:paraId="1F99B9C7" w14:textId="77777777" w:rsidR="00BD6E2F" w:rsidRDefault="003A417A" w:rsidP="00BD6E2F">
      <w:pPr>
        <w:pStyle w:val="Poetry"/>
      </w:pPr>
      <w:r w:rsidRPr="00BD6E2F">
        <w:t xml:space="preserve">“Stand! stand! why thus in arms? And whither bent? </w:t>
      </w:r>
    </w:p>
    <w:p w14:paraId="211181AB" w14:textId="77777777" w:rsidR="00BD6E2F" w:rsidRDefault="003A417A" w:rsidP="00BD6E2F">
      <w:pPr>
        <w:pStyle w:val="Poetry"/>
      </w:pPr>
      <w:r w:rsidRPr="00BD6E2F">
        <w:t xml:space="preserve">From whence, to whom, and on what errand sent?” </w:t>
      </w:r>
    </w:p>
    <w:p w14:paraId="07961AA5" w14:textId="6778D1B2" w:rsidR="003A417A" w:rsidRPr="00BD6E2F" w:rsidRDefault="003A417A" w:rsidP="00BD6E2F">
      <w:pPr>
        <w:pStyle w:val="Poetry"/>
      </w:pPr>
      <w:r w:rsidRPr="00BD6E2F">
        <w:t>Silent they scud away, and haste their flight</w:t>
      </w:r>
    </w:p>
    <w:p w14:paraId="2488D454" w14:textId="77777777" w:rsidR="003A417A" w:rsidRPr="00BD6E2F" w:rsidRDefault="003A417A" w:rsidP="00BD6E2F">
      <w:pPr>
        <w:pStyle w:val="Poetry"/>
      </w:pPr>
      <w:r w:rsidRPr="00BD6E2F">
        <w:t xml:space="preserve">To neighb’ring </w:t>
      </w:r>
      <w:proofErr w:type="gramStart"/>
      <w:r w:rsidRPr="00BD6E2F">
        <w:t>woods, and</w:t>
      </w:r>
      <w:proofErr w:type="gramEnd"/>
      <w:r w:rsidRPr="00BD6E2F">
        <w:t xml:space="preserve"> trust themselves to night.</w:t>
      </w:r>
    </w:p>
    <w:p w14:paraId="304670AF" w14:textId="018404C0" w:rsidR="003A417A" w:rsidRPr="00BD6E2F" w:rsidRDefault="003A417A" w:rsidP="00BD6E2F">
      <w:pPr>
        <w:pStyle w:val="Poetry"/>
      </w:pPr>
      <w:r w:rsidRPr="00BD6E2F">
        <w:t>The speedy horse all passages belay,</w:t>
      </w:r>
    </w:p>
    <w:p w14:paraId="47162075" w14:textId="77777777" w:rsidR="00BD6E2F" w:rsidRDefault="003A417A" w:rsidP="00BD6E2F">
      <w:pPr>
        <w:pStyle w:val="Poetry"/>
      </w:pPr>
      <w:r w:rsidRPr="00BD6E2F">
        <w:t xml:space="preserve">And spur their smoking steeds to cross their way, </w:t>
      </w:r>
    </w:p>
    <w:p w14:paraId="7B8114BA" w14:textId="77777777" w:rsidR="00BD6E2F" w:rsidRDefault="003A417A" w:rsidP="00BD6E2F">
      <w:pPr>
        <w:pStyle w:val="Poetry"/>
      </w:pPr>
      <w:r w:rsidRPr="00BD6E2F">
        <w:lastRenderedPageBreak/>
        <w:t xml:space="preserve">And watch each entrance of the winding wood. </w:t>
      </w:r>
    </w:p>
    <w:p w14:paraId="393D400F" w14:textId="77777777" w:rsidR="00BD6E2F" w:rsidRDefault="003A417A" w:rsidP="00BD6E2F">
      <w:pPr>
        <w:pStyle w:val="Poetry"/>
      </w:pPr>
      <w:r w:rsidRPr="00BD6E2F">
        <w:t xml:space="preserve">Black was the forest: thick with beech it stood, </w:t>
      </w:r>
    </w:p>
    <w:p w14:paraId="195DBF12" w14:textId="22051D2E" w:rsidR="003A417A" w:rsidRPr="00BD6E2F" w:rsidRDefault="003A417A" w:rsidP="00BD6E2F">
      <w:pPr>
        <w:pStyle w:val="Poetry"/>
      </w:pPr>
      <w:r w:rsidRPr="00BD6E2F">
        <w:t xml:space="preserve">Horrid with fern, and intricate with </w:t>
      </w:r>
      <w:proofErr w:type="gramStart"/>
      <w:r w:rsidRPr="00BD6E2F">
        <w:t>thorn;</w:t>
      </w:r>
      <w:proofErr w:type="gramEnd"/>
    </w:p>
    <w:p w14:paraId="3C77D2AE" w14:textId="70CD05C9" w:rsidR="003A417A" w:rsidRPr="00BD6E2F" w:rsidRDefault="003A417A" w:rsidP="00BD6E2F">
      <w:pPr>
        <w:pStyle w:val="Poetry"/>
      </w:pPr>
      <w:r w:rsidRPr="00BD6E2F">
        <w:t>Few paths of human feet, or tracks of beasts, were worn.</w:t>
      </w:r>
    </w:p>
    <w:p w14:paraId="050CDA2F" w14:textId="77777777" w:rsidR="00BD6E2F" w:rsidRDefault="003A417A" w:rsidP="00BD6E2F">
      <w:pPr>
        <w:pStyle w:val="Poetry"/>
      </w:pPr>
      <w:r w:rsidRPr="00BD6E2F">
        <w:t xml:space="preserve">The darkness of the shades, his heavy prey, </w:t>
      </w:r>
    </w:p>
    <w:p w14:paraId="7B1AB0EA" w14:textId="77777777" w:rsidR="00BD6E2F" w:rsidRDefault="003A417A" w:rsidP="00BD6E2F">
      <w:pPr>
        <w:pStyle w:val="Poetry"/>
      </w:pPr>
      <w:r w:rsidRPr="00BD6E2F">
        <w:t xml:space="preserve">And fear, misled the younger from his way. </w:t>
      </w:r>
    </w:p>
    <w:p w14:paraId="5BDA3F71" w14:textId="591AFAF7" w:rsidR="003A417A" w:rsidRPr="00BD6E2F" w:rsidRDefault="003A417A" w:rsidP="00BD6E2F">
      <w:pPr>
        <w:pStyle w:val="Poetry"/>
      </w:pPr>
      <w:r w:rsidRPr="00BD6E2F">
        <w:t>But Nisus hit the turns with happier haste,</w:t>
      </w:r>
    </w:p>
    <w:p w14:paraId="5EC0B0E9" w14:textId="77777777" w:rsidR="003A417A" w:rsidRPr="00BD6E2F" w:rsidRDefault="003A417A" w:rsidP="00BD6E2F">
      <w:pPr>
        <w:pStyle w:val="Poetry"/>
      </w:pPr>
      <w:r w:rsidRPr="00BD6E2F">
        <w:t>And, thoughtless of his friend, the forest pass’d,</w:t>
      </w:r>
    </w:p>
    <w:p w14:paraId="214FB2D6" w14:textId="6C6C6B7B" w:rsidR="003A417A" w:rsidRPr="00BD6E2F" w:rsidRDefault="003A417A" w:rsidP="00BD6E2F">
      <w:pPr>
        <w:pStyle w:val="Poetry"/>
      </w:pPr>
      <w:r w:rsidRPr="00BD6E2F">
        <w:t>And Alban plains, from Alba’s name so call’d,</w:t>
      </w:r>
    </w:p>
    <w:p w14:paraId="098C8D91" w14:textId="77777777" w:rsidR="003A417A" w:rsidRPr="00BD6E2F" w:rsidRDefault="003A417A" w:rsidP="00BD6E2F">
      <w:pPr>
        <w:pStyle w:val="Poetry"/>
      </w:pPr>
      <w:r w:rsidRPr="00BD6E2F">
        <w:t xml:space="preserve">Where King Latinus then his oxen </w:t>
      </w:r>
      <w:proofErr w:type="gramStart"/>
      <w:r w:rsidRPr="00BD6E2F">
        <w:t>stall’d;</w:t>
      </w:r>
      <w:proofErr w:type="gramEnd"/>
    </w:p>
    <w:p w14:paraId="2168CB13" w14:textId="77777777" w:rsidR="00BD6E2F" w:rsidRDefault="003A417A" w:rsidP="00BD6E2F">
      <w:pPr>
        <w:pStyle w:val="Poetry"/>
      </w:pPr>
      <w:r w:rsidRPr="00BD6E2F">
        <w:t xml:space="preserve">Till, turning at the length, he stood his ground, </w:t>
      </w:r>
    </w:p>
    <w:p w14:paraId="701FB4A3" w14:textId="16645049" w:rsidR="003A417A" w:rsidRPr="00BD6E2F" w:rsidRDefault="003A417A" w:rsidP="00BD6E2F">
      <w:pPr>
        <w:pStyle w:val="Poetry"/>
      </w:pPr>
      <w:r w:rsidRPr="00BD6E2F">
        <w:t>And miss’d his friend, and cast his eyes around:</w:t>
      </w:r>
    </w:p>
    <w:p w14:paraId="0B61BD91" w14:textId="77777777" w:rsidR="003A417A" w:rsidRPr="00BD6E2F" w:rsidRDefault="003A417A" w:rsidP="00BD6E2F">
      <w:pPr>
        <w:pStyle w:val="Poetry"/>
      </w:pPr>
      <w:r w:rsidRPr="00BD6E2F">
        <w:t>“Ah wretch!” he cried, “where have I left behind</w:t>
      </w:r>
    </w:p>
    <w:p w14:paraId="3FB209F7" w14:textId="60D45B43" w:rsidR="003A417A" w:rsidRPr="00BD6E2F" w:rsidRDefault="003A417A" w:rsidP="00BD6E2F">
      <w:pPr>
        <w:pStyle w:val="Poetry"/>
      </w:pPr>
      <w:r w:rsidRPr="00BD6E2F">
        <w:t>Th’ unhappy youth? where shall I hope to find?</w:t>
      </w:r>
    </w:p>
    <w:p w14:paraId="0C6EAEA5" w14:textId="77777777" w:rsidR="00BD6E2F" w:rsidRDefault="003A417A" w:rsidP="00BD6E2F">
      <w:pPr>
        <w:pStyle w:val="Poetry"/>
      </w:pPr>
      <w:r w:rsidRPr="00BD6E2F">
        <w:t xml:space="preserve">Or what way take?” </w:t>
      </w:r>
      <w:proofErr w:type="gramStart"/>
      <w:r w:rsidRPr="00BD6E2F">
        <w:t>Again</w:t>
      </w:r>
      <w:proofErr w:type="gramEnd"/>
      <w:r w:rsidRPr="00BD6E2F">
        <w:t xml:space="preserve"> he ventures back, </w:t>
      </w:r>
    </w:p>
    <w:p w14:paraId="2C351B9A" w14:textId="4DBDFBB8" w:rsidR="003A417A" w:rsidRPr="00BD6E2F" w:rsidRDefault="003A417A" w:rsidP="00BD6E2F">
      <w:pPr>
        <w:pStyle w:val="Poetry"/>
      </w:pPr>
      <w:r w:rsidRPr="00BD6E2F">
        <w:t>And treads the mazes of his former track.</w:t>
      </w:r>
    </w:p>
    <w:p w14:paraId="4FC4A29D" w14:textId="77777777" w:rsidR="00BD6E2F" w:rsidRDefault="003A417A" w:rsidP="00BD6E2F">
      <w:pPr>
        <w:pStyle w:val="Poetry"/>
      </w:pPr>
      <w:r w:rsidRPr="00BD6E2F">
        <w:t xml:space="preserve">He winds the wood, </w:t>
      </w:r>
      <w:proofErr w:type="gramStart"/>
      <w:r w:rsidRPr="00BD6E2F">
        <w:t>and,</w:t>
      </w:r>
      <w:proofErr w:type="gramEnd"/>
      <w:r w:rsidRPr="00BD6E2F">
        <w:t xml:space="preserve"> list’ning, hears the noise </w:t>
      </w:r>
    </w:p>
    <w:p w14:paraId="0C70B8BE" w14:textId="0D2E9988" w:rsidR="003A417A" w:rsidRPr="00BD6E2F" w:rsidRDefault="003A417A" w:rsidP="00BD6E2F">
      <w:pPr>
        <w:pStyle w:val="Poetry"/>
      </w:pPr>
      <w:r w:rsidRPr="00BD6E2F">
        <w:t>Of tramping coursers, and the riders’ voice.</w:t>
      </w:r>
    </w:p>
    <w:p w14:paraId="5B6C03AC" w14:textId="0E0BD94F" w:rsidR="003A417A" w:rsidRPr="00BD6E2F" w:rsidRDefault="003A417A" w:rsidP="00BD6E2F">
      <w:pPr>
        <w:pStyle w:val="Poetry"/>
      </w:pPr>
      <w:r w:rsidRPr="00BD6E2F">
        <w:t>The sound approach’d; and suddenly he view’d</w:t>
      </w:r>
    </w:p>
    <w:p w14:paraId="478E5567" w14:textId="77777777" w:rsidR="00BD6E2F" w:rsidRDefault="003A417A" w:rsidP="00BD6E2F">
      <w:pPr>
        <w:pStyle w:val="Poetry"/>
      </w:pPr>
      <w:r w:rsidRPr="00BD6E2F">
        <w:t xml:space="preserve">The foes inclosing, and his friend pursued, </w:t>
      </w:r>
    </w:p>
    <w:p w14:paraId="57F3DDC8" w14:textId="77777777" w:rsidR="00BD6E2F" w:rsidRDefault="003A417A" w:rsidP="00BD6E2F">
      <w:pPr>
        <w:pStyle w:val="Poetry"/>
      </w:pPr>
      <w:r w:rsidRPr="00BD6E2F">
        <w:t xml:space="preserve">Forelaid and taken, while he strove in vain </w:t>
      </w:r>
    </w:p>
    <w:p w14:paraId="59D5D598" w14:textId="3A6F393E" w:rsidR="003A417A" w:rsidRPr="00BD6E2F" w:rsidRDefault="003A417A" w:rsidP="00BD6E2F">
      <w:pPr>
        <w:pStyle w:val="Poetry"/>
      </w:pPr>
      <w:r w:rsidRPr="00BD6E2F">
        <w:t>The shelter of the friendly shades to gain.</w:t>
      </w:r>
    </w:p>
    <w:p w14:paraId="7B700893" w14:textId="77777777" w:rsidR="003A417A" w:rsidRPr="00BD6E2F" w:rsidRDefault="003A417A" w:rsidP="00BD6E2F">
      <w:pPr>
        <w:pStyle w:val="Poetry"/>
      </w:pPr>
      <w:r w:rsidRPr="00BD6E2F">
        <w:t>What should he next attempt? what arms employ,</w:t>
      </w:r>
    </w:p>
    <w:p w14:paraId="1405DFDF" w14:textId="6783E795" w:rsidR="003A417A" w:rsidRPr="00BD6E2F" w:rsidRDefault="003A417A" w:rsidP="00BD6E2F">
      <w:pPr>
        <w:pStyle w:val="Poetry"/>
      </w:pPr>
      <w:r w:rsidRPr="00BD6E2F">
        <w:t>What fruitless force, to free the captive boy?</w:t>
      </w:r>
    </w:p>
    <w:p w14:paraId="31218F80" w14:textId="77777777" w:rsidR="00BD6E2F" w:rsidRDefault="003A417A" w:rsidP="00BD6E2F">
      <w:pPr>
        <w:pStyle w:val="Poetry"/>
      </w:pPr>
      <w:r w:rsidRPr="00BD6E2F">
        <w:t xml:space="preserve">Or desperate should he rush and lose his life, </w:t>
      </w:r>
    </w:p>
    <w:p w14:paraId="406A3A37" w14:textId="4A581B71" w:rsidR="003A417A" w:rsidRPr="00BD6E2F" w:rsidRDefault="003A417A" w:rsidP="00BD6E2F">
      <w:pPr>
        <w:pStyle w:val="Poetry"/>
      </w:pPr>
      <w:r w:rsidRPr="00BD6E2F">
        <w:t>With odds oppress’d, in such unequal strife?</w:t>
      </w:r>
    </w:p>
    <w:p w14:paraId="1E6C29EA" w14:textId="77777777" w:rsidR="00BD6E2F" w:rsidRDefault="00BD6E2F" w:rsidP="00BD6E2F">
      <w:pPr>
        <w:pStyle w:val="Poetry"/>
      </w:pPr>
    </w:p>
    <w:p w14:paraId="3EA5CF23" w14:textId="3659645E" w:rsidR="00BD6E2F" w:rsidRDefault="003A417A" w:rsidP="00BD6E2F">
      <w:pPr>
        <w:pStyle w:val="Poetry"/>
      </w:pPr>
      <w:r w:rsidRPr="00BD6E2F">
        <w:t xml:space="preserve">Resolv’d at length, his pointed spear he </w:t>
      </w:r>
      <w:proofErr w:type="gramStart"/>
      <w:r w:rsidRPr="00BD6E2F">
        <w:t>shook;</w:t>
      </w:r>
      <w:proofErr w:type="gramEnd"/>
      <w:r w:rsidRPr="00BD6E2F">
        <w:t xml:space="preserve"> </w:t>
      </w:r>
    </w:p>
    <w:p w14:paraId="46481F68" w14:textId="6F8AE5FB" w:rsidR="003A417A" w:rsidRPr="00BD6E2F" w:rsidRDefault="003A417A" w:rsidP="00BD6E2F">
      <w:pPr>
        <w:pStyle w:val="Poetry"/>
      </w:pPr>
      <w:proofErr w:type="gramStart"/>
      <w:r w:rsidRPr="00BD6E2F">
        <w:t>And,</w:t>
      </w:r>
      <w:proofErr w:type="gramEnd"/>
      <w:r w:rsidRPr="00BD6E2F">
        <w:t xml:space="preserve"> casting on the moon a mournful look:</w:t>
      </w:r>
    </w:p>
    <w:p w14:paraId="57E9A0F0" w14:textId="65562F17" w:rsidR="003A417A" w:rsidRPr="00BD6E2F" w:rsidRDefault="003A417A" w:rsidP="00BD6E2F">
      <w:pPr>
        <w:pStyle w:val="Poetry"/>
      </w:pPr>
      <w:r w:rsidRPr="00BD6E2F">
        <w:t>“Guardian of groves, and goddess of the night,</w:t>
      </w:r>
    </w:p>
    <w:p w14:paraId="6A12C591" w14:textId="77777777" w:rsidR="00BD6E2F" w:rsidRDefault="003A417A" w:rsidP="00BD6E2F">
      <w:pPr>
        <w:pStyle w:val="Poetry"/>
      </w:pPr>
      <w:r w:rsidRPr="00BD6E2F">
        <w:t xml:space="preserve">Fair queen,” he said, “direct my dart aright. </w:t>
      </w:r>
    </w:p>
    <w:p w14:paraId="38CFEDF5" w14:textId="3690BF97" w:rsidR="003A417A" w:rsidRPr="00BD6E2F" w:rsidRDefault="003A417A" w:rsidP="00BD6E2F">
      <w:pPr>
        <w:pStyle w:val="Poetry"/>
      </w:pPr>
      <w:r w:rsidRPr="00BD6E2F">
        <w:t>If e’er my pious father, for my sake,</w:t>
      </w:r>
    </w:p>
    <w:p w14:paraId="398DD6D7" w14:textId="77777777" w:rsidR="00BD6E2F" w:rsidRDefault="003A417A" w:rsidP="00BD6E2F">
      <w:pPr>
        <w:pStyle w:val="Poetry"/>
      </w:pPr>
      <w:r w:rsidRPr="00BD6E2F">
        <w:t xml:space="preserve">Did grateful off ’rings on thy altars make, </w:t>
      </w:r>
    </w:p>
    <w:p w14:paraId="1BE89085" w14:textId="6D3230FA" w:rsidR="003A417A" w:rsidRPr="00BD6E2F" w:rsidRDefault="003A417A" w:rsidP="00BD6E2F">
      <w:pPr>
        <w:pStyle w:val="Poetry"/>
      </w:pPr>
      <w:r w:rsidRPr="00BD6E2F">
        <w:t>Or I increas’d them with my sylvan toils,</w:t>
      </w:r>
    </w:p>
    <w:p w14:paraId="43FD00DA" w14:textId="57CFA123" w:rsidR="003A417A" w:rsidRPr="00BD6E2F" w:rsidRDefault="003A417A" w:rsidP="00BD6E2F">
      <w:pPr>
        <w:pStyle w:val="Poetry"/>
      </w:pPr>
      <w:r w:rsidRPr="00BD6E2F">
        <w:t>And hung thy holy roofs with savage spoils,</w:t>
      </w:r>
    </w:p>
    <w:p w14:paraId="5C16906C" w14:textId="77777777" w:rsidR="003A417A" w:rsidRPr="00BD6E2F" w:rsidRDefault="003A417A" w:rsidP="00BD6E2F">
      <w:pPr>
        <w:pStyle w:val="Poetry"/>
      </w:pPr>
      <w:r w:rsidRPr="00BD6E2F">
        <w:lastRenderedPageBreak/>
        <w:t>Give me to scatter these.” Then from his ear</w:t>
      </w:r>
    </w:p>
    <w:p w14:paraId="7BB9D3A9" w14:textId="77777777" w:rsidR="00BD6E2F" w:rsidRDefault="003A417A" w:rsidP="00BD6E2F">
      <w:pPr>
        <w:pStyle w:val="Poetry"/>
      </w:pPr>
      <w:r w:rsidRPr="00BD6E2F">
        <w:t xml:space="preserve">He pois’d, and aim’d, and launch’d the trembling spear. </w:t>
      </w:r>
    </w:p>
    <w:p w14:paraId="68AF6848" w14:textId="53659960" w:rsidR="003A417A" w:rsidRPr="00BD6E2F" w:rsidRDefault="003A417A" w:rsidP="00BD6E2F">
      <w:pPr>
        <w:pStyle w:val="Poetry"/>
      </w:pPr>
      <w:r w:rsidRPr="00BD6E2F">
        <w:t>The deadly weapon, hissing from the grove,</w:t>
      </w:r>
    </w:p>
    <w:p w14:paraId="59BD741D" w14:textId="77777777" w:rsidR="003A417A" w:rsidRPr="00BD6E2F" w:rsidRDefault="003A417A" w:rsidP="00BD6E2F">
      <w:pPr>
        <w:pStyle w:val="Poetry"/>
      </w:pPr>
      <w:r w:rsidRPr="00BD6E2F">
        <w:t xml:space="preserve">Impetuous on the back of Sulmo </w:t>
      </w:r>
      <w:proofErr w:type="gramStart"/>
      <w:r w:rsidRPr="00BD6E2F">
        <w:t>drove;</w:t>
      </w:r>
      <w:proofErr w:type="gramEnd"/>
    </w:p>
    <w:p w14:paraId="541C6D9A" w14:textId="3A2A4AFE" w:rsidR="003A417A" w:rsidRPr="00BD6E2F" w:rsidRDefault="003A417A" w:rsidP="00BD6E2F">
      <w:pPr>
        <w:pStyle w:val="Poetry"/>
      </w:pPr>
      <w:r w:rsidRPr="00BD6E2F">
        <w:t>Pierc’d his thin armor, drank his vital blood,</w:t>
      </w:r>
    </w:p>
    <w:p w14:paraId="61A58A74" w14:textId="77777777" w:rsidR="003A417A" w:rsidRPr="00BD6E2F" w:rsidRDefault="003A417A" w:rsidP="00BD6E2F">
      <w:pPr>
        <w:pStyle w:val="Poetry"/>
      </w:pPr>
      <w:r w:rsidRPr="00BD6E2F">
        <w:t>And in his body left the broken wood.</w:t>
      </w:r>
    </w:p>
    <w:p w14:paraId="21FD6A6C" w14:textId="77777777" w:rsidR="00BD6E2F" w:rsidRDefault="003A417A" w:rsidP="00BD6E2F">
      <w:pPr>
        <w:pStyle w:val="Poetry"/>
      </w:pPr>
      <w:r w:rsidRPr="00BD6E2F">
        <w:t xml:space="preserve">He staggers round; his eyeballs roll in death, </w:t>
      </w:r>
    </w:p>
    <w:p w14:paraId="1BCE2765" w14:textId="77777777" w:rsidR="00BD6E2F" w:rsidRDefault="003A417A" w:rsidP="00BD6E2F">
      <w:pPr>
        <w:pStyle w:val="Poetry"/>
      </w:pPr>
      <w:r w:rsidRPr="00BD6E2F">
        <w:t xml:space="preserve">And with short sobs he gasps away his breath. </w:t>
      </w:r>
    </w:p>
    <w:p w14:paraId="26BD785B" w14:textId="11E86743" w:rsidR="003A417A" w:rsidRPr="00BD6E2F" w:rsidRDefault="003A417A" w:rsidP="00BD6E2F">
      <w:pPr>
        <w:pStyle w:val="Poetry"/>
      </w:pPr>
      <w:r w:rsidRPr="00BD6E2F">
        <w:t>All stand amaz’d—a second jav’lin flies</w:t>
      </w:r>
    </w:p>
    <w:p w14:paraId="4DBF0A55" w14:textId="70A84345" w:rsidR="003A417A" w:rsidRPr="00BD6E2F" w:rsidRDefault="003A417A" w:rsidP="00BD6E2F">
      <w:pPr>
        <w:pStyle w:val="Poetry"/>
      </w:pPr>
      <w:r w:rsidRPr="00BD6E2F">
        <w:t>With equal strength, and quivers thro’ the skies.</w:t>
      </w:r>
    </w:p>
    <w:p w14:paraId="0FC8302A" w14:textId="77777777" w:rsidR="00BD6E2F" w:rsidRDefault="003A417A" w:rsidP="00BD6E2F">
      <w:pPr>
        <w:pStyle w:val="Poetry"/>
      </w:pPr>
      <w:r w:rsidRPr="00BD6E2F">
        <w:t xml:space="preserve">This thro’ thy temples, Tagus, forc’d the way, </w:t>
      </w:r>
    </w:p>
    <w:p w14:paraId="34FC3F76" w14:textId="022991BA" w:rsidR="003A417A" w:rsidRPr="00BD6E2F" w:rsidRDefault="003A417A" w:rsidP="00BD6E2F">
      <w:pPr>
        <w:pStyle w:val="Poetry"/>
      </w:pPr>
      <w:r w:rsidRPr="00BD6E2F">
        <w:t>And in the brainpan warmly buried lay.</w:t>
      </w:r>
    </w:p>
    <w:p w14:paraId="43FC187A" w14:textId="77777777" w:rsidR="00BD6E2F" w:rsidRDefault="003A417A" w:rsidP="00BD6E2F">
      <w:pPr>
        <w:pStyle w:val="Poetry"/>
      </w:pPr>
      <w:r w:rsidRPr="00BD6E2F">
        <w:t xml:space="preserve">Fierce Volscens foams with rage, and, gazing round, </w:t>
      </w:r>
    </w:p>
    <w:p w14:paraId="4C1B70E0" w14:textId="0DEC7974" w:rsidR="003A417A" w:rsidRPr="00BD6E2F" w:rsidRDefault="003A417A" w:rsidP="00BD6E2F">
      <w:pPr>
        <w:pStyle w:val="Poetry"/>
      </w:pPr>
      <w:r w:rsidRPr="00BD6E2F">
        <w:t>Descried not him who gave the fatal wound,</w:t>
      </w:r>
    </w:p>
    <w:p w14:paraId="53C62780" w14:textId="0CCB0AD8" w:rsidR="003A417A" w:rsidRPr="00BD6E2F" w:rsidRDefault="003A417A" w:rsidP="00BD6E2F">
      <w:pPr>
        <w:pStyle w:val="Poetry"/>
      </w:pPr>
      <w:r w:rsidRPr="00BD6E2F">
        <w:t>Nor knew to fix revenge: “But thou,” he cries,</w:t>
      </w:r>
    </w:p>
    <w:p w14:paraId="73E64971" w14:textId="77777777" w:rsidR="003A417A" w:rsidRPr="00BD6E2F" w:rsidRDefault="003A417A" w:rsidP="00BD6E2F">
      <w:pPr>
        <w:pStyle w:val="Poetry"/>
      </w:pPr>
      <w:r w:rsidRPr="00BD6E2F">
        <w:t>“Shalt pay for both,” and at the pris’ner flies</w:t>
      </w:r>
    </w:p>
    <w:p w14:paraId="13841559" w14:textId="77777777" w:rsidR="00BD6E2F" w:rsidRDefault="003A417A" w:rsidP="00BD6E2F">
      <w:pPr>
        <w:pStyle w:val="Poetry"/>
      </w:pPr>
      <w:r w:rsidRPr="00BD6E2F">
        <w:t xml:space="preserve">With his drawn sword. Then, struck with deep despair, </w:t>
      </w:r>
    </w:p>
    <w:p w14:paraId="649C5C20" w14:textId="646BB823" w:rsidR="003A417A" w:rsidRPr="00BD6E2F" w:rsidRDefault="003A417A" w:rsidP="00BD6E2F">
      <w:pPr>
        <w:pStyle w:val="Poetry"/>
      </w:pPr>
      <w:r w:rsidRPr="00BD6E2F">
        <w:t xml:space="preserve">That cruel sight the lover could not </w:t>
      </w:r>
      <w:proofErr w:type="gramStart"/>
      <w:r w:rsidRPr="00BD6E2F">
        <w:t>bear;</w:t>
      </w:r>
      <w:proofErr w:type="gramEnd"/>
    </w:p>
    <w:p w14:paraId="5D871D00" w14:textId="77777777" w:rsidR="003A417A" w:rsidRPr="00BD6E2F" w:rsidRDefault="003A417A" w:rsidP="00BD6E2F">
      <w:pPr>
        <w:pStyle w:val="Poetry"/>
      </w:pPr>
      <w:r w:rsidRPr="00BD6E2F">
        <w:t>But from his covert rush’d in open view,</w:t>
      </w:r>
    </w:p>
    <w:p w14:paraId="23707FFD" w14:textId="3DD04387" w:rsidR="003A417A" w:rsidRPr="00BD6E2F" w:rsidRDefault="003A417A" w:rsidP="00BD6E2F">
      <w:pPr>
        <w:pStyle w:val="Poetry"/>
      </w:pPr>
      <w:r w:rsidRPr="00BD6E2F">
        <w:t>And sent his voice before him as he flew:</w:t>
      </w:r>
    </w:p>
    <w:p w14:paraId="270F644D" w14:textId="77777777" w:rsidR="00BD6E2F" w:rsidRDefault="003A417A" w:rsidP="00BD6E2F">
      <w:pPr>
        <w:pStyle w:val="Poetry"/>
      </w:pPr>
      <w:r w:rsidRPr="00BD6E2F">
        <w:t>“Me! me!” he cried</w:t>
      </w:r>
      <w:proofErr w:type="gramStart"/>
      <w:r w:rsidRPr="00BD6E2F">
        <w:t>—“</w:t>
      </w:r>
      <w:proofErr w:type="gramEnd"/>
      <w:r w:rsidRPr="00BD6E2F">
        <w:t xml:space="preserve">turn all your swords alone </w:t>
      </w:r>
    </w:p>
    <w:p w14:paraId="2DEAD179" w14:textId="79BB71F3" w:rsidR="003A417A" w:rsidRPr="00BD6E2F" w:rsidRDefault="003A417A" w:rsidP="00BD6E2F">
      <w:pPr>
        <w:pStyle w:val="Poetry"/>
      </w:pPr>
      <w:r w:rsidRPr="00BD6E2F">
        <w:t>On me—the fact confess’d, the fault my own.</w:t>
      </w:r>
    </w:p>
    <w:p w14:paraId="2472CA27" w14:textId="77777777" w:rsidR="003A417A" w:rsidRPr="00BD6E2F" w:rsidRDefault="003A417A" w:rsidP="00BD6E2F">
      <w:pPr>
        <w:pStyle w:val="Poetry"/>
      </w:pPr>
      <w:r w:rsidRPr="00BD6E2F">
        <w:t>He neither could nor durst, the guiltless youth:</w:t>
      </w:r>
    </w:p>
    <w:p w14:paraId="62C200AC" w14:textId="77777777" w:rsidR="003A417A" w:rsidRPr="00BD6E2F" w:rsidRDefault="003A417A" w:rsidP="00BD6E2F">
      <w:pPr>
        <w:pStyle w:val="Poetry"/>
      </w:pPr>
      <w:r w:rsidRPr="00BD6E2F">
        <w:t>Ye moon and stars, bear witness to the truth!</w:t>
      </w:r>
    </w:p>
    <w:p w14:paraId="47A0C3C4" w14:textId="7363D531" w:rsidR="003A417A" w:rsidRPr="00BD6E2F" w:rsidRDefault="003A417A" w:rsidP="00BD6E2F">
      <w:pPr>
        <w:pStyle w:val="Poetry"/>
      </w:pPr>
      <w:r w:rsidRPr="00BD6E2F">
        <w:t>His only crime (if friendship can offend)</w:t>
      </w:r>
    </w:p>
    <w:p w14:paraId="7D8304A6" w14:textId="77777777" w:rsidR="003A417A" w:rsidRPr="00BD6E2F" w:rsidRDefault="003A417A" w:rsidP="00BD6E2F">
      <w:pPr>
        <w:pStyle w:val="Poetry"/>
      </w:pPr>
      <w:r w:rsidRPr="00BD6E2F">
        <w:t>Is too much love to his unhappy friend.”</w:t>
      </w:r>
    </w:p>
    <w:p w14:paraId="2FFBC37D" w14:textId="77777777" w:rsidR="00BD6E2F" w:rsidRDefault="003A417A" w:rsidP="00BD6E2F">
      <w:pPr>
        <w:pStyle w:val="Poetry"/>
      </w:pPr>
      <w:r w:rsidRPr="00BD6E2F">
        <w:t xml:space="preserve">Too late he speaks: the sword, which fury guides, </w:t>
      </w:r>
    </w:p>
    <w:p w14:paraId="2A42F39C" w14:textId="77777777" w:rsidR="00BD6E2F" w:rsidRDefault="003A417A" w:rsidP="00BD6E2F">
      <w:pPr>
        <w:pStyle w:val="Poetry"/>
      </w:pPr>
      <w:r w:rsidRPr="00BD6E2F">
        <w:t xml:space="preserve">Driv’n with full force, had pierc’d his tender sides. </w:t>
      </w:r>
    </w:p>
    <w:p w14:paraId="26565B54" w14:textId="68875133" w:rsidR="003A417A" w:rsidRPr="00BD6E2F" w:rsidRDefault="003A417A" w:rsidP="00BD6E2F">
      <w:pPr>
        <w:pStyle w:val="Poetry"/>
      </w:pPr>
      <w:r w:rsidRPr="00BD6E2F">
        <w:t>Down fell the beauteous youth: the yawning wound</w:t>
      </w:r>
    </w:p>
    <w:p w14:paraId="59FA6547" w14:textId="15FDA2BD" w:rsidR="003A417A" w:rsidRPr="00BD6E2F" w:rsidRDefault="003A417A" w:rsidP="00BD6E2F">
      <w:pPr>
        <w:pStyle w:val="Poetry"/>
      </w:pPr>
      <w:r w:rsidRPr="00BD6E2F">
        <w:t>Gush’d out a purple stream, and stain’d the ground.</w:t>
      </w:r>
    </w:p>
    <w:p w14:paraId="75CBCBA8" w14:textId="77777777" w:rsidR="00BD6E2F" w:rsidRDefault="003A417A" w:rsidP="00BD6E2F">
      <w:pPr>
        <w:pStyle w:val="Poetry"/>
      </w:pPr>
      <w:r w:rsidRPr="00BD6E2F">
        <w:t xml:space="preserve">His snowy neck reclines upon his breast, </w:t>
      </w:r>
    </w:p>
    <w:p w14:paraId="0686EDF3" w14:textId="77777777" w:rsidR="00BD6E2F" w:rsidRDefault="003A417A" w:rsidP="00BD6E2F">
      <w:pPr>
        <w:pStyle w:val="Poetry"/>
      </w:pPr>
      <w:r w:rsidRPr="00BD6E2F">
        <w:t xml:space="preserve">Like a fair flow’r by the keen share </w:t>
      </w:r>
      <w:proofErr w:type="gramStart"/>
      <w:r w:rsidRPr="00BD6E2F">
        <w:t>oppress’d;</w:t>
      </w:r>
      <w:proofErr w:type="gramEnd"/>
      <w:r w:rsidRPr="00BD6E2F">
        <w:t xml:space="preserve"> </w:t>
      </w:r>
    </w:p>
    <w:p w14:paraId="54BFCCBA" w14:textId="77777777" w:rsidR="00BD6E2F" w:rsidRDefault="003A417A" w:rsidP="00BD6E2F">
      <w:pPr>
        <w:pStyle w:val="Poetry"/>
      </w:pPr>
      <w:r w:rsidRPr="00BD6E2F">
        <w:t xml:space="preserve">Like a white poppy sinking on the plain, </w:t>
      </w:r>
    </w:p>
    <w:p w14:paraId="760C44BC" w14:textId="01632CF1" w:rsidR="003A417A" w:rsidRPr="00BD6E2F" w:rsidRDefault="003A417A" w:rsidP="00BD6E2F">
      <w:pPr>
        <w:pStyle w:val="Poetry"/>
      </w:pPr>
      <w:r w:rsidRPr="00BD6E2F">
        <w:t>Whose heavy head is overcharg’d with rain.</w:t>
      </w:r>
    </w:p>
    <w:p w14:paraId="4FB5C85F" w14:textId="2642CBE2" w:rsidR="003A417A" w:rsidRPr="00BD6E2F" w:rsidRDefault="003A417A" w:rsidP="00BD6E2F">
      <w:pPr>
        <w:pStyle w:val="Poetry"/>
      </w:pPr>
      <w:r w:rsidRPr="00BD6E2F">
        <w:t>Despair, and rage, and vengeance justly vow’d,</w:t>
      </w:r>
    </w:p>
    <w:p w14:paraId="395070F9" w14:textId="77777777" w:rsidR="00BD6E2F" w:rsidRDefault="003A417A" w:rsidP="00BD6E2F">
      <w:pPr>
        <w:pStyle w:val="Poetry"/>
      </w:pPr>
      <w:r w:rsidRPr="00BD6E2F">
        <w:lastRenderedPageBreak/>
        <w:t xml:space="preserve">Drove Nisus headlong on the hostile crowd. </w:t>
      </w:r>
    </w:p>
    <w:p w14:paraId="0BD4C9E5" w14:textId="6B9474C4" w:rsidR="003A417A" w:rsidRPr="00BD6E2F" w:rsidRDefault="003A417A" w:rsidP="00BD6E2F">
      <w:pPr>
        <w:pStyle w:val="Poetry"/>
      </w:pPr>
      <w:r w:rsidRPr="00BD6E2F">
        <w:t>Volscens he seeks; on him alone he bends:</w:t>
      </w:r>
    </w:p>
    <w:p w14:paraId="6200A04C" w14:textId="77777777" w:rsidR="00BD6E2F" w:rsidRDefault="003A417A" w:rsidP="00BD6E2F">
      <w:pPr>
        <w:pStyle w:val="Poetry"/>
      </w:pPr>
      <w:r w:rsidRPr="00BD6E2F">
        <w:t xml:space="preserve">Borne back and bor’d by his surrounding friends, </w:t>
      </w:r>
    </w:p>
    <w:p w14:paraId="7D520073" w14:textId="5E0ADE57" w:rsidR="003A417A" w:rsidRPr="00BD6E2F" w:rsidRDefault="003A417A" w:rsidP="00BD6E2F">
      <w:pPr>
        <w:pStyle w:val="Poetry"/>
      </w:pPr>
      <w:r w:rsidRPr="00BD6E2F">
        <w:t xml:space="preserve">Onward he press’d, and kept him still in </w:t>
      </w:r>
      <w:proofErr w:type="gramStart"/>
      <w:r w:rsidRPr="00BD6E2F">
        <w:t>sight;</w:t>
      </w:r>
      <w:proofErr w:type="gramEnd"/>
    </w:p>
    <w:p w14:paraId="4DE826B3" w14:textId="1C1CA203" w:rsidR="003A417A" w:rsidRPr="00BD6E2F" w:rsidRDefault="003A417A" w:rsidP="00BD6E2F">
      <w:pPr>
        <w:pStyle w:val="Poetry"/>
      </w:pPr>
      <w:r w:rsidRPr="00BD6E2F">
        <w:t>Then whirl’d aloft his sword with all his might:</w:t>
      </w:r>
    </w:p>
    <w:p w14:paraId="7712A74D" w14:textId="77777777" w:rsidR="00BD6E2F" w:rsidRDefault="003A417A" w:rsidP="00BD6E2F">
      <w:pPr>
        <w:pStyle w:val="Poetry"/>
      </w:pPr>
      <w:r w:rsidRPr="00BD6E2F">
        <w:t xml:space="preserve">Th’ unerring steel descended while he spoke, </w:t>
      </w:r>
    </w:p>
    <w:p w14:paraId="7241BE56" w14:textId="77777777" w:rsidR="00BD6E2F" w:rsidRDefault="003A417A" w:rsidP="00BD6E2F">
      <w:pPr>
        <w:pStyle w:val="Poetry"/>
      </w:pPr>
      <w:r w:rsidRPr="00BD6E2F">
        <w:t xml:space="preserve">Piered his wide mouth, and thro’ his weazon broke. </w:t>
      </w:r>
    </w:p>
    <w:p w14:paraId="5E2182A8" w14:textId="21A92D76" w:rsidR="003A417A" w:rsidRPr="00BD6E2F" w:rsidRDefault="003A417A" w:rsidP="00BD6E2F">
      <w:pPr>
        <w:pStyle w:val="Poetry"/>
      </w:pPr>
      <w:r w:rsidRPr="00BD6E2F">
        <w:t xml:space="preserve">Dying, he slew; </w:t>
      </w:r>
      <w:proofErr w:type="gramStart"/>
      <w:r w:rsidRPr="00BD6E2F">
        <w:t>and,</w:t>
      </w:r>
      <w:proofErr w:type="gramEnd"/>
      <w:r w:rsidRPr="00BD6E2F">
        <w:t xml:space="preserve"> stagg’ring on the plain,</w:t>
      </w:r>
    </w:p>
    <w:p w14:paraId="469E5ADF" w14:textId="77777777" w:rsidR="003A417A" w:rsidRPr="00BD6E2F" w:rsidRDefault="003A417A" w:rsidP="00BD6E2F">
      <w:pPr>
        <w:pStyle w:val="Poetry"/>
      </w:pPr>
      <w:r w:rsidRPr="00BD6E2F">
        <w:t xml:space="preserve">With swimming </w:t>
      </w:r>
      <w:proofErr w:type="gramStart"/>
      <w:r w:rsidRPr="00BD6E2F">
        <w:t>eyes</w:t>
      </w:r>
      <w:proofErr w:type="gramEnd"/>
      <w:r w:rsidRPr="00BD6E2F">
        <w:t xml:space="preserve"> he sought his lover slain;</w:t>
      </w:r>
    </w:p>
    <w:p w14:paraId="4410EFCF" w14:textId="6E2E1A35" w:rsidR="003A417A" w:rsidRPr="00BD6E2F" w:rsidRDefault="003A417A" w:rsidP="00BD6E2F">
      <w:pPr>
        <w:pStyle w:val="Poetry"/>
      </w:pPr>
      <w:r w:rsidRPr="00BD6E2F">
        <w:t>Then quiet on his bleeding bosom fell,</w:t>
      </w:r>
    </w:p>
    <w:p w14:paraId="58CCA706" w14:textId="79B068A0" w:rsidR="003A417A" w:rsidRDefault="003A417A" w:rsidP="00BD6E2F">
      <w:pPr>
        <w:pStyle w:val="Poetry"/>
      </w:pPr>
      <w:r w:rsidRPr="00BD6E2F">
        <w:t>Content, in death, to be reveng’d so well.</w:t>
      </w:r>
    </w:p>
    <w:p w14:paraId="7FAAA840" w14:textId="77777777" w:rsidR="00BD6E2F" w:rsidRPr="00BD6E2F" w:rsidRDefault="00BD6E2F" w:rsidP="00BD6E2F">
      <w:pPr>
        <w:pStyle w:val="Poetry"/>
      </w:pPr>
    </w:p>
    <w:p w14:paraId="5D5612D2" w14:textId="77777777" w:rsidR="00BD6E2F" w:rsidRDefault="003A417A" w:rsidP="00BD6E2F">
      <w:pPr>
        <w:pStyle w:val="Poetry"/>
      </w:pPr>
      <w:r w:rsidRPr="00BD6E2F">
        <w:t xml:space="preserve">O happy friends! for, if my verse can give </w:t>
      </w:r>
    </w:p>
    <w:p w14:paraId="525AB6F5" w14:textId="77777777" w:rsidR="00BD6E2F" w:rsidRDefault="003A417A" w:rsidP="00BD6E2F">
      <w:pPr>
        <w:pStyle w:val="Poetry"/>
      </w:pPr>
      <w:r w:rsidRPr="00BD6E2F">
        <w:t xml:space="preserve">Immortal life, your fame shall ever live, </w:t>
      </w:r>
    </w:p>
    <w:p w14:paraId="3E306E51" w14:textId="4A1CEA70" w:rsidR="003A417A" w:rsidRPr="00BD6E2F" w:rsidRDefault="003A417A" w:rsidP="00BD6E2F">
      <w:pPr>
        <w:pStyle w:val="Poetry"/>
      </w:pPr>
      <w:r w:rsidRPr="00BD6E2F">
        <w:t>Fix’d as the Capitol’s foundation lies,</w:t>
      </w:r>
    </w:p>
    <w:p w14:paraId="6304EACC" w14:textId="33BABFA1" w:rsidR="003A417A" w:rsidRDefault="003A417A" w:rsidP="00BD6E2F">
      <w:pPr>
        <w:pStyle w:val="Poetry"/>
      </w:pPr>
      <w:r w:rsidRPr="00BD6E2F">
        <w:t>And spread, where’er the Roman eagle flies!</w:t>
      </w:r>
    </w:p>
    <w:p w14:paraId="1E5657EF" w14:textId="77777777" w:rsidR="00BD6E2F" w:rsidRPr="00BD6E2F" w:rsidRDefault="00BD6E2F" w:rsidP="00BD6E2F">
      <w:pPr>
        <w:pStyle w:val="Poetry"/>
      </w:pPr>
    </w:p>
    <w:p w14:paraId="2C690FB3" w14:textId="77777777" w:rsidR="00BD6E2F" w:rsidRDefault="003A417A" w:rsidP="00BD6E2F">
      <w:pPr>
        <w:pStyle w:val="Poetry"/>
      </w:pPr>
      <w:r w:rsidRPr="00BD6E2F">
        <w:t xml:space="preserve">The conqu’ring party first divide the prey, </w:t>
      </w:r>
    </w:p>
    <w:p w14:paraId="4EB077FD" w14:textId="71783A7F" w:rsidR="003A417A" w:rsidRPr="00BD6E2F" w:rsidRDefault="003A417A" w:rsidP="00BD6E2F">
      <w:pPr>
        <w:pStyle w:val="Poetry"/>
      </w:pPr>
      <w:r w:rsidRPr="00BD6E2F">
        <w:t xml:space="preserve">Then their slain leader to the camp </w:t>
      </w:r>
      <w:proofErr w:type="gramStart"/>
      <w:r w:rsidRPr="00BD6E2F">
        <w:t>convey</w:t>
      </w:r>
      <w:proofErr w:type="gramEnd"/>
      <w:r w:rsidRPr="00BD6E2F">
        <w:t>.</w:t>
      </w:r>
    </w:p>
    <w:p w14:paraId="7BA99993" w14:textId="77777777" w:rsidR="00BD6E2F" w:rsidRDefault="003A417A" w:rsidP="00BD6E2F">
      <w:pPr>
        <w:pStyle w:val="Poetry"/>
      </w:pPr>
      <w:r w:rsidRPr="00BD6E2F">
        <w:t xml:space="preserve">With wonder, as they went, the troops were fill’d, </w:t>
      </w:r>
    </w:p>
    <w:p w14:paraId="62F8039E" w14:textId="558C1FB7" w:rsidR="003A417A" w:rsidRPr="00BD6E2F" w:rsidRDefault="003A417A" w:rsidP="00BD6E2F">
      <w:pPr>
        <w:pStyle w:val="Poetry"/>
      </w:pPr>
      <w:r w:rsidRPr="00BD6E2F">
        <w:t>To see such numbers whom so few had kill’d.</w:t>
      </w:r>
    </w:p>
    <w:p w14:paraId="5FAFB504" w14:textId="63DF54D1" w:rsidR="003A417A" w:rsidRPr="00BD6E2F" w:rsidRDefault="003A417A" w:rsidP="00BD6E2F">
      <w:pPr>
        <w:pStyle w:val="Poetry"/>
      </w:pPr>
      <w:r w:rsidRPr="00BD6E2F">
        <w:t>Serranus, Rhamnes, and the rest, they found:</w:t>
      </w:r>
    </w:p>
    <w:p w14:paraId="03E8965B" w14:textId="77777777" w:rsidR="00BD6E2F" w:rsidRDefault="003A417A" w:rsidP="00BD6E2F">
      <w:pPr>
        <w:pStyle w:val="Poetry"/>
      </w:pPr>
      <w:r w:rsidRPr="00BD6E2F">
        <w:t xml:space="preserve">Vast crowds the dying and the dead </w:t>
      </w:r>
      <w:proofErr w:type="gramStart"/>
      <w:r w:rsidRPr="00BD6E2F">
        <w:t>surround;</w:t>
      </w:r>
      <w:proofErr w:type="gramEnd"/>
      <w:r w:rsidRPr="00BD6E2F">
        <w:t xml:space="preserve"> </w:t>
      </w:r>
    </w:p>
    <w:p w14:paraId="0FD511CE" w14:textId="77777777" w:rsidR="00BD6E2F" w:rsidRDefault="003A417A" w:rsidP="00BD6E2F">
      <w:pPr>
        <w:pStyle w:val="Poetry"/>
      </w:pPr>
      <w:r w:rsidRPr="00BD6E2F">
        <w:t xml:space="preserve">And the yet reeking blood o’erflows the ground. </w:t>
      </w:r>
    </w:p>
    <w:p w14:paraId="72C03484" w14:textId="0CDCDB48" w:rsidR="003A417A" w:rsidRPr="00BD6E2F" w:rsidRDefault="003A417A" w:rsidP="00BD6E2F">
      <w:pPr>
        <w:pStyle w:val="Poetry"/>
      </w:pPr>
      <w:r w:rsidRPr="00BD6E2F">
        <w:t>All knew the helmet which Messapus lost,</w:t>
      </w:r>
    </w:p>
    <w:p w14:paraId="5D521CED" w14:textId="77777777" w:rsidR="003A417A" w:rsidRPr="00BD6E2F" w:rsidRDefault="003A417A" w:rsidP="00BD6E2F">
      <w:pPr>
        <w:pStyle w:val="Poetry"/>
      </w:pPr>
      <w:r w:rsidRPr="00BD6E2F">
        <w:t>But mourn’d a purchase that so dear had cost.</w:t>
      </w:r>
    </w:p>
    <w:p w14:paraId="322C8B5D" w14:textId="13187B76" w:rsidR="003A417A" w:rsidRPr="00BD6E2F" w:rsidRDefault="003A417A" w:rsidP="00BD6E2F">
      <w:pPr>
        <w:pStyle w:val="Poetry"/>
      </w:pPr>
      <w:r w:rsidRPr="00BD6E2F">
        <w:t>Now rose the ruddy morn from Tithon’s bed,</w:t>
      </w:r>
    </w:p>
    <w:p w14:paraId="4D5852E8" w14:textId="77777777" w:rsidR="00BD6E2F" w:rsidRDefault="003A417A" w:rsidP="00BD6E2F">
      <w:pPr>
        <w:pStyle w:val="Poetry"/>
      </w:pPr>
      <w:r w:rsidRPr="00BD6E2F">
        <w:t xml:space="preserve">And with the dawn of day the skies </w:t>
      </w:r>
      <w:proofErr w:type="gramStart"/>
      <w:r w:rsidRPr="00BD6E2F">
        <w:t>o’erspread;</w:t>
      </w:r>
      <w:proofErr w:type="gramEnd"/>
      <w:r w:rsidRPr="00BD6E2F">
        <w:t xml:space="preserve"> </w:t>
      </w:r>
    </w:p>
    <w:p w14:paraId="2CC4FBA1" w14:textId="77777777" w:rsidR="00BD6E2F" w:rsidRDefault="003A417A" w:rsidP="00BD6E2F">
      <w:pPr>
        <w:pStyle w:val="Poetry"/>
      </w:pPr>
      <w:r w:rsidRPr="00BD6E2F">
        <w:t xml:space="preserve">Nor long the sun his daily course withheld, </w:t>
      </w:r>
    </w:p>
    <w:p w14:paraId="71EB2B66" w14:textId="50717C93" w:rsidR="003A417A" w:rsidRPr="00BD6E2F" w:rsidRDefault="003A417A" w:rsidP="00BD6E2F">
      <w:pPr>
        <w:pStyle w:val="Poetry"/>
      </w:pPr>
      <w:r w:rsidRPr="00BD6E2F">
        <w:t>But added colors to the world reveal’d:</w:t>
      </w:r>
    </w:p>
    <w:p w14:paraId="65ECE63B" w14:textId="77777777" w:rsidR="003A417A" w:rsidRPr="00BD6E2F" w:rsidRDefault="003A417A" w:rsidP="00BD6E2F">
      <w:pPr>
        <w:pStyle w:val="Poetry"/>
      </w:pPr>
      <w:r w:rsidRPr="00BD6E2F">
        <w:t>When early Turnus, wak’ning with the light,</w:t>
      </w:r>
    </w:p>
    <w:p w14:paraId="4C496124" w14:textId="38BB4D84" w:rsidR="003A417A" w:rsidRPr="00BD6E2F" w:rsidRDefault="003A417A" w:rsidP="00BD6E2F">
      <w:pPr>
        <w:pStyle w:val="Poetry"/>
      </w:pPr>
      <w:r w:rsidRPr="00BD6E2F">
        <w:t>All clad in armor, calls his troops to fight.</w:t>
      </w:r>
    </w:p>
    <w:p w14:paraId="1258C07E" w14:textId="77777777" w:rsidR="00BD6E2F" w:rsidRDefault="003A417A" w:rsidP="00BD6E2F">
      <w:pPr>
        <w:pStyle w:val="Poetry"/>
      </w:pPr>
      <w:r w:rsidRPr="00BD6E2F">
        <w:t xml:space="preserve">His martial men with fierce harangue he fir’d, </w:t>
      </w:r>
    </w:p>
    <w:p w14:paraId="362077A6" w14:textId="049990E8" w:rsidR="003A417A" w:rsidRPr="00BD6E2F" w:rsidRDefault="003A417A" w:rsidP="00BD6E2F">
      <w:pPr>
        <w:pStyle w:val="Poetry"/>
      </w:pPr>
      <w:r w:rsidRPr="00BD6E2F">
        <w:t>And his own ardor in their souls inspir’d.</w:t>
      </w:r>
    </w:p>
    <w:p w14:paraId="54137ECD" w14:textId="77777777" w:rsidR="00BD6E2F" w:rsidRDefault="003A417A" w:rsidP="00BD6E2F">
      <w:pPr>
        <w:pStyle w:val="Poetry"/>
      </w:pPr>
      <w:r w:rsidRPr="00BD6E2F">
        <w:t xml:space="preserve">This done—to give new terror to his foes, </w:t>
      </w:r>
    </w:p>
    <w:p w14:paraId="169ADF6B" w14:textId="71DD5BB1" w:rsidR="003A417A" w:rsidRPr="00BD6E2F" w:rsidRDefault="003A417A" w:rsidP="00BD6E2F">
      <w:pPr>
        <w:pStyle w:val="Poetry"/>
      </w:pPr>
      <w:r w:rsidRPr="00BD6E2F">
        <w:lastRenderedPageBreak/>
        <w:t>The heads of Nisus and his friend he shows,</w:t>
      </w:r>
    </w:p>
    <w:p w14:paraId="4E79C39E" w14:textId="42ECE8C7" w:rsidR="003A417A" w:rsidRPr="00BD6E2F" w:rsidRDefault="003A417A" w:rsidP="00BD6E2F">
      <w:pPr>
        <w:pStyle w:val="Poetry"/>
      </w:pPr>
      <w:r w:rsidRPr="00BD6E2F">
        <w:t>Rais’d high on pointed spears—a ghastly sight:</w:t>
      </w:r>
    </w:p>
    <w:p w14:paraId="305263A2" w14:textId="15AB030C" w:rsidR="003A417A" w:rsidRDefault="003A417A" w:rsidP="00BD6E2F">
      <w:pPr>
        <w:pStyle w:val="Poetry"/>
      </w:pPr>
      <w:r w:rsidRPr="00BD6E2F">
        <w:t>Loud peals of shouts ensue, and barbarous delight.</w:t>
      </w:r>
    </w:p>
    <w:p w14:paraId="5CA09449" w14:textId="77777777" w:rsidR="00BD6E2F" w:rsidRPr="00BD6E2F" w:rsidRDefault="00BD6E2F" w:rsidP="00BD6E2F">
      <w:pPr>
        <w:pStyle w:val="Poetry"/>
      </w:pPr>
    </w:p>
    <w:p w14:paraId="3196E89E" w14:textId="77777777" w:rsidR="00BD6E2F" w:rsidRDefault="003A417A" w:rsidP="00BD6E2F">
      <w:pPr>
        <w:pStyle w:val="Poetry"/>
      </w:pPr>
      <w:r w:rsidRPr="00BD6E2F">
        <w:t xml:space="preserve">Meantime the Trojans run, where danger </w:t>
      </w:r>
      <w:proofErr w:type="gramStart"/>
      <w:r w:rsidRPr="00BD6E2F">
        <w:t>calls;</w:t>
      </w:r>
      <w:proofErr w:type="gramEnd"/>
      <w:r w:rsidRPr="00BD6E2F">
        <w:t xml:space="preserve"> </w:t>
      </w:r>
    </w:p>
    <w:p w14:paraId="5082F2DD" w14:textId="77777777" w:rsidR="00BD6E2F" w:rsidRDefault="003A417A" w:rsidP="00BD6E2F">
      <w:pPr>
        <w:pStyle w:val="Poetry"/>
      </w:pPr>
      <w:r w:rsidRPr="00BD6E2F">
        <w:t xml:space="preserve">They line their trenches, and they man their walls. </w:t>
      </w:r>
    </w:p>
    <w:p w14:paraId="63C51285" w14:textId="0566B6E4" w:rsidR="003A417A" w:rsidRPr="00BD6E2F" w:rsidRDefault="003A417A" w:rsidP="00BD6E2F">
      <w:pPr>
        <w:pStyle w:val="Poetry"/>
      </w:pPr>
      <w:r w:rsidRPr="00BD6E2F">
        <w:t xml:space="preserve">In front extended to the left they </w:t>
      </w:r>
      <w:proofErr w:type="gramStart"/>
      <w:r w:rsidRPr="00BD6E2F">
        <w:t>stood;</w:t>
      </w:r>
      <w:proofErr w:type="gramEnd"/>
    </w:p>
    <w:p w14:paraId="1A645BE6" w14:textId="4097E301" w:rsidR="003A417A" w:rsidRPr="00BD6E2F" w:rsidRDefault="003A417A" w:rsidP="00BD6E2F">
      <w:pPr>
        <w:pStyle w:val="Poetry"/>
      </w:pPr>
      <w:r w:rsidRPr="00BD6E2F">
        <w:t>Safe was the right, surrounded by the flood.</w:t>
      </w:r>
    </w:p>
    <w:p w14:paraId="13D3D57F" w14:textId="77777777" w:rsidR="00BD6E2F" w:rsidRDefault="003A417A" w:rsidP="00BD6E2F">
      <w:pPr>
        <w:pStyle w:val="Poetry"/>
      </w:pPr>
      <w:proofErr w:type="gramStart"/>
      <w:r w:rsidRPr="00BD6E2F">
        <w:t>But,</w:t>
      </w:r>
      <w:proofErr w:type="gramEnd"/>
      <w:r w:rsidRPr="00BD6E2F">
        <w:t xml:space="preserve"> casting from their tow’rs a frightful view, </w:t>
      </w:r>
    </w:p>
    <w:p w14:paraId="0D8D32DD" w14:textId="77777777" w:rsidR="00BD6E2F" w:rsidRDefault="003A417A" w:rsidP="00BD6E2F">
      <w:pPr>
        <w:pStyle w:val="Poetry"/>
      </w:pPr>
      <w:r w:rsidRPr="00BD6E2F">
        <w:t xml:space="preserve">They saw the faces, which too well they knew, </w:t>
      </w:r>
    </w:p>
    <w:p w14:paraId="788CAEA5" w14:textId="77777777" w:rsidR="00BD6E2F" w:rsidRDefault="003A417A" w:rsidP="00BD6E2F">
      <w:pPr>
        <w:pStyle w:val="Poetry"/>
      </w:pPr>
      <w:r w:rsidRPr="00BD6E2F">
        <w:t xml:space="preserve">Tho’ then disguis’d in death, and smear’d all o’er </w:t>
      </w:r>
    </w:p>
    <w:p w14:paraId="17264965" w14:textId="7CE5020D" w:rsidR="003A417A" w:rsidRPr="00BD6E2F" w:rsidRDefault="003A417A" w:rsidP="00BD6E2F">
      <w:pPr>
        <w:pStyle w:val="Poetry"/>
      </w:pPr>
      <w:r w:rsidRPr="00BD6E2F">
        <w:t xml:space="preserve">With filth </w:t>
      </w:r>
      <w:proofErr w:type="gramStart"/>
      <w:r w:rsidRPr="00BD6E2F">
        <w:t>obscene, and</w:t>
      </w:r>
      <w:proofErr w:type="gramEnd"/>
      <w:r w:rsidRPr="00BD6E2F">
        <w:t xml:space="preserve"> dropping putrid gore.</w:t>
      </w:r>
    </w:p>
    <w:p w14:paraId="32DA5C11" w14:textId="0E6A1A35" w:rsidR="003A417A" w:rsidRPr="00BD6E2F" w:rsidRDefault="003A417A" w:rsidP="00BD6E2F">
      <w:pPr>
        <w:pStyle w:val="Poetry"/>
      </w:pPr>
      <w:r w:rsidRPr="00BD6E2F">
        <w:t>Soon hasty fame thro’ the sad city bears</w:t>
      </w:r>
    </w:p>
    <w:p w14:paraId="0F4FCC4C" w14:textId="77777777" w:rsidR="00BD6E2F" w:rsidRDefault="003A417A" w:rsidP="00BD6E2F">
      <w:pPr>
        <w:pStyle w:val="Poetry"/>
      </w:pPr>
      <w:r w:rsidRPr="00BD6E2F">
        <w:t xml:space="preserve">The mournful message to the mother’s ears. </w:t>
      </w:r>
    </w:p>
    <w:p w14:paraId="7E0AD0BD" w14:textId="177C1C21" w:rsidR="003A417A" w:rsidRPr="00BD6E2F" w:rsidRDefault="003A417A" w:rsidP="00BD6E2F">
      <w:pPr>
        <w:pStyle w:val="Poetry"/>
      </w:pPr>
      <w:r w:rsidRPr="00BD6E2F">
        <w:t xml:space="preserve">An icy cold benumbs her limbs; she </w:t>
      </w:r>
      <w:proofErr w:type="gramStart"/>
      <w:r w:rsidRPr="00BD6E2F">
        <w:t>shakes;</w:t>
      </w:r>
      <w:proofErr w:type="gramEnd"/>
    </w:p>
    <w:p w14:paraId="2AF353DA" w14:textId="77777777" w:rsidR="00BD6E2F" w:rsidRDefault="003A417A" w:rsidP="00BD6E2F">
      <w:pPr>
        <w:pStyle w:val="Poetry"/>
      </w:pPr>
      <w:r w:rsidRPr="00BD6E2F">
        <w:t xml:space="preserve">Her cheeks the blood, her hand the web forsakes. </w:t>
      </w:r>
    </w:p>
    <w:p w14:paraId="7FF6D752" w14:textId="035D3CD4" w:rsidR="003A417A" w:rsidRPr="00BD6E2F" w:rsidRDefault="003A417A" w:rsidP="00BD6E2F">
      <w:pPr>
        <w:pStyle w:val="Poetry"/>
      </w:pPr>
      <w:r w:rsidRPr="00BD6E2F">
        <w:t>She runs the rampires round amidst the war,</w:t>
      </w:r>
    </w:p>
    <w:p w14:paraId="3BAF5DF3" w14:textId="4C667979" w:rsidR="003A417A" w:rsidRPr="00BD6E2F" w:rsidRDefault="003A417A" w:rsidP="00BD6E2F">
      <w:pPr>
        <w:pStyle w:val="Poetry"/>
      </w:pPr>
      <w:r w:rsidRPr="00BD6E2F">
        <w:t>Nor fears the flying darts; she rends her hair,</w:t>
      </w:r>
    </w:p>
    <w:p w14:paraId="7A9806D8" w14:textId="77777777" w:rsidR="00BD6E2F" w:rsidRDefault="003A417A" w:rsidP="00BD6E2F">
      <w:pPr>
        <w:pStyle w:val="Poetry"/>
      </w:pPr>
      <w:r w:rsidRPr="00BD6E2F">
        <w:t>And fills with loud laments the liquid air.</w:t>
      </w:r>
    </w:p>
    <w:p w14:paraId="0BFFFA05" w14:textId="77777777" w:rsidR="00BD6E2F" w:rsidRDefault="003A417A" w:rsidP="00BD6E2F">
      <w:pPr>
        <w:pStyle w:val="Poetry"/>
      </w:pPr>
      <w:r w:rsidRPr="00BD6E2F">
        <w:t xml:space="preserve">“Thus, then, my lov’d Euryalus appears! </w:t>
      </w:r>
    </w:p>
    <w:p w14:paraId="5A91ABD1" w14:textId="77777777" w:rsidR="00BD6E2F" w:rsidRDefault="003A417A" w:rsidP="00BD6E2F">
      <w:pPr>
        <w:pStyle w:val="Poetry"/>
      </w:pPr>
      <w:r w:rsidRPr="00BD6E2F">
        <w:t xml:space="preserve">Thus looks the prop my declining years! </w:t>
      </w:r>
    </w:p>
    <w:p w14:paraId="51B4022D" w14:textId="76273E65" w:rsidR="003A417A" w:rsidRPr="00BD6E2F" w:rsidRDefault="003A417A" w:rsidP="00BD6E2F">
      <w:pPr>
        <w:pStyle w:val="Poetry"/>
      </w:pPr>
      <w:r w:rsidRPr="00BD6E2F">
        <w:t>Was’t on this face my famish’d eyes I fed?</w:t>
      </w:r>
    </w:p>
    <w:p w14:paraId="01C45C75" w14:textId="33B95D19" w:rsidR="003A417A" w:rsidRPr="00BD6E2F" w:rsidRDefault="003A417A" w:rsidP="00BD6E2F">
      <w:pPr>
        <w:pStyle w:val="Poetry"/>
      </w:pPr>
      <w:r w:rsidRPr="00BD6E2F">
        <w:t>Ah! how unlike the living is the dead!</w:t>
      </w:r>
    </w:p>
    <w:p w14:paraId="400E8B80" w14:textId="77777777" w:rsidR="00BD6E2F" w:rsidRDefault="003A417A" w:rsidP="00BD6E2F">
      <w:pPr>
        <w:pStyle w:val="Poetry"/>
      </w:pPr>
      <w:r w:rsidRPr="00BD6E2F">
        <w:t xml:space="preserve">And could’st thou leave me, cruel, thus alone? </w:t>
      </w:r>
    </w:p>
    <w:p w14:paraId="651B9B64" w14:textId="69356272" w:rsidR="003A417A" w:rsidRPr="00BD6E2F" w:rsidRDefault="003A417A" w:rsidP="00BD6E2F">
      <w:pPr>
        <w:pStyle w:val="Poetry"/>
      </w:pPr>
      <w:r w:rsidRPr="00BD6E2F">
        <w:t>Not one kind kiss from a departing son!</w:t>
      </w:r>
    </w:p>
    <w:p w14:paraId="7552B6A0" w14:textId="77777777" w:rsidR="00BD6E2F" w:rsidRDefault="003A417A" w:rsidP="00BD6E2F">
      <w:pPr>
        <w:pStyle w:val="Poetry"/>
      </w:pPr>
      <w:r w:rsidRPr="00BD6E2F">
        <w:t xml:space="preserve">No look, no last adieu before he went, </w:t>
      </w:r>
    </w:p>
    <w:p w14:paraId="6F252F95" w14:textId="090A9069" w:rsidR="003A417A" w:rsidRPr="00BD6E2F" w:rsidRDefault="003A417A" w:rsidP="00BD6E2F">
      <w:pPr>
        <w:pStyle w:val="Poetry"/>
      </w:pPr>
      <w:r w:rsidRPr="00BD6E2F">
        <w:t>In an ill-boding hour to slaughter sent!</w:t>
      </w:r>
    </w:p>
    <w:p w14:paraId="009F5953" w14:textId="75260EEB" w:rsidR="003A417A" w:rsidRPr="00BD6E2F" w:rsidRDefault="003A417A" w:rsidP="00BD6E2F">
      <w:pPr>
        <w:pStyle w:val="Poetry"/>
      </w:pPr>
      <w:r w:rsidRPr="00BD6E2F">
        <w:t>Cold on the ground, and pressing foreign clay,</w:t>
      </w:r>
    </w:p>
    <w:p w14:paraId="26B7ACCB" w14:textId="77777777" w:rsidR="00BD6E2F" w:rsidRDefault="003A417A" w:rsidP="00BD6E2F">
      <w:pPr>
        <w:pStyle w:val="Poetry"/>
      </w:pPr>
      <w:r w:rsidRPr="00BD6E2F">
        <w:t xml:space="preserve">To Latian dogs and fowls he lies a prey! </w:t>
      </w:r>
    </w:p>
    <w:p w14:paraId="7C3271BB" w14:textId="50173E23" w:rsidR="003A417A" w:rsidRPr="00BD6E2F" w:rsidRDefault="003A417A" w:rsidP="00BD6E2F">
      <w:pPr>
        <w:pStyle w:val="Poetry"/>
      </w:pPr>
      <w:r w:rsidRPr="00BD6E2F">
        <w:t>Nor was I near to close his dying eyes,</w:t>
      </w:r>
    </w:p>
    <w:p w14:paraId="36437798" w14:textId="77777777" w:rsidR="00BD6E2F" w:rsidRDefault="003A417A" w:rsidP="00BD6E2F">
      <w:pPr>
        <w:pStyle w:val="Poetry"/>
      </w:pPr>
      <w:r w:rsidRPr="00BD6E2F">
        <w:t xml:space="preserve">To wash his wounds, to weep his obsequies, </w:t>
      </w:r>
    </w:p>
    <w:p w14:paraId="3642160F" w14:textId="6F6CA6AF" w:rsidR="003A417A" w:rsidRPr="00BD6E2F" w:rsidRDefault="003A417A" w:rsidP="00BD6E2F">
      <w:pPr>
        <w:pStyle w:val="Poetry"/>
      </w:pPr>
      <w:r w:rsidRPr="00BD6E2F">
        <w:t>To call about his corpse his crying friends,</w:t>
      </w:r>
    </w:p>
    <w:p w14:paraId="20551DE2" w14:textId="72340FAE" w:rsidR="003A417A" w:rsidRPr="00BD6E2F" w:rsidRDefault="003A417A" w:rsidP="00BD6E2F">
      <w:pPr>
        <w:pStyle w:val="Poetry"/>
      </w:pPr>
      <w:r w:rsidRPr="00BD6E2F">
        <w:t>Or spread the mantle (made for other ends)</w:t>
      </w:r>
    </w:p>
    <w:p w14:paraId="1007E2C6" w14:textId="77777777" w:rsidR="00BD6E2F" w:rsidRDefault="003A417A" w:rsidP="00BD6E2F">
      <w:pPr>
        <w:pStyle w:val="Poetry"/>
      </w:pPr>
      <w:r w:rsidRPr="00BD6E2F">
        <w:t xml:space="preserve">On his dear body, which I wove with care, </w:t>
      </w:r>
    </w:p>
    <w:p w14:paraId="7C68382C" w14:textId="524A861D" w:rsidR="003A417A" w:rsidRPr="00BD6E2F" w:rsidRDefault="003A417A" w:rsidP="00BD6E2F">
      <w:pPr>
        <w:pStyle w:val="Poetry"/>
      </w:pPr>
      <w:r w:rsidRPr="00BD6E2F">
        <w:t>Nor did my daily pains or nightly labor spare.</w:t>
      </w:r>
    </w:p>
    <w:p w14:paraId="4D17D4C0" w14:textId="77777777" w:rsidR="00BD6E2F" w:rsidRDefault="003A417A" w:rsidP="00BD6E2F">
      <w:pPr>
        <w:pStyle w:val="Poetry"/>
      </w:pPr>
      <w:r w:rsidRPr="00BD6E2F">
        <w:lastRenderedPageBreak/>
        <w:t xml:space="preserve">Where shall I find his corpse? what earth sustains </w:t>
      </w:r>
    </w:p>
    <w:p w14:paraId="453FDE5B" w14:textId="19939069" w:rsidR="003A417A" w:rsidRPr="00BD6E2F" w:rsidRDefault="003A417A" w:rsidP="00BD6E2F">
      <w:pPr>
        <w:pStyle w:val="Poetry"/>
      </w:pPr>
      <w:r w:rsidRPr="00BD6E2F">
        <w:t>His trunk dismember’d, and his cold remains?</w:t>
      </w:r>
    </w:p>
    <w:p w14:paraId="3E4211F7" w14:textId="0ACE92A4" w:rsidR="003A417A" w:rsidRPr="00BD6E2F" w:rsidRDefault="003A417A" w:rsidP="00BD6E2F">
      <w:pPr>
        <w:pStyle w:val="Poetry"/>
      </w:pPr>
      <w:r w:rsidRPr="00BD6E2F">
        <w:t>For this, alas! I left my needful ease,</w:t>
      </w:r>
    </w:p>
    <w:p w14:paraId="6BA87D0F" w14:textId="77777777" w:rsidR="00BD6E2F" w:rsidRDefault="003A417A" w:rsidP="00BD6E2F">
      <w:pPr>
        <w:pStyle w:val="Poetry"/>
      </w:pPr>
      <w:r w:rsidRPr="00BD6E2F">
        <w:t xml:space="preserve">Expos’d my life to winds and winter seas! </w:t>
      </w:r>
    </w:p>
    <w:p w14:paraId="07B80075" w14:textId="31DC4DFC" w:rsidR="003A417A" w:rsidRPr="00BD6E2F" w:rsidRDefault="003A417A" w:rsidP="00BD6E2F">
      <w:pPr>
        <w:pStyle w:val="Poetry"/>
      </w:pPr>
      <w:r w:rsidRPr="00BD6E2F">
        <w:t>If any pity touch Rutulian hearts,</w:t>
      </w:r>
    </w:p>
    <w:p w14:paraId="5E1EE88F" w14:textId="77777777" w:rsidR="00BD6E2F" w:rsidRDefault="003A417A" w:rsidP="00BD6E2F">
      <w:pPr>
        <w:pStyle w:val="Poetry"/>
      </w:pPr>
      <w:r w:rsidRPr="00BD6E2F">
        <w:t xml:space="preserve">Here empty all your quivers, all your </w:t>
      </w:r>
      <w:proofErr w:type="gramStart"/>
      <w:r w:rsidRPr="00BD6E2F">
        <w:t>darts;</w:t>
      </w:r>
      <w:proofErr w:type="gramEnd"/>
      <w:r w:rsidRPr="00BD6E2F">
        <w:t xml:space="preserve"> </w:t>
      </w:r>
    </w:p>
    <w:p w14:paraId="38F6462C" w14:textId="39D29159" w:rsidR="003A417A" w:rsidRPr="00BD6E2F" w:rsidRDefault="003A417A" w:rsidP="00BD6E2F">
      <w:pPr>
        <w:pStyle w:val="Poetry"/>
      </w:pPr>
      <w:r w:rsidRPr="00BD6E2F">
        <w:t>Or, if they fail, thou, Jove, conclude my woe,</w:t>
      </w:r>
    </w:p>
    <w:p w14:paraId="5AEECC44" w14:textId="26FAC085" w:rsidR="003A417A" w:rsidRPr="00BD6E2F" w:rsidRDefault="003A417A" w:rsidP="00BD6E2F">
      <w:pPr>
        <w:pStyle w:val="Poetry"/>
      </w:pPr>
      <w:r w:rsidRPr="00BD6E2F">
        <w:t>And send me thunderstruck to shades below!”</w:t>
      </w:r>
    </w:p>
    <w:p w14:paraId="4C079254" w14:textId="77777777" w:rsidR="00BD6E2F" w:rsidRDefault="003A417A" w:rsidP="00BD6E2F">
      <w:pPr>
        <w:pStyle w:val="Poetry"/>
      </w:pPr>
      <w:r w:rsidRPr="00BD6E2F">
        <w:t xml:space="preserve">Her shrieks and clamors pierce the Trojans’ ears, </w:t>
      </w:r>
    </w:p>
    <w:p w14:paraId="6EE7DB6C" w14:textId="77777777" w:rsidR="00BD6E2F" w:rsidRDefault="003A417A" w:rsidP="00BD6E2F">
      <w:pPr>
        <w:pStyle w:val="Poetry"/>
      </w:pPr>
      <w:r w:rsidRPr="00BD6E2F">
        <w:t xml:space="preserve">Unman their courage, and augment their </w:t>
      </w:r>
      <w:proofErr w:type="gramStart"/>
      <w:r w:rsidRPr="00BD6E2F">
        <w:t>fears;</w:t>
      </w:r>
      <w:proofErr w:type="gramEnd"/>
      <w:r w:rsidRPr="00BD6E2F">
        <w:t xml:space="preserve"> </w:t>
      </w:r>
    </w:p>
    <w:p w14:paraId="6AAE9702" w14:textId="77777777" w:rsidR="00BD6E2F" w:rsidRDefault="003A417A" w:rsidP="00BD6E2F">
      <w:pPr>
        <w:pStyle w:val="Poetry"/>
      </w:pPr>
      <w:r w:rsidRPr="00BD6E2F">
        <w:t xml:space="preserve">Nor young Ascanius could the sight sustain, </w:t>
      </w:r>
    </w:p>
    <w:p w14:paraId="161F3515" w14:textId="4FD99ED1" w:rsidR="003A417A" w:rsidRPr="00BD6E2F" w:rsidRDefault="003A417A" w:rsidP="00BD6E2F">
      <w:pPr>
        <w:pStyle w:val="Poetry"/>
      </w:pPr>
      <w:r w:rsidRPr="00BD6E2F">
        <w:t>Nor old Ilioneus his tears restrain,</w:t>
      </w:r>
    </w:p>
    <w:p w14:paraId="634B5BA6" w14:textId="773322E8" w:rsidR="003A417A" w:rsidRPr="00BD6E2F" w:rsidRDefault="003A417A" w:rsidP="00BD6E2F">
      <w:pPr>
        <w:pStyle w:val="Poetry"/>
      </w:pPr>
      <w:r w:rsidRPr="00BD6E2F">
        <w:t>But Actor and Idaeus jointly sent,</w:t>
      </w:r>
    </w:p>
    <w:p w14:paraId="5D07E8C3" w14:textId="7FCF0F32" w:rsidR="003A417A" w:rsidRDefault="003A417A" w:rsidP="00BD6E2F">
      <w:pPr>
        <w:pStyle w:val="Poetry"/>
      </w:pPr>
      <w:r w:rsidRPr="00BD6E2F">
        <w:t>To bear the madding mother to her tent.</w:t>
      </w:r>
    </w:p>
    <w:p w14:paraId="4586E72D" w14:textId="77777777" w:rsidR="00BD6E2F" w:rsidRPr="00BD6E2F" w:rsidRDefault="00BD6E2F" w:rsidP="00BD6E2F">
      <w:pPr>
        <w:pStyle w:val="Poetry"/>
      </w:pPr>
    </w:p>
    <w:p w14:paraId="62B7146B" w14:textId="77777777" w:rsidR="00BD6E2F" w:rsidRDefault="003A417A" w:rsidP="00BD6E2F">
      <w:pPr>
        <w:pStyle w:val="Poetry"/>
      </w:pPr>
      <w:r w:rsidRPr="00BD6E2F">
        <w:t xml:space="preserve">And now the trumpets terribly, from far, </w:t>
      </w:r>
    </w:p>
    <w:p w14:paraId="13796B8A" w14:textId="635F867B" w:rsidR="003A417A" w:rsidRPr="00BD6E2F" w:rsidRDefault="003A417A" w:rsidP="00BD6E2F">
      <w:pPr>
        <w:pStyle w:val="Poetry"/>
      </w:pPr>
      <w:r w:rsidRPr="00BD6E2F">
        <w:t>With rattling clangor, rouse the sleepy war.</w:t>
      </w:r>
    </w:p>
    <w:p w14:paraId="341F59C9" w14:textId="77777777" w:rsidR="003A417A" w:rsidRPr="00BD6E2F" w:rsidRDefault="003A417A" w:rsidP="00BD6E2F">
      <w:pPr>
        <w:pStyle w:val="Poetry"/>
      </w:pPr>
      <w:r w:rsidRPr="00BD6E2F">
        <w:t xml:space="preserve">The soldiers’ shouts succeed the brazen </w:t>
      </w:r>
      <w:proofErr w:type="gramStart"/>
      <w:r w:rsidRPr="00BD6E2F">
        <w:t>sounds;</w:t>
      </w:r>
      <w:proofErr w:type="gramEnd"/>
    </w:p>
    <w:p w14:paraId="31C446E4" w14:textId="0A3EDEBC" w:rsidR="003A417A" w:rsidRPr="00BD6E2F" w:rsidRDefault="003A417A" w:rsidP="00BD6E2F">
      <w:pPr>
        <w:pStyle w:val="Poetry"/>
      </w:pPr>
      <w:r w:rsidRPr="00BD6E2F">
        <w:t>And heav’n, from pole to pole, the noise rebounds.</w:t>
      </w:r>
    </w:p>
    <w:p w14:paraId="1F7444B8" w14:textId="77777777" w:rsidR="00BD6E2F" w:rsidRDefault="003A417A" w:rsidP="00BD6E2F">
      <w:pPr>
        <w:pStyle w:val="Poetry"/>
      </w:pPr>
      <w:r w:rsidRPr="00BD6E2F">
        <w:t xml:space="preserve">The Volscians bear their shields upon their head, </w:t>
      </w:r>
    </w:p>
    <w:p w14:paraId="51E06E9F" w14:textId="28F378F6" w:rsidR="003A417A" w:rsidRPr="00BD6E2F" w:rsidRDefault="003A417A" w:rsidP="00BD6E2F">
      <w:pPr>
        <w:pStyle w:val="Poetry"/>
      </w:pPr>
      <w:r w:rsidRPr="00BD6E2F">
        <w:t>And, rushing forward, form a moving shed.</w:t>
      </w:r>
    </w:p>
    <w:p w14:paraId="2A00A2C7" w14:textId="77777777" w:rsidR="003A417A" w:rsidRPr="00BD6E2F" w:rsidRDefault="003A417A" w:rsidP="00BD6E2F">
      <w:pPr>
        <w:pStyle w:val="Poetry"/>
      </w:pPr>
      <w:r w:rsidRPr="00BD6E2F">
        <w:t>These fill the ditch; those pull the bulwarks down:</w:t>
      </w:r>
    </w:p>
    <w:p w14:paraId="75717E09" w14:textId="77777777" w:rsidR="003A417A" w:rsidRPr="00BD6E2F" w:rsidRDefault="003A417A" w:rsidP="00BD6E2F">
      <w:pPr>
        <w:pStyle w:val="Poetry"/>
      </w:pPr>
      <w:r w:rsidRPr="00BD6E2F">
        <w:t>Some raise the ladders; others scale the town.</w:t>
      </w:r>
    </w:p>
    <w:p w14:paraId="1DFD25FE" w14:textId="194D9E2C" w:rsidR="003A417A" w:rsidRPr="00BD6E2F" w:rsidRDefault="003A417A" w:rsidP="00BD6E2F">
      <w:pPr>
        <w:pStyle w:val="Poetry"/>
      </w:pPr>
      <w:r w:rsidRPr="00BD6E2F">
        <w:t>But, where void spaces on the walls appear,</w:t>
      </w:r>
    </w:p>
    <w:p w14:paraId="5DDF3642" w14:textId="77777777" w:rsidR="00BD6E2F" w:rsidRDefault="003A417A" w:rsidP="00BD6E2F">
      <w:pPr>
        <w:pStyle w:val="Poetry"/>
      </w:pPr>
      <w:r w:rsidRPr="00BD6E2F">
        <w:t xml:space="preserve">Or thin defense, they pour their forces there. </w:t>
      </w:r>
    </w:p>
    <w:p w14:paraId="1F5C4768" w14:textId="77777777" w:rsidR="00BD6E2F" w:rsidRDefault="003A417A" w:rsidP="00BD6E2F">
      <w:pPr>
        <w:pStyle w:val="Poetry"/>
      </w:pPr>
      <w:r w:rsidRPr="00BD6E2F">
        <w:t xml:space="preserve">With poles and missive weapons, from afar, </w:t>
      </w:r>
    </w:p>
    <w:p w14:paraId="13A74B88" w14:textId="573174D7" w:rsidR="003A417A" w:rsidRPr="00BD6E2F" w:rsidRDefault="003A417A" w:rsidP="00BD6E2F">
      <w:pPr>
        <w:pStyle w:val="Poetry"/>
      </w:pPr>
      <w:r w:rsidRPr="00BD6E2F">
        <w:t>The Trojans keep aloof the rising war.</w:t>
      </w:r>
    </w:p>
    <w:p w14:paraId="1409541C" w14:textId="77777777" w:rsidR="003A417A" w:rsidRPr="00BD6E2F" w:rsidRDefault="003A417A" w:rsidP="00BD6E2F">
      <w:pPr>
        <w:pStyle w:val="Poetry"/>
      </w:pPr>
      <w:r w:rsidRPr="00BD6E2F">
        <w:t>Taught, by their ten years’ siege, defensive fight,</w:t>
      </w:r>
    </w:p>
    <w:p w14:paraId="44EC7663" w14:textId="1EE6833F" w:rsidR="003A417A" w:rsidRPr="00BD6E2F" w:rsidRDefault="003A417A" w:rsidP="00BD6E2F">
      <w:pPr>
        <w:pStyle w:val="Poetry"/>
      </w:pPr>
      <w:r w:rsidRPr="00BD6E2F">
        <w:t>They roll down ribs of rocks, an unresisted weight,</w:t>
      </w:r>
    </w:p>
    <w:p w14:paraId="6D6AAB57" w14:textId="77777777" w:rsidR="00BD6E2F" w:rsidRDefault="003A417A" w:rsidP="00BD6E2F">
      <w:pPr>
        <w:pStyle w:val="Poetry"/>
      </w:pPr>
      <w:r w:rsidRPr="00BD6E2F">
        <w:t xml:space="preserve">To break the penthouse with the pond’rous blow, </w:t>
      </w:r>
    </w:p>
    <w:p w14:paraId="3E8680FE" w14:textId="0C45D0DF" w:rsidR="003A417A" w:rsidRPr="00BD6E2F" w:rsidRDefault="003A417A" w:rsidP="00BD6E2F">
      <w:pPr>
        <w:pStyle w:val="Poetry"/>
      </w:pPr>
      <w:r w:rsidRPr="00BD6E2F">
        <w:t>Which yet the patient Volscians undergo:</w:t>
      </w:r>
    </w:p>
    <w:p w14:paraId="0A1F769D" w14:textId="77777777" w:rsidR="00BD6E2F" w:rsidRDefault="003A417A" w:rsidP="00BD6E2F">
      <w:pPr>
        <w:pStyle w:val="Poetry"/>
      </w:pPr>
      <w:r w:rsidRPr="00BD6E2F">
        <w:t xml:space="preserve">But could not bear th’ unequal combat </w:t>
      </w:r>
      <w:proofErr w:type="gramStart"/>
      <w:r w:rsidRPr="00BD6E2F">
        <w:t>long;</w:t>
      </w:r>
      <w:proofErr w:type="gramEnd"/>
      <w:r w:rsidRPr="00BD6E2F">
        <w:t xml:space="preserve"> </w:t>
      </w:r>
    </w:p>
    <w:p w14:paraId="490F5F9F" w14:textId="303C0884" w:rsidR="003A417A" w:rsidRPr="00BD6E2F" w:rsidRDefault="003A417A" w:rsidP="00BD6E2F">
      <w:pPr>
        <w:pStyle w:val="Poetry"/>
      </w:pPr>
      <w:r w:rsidRPr="00BD6E2F">
        <w:t>For, where the Trojans find the thickest throng,</w:t>
      </w:r>
    </w:p>
    <w:p w14:paraId="6DD43E4F" w14:textId="20BD1BC8" w:rsidR="003A417A" w:rsidRPr="00BD6E2F" w:rsidRDefault="003A417A" w:rsidP="00BD6E2F">
      <w:pPr>
        <w:pStyle w:val="Poetry"/>
      </w:pPr>
      <w:r w:rsidRPr="00BD6E2F">
        <w:t>The ruin falls: their shatter’d shields give way,</w:t>
      </w:r>
    </w:p>
    <w:p w14:paraId="49800B1D" w14:textId="77777777" w:rsidR="00BD6E2F" w:rsidRDefault="003A417A" w:rsidP="00BD6E2F">
      <w:pPr>
        <w:pStyle w:val="Poetry"/>
      </w:pPr>
      <w:r w:rsidRPr="00BD6E2F">
        <w:t xml:space="preserve">And their crush’d heads become an easy prey. </w:t>
      </w:r>
    </w:p>
    <w:p w14:paraId="6F966B3E" w14:textId="77777777" w:rsidR="00BD6E2F" w:rsidRDefault="003A417A" w:rsidP="00BD6E2F">
      <w:pPr>
        <w:pStyle w:val="Poetry"/>
      </w:pPr>
      <w:r w:rsidRPr="00BD6E2F">
        <w:lastRenderedPageBreak/>
        <w:t xml:space="preserve">They shrink for fear, abated of their rage, </w:t>
      </w:r>
    </w:p>
    <w:p w14:paraId="4098B36B" w14:textId="77777777" w:rsidR="00BD6E2F" w:rsidRDefault="003A417A" w:rsidP="00BD6E2F">
      <w:pPr>
        <w:pStyle w:val="Poetry"/>
      </w:pPr>
      <w:r w:rsidRPr="00BD6E2F">
        <w:t xml:space="preserve">Nor longer dare in a blind fight </w:t>
      </w:r>
      <w:proofErr w:type="gramStart"/>
      <w:r w:rsidRPr="00BD6E2F">
        <w:t>engage;</w:t>
      </w:r>
      <w:proofErr w:type="gramEnd"/>
      <w:r w:rsidRPr="00BD6E2F">
        <w:t xml:space="preserve"> </w:t>
      </w:r>
    </w:p>
    <w:p w14:paraId="02675DF4" w14:textId="789D2B72" w:rsidR="003A417A" w:rsidRPr="00BD6E2F" w:rsidRDefault="003A417A" w:rsidP="00BD6E2F">
      <w:pPr>
        <w:pStyle w:val="Poetry"/>
      </w:pPr>
      <w:r w:rsidRPr="00BD6E2F">
        <w:t>Contented now to gall them from below</w:t>
      </w:r>
    </w:p>
    <w:p w14:paraId="528C19DA" w14:textId="30FFDC25" w:rsidR="003A417A" w:rsidRPr="00BD6E2F" w:rsidRDefault="003A417A" w:rsidP="00BD6E2F">
      <w:pPr>
        <w:pStyle w:val="Poetry"/>
      </w:pPr>
      <w:r w:rsidRPr="00BD6E2F">
        <w:t>With darts and slings, and with the distant bow.</w:t>
      </w:r>
    </w:p>
    <w:p w14:paraId="423AF861" w14:textId="77777777" w:rsidR="00BD6E2F" w:rsidRDefault="00BD6E2F" w:rsidP="00BD6E2F">
      <w:pPr>
        <w:pStyle w:val="Poetry"/>
      </w:pPr>
    </w:p>
    <w:p w14:paraId="63C8B396" w14:textId="1A4E2054" w:rsidR="003A417A" w:rsidRPr="00BD6E2F" w:rsidRDefault="003A417A" w:rsidP="00BD6E2F">
      <w:pPr>
        <w:pStyle w:val="Poetry"/>
      </w:pPr>
      <w:r w:rsidRPr="00BD6E2F">
        <w:t>Elsewhere Mezentius, terrible to view,</w:t>
      </w:r>
    </w:p>
    <w:p w14:paraId="2D4DB1C1" w14:textId="77777777" w:rsidR="00BD6E2F" w:rsidRDefault="003A417A" w:rsidP="00BD6E2F">
      <w:pPr>
        <w:pStyle w:val="Poetry"/>
      </w:pPr>
      <w:r w:rsidRPr="00BD6E2F">
        <w:t xml:space="preserve">A blazing pine within the trenches threw. </w:t>
      </w:r>
    </w:p>
    <w:p w14:paraId="25D67404" w14:textId="77777777" w:rsidR="00BD6E2F" w:rsidRDefault="003A417A" w:rsidP="00BD6E2F">
      <w:pPr>
        <w:pStyle w:val="Poetry"/>
      </w:pPr>
      <w:r w:rsidRPr="00BD6E2F">
        <w:t xml:space="preserve">But brave Messapus, Neptune’s warlike son, </w:t>
      </w:r>
    </w:p>
    <w:p w14:paraId="259E67D9" w14:textId="18A8FBF4" w:rsidR="003A417A" w:rsidRPr="00BD6E2F" w:rsidRDefault="003A417A" w:rsidP="00BD6E2F">
      <w:pPr>
        <w:pStyle w:val="Poetry"/>
      </w:pPr>
      <w:r w:rsidRPr="00BD6E2F">
        <w:t>Broke down the palisades, the trenches won,</w:t>
      </w:r>
    </w:p>
    <w:p w14:paraId="4902A7F4" w14:textId="229DC9A9" w:rsidR="003A417A" w:rsidRPr="00BD6E2F" w:rsidRDefault="003A417A" w:rsidP="00BD6E2F">
      <w:pPr>
        <w:pStyle w:val="Poetry"/>
      </w:pPr>
      <w:r w:rsidRPr="00BD6E2F">
        <w:t>And loud for ladders calls, to scale the town.</w:t>
      </w:r>
    </w:p>
    <w:p w14:paraId="14283650" w14:textId="77777777" w:rsidR="00BD6E2F" w:rsidRDefault="00BD6E2F" w:rsidP="00BD6E2F">
      <w:pPr>
        <w:pStyle w:val="Poetry"/>
      </w:pPr>
    </w:p>
    <w:p w14:paraId="6DF6EFC8" w14:textId="77777777" w:rsidR="00BD6E2F" w:rsidRDefault="003A417A" w:rsidP="00BD6E2F">
      <w:pPr>
        <w:pStyle w:val="Poetry"/>
      </w:pPr>
      <w:r w:rsidRPr="00BD6E2F">
        <w:t xml:space="preserve">Calliope, begin! Ye sacred Nine, </w:t>
      </w:r>
    </w:p>
    <w:p w14:paraId="05F2175B" w14:textId="65B86491" w:rsidR="003A417A" w:rsidRPr="00BD6E2F" w:rsidRDefault="003A417A" w:rsidP="00BD6E2F">
      <w:pPr>
        <w:pStyle w:val="Poetry"/>
      </w:pPr>
      <w:r w:rsidRPr="00BD6E2F">
        <w:t>Inspire your poet in his high design,</w:t>
      </w:r>
    </w:p>
    <w:p w14:paraId="4D84AFFC" w14:textId="77777777" w:rsidR="00BD6E2F" w:rsidRDefault="003A417A" w:rsidP="00BD6E2F">
      <w:pPr>
        <w:pStyle w:val="Poetry"/>
      </w:pPr>
      <w:r w:rsidRPr="00BD6E2F">
        <w:t xml:space="preserve">To sing what slaughter manly Turnus made, </w:t>
      </w:r>
    </w:p>
    <w:p w14:paraId="3376BE20" w14:textId="3559B515" w:rsidR="003A417A" w:rsidRPr="00BD6E2F" w:rsidRDefault="003A417A" w:rsidP="00BD6E2F">
      <w:pPr>
        <w:pStyle w:val="Poetry"/>
      </w:pPr>
      <w:r w:rsidRPr="00BD6E2F">
        <w:t>What souls he sent below the Stygian shade,</w:t>
      </w:r>
    </w:p>
    <w:p w14:paraId="6D6890B6" w14:textId="1E8F2E93" w:rsidR="003A417A" w:rsidRPr="00BD6E2F" w:rsidRDefault="003A417A" w:rsidP="00BD6E2F">
      <w:pPr>
        <w:pStyle w:val="Poetry"/>
      </w:pPr>
      <w:r w:rsidRPr="00BD6E2F">
        <w:t xml:space="preserve">What fame the soldiers with their captain </w:t>
      </w:r>
      <w:proofErr w:type="gramStart"/>
      <w:r w:rsidRPr="00BD6E2F">
        <w:t>share,</w:t>
      </w:r>
      <w:proofErr w:type="gramEnd"/>
    </w:p>
    <w:p w14:paraId="26613B8A" w14:textId="77777777" w:rsidR="00BD6E2F" w:rsidRDefault="003A417A" w:rsidP="00BD6E2F">
      <w:pPr>
        <w:pStyle w:val="Poetry"/>
      </w:pPr>
      <w:r w:rsidRPr="00BD6E2F">
        <w:t xml:space="preserve">And the vast circuit of the fatal </w:t>
      </w:r>
      <w:proofErr w:type="gramStart"/>
      <w:r w:rsidRPr="00BD6E2F">
        <w:t>war;</w:t>
      </w:r>
      <w:proofErr w:type="gramEnd"/>
      <w:r w:rsidRPr="00BD6E2F">
        <w:t xml:space="preserve"> </w:t>
      </w:r>
    </w:p>
    <w:p w14:paraId="5B9376B4" w14:textId="77777777" w:rsidR="00BD6E2F" w:rsidRDefault="003A417A" w:rsidP="00BD6E2F">
      <w:pPr>
        <w:pStyle w:val="Poetry"/>
      </w:pPr>
      <w:r w:rsidRPr="00BD6E2F">
        <w:t xml:space="preserve">For you in singing martial facts </w:t>
      </w:r>
      <w:proofErr w:type="gramStart"/>
      <w:r w:rsidRPr="00BD6E2F">
        <w:t>excel;</w:t>
      </w:r>
      <w:proofErr w:type="gramEnd"/>
      <w:r w:rsidRPr="00BD6E2F">
        <w:t xml:space="preserve"> </w:t>
      </w:r>
    </w:p>
    <w:p w14:paraId="5F849412" w14:textId="7B35D759" w:rsidR="003A417A" w:rsidRPr="00BD6E2F" w:rsidRDefault="003A417A" w:rsidP="00BD6E2F">
      <w:pPr>
        <w:pStyle w:val="Poetry"/>
      </w:pPr>
      <w:r w:rsidRPr="00BD6E2F">
        <w:t>You best remember, and alone can tell.</w:t>
      </w:r>
    </w:p>
    <w:p w14:paraId="329C60E6" w14:textId="77777777" w:rsidR="00BD6E2F" w:rsidRDefault="00BD6E2F" w:rsidP="00BD6E2F">
      <w:pPr>
        <w:pStyle w:val="Poetry"/>
      </w:pPr>
    </w:p>
    <w:p w14:paraId="7C315D6A" w14:textId="433DBD85" w:rsidR="003A417A" w:rsidRPr="00BD6E2F" w:rsidRDefault="003A417A" w:rsidP="00BD6E2F">
      <w:pPr>
        <w:pStyle w:val="Poetry"/>
      </w:pPr>
      <w:r w:rsidRPr="00BD6E2F">
        <w:t>There stood a tow’r, amazing to the sight,</w:t>
      </w:r>
    </w:p>
    <w:p w14:paraId="0CD99469" w14:textId="4DCB6056" w:rsidR="003A417A" w:rsidRPr="00BD6E2F" w:rsidRDefault="003A417A" w:rsidP="00BD6E2F">
      <w:pPr>
        <w:pStyle w:val="Poetry"/>
      </w:pPr>
      <w:r w:rsidRPr="00BD6E2F">
        <w:t>Built up of beams, and of stupendous height:</w:t>
      </w:r>
    </w:p>
    <w:p w14:paraId="23673960" w14:textId="77777777" w:rsidR="00BD6E2F" w:rsidRDefault="003A417A" w:rsidP="00BD6E2F">
      <w:pPr>
        <w:pStyle w:val="Poetry"/>
      </w:pPr>
      <w:r w:rsidRPr="00BD6E2F">
        <w:t xml:space="preserve">Art, and the nature of the place, conspir’d </w:t>
      </w:r>
    </w:p>
    <w:p w14:paraId="0519020C" w14:textId="77777777" w:rsidR="00BD6E2F" w:rsidRDefault="003A417A" w:rsidP="00BD6E2F">
      <w:pPr>
        <w:pStyle w:val="Poetry"/>
      </w:pPr>
      <w:r w:rsidRPr="00BD6E2F">
        <w:t xml:space="preserve">To furnish all the strength that war requir’d. </w:t>
      </w:r>
    </w:p>
    <w:p w14:paraId="121F3F03" w14:textId="4A10E474" w:rsidR="003A417A" w:rsidRPr="00BD6E2F" w:rsidRDefault="003A417A" w:rsidP="00BD6E2F">
      <w:pPr>
        <w:pStyle w:val="Poetry"/>
      </w:pPr>
      <w:r w:rsidRPr="00BD6E2F">
        <w:t xml:space="preserve">To level this, the bold Italians </w:t>
      </w:r>
      <w:proofErr w:type="gramStart"/>
      <w:r w:rsidRPr="00BD6E2F">
        <w:t>join;</w:t>
      </w:r>
      <w:proofErr w:type="gramEnd"/>
    </w:p>
    <w:p w14:paraId="53C118C6" w14:textId="77777777" w:rsidR="003A417A" w:rsidRPr="00BD6E2F" w:rsidRDefault="003A417A" w:rsidP="00BD6E2F">
      <w:pPr>
        <w:pStyle w:val="Poetry"/>
      </w:pPr>
      <w:r w:rsidRPr="00BD6E2F">
        <w:t xml:space="preserve">The wary Trojans obviate their </w:t>
      </w:r>
      <w:proofErr w:type="gramStart"/>
      <w:r w:rsidRPr="00BD6E2F">
        <w:t>design;</w:t>
      </w:r>
      <w:proofErr w:type="gramEnd"/>
    </w:p>
    <w:p w14:paraId="31E05718" w14:textId="7A9977C6" w:rsidR="003A417A" w:rsidRPr="00BD6E2F" w:rsidRDefault="003A417A" w:rsidP="00BD6E2F">
      <w:pPr>
        <w:pStyle w:val="Poetry"/>
      </w:pPr>
      <w:r w:rsidRPr="00BD6E2F">
        <w:t>With weighty stones o’erwhelm their troops below,</w:t>
      </w:r>
    </w:p>
    <w:p w14:paraId="28094E60" w14:textId="77777777" w:rsidR="00BD6E2F" w:rsidRDefault="003A417A" w:rsidP="00BD6E2F">
      <w:pPr>
        <w:pStyle w:val="Poetry"/>
      </w:pPr>
      <w:r w:rsidRPr="00BD6E2F">
        <w:t xml:space="preserve">Shoot thro’ the loopholes, and sharp jav’lins throw. </w:t>
      </w:r>
    </w:p>
    <w:p w14:paraId="7C77E391" w14:textId="77777777" w:rsidR="00BD6E2F" w:rsidRDefault="003A417A" w:rsidP="00BD6E2F">
      <w:pPr>
        <w:pStyle w:val="Poetry"/>
      </w:pPr>
      <w:r w:rsidRPr="00BD6E2F">
        <w:t xml:space="preserve">Turnus, the chief, toss’d from his thund’ring hand </w:t>
      </w:r>
    </w:p>
    <w:p w14:paraId="067A1488" w14:textId="081082D5" w:rsidR="003A417A" w:rsidRPr="00BD6E2F" w:rsidRDefault="003A417A" w:rsidP="00BD6E2F">
      <w:pPr>
        <w:pStyle w:val="Poetry"/>
      </w:pPr>
      <w:r w:rsidRPr="00BD6E2F">
        <w:t>Against the wooden walls, a flaming brand:</w:t>
      </w:r>
    </w:p>
    <w:p w14:paraId="14724C99" w14:textId="77777777" w:rsidR="003A417A" w:rsidRPr="00BD6E2F" w:rsidRDefault="003A417A" w:rsidP="00BD6E2F">
      <w:pPr>
        <w:pStyle w:val="Poetry"/>
      </w:pPr>
      <w:r w:rsidRPr="00BD6E2F">
        <w:t xml:space="preserve">It stuck, the fiery plague; the winds were </w:t>
      </w:r>
      <w:proofErr w:type="gramStart"/>
      <w:r w:rsidRPr="00BD6E2F">
        <w:t>high;</w:t>
      </w:r>
      <w:proofErr w:type="gramEnd"/>
    </w:p>
    <w:p w14:paraId="7FF13CFB" w14:textId="0FD63B94" w:rsidR="003A417A" w:rsidRPr="00BD6E2F" w:rsidRDefault="003A417A" w:rsidP="00BD6E2F">
      <w:pPr>
        <w:pStyle w:val="Poetry"/>
      </w:pPr>
      <w:r w:rsidRPr="00BD6E2F">
        <w:t>The planks were season’d, and the timber dry.</w:t>
      </w:r>
    </w:p>
    <w:p w14:paraId="42586748" w14:textId="77777777" w:rsidR="00BD6E2F" w:rsidRDefault="003A417A" w:rsidP="00BD6E2F">
      <w:pPr>
        <w:pStyle w:val="Poetry"/>
      </w:pPr>
      <w:r w:rsidRPr="00BD6E2F">
        <w:t xml:space="preserve">Contagion caught the posts; it spread along, </w:t>
      </w:r>
    </w:p>
    <w:p w14:paraId="64BD5A40" w14:textId="28B85317" w:rsidR="003A417A" w:rsidRPr="00BD6E2F" w:rsidRDefault="003A417A" w:rsidP="00BD6E2F">
      <w:pPr>
        <w:pStyle w:val="Poetry"/>
      </w:pPr>
      <w:r w:rsidRPr="00BD6E2F">
        <w:t>Scorch’d, and to distance drove the scatter’d throng.</w:t>
      </w:r>
    </w:p>
    <w:p w14:paraId="0DD8B888" w14:textId="77777777" w:rsidR="00211A64" w:rsidRDefault="003A417A" w:rsidP="00211A64">
      <w:pPr>
        <w:pStyle w:val="Poetry"/>
      </w:pPr>
      <w:r w:rsidRPr="00211A64">
        <w:t xml:space="preserve">The Trojans fled; the fire pursued amain, </w:t>
      </w:r>
    </w:p>
    <w:p w14:paraId="02A08D31" w14:textId="2368FDAE" w:rsidR="003A417A" w:rsidRPr="00211A64" w:rsidRDefault="003A417A" w:rsidP="00211A64">
      <w:pPr>
        <w:pStyle w:val="Poetry"/>
      </w:pPr>
      <w:r w:rsidRPr="00211A64">
        <w:lastRenderedPageBreak/>
        <w:t xml:space="preserve">Still gath’ring fast upon the trembling </w:t>
      </w:r>
      <w:proofErr w:type="gramStart"/>
      <w:r w:rsidRPr="00211A64">
        <w:t>train;</w:t>
      </w:r>
      <w:proofErr w:type="gramEnd"/>
    </w:p>
    <w:p w14:paraId="645545EC" w14:textId="48BEB1FA" w:rsidR="003A417A" w:rsidRPr="00211A64" w:rsidRDefault="003A417A" w:rsidP="00211A64">
      <w:pPr>
        <w:pStyle w:val="Poetry"/>
      </w:pPr>
      <w:r w:rsidRPr="00211A64">
        <w:t>Till, crowding to the corners of the wall,</w:t>
      </w:r>
    </w:p>
    <w:p w14:paraId="6A70E587" w14:textId="77777777" w:rsidR="00211A64" w:rsidRDefault="003A417A" w:rsidP="00211A64">
      <w:pPr>
        <w:pStyle w:val="Poetry"/>
      </w:pPr>
      <w:r w:rsidRPr="00211A64">
        <w:t xml:space="preserve">Down the defense and the defenders fall. </w:t>
      </w:r>
    </w:p>
    <w:p w14:paraId="3668669F" w14:textId="56BEA29B" w:rsidR="003A417A" w:rsidRPr="00211A64" w:rsidRDefault="003A417A" w:rsidP="00211A64">
      <w:pPr>
        <w:pStyle w:val="Poetry"/>
      </w:pPr>
      <w:r w:rsidRPr="00211A64">
        <w:t>The mighty flaw makes heav’n itself resound:</w:t>
      </w:r>
    </w:p>
    <w:p w14:paraId="2B0A0549" w14:textId="77777777" w:rsidR="00211A64" w:rsidRDefault="003A417A" w:rsidP="00211A64">
      <w:pPr>
        <w:pStyle w:val="Poetry"/>
      </w:pPr>
      <w:r w:rsidRPr="00211A64">
        <w:t xml:space="preserve">The dead and dying Trojans strew the ground. </w:t>
      </w:r>
    </w:p>
    <w:p w14:paraId="5E35C437" w14:textId="0822685A" w:rsidR="003A417A" w:rsidRPr="00211A64" w:rsidRDefault="003A417A" w:rsidP="00211A64">
      <w:pPr>
        <w:pStyle w:val="Poetry"/>
      </w:pPr>
      <w:r w:rsidRPr="00211A64">
        <w:t>The tow’r, that follow’d on the fallen crew,</w:t>
      </w:r>
    </w:p>
    <w:p w14:paraId="4FB565BE" w14:textId="5FA6C25D" w:rsidR="003A417A" w:rsidRPr="00211A64" w:rsidRDefault="003A417A" w:rsidP="00211A64">
      <w:pPr>
        <w:pStyle w:val="Poetry"/>
      </w:pPr>
      <w:r w:rsidRPr="00211A64">
        <w:t>Whelm’d o’er their heads, and buried whom it slew:</w:t>
      </w:r>
    </w:p>
    <w:p w14:paraId="670E528E" w14:textId="77777777" w:rsidR="00211A64" w:rsidRDefault="003A417A" w:rsidP="00211A64">
      <w:pPr>
        <w:pStyle w:val="Poetry"/>
      </w:pPr>
      <w:r w:rsidRPr="00211A64">
        <w:t xml:space="preserve">Some stuck upon the darts themselves had </w:t>
      </w:r>
      <w:proofErr w:type="gramStart"/>
      <w:r w:rsidRPr="00211A64">
        <w:t>sent;</w:t>
      </w:r>
      <w:proofErr w:type="gramEnd"/>
      <w:r w:rsidRPr="00211A64">
        <w:t xml:space="preserve"> </w:t>
      </w:r>
    </w:p>
    <w:p w14:paraId="7D0D1C36" w14:textId="2B820EB8" w:rsidR="003A417A" w:rsidRDefault="003A417A" w:rsidP="00211A64">
      <w:pPr>
        <w:pStyle w:val="Poetry"/>
      </w:pPr>
      <w:r w:rsidRPr="00211A64">
        <w:t>All the same equal ruin underwent.</w:t>
      </w:r>
    </w:p>
    <w:p w14:paraId="377B695C" w14:textId="77777777" w:rsidR="00211A64" w:rsidRPr="00211A64" w:rsidRDefault="00211A64" w:rsidP="00211A64">
      <w:pPr>
        <w:pStyle w:val="Poetry"/>
      </w:pPr>
    </w:p>
    <w:p w14:paraId="7B003CEC" w14:textId="77777777" w:rsidR="003A417A" w:rsidRPr="00211A64" w:rsidRDefault="003A417A" w:rsidP="00211A64">
      <w:pPr>
        <w:pStyle w:val="Poetry"/>
      </w:pPr>
      <w:r w:rsidRPr="00211A64">
        <w:t xml:space="preserve">Young Lycus and Helenor only </w:t>
      </w:r>
      <w:proofErr w:type="gramStart"/>
      <w:r w:rsidRPr="00211A64">
        <w:t>scape;</w:t>
      </w:r>
      <w:proofErr w:type="gramEnd"/>
    </w:p>
    <w:p w14:paraId="532E2CEF" w14:textId="77777777" w:rsidR="003A417A" w:rsidRPr="00211A64" w:rsidRDefault="003A417A" w:rsidP="00211A64">
      <w:pPr>
        <w:pStyle w:val="Poetry"/>
      </w:pPr>
      <w:r w:rsidRPr="00211A64">
        <w:t>Sav’d—how, they know not—from the steepy leap.</w:t>
      </w:r>
    </w:p>
    <w:p w14:paraId="2D7EA8C3" w14:textId="199A1EB8" w:rsidR="003A417A" w:rsidRPr="00211A64" w:rsidRDefault="003A417A" w:rsidP="00211A64">
      <w:pPr>
        <w:pStyle w:val="Poetry"/>
      </w:pPr>
      <w:r w:rsidRPr="00211A64">
        <w:t>Helenor, elder of the two: by birth,</w:t>
      </w:r>
    </w:p>
    <w:p w14:paraId="367CE084" w14:textId="77777777" w:rsidR="00211A64" w:rsidRDefault="003A417A" w:rsidP="00211A64">
      <w:pPr>
        <w:pStyle w:val="Poetry"/>
      </w:pPr>
      <w:r w:rsidRPr="00211A64">
        <w:t xml:space="preserve">On one side royal, one a son of earth, </w:t>
      </w:r>
    </w:p>
    <w:p w14:paraId="6F1D15CE" w14:textId="48992713" w:rsidR="003A417A" w:rsidRPr="00211A64" w:rsidRDefault="003A417A" w:rsidP="00211A64">
      <w:pPr>
        <w:pStyle w:val="Poetry"/>
      </w:pPr>
      <w:r w:rsidRPr="00211A64">
        <w:t>Whom to the Lydian king Licymnia bare,</w:t>
      </w:r>
    </w:p>
    <w:p w14:paraId="49DA7F4A" w14:textId="77777777" w:rsidR="003A417A" w:rsidRPr="00211A64" w:rsidRDefault="003A417A" w:rsidP="00211A64">
      <w:pPr>
        <w:pStyle w:val="Poetry"/>
      </w:pPr>
      <w:r w:rsidRPr="00211A64">
        <w:t>And sent her boasted bastard to the war</w:t>
      </w:r>
    </w:p>
    <w:p w14:paraId="5E5212AC" w14:textId="77777777" w:rsidR="003A417A" w:rsidRPr="00211A64" w:rsidRDefault="003A417A" w:rsidP="00211A64">
      <w:pPr>
        <w:pStyle w:val="Poetry"/>
      </w:pPr>
      <w:r w:rsidRPr="00211A64">
        <w:t>(A privilege which none but freemen share).</w:t>
      </w:r>
    </w:p>
    <w:p w14:paraId="0DA333B1" w14:textId="4A454539" w:rsidR="003A417A" w:rsidRPr="00211A64" w:rsidRDefault="003A417A" w:rsidP="00211A64">
      <w:pPr>
        <w:pStyle w:val="Poetry"/>
      </w:pPr>
      <w:r w:rsidRPr="00211A64">
        <w:t>Slight were his arms, a sword and silver shield:</w:t>
      </w:r>
    </w:p>
    <w:p w14:paraId="0E21ACE3" w14:textId="77777777" w:rsidR="00211A64" w:rsidRDefault="003A417A" w:rsidP="00211A64">
      <w:pPr>
        <w:pStyle w:val="Poetry"/>
      </w:pPr>
      <w:r w:rsidRPr="00211A64">
        <w:t xml:space="preserve">No marks of honor charg’d its empty field. </w:t>
      </w:r>
    </w:p>
    <w:p w14:paraId="35577859" w14:textId="77777777" w:rsidR="00211A64" w:rsidRDefault="003A417A" w:rsidP="00211A64">
      <w:pPr>
        <w:pStyle w:val="Poetry"/>
      </w:pPr>
      <w:r w:rsidRPr="00211A64">
        <w:t xml:space="preserve">Light as he fell, so light the youth arose, </w:t>
      </w:r>
    </w:p>
    <w:p w14:paraId="4902D3A9" w14:textId="3CF24540" w:rsidR="003A417A" w:rsidRPr="00211A64" w:rsidRDefault="003A417A" w:rsidP="00211A64">
      <w:pPr>
        <w:pStyle w:val="Poetry"/>
      </w:pPr>
      <w:r w:rsidRPr="00211A64">
        <w:t xml:space="preserve">And rising, found himself amidst his </w:t>
      </w:r>
      <w:proofErr w:type="gramStart"/>
      <w:r w:rsidRPr="00211A64">
        <w:t>foes;</w:t>
      </w:r>
      <w:proofErr w:type="gramEnd"/>
    </w:p>
    <w:p w14:paraId="0C7EC361" w14:textId="77777777" w:rsidR="003A417A" w:rsidRPr="00211A64" w:rsidRDefault="003A417A" w:rsidP="00211A64">
      <w:pPr>
        <w:pStyle w:val="Poetry"/>
      </w:pPr>
      <w:r w:rsidRPr="00211A64">
        <w:t>Nor flight was left, nor hopes to force his way.</w:t>
      </w:r>
    </w:p>
    <w:p w14:paraId="761A1090" w14:textId="6FE2B859" w:rsidR="003A417A" w:rsidRPr="00211A64" w:rsidRDefault="003A417A" w:rsidP="00211A64">
      <w:pPr>
        <w:pStyle w:val="Poetry"/>
      </w:pPr>
      <w:r w:rsidRPr="00211A64">
        <w:t xml:space="preserve">Embolden’d by despair, he stood at </w:t>
      </w:r>
      <w:proofErr w:type="gramStart"/>
      <w:r w:rsidRPr="00211A64">
        <w:t>bay;</w:t>
      </w:r>
      <w:proofErr w:type="gramEnd"/>
    </w:p>
    <w:p w14:paraId="5E70D99A" w14:textId="77777777" w:rsidR="00211A64" w:rsidRDefault="003A417A" w:rsidP="00211A64">
      <w:pPr>
        <w:pStyle w:val="Poetry"/>
      </w:pPr>
      <w:r w:rsidRPr="00211A64">
        <w:t xml:space="preserve">And—like a stag, whom all the troop surrounds </w:t>
      </w:r>
    </w:p>
    <w:p w14:paraId="2D5D265A" w14:textId="77777777" w:rsidR="00211A64" w:rsidRDefault="003A417A" w:rsidP="00211A64">
      <w:pPr>
        <w:pStyle w:val="Poetry"/>
      </w:pPr>
      <w:r w:rsidRPr="00211A64">
        <w:t xml:space="preserve">Of eager huntsmen and invading hounds— </w:t>
      </w:r>
    </w:p>
    <w:p w14:paraId="60FA6A95" w14:textId="2A58D7D7" w:rsidR="003A417A" w:rsidRPr="00211A64" w:rsidRDefault="003A417A" w:rsidP="00211A64">
      <w:pPr>
        <w:pStyle w:val="Poetry"/>
      </w:pPr>
      <w:r w:rsidRPr="00211A64">
        <w:t>Resolv’d on death, he dissipates his fears,</w:t>
      </w:r>
    </w:p>
    <w:p w14:paraId="01D7C327" w14:textId="77777777" w:rsidR="003A417A" w:rsidRPr="00211A64" w:rsidRDefault="003A417A" w:rsidP="00211A64">
      <w:pPr>
        <w:pStyle w:val="Poetry"/>
      </w:pPr>
      <w:r w:rsidRPr="00211A64">
        <w:t>And bounds aloft against the pointed spears:</w:t>
      </w:r>
    </w:p>
    <w:p w14:paraId="4D666DA8" w14:textId="267155CC" w:rsidR="003A417A" w:rsidRPr="00211A64" w:rsidRDefault="003A417A" w:rsidP="00211A64">
      <w:pPr>
        <w:pStyle w:val="Poetry"/>
      </w:pPr>
      <w:r w:rsidRPr="00211A64">
        <w:t xml:space="preserve">So dares the youth, secure of </w:t>
      </w:r>
      <w:proofErr w:type="gramStart"/>
      <w:r w:rsidRPr="00211A64">
        <w:t>death;</w:t>
      </w:r>
      <w:proofErr w:type="gramEnd"/>
      <w:r w:rsidRPr="00211A64">
        <w:t xml:space="preserve"> and throws</w:t>
      </w:r>
      <w:r w:rsidRPr="00211A64">
        <w:tab/>
      </w:r>
    </w:p>
    <w:p w14:paraId="3108FE4A" w14:textId="77777777" w:rsidR="00211A64" w:rsidRDefault="003A417A" w:rsidP="00211A64">
      <w:pPr>
        <w:pStyle w:val="Poetry"/>
      </w:pPr>
      <w:r w:rsidRPr="00211A64">
        <w:t xml:space="preserve">His dying body on his thickest foes. </w:t>
      </w:r>
    </w:p>
    <w:p w14:paraId="6D89B29A" w14:textId="64F54946" w:rsidR="003A417A" w:rsidRPr="00211A64" w:rsidRDefault="003A417A" w:rsidP="00211A64">
      <w:pPr>
        <w:pStyle w:val="Poetry"/>
      </w:pPr>
      <w:r w:rsidRPr="00211A64">
        <w:t>But Lycus, swifter of his feet by far,</w:t>
      </w:r>
    </w:p>
    <w:p w14:paraId="21C33A6A" w14:textId="77777777" w:rsidR="00211A64" w:rsidRDefault="003A417A" w:rsidP="00211A64">
      <w:pPr>
        <w:pStyle w:val="Poetry"/>
      </w:pPr>
      <w:r w:rsidRPr="00211A64">
        <w:t xml:space="preserve">Runs, doubles, winds and turns, amidst the </w:t>
      </w:r>
      <w:proofErr w:type="gramStart"/>
      <w:r w:rsidRPr="00211A64">
        <w:t>war;</w:t>
      </w:r>
      <w:proofErr w:type="gramEnd"/>
      <w:r w:rsidRPr="00211A64">
        <w:t xml:space="preserve"> </w:t>
      </w:r>
    </w:p>
    <w:p w14:paraId="5695B65B" w14:textId="41101A06" w:rsidR="003A417A" w:rsidRPr="00211A64" w:rsidRDefault="003A417A" w:rsidP="00211A64">
      <w:pPr>
        <w:pStyle w:val="Poetry"/>
      </w:pPr>
      <w:r w:rsidRPr="00211A64">
        <w:t>Springs to the walls, and leaves his foes behind,</w:t>
      </w:r>
    </w:p>
    <w:p w14:paraId="48819700" w14:textId="68F03527" w:rsidR="003A417A" w:rsidRPr="00211A64" w:rsidRDefault="003A417A" w:rsidP="00211A64">
      <w:pPr>
        <w:pStyle w:val="Poetry"/>
      </w:pPr>
      <w:r w:rsidRPr="00211A64">
        <w:t xml:space="preserve">And snatches at the beam he first can </w:t>
      </w:r>
      <w:proofErr w:type="gramStart"/>
      <w:r w:rsidRPr="00211A64">
        <w:t>find;</w:t>
      </w:r>
      <w:proofErr w:type="gramEnd"/>
    </w:p>
    <w:p w14:paraId="2E8AC1F4" w14:textId="77777777" w:rsidR="003A417A" w:rsidRPr="00211A64" w:rsidRDefault="003A417A" w:rsidP="00211A64">
      <w:pPr>
        <w:pStyle w:val="Poetry"/>
      </w:pPr>
      <w:r w:rsidRPr="00211A64">
        <w:t>Looks up, and leaps aloft at all the stretch,</w:t>
      </w:r>
    </w:p>
    <w:p w14:paraId="1C3F7726" w14:textId="77777777" w:rsidR="003A417A" w:rsidRPr="00211A64" w:rsidRDefault="003A417A" w:rsidP="00211A64">
      <w:pPr>
        <w:pStyle w:val="Poetry"/>
      </w:pPr>
      <w:r w:rsidRPr="00211A64">
        <w:t>In hopes the helping hand of some kind friend to reach.</w:t>
      </w:r>
    </w:p>
    <w:p w14:paraId="01BE7A35" w14:textId="77777777" w:rsidR="00211A64" w:rsidRDefault="003A417A" w:rsidP="00211A64">
      <w:pPr>
        <w:pStyle w:val="Poetry"/>
      </w:pPr>
      <w:r w:rsidRPr="00211A64">
        <w:lastRenderedPageBreak/>
        <w:t xml:space="preserve">But Turnus follow’d hard his hunted prey </w:t>
      </w:r>
    </w:p>
    <w:p w14:paraId="49CAA78C" w14:textId="62340C08" w:rsidR="003A417A" w:rsidRPr="00211A64" w:rsidRDefault="003A417A" w:rsidP="00211A64">
      <w:pPr>
        <w:pStyle w:val="Poetry"/>
      </w:pPr>
      <w:r w:rsidRPr="00211A64">
        <w:t>(His spear had almost reach’d him in the way,</w:t>
      </w:r>
    </w:p>
    <w:p w14:paraId="7E8A8F48" w14:textId="161C463D" w:rsidR="003A417A" w:rsidRPr="00211A64" w:rsidRDefault="003A417A" w:rsidP="00211A64">
      <w:pPr>
        <w:pStyle w:val="Poetry"/>
      </w:pPr>
      <w:r w:rsidRPr="00211A64">
        <w:t>Short of his reins, and scarce a span behind)</w:t>
      </w:r>
    </w:p>
    <w:p w14:paraId="287D11C1" w14:textId="77777777" w:rsidR="00211A64" w:rsidRDefault="003A417A" w:rsidP="00211A64">
      <w:pPr>
        <w:pStyle w:val="Poetry"/>
      </w:pPr>
      <w:r w:rsidRPr="00211A64">
        <w:t xml:space="preserve">“Fool!” said the chief, “tho’ fleeter than the wind, </w:t>
      </w:r>
    </w:p>
    <w:p w14:paraId="7B1EEF06" w14:textId="77777777" w:rsidR="00211A64" w:rsidRDefault="003A417A" w:rsidP="00211A64">
      <w:pPr>
        <w:pStyle w:val="Poetry"/>
      </w:pPr>
      <w:proofErr w:type="gramStart"/>
      <w:r w:rsidRPr="00211A64">
        <w:t>Couldst</w:t>
      </w:r>
      <w:proofErr w:type="gramEnd"/>
      <w:r w:rsidRPr="00211A64">
        <w:t xml:space="preserve"> thou presume to scape, when I pursue?” </w:t>
      </w:r>
    </w:p>
    <w:p w14:paraId="24A7ACCD" w14:textId="611EF161" w:rsidR="003A417A" w:rsidRPr="00211A64" w:rsidRDefault="003A417A" w:rsidP="00211A64">
      <w:pPr>
        <w:pStyle w:val="Poetry"/>
      </w:pPr>
      <w:r w:rsidRPr="00211A64">
        <w:t>He said, and downward by the feet he drew</w:t>
      </w:r>
    </w:p>
    <w:p w14:paraId="4F9D00D3" w14:textId="77777777" w:rsidR="003A417A" w:rsidRPr="00211A64" w:rsidRDefault="003A417A" w:rsidP="00211A64">
      <w:pPr>
        <w:pStyle w:val="Poetry"/>
      </w:pPr>
      <w:r w:rsidRPr="00211A64">
        <w:t xml:space="preserve">The trembling dastard; at the tug he </w:t>
      </w:r>
      <w:proofErr w:type="gramStart"/>
      <w:r w:rsidRPr="00211A64">
        <w:t>falls;</w:t>
      </w:r>
      <w:proofErr w:type="gramEnd"/>
    </w:p>
    <w:p w14:paraId="55357C03" w14:textId="4B95A8B8" w:rsidR="003A417A" w:rsidRPr="00211A64" w:rsidRDefault="003A417A" w:rsidP="00211A64">
      <w:pPr>
        <w:pStyle w:val="Poetry"/>
      </w:pPr>
      <w:r w:rsidRPr="00211A64">
        <w:t>Vast ruins come along, rent from the smoking walls.</w:t>
      </w:r>
    </w:p>
    <w:p w14:paraId="29556D7E" w14:textId="77777777" w:rsidR="00211A64" w:rsidRDefault="003A417A" w:rsidP="00211A64">
      <w:pPr>
        <w:pStyle w:val="Poetry"/>
      </w:pPr>
      <w:proofErr w:type="gramStart"/>
      <w:r w:rsidRPr="00211A64">
        <w:t>Thus</w:t>
      </w:r>
      <w:proofErr w:type="gramEnd"/>
      <w:r w:rsidRPr="00211A64">
        <w:t xml:space="preserve"> on some silver swan, or tim’rous hare, </w:t>
      </w:r>
    </w:p>
    <w:p w14:paraId="03B0FFF2" w14:textId="77777777" w:rsidR="00211A64" w:rsidRDefault="003A417A" w:rsidP="00211A64">
      <w:pPr>
        <w:pStyle w:val="Poetry"/>
      </w:pPr>
      <w:r w:rsidRPr="00211A64">
        <w:t xml:space="preserve">Jove’s bird comes sousing down from upper </w:t>
      </w:r>
      <w:proofErr w:type="gramStart"/>
      <w:r w:rsidRPr="00211A64">
        <w:t>air;</w:t>
      </w:r>
      <w:proofErr w:type="gramEnd"/>
      <w:r w:rsidRPr="00211A64">
        <w:t xml:space="preserve"> </w:t>
      </w:r>
    </w:p>
    <w:p w14:paraId="7FE3655D" w14:textId="4D5652BD" w:rsidR="003A417A" w:rsidRPr="00211A64" w:rsidRDefault="003A417A" w:rsidP="00211A64">
      <w:pPr>
        <w:pStyle w:val="Poetry"/>
      </w:pPr>
      <w:r w:rsidRPr="00211A64">
        <w:t>Her crooked talons truss the fearful prey:</w:t>
      </w:r>
    </w:p>
    <w:p w14:paraId="51B49EAA" w14:textId="77777777" w:rsidR="003A417A" w:rsidRPr="00211A64" w:rsidRDefault="003A417A" w:rsidP="00211A64">
      <w:pPr>
        <w:pStyle w:val="Poetry"/>
      </w:pPr>
      <w:r w:rsidRPr="00211A64">
        <w:t xml:space="preserve">Then out of sight she </w:t>
      </w:r>
      <w:proofErr w:type="gramStart"/>
      <w:r w:rsidRPr="00211A64">
        <w:t>soars, and</w:t>
      </w:r>
      <w:proofErr w:type="gramEnd"/>
      <w:r w:rsidRPr="00211A64">
        <w:t xml:space="preserve"> wings her way.</w:t>
      </w:r>
    </w:p>
    <w:p w14:paraId="1937BF98" w14:textId="6A8B17CA" w:rsidR="003A417A" w:rsidRPr="00211A64" w:rsidRDefault="003A417A" w:rsidP="00211A64">
      <w:pPr>
        <w:pStyle w:val="Poetry"/>
      </w:pPr>
      <w:r w:rsidRPr="00211A64">
        <w:t>So seizes the grim wolf the tender lamb,</w:t>
      </w:r>
    </w:p>
    <w:p w14:paraId="0ABDE9E9" w14:textId="751C8E13" w:rsidR="003A417A" w:rsidRDefault="003A417A" w:rsidP="00211A64">
      <w:pPr>
        <w:pStyle w:val="Poetry"/>
      </w:pPr>
      <w:r w:rsidRPr="00211A64">
        <w:t>In vain lamented by the bleating dam.</w:t>
      </w:r>
    </w:p>
    <w:p w14:paraId="63836C1B" w14:textId="77777777" w:rsidR="00211A64" w:rsidRPr="00211A64" w:rsidRDefault="00211A64" w:rsidP="00211A64">
      <w:pPr>
        <w:pStyle w:val="Poetry"/>
      </w:pPr>
    </w:p>
    <w:p w14:paraId="32350C52" w14:textId="77777777" w:rsidR="00211A64" w:rsidRDefault="003A417A" w:rsidP="00211A64">
      <w:pPr>
        <w:pStyle w:val="Poetry"/>
      </w:pPr>
      <w:r w:rsidRPr="00211A64">
        <w:t xml:space="preserve">Then rushing onward with a barb’rous cry, </w:t>
      </w:r>
    </w:p>
    <w:p w14:paraId="32C35242" w14:textId="43D735BA" w:rsidR="003A417A" w:rsidRPr="00211A64" w:rsidRDefault="003A417A" w:rsidP="00211A64">
      <w:pPr>
        <w:pStyle w:val="Poetry"/>
      </w:pPr>
      <w:r w:rsidRPr="00211A64">
        <w:t>The troops of Turnus to the combat fly.</w:t>
      </w:r>
    </w:p>
    <w:p w14:paraId="0A3773D0" w14:textId="77777777" w:rsidR="003A417A" w:rsidRPr="00211A64" w:rsidRDefault="003A417A" w:rsidP="00211A64">
      <w:pPr>
        <w:pStyle w:val="Poetry"/>
      </w:pPr>
      <w:r w:rsidRPr="00211A64">
        <w:t>The ditch with fagots fill’d, the daring foe</w:t>
      </w:r>
    </w:p>
    <w:p w14:paraId="0C62B122" w14:textId="781E0E9B" w:rsidR="003A417A" w:rsidRPr="00211A64" w:rsidRDefault="003A417A" w:rsidP="00211A64">
      <w:pPr>
        <w:pStyle w:val="Poetry"/>
      </w:pPr>
      <w:r w:rsidRPr="00211A64">
        <w:t>Toss’d firebrands to the steepy turrets throw.</w:t>
      </w:r>
      <w:r w:rsidRPr="00211A64">
        <w:tab/>
      </w:r>
    </w:p>
    <w:p w14:paraId="4B61317D" w14:textId="77777777" w:rsidR="00211A64" w:rsidRDefault="00211A64" w:rsidP="00211A64">
      <w:pPr>
        <w:pStyle w:val="Poetry"/>
      </w:pPr>
    </w:p>
    <w:p w14:paraId="41320C2A" w14:textId="34235ADA" w:rsidR="003A417A" w:rsidRPr="00211A64" w:rsidRDefault="003A417A" w:rsidP="00211A64">
      <w:pPr>
        <w:pStyle w:val="Poetry"/>
      </w:pPr>
      <w:r w:rsidRPr="00211A64">
        <w:t>Ilioneus, as bold Lucetius came</w:t>
      </w:r>
    </w:p>
    <w:p w14:paraId="3809848B" w14:textId="77777777" w:rsidR="003A417A" w:rsidRPr="00211A64" w:rsidRDefault="003A417A" w:rsidP="00211A64">
      <w:pPr>
        <w:pStyle w:val="Poetry"/>
      </w:pPr>
      <w:r w:rsidRPr="00211A64">
        <w:t>To force the gate, and feed the kindling flame,</w:t>
      </w:r>
    </w:p>
    <w:p w14:paraId="2726CC08" w14:textId="77777777" w:rsidR="00211A64" w:rsidRDefault="003A417A" w:rsidP="00211A64">
      <w:pPr>
        <w:pStyle w:val="Poetry"/>
      </w:pPr>
      <w:r w:rsidRPr="00211A64">
        <w:t xml:space="preserve">Roll’d down the fragment of a rock so right, </w:t>
      </w:r>
    </w:p>
    <w:p w14:paraId="6B8E763B" w14:textId="6AB46F82" w:rsidR="003A417A" w:rsidRPr="00211A64" w:rsidRDefault="003A417A" w:rsidP="00211A64">
      <w:pPr>
        <w:pStyle w:val="Poetry"/>
      </w:pPr>
      <w:proofErr w:type="gramStart"/>
      <w:r w:rsidRPr="00211A64">
        <w:t>It</w:t>
      </w:r>
      <w:proofErr w:type="gramEnd"/>
      <w:r w:rsidRPr="00211A64">
        <w:t xml:space="preserve"> crush’d him double underneath the weight.</w:t>
      </w:r>
    </w:p>
    <w:p w14:paraId="535A9A96" w14:textId="34B62CB2" w:rsidR="003A417A" w:rsidRPr="00211A64" w:rsidRDefault="003A417A" w:rsidP="00211A64">
      <w:pPr>
        <w:pStyle w:val="Poetry"/>
      </w:pPr>
      <w:r w:rsidRPr="00211A64">
        <w:t>Two more young Liger and Asylas slew:</w:t>
      </w:r>
      <w:r w:rsidRPr="00211A64">
        <w:tab/>
      </w:r>
    </w:p>
    <w:p w14:paraId="0AE48C0C" w14:textId="77777777" w:rsidR="00211A64" w:rsidRDefault="003A417A" w:rsidP="00211A64">
      <w:pPr>
        <w:pStyle w:val="Poetry"/>
      </w:pPr>
      <w:r w:rsidRPr="00211A64">
        <w:t xml:space="preserve">To bend the bow young Liger better </w:t>
      </w:r>
      <w:proofErr w:type="gramStart"/>
      <w:r w:rsidRPr="00211A64">
        <w:t>knew;</w:t>
      </w:r>
      <w:proofErr w:type="gramEnd"/>
      <w:r w:rsidRPr="00211A64">
        <w:t xml:space="preserve"> </w:t>
      </w:r>
    </w:p>
    <w:p w14:paraId="55E94EB9" w14:textId="4BDD7BD6" w:rsidR="003A417A" w:rsidRPr="00211A64" w:rsidRDefault="003A417A" w:rsidP="00211A64">
      <w:pPr>
        <w:pStyle w:val="Poetry"/>
      </w:pPr>
      <w:r w:rsidRPr="00211A64">
        <w:t>Asylas best the pointed jav’lin threw.</w:t>
      </w:r>
    </w:p>
    <w:p w14:paraId="5640AE13" w14:textId="77777777" w:rsidR="00211A64" w:rsidRDefault="003A417A" w:rsidP="00211A64">
      <w:pPr>
        <w:pStyle w:val="Poetry"/>
      </w:pPr>
      <w:r w:rsidRPr="00211A64">
        <w:t xml:space="preserve">Brave Caeneus laid Ortygius on the </w:t>
      </w:r>
      <w:proofErr w:type="gramStart"/>
      <w:r w:rsidRPr="00211A64">
        <w:t>plain;</w:t>
      </w:r>
      <w:proofErr w:type="gramEnd"/>
      <w:r w:rsidRPr="00211A64">
        <w:t xml:space="preserve"> </w:t>
      </w:r>
    </w:p>
    <w:p w14:paraId="727DEE10" w14:textId="7CDD70E3" w:rsidR="003A417A" w:rsidRPr="00211A64" w:rsidRDefault="003A417A" w:rsidP="00211A64">
      <w:pPr>
        <w:pStyle w:val="Poetry"/>
      </w:pPr>
      <w:r w:rsidRPr="00211A64">
        <w:t>The victor Caeneus was by Turnus slain.</w:t>
      </w:r>
    </w:p>
    <w:p w14:paraId="6422DA5D" w14:textId="16A4A2EB" w:rsidR="003A417A" w:rsidRPr="00211A64" w:rsidRDefault="003A417A" w:rsidP="00211A64">
      <w:pPr>
        <w:pStyle w:val="Poetry"/>
      </w:pPr>
      <w:r w:rsidRPr="00211A64">
        <w:t>By the same hand, Clonius and Itys fall,</w:t>
      </w:r>
    </w:p>
    <w:p w14:paraId="28201A0C" w14:textId="77777777" w:rsidR="003A417A" w:rsidRPr="00211A64" w:rsidRDefault="003A417A" w:rsidP="00211A64">
      <w:pPr>
        <w:pStyle w:val="Poetry"/>
      </w:pPr>
      <w:r w:rsidRPr="00211A64">
        <w:t>Sagar, and Ida, standing on the wall.</w:t>
      </w:r>
    </w:p>
    <w:p w14:paraId="7294064A" w14:textId="77777777" w:rsidR="003A417A" w:rsidRPr="00211A64" w:rsidRDefault="003A417A" w:rsidP="00211A64">
      <w:pPr>
        <w:pStyle w:val="Poetry"/>
      </w:pPr>
      <w:r w:rsidRPr="00211A64">
        <w:t>From Capys’ arms his fate Privernus found:</w:t>
      </w:r>
    </w:p>
    <w:p w14:paraId="4B31135B" w14:textId="77777777" w:rsidR="00211A64" w:rsidRDefault="003A417A" w:rsidP="00211A64">
      <w:pPr>
        <w:pStyle w:val="Poetry"/>
      </w:pPr>
      <w:r w:rsidRPr="00211A64">
        <w:t xml:space="preserve">Hurt by Themilla first-but slight the wound— </w:t>
      </w:r>
    </w:p>
    <w:p w14:paraId="33C22D1C" w14:textId="450AD242" w:rsidR="003A417A" w:rsidRPr="00211A64" w:rsidRDefault="003A417A" w:rsidP="00211A64">
      <w:pPr>
        <w:pStyle w:val="Poetry"/>
      </w:pPr>
      <w:r w:rsidRPr="00211A64">
        <w:t>His shield thrown by, to mitigate the smart,</w:t>
      </w:r>
    </w:p>
    <w:p w14:paraId="3B495820" w14:textId="6A0FED15" w:rsidR="003A417A" w:rsidRPr="00211A64" w:rsidRDefault="003A417A" w:rsidP="00211A64">
      <w:pPr>
        <w:pStyle w:val="Poetry"/>
      </w:pPr>
      <w:r w:rsidRPr="00211A64">
        <w:t>He clapp’d his hand upon the wounded part:</w:t>
      </w:r>
    </w:p>
    <w:p w14:paraId="2F4D56B6" w14:textId="77777777" w:rsidR="00211A64" w:rsidRDefault="003A417A" w:rsidP="00211A64">
      <w:pPr>
        <w:pStyle w:val="Poetry"/>
      </w:pPr>
      <w:r w:rsidRPr="00211A64">
        <w:lastRenderedPageBreak/>
        <w:t xml:space="preserve">The second shaft came swift and unespied, </w:t>
      </w:r>
    </w:p>
    <w:p w14:paraId="07C68C02" w14:textId="00073372" w:rsidR="003A417A" w:rsidRPr="00211A64" w:rsidRDefault="003A417A" w:rsidP="00211A64">
      <w:pPr>
        <w:pStyle w:val="Poetry"/>
      </w:pPr>
      <w:r w:rsidRPr="00211A64">
        <w:t>And pierc’d his hand, and nail’d it to his side,</w:t>
      </w:r>
    </w:p>
    <w:p w14:paraId="66F5EE08" w14:textId="77777777" w:rsidR="003A417A" w:rsidRPr="00211A64" w:rsidRDefault="003A417A" w:rsidP="00211A64">
      <w:pPr>
        <w:pStyle w:val="Poetry"/>
      </w:pPr>
      <w:r w:rsidRPr="00211A64">
        <w:t>Transfix’d his breathing lungs and beating heart:</w:t>
      </w:r>
    </w:p>
    <w:p w14:paraId="03B9A9C9" w14:textId="77777777" w:rsidR="003A417A" w:rsidRPr="00211A64" w:rsidRDefault="003A417A" w:rsidP="00211A64">
      <w:pPr>
        <w:pStyle w:val="Poetry"/>
      </w:pPr>
      <w:r w:rsidRPr="00211A64">
        <w:t>The soul came issuing out, and hiss’d against the dart.</w:t>
      </w:r>
    </w:p>
    <w:p w14:paraId="4FA74C93" w14:textId="77777777" w:rsidR="00211A64" w:rsidRDefault="00211A64" w:rsidP="00211A64">
      <w:pPr>
        <w:pStyle w:val="Poetry"/>
      </w:pPr>
    </w:p>
    <w:p w14:paraId="04B347AF" w14:textId="34352016" w:rsidR="003A417A" w:rsidRPr="00211A64" w:rsidRDefault="003A417A" w:rsidP="00211A64">
      <w:pPr>
        <w:pStyle w:val="Poetry"/>
      </w:pPr>
      <w:r w:rsidRPr="00211A64">
        <w:t>The son of Arcens shone amid the rest,</w:t>
      </w:r>
    </w:p>
    <w:p w14:paraId="6CD1B8DF" w14:textId="77777777" w:rsidR="003A417A" w:rsidRPr="00211A64" w:rsidRDefault="003A417A" w:rsidP="00211A64">
      <w:pPr>
        <w:pStyle w:val="Poetry"/>
      </w:pPr>
      <w:r w:rsidRPr="00211A64">
        <w:t>In glitt’ring armor and a purple vest,</w:t>
      </w:r>
    </w:p>
    <w:p w14:paraId="68605645" w14:textId="77777777" w:rsidR="00211A64" w:rsidRDefault="003A417A" w:rsidP="00211A64">
      <w:pPr>
        <w:pStyle w:val="Poetry"/>
      </w:pPr>
      <w:r w:rsidRPr="00211A64">
        <w:t xml:space="preserve">(Fair was his face, his eyes inspiring love,) </w:t>
      </w:r>
    </w:p>
    <w:p w14:paraId="2327F193" w14:textId="77777777" w:rsidR="00211A64" w:rsidRDefault="003A417A" w:rsidP="00211A64">
      <w:pPr>
        <w:pStyle w:val="Poetry"/>
      </w:pPr>
      <w:r w:rsidRPr="00211A64">
        <w:t xml:space="preserve">Bred by his father in the Martian grove, </w:t>
      </w:r>
    </w:p>
    <w:p w14:paraId="44AE3AF9" w14:textId="52DA7E31" w:rsidR="003A417A" w:rsidRPr="00211A64" w:rsidRDefault="003A417A" w:rsidP="00211A64">
      <w:pPr>
        <w:pStyle w:val="Poetry"/>
      </w:pPr>
      <w:r w:rsidRPr="00211A64">
        <w:t>Where the fat altars of Palicus flame,</w:t>
      </w:r>
    </w:p>
    <w:p w14:paraId="6B1934F3" w14:textId="50557C69" w:rsidR="003A417A" w:rsidRPr="00211A64" w:rsidRDefault="003A417A" w:rsidP="00211A64">
      <w:pPr>
        <w:pStyle w:val="Poetry"/>
      </w:pPr>
      <w:r w:rsidRPr="00211A64">
        <w:t>And send in arms to purchase early fame.</w:t>
      </w:r>
    </w:p>
    <w:p w14:paraId="696AEF0A" w14:textId="77777777" w:rsidR="00211A64" w:rsidRDefault="003A417A" w:rsidP="00211A64">
      <w:pPr>
        <w:pStyle w:val="Poetry"/>
      </w:pPr>
      <w:r w:rsidRPr="00211A64">
        <w:t xml:space="preserve">Him when he spied from far, the Tuscan king </w:t>
      </w:r>
    </w:p>
    <w:p w14:paraId="41114DF5" w14:textId="7A92B65C" w:rsidR="003A417A" w:rsidRPr="00211A64" w:rsidRDefault="003A417A" w:rsidP="00211A64">
      <w:pPr>
        <w:pStyle w:val="Poetry"/>
      </w:pPr>
      <w:r w:rsidRPr="00211A64">
        <w:t>Laid by the lance, and took him to the sling,</w:t>
      </w:r>
    </w:p>
    <w:p w14:paraId="4FE87743" w14:textId="77777777" w:rsidR="003A417A" w:rsidRPr="00211A64" w:rsidRDefault="003A417A" w:rsidP="00211A64">
      <w:pPr>
        <w:pStyle w:val="Poetry"/>
      </w:pPr>
      <w:r w:rsidRPr="00211A64">
        <w:t>Thrice whirl’d the thong around his head, and threw:</w:t>
      </w:r>
    </w:p>
    <w:p w14:paraId="24341537" w14:textId="77777777" w:rsidR="003A417A" w:rsidRPr="00211A64" w:rsidRDefault="003A417A" w:rsidP="00211A64">
      <w:pPr>
        <w:pStyle w:val="Poetry"/>
      </w:pPr>
      <w:r w:rsidRPr="00211A64">
        <w:t xml:space="preserve">The heated lead half melted as it </w:t>
      </w:r>
      <w:proofErr w:type="gramStart"/>
      <w:r w:rsidRPr="00211A64">
        <w:t>flew;</w:t>
      </w:r>
      <w:proofErr w:type="gramEnd"/>
    </w:p>
    <w:p w14:paraId="7D1EAA94" w14:textId="12FB729C" w:rsidR="003A417A" w:rsidRPr="00211A64" w:rsidRDefault="003A417A" w:rsidP="00211A64">
      <w:pPr>
        <w:pStyle w:val="Poetry"/>
      </w:pPr>
      <w:r w:rsidRPr="00211A64">
        <w:t xml:space="preserve">It pierc’d his hollow temples and his </w:t>
      </w:r>
      <w:proofErr w:type="gramStart"/>
      <w:r w:rsidRPr="00211A64">
        <w:t>brain;</w:t>
      </w:r>
      <w:proofErr w:type="gramEnd"/>
    </w:p>
    <w:p w14:paraId="1C82FA89" w14:textId="77777777" w:rsidR="003A417A" w:rsidRPr="00211A64" w:rsidRDefault="003A417A" w:rsidP="00211A64">
      <w:pPr>
        <w:pStyle w:val="Poetry"/>
      </w:pPr>
      <w:r w:rsidRPr="00211A64">
        <w:t>The youth came tumbling down, and spurn’d the plain.</w:t>
      </w:r>
    </w:p>
    <w:p w14:paraId="2CA736A7" w14:textId="77777777" w:rsidR="00211A64" w:rsidRDefault="00211A64" w:rsidP="00211A64">
      <w:pPr>
        <w:pStyle w:val="Poetry"/>
      </w:pPr>
    </w:p>
    <w:p w14:paraId="6A68ED3A" w14:textId="535CDD6B" w:rsidR="00211A64" w:rsidRDefault="003A417A" w:rsidP="00211A64">
      <w:pPr>
        <w:pStyle w:val="Poetry"/>
      </w:pPr>
      <w:r w:rsidRPr="00211A64">
        <w:t xml:space="preserve">Then young Ascanius, who, before this day, </w:t>
      </w:r>
    </w:p>
    <w:p w14:paraId="7B724C75" w14:textId="77777777" w:rsidR="00211A64" w:rsidRDefault="003A417A" w:rsidP="00211A64">
      <w:pPr>
        <w:pStyle w:val="Poetry"/>
      </w:pPr>
      <w:r w:rsidRPr="00211A64">
        <w:t xml:space="preserve">Was wont in woods to shoot the savage prey, </w:t>
      </w:r>
    </w:p>
    <w:p w14:paraId="67D21C87" w14:textId="5661A7E1" w:rsidR="003A417A" w:rsidRPr="00211A64" w:rsidRDefault="003A417A" w:rsidP="00211A64">
      <w:pPr>
        <w:pStyle w:val="Poetry"/>
      </w:pPr>
      <w:r w:rsidRPr="00211A64">
        <w:t>First bent in martial strife the twanging bow,</w:t>
      </w:r>
    </w:p>
    <w:p w14:paraId="029D612E" w14:textId="34C1437C" w:rsidR="003A417A" w:rsidRPr="00211A64" w:rsidRDefault="003A417A" w:rsidP="00211A64">
      <w:pPr>
        <w:pStyle w:val="Poetry"/>
      </w:pPr>
      <w:r w:rsidRPr="00211A64">
        <w:t>And exercis’d against a human foe—</w:t>
      </w:r>
    </w:p>
    <w:p w14:paraId="37DA5EDC" w14:textId="77777777" w:rsidR="00211A64" w:rsidRDefault="003A417A" w:rsidP="00211A64">
      <w:pPr>
        <w:pStyle w:val="Poetry"/>
      </w:pPr>
      <w:r w:rsidRPr="00211A64">
        <w:t xml:space="preserve">With this bereft Numanus of his life, </w:t>
      </w:r>
    </w:p>
    <w:p w14:paraId="7C5B3DC0" w14:textId="77777777" w:rsidR="00211A64" w:rsidRDefault="003A417A" w:rsidP="00211A64">
      <w:pPr>
        <w:pStyle w:val="Poetry"/>
      </w:pPr>
      <w:r w:rsidRPr="00211A64">
        <w:t xml:space="preserve">Who Turnus’ younger sister took to wife. </w:t>
      </w:r>
    </w:p>
    <w:p w14:paraId="6AA5D808" w14:textId="4F75FC42" w:rsidR="003A417A" w:rsidRPr="00211A64" w:rsidRDefault="003A417A" w:rsidP="00211A64">
      <w:pPr>
        <w:pStyle w:val="Poetry"/>
      </w:pPr>
      <w:r w:rsidRPr="00211A64">
        <w:t>Proud of his realm, and of his royal bride,</w:t>
      </w:r>
    </w:p>
    <w:p w14:paraId="775D9F32" w14:textId="77777777" w:rsidR="003A417A" w:rsidRPr="00211A64" w:rsidRDefault="003A417A" w:rsidP="00211A64">
      <w:pPr>
        <w:pStyle w:val="Poetry"/>
      </w:pPr>
      <w:r w:rsidRPr="00211A64">
        <w:t>Vaunting before his troops, and lengthen’d with a stride,</w:t>
      </w:r>
    </w:p>
    <w:p w14:paraId="5DB12E68" w14:textId="4B0DC392" w:rsidR="003A417A" w:rsidRDefault="003A417A" w:rsidP="00211A64">
      <w:pPr>
        <w:pStyle w:val="Poetry"/>
      </w:pPr>
      <w:r w:rsidRPr="00211A64">
        <w:t>In these insulting terms the Trojans he defied:</w:t>
      </w:r>
    </w:p>
    <w:p w14:paraId="6A14979C" w14:textId="77777777" w:rsidR="00211A64" w:rsidRPr="00211A64" w:rsidRDefault="00211A64" w:rsidP="00211A64">
      <w:pPr>
        <w:pStyle w:val="Poetry"/>
      </w:pPr>
    </w:p>
    <w:p w14:paraId="7F96683B" w14:textId="77777777" w:rsidR="00211A64" w:rsidRDefault="003A417A" w:rsidP="00211A64">
      <w:pPr>
        <w:pStyle w:val="Poetry"/>
      </w:pPr>
      <w:r w:rsidRPr="00211A64">
        <w:t xml:space="preserve">“Twice-conquer’d cowards, now your shame is shown— </w:t>
      </w:r>
    </w:p>
    <w:p w14:paraId="714E45B0" w14:textId="33091C7B" w:rsidR="003A417A" w:rsidRPr="00211A64" w:rsidRDefault="003A417A" w:rsidP="00211A64">
      <w:pPr>
        <w:pStyle w:val="Poetry"/>
      </w:pPr>
      <w:r w:rsidRPr="00211A64">
        <w:t>Coop’d up a second time within your town!</w:t>
      </w:r>
    </w:p>
    <w:p w14:paraId="62D45F15" w14:textId="77777777" w:rsidR="003A417A" w:rsidRPr="00211A64" w:rsidRDefault="003A417A" w:rsidP="00211A64">
      <w:pPr>
        <w:pStyle w:val="Poetry"/>
      </w:pPr>
      <w:r w:rsidRPr="00211A64">
        <w:t>Who dare not issue forth in open field,</w:t>
      </w:r>
    </w:p>
    <w:p w14:paraId="08508312" w14:textId="77777777" w:rsidR="003A417A" w:rsidRPr="00211A64" w:rsidRDefault="003A417A" w:rsidP="00211A64">
      <w:pPr>
        <w:pStyle w:val="Poetry"/>
      </w:pPr>
      <w:r w:rsidRPr="00211A64">
        <w:t>But hold your walls before you for a shield.</w:t>
      </w:r>
    </w:p>
    <w:p w14:paraId="13C1063C" w14:textId="5767C08C" w:rsidR="003A417A" w:rsidRPr="00211A64" w:rsidRDefault="003A417A" w:rsidP="00211A64">
      <w:pPr>
        <w:pStyle w:val="Poetry"/>
      </w:pPr>
      <w:proofErr w:type="gramStart"/>
      <w:r w:rsidRPr="00211A64">
        <w:t>Thus</w:t>
      </w:r>
      <w:proofErr w:type="gramEnd"/>
      <w:r w:rsidRPr="00211A64">
        <w:t xml:space="preserve"> threat you war? thus our alliance force?</w:t>
      </w:r>
    </w:p>
    <w:p w14:paraId="79977539" w14:textId="77777777" w:rsidR="00211A64" w:rsidRDefault="003A417A" w:rsidP="00211A64">
      <w:pPr>
        <w:pStyle w:val="Poetry"/>
      </w:pPr>
      <w:r w:rsidRPr="00211A64">
        <w:t xml:space="preserve">What gods, what madness, hether steer’d your course? </w:t>
      </w:r>
    </w:p>
    <w:p w14:paraId="6F18E437" w14:textId="4252B285" w:rsidR="003A417A" w:rsidRPr="00211A64" w:rsidRDefault="003A417A" w:rsidP="00211A64">
      <w:pPr>
        <w:pStyle w:val="Poetry"/>
      </w:pPr>
      <w:r w:rsidRPr="00211A64">
        <w:t>You shall not find the sons of Atreus here,</w:t>
      </w:r>
    </w:p>
    <w:p w14:paraId="3A23ABDF" w14:textId="77777777" w:rsidR="00211A64" w:rsidRDefault="003A417A" w:rsidP="00211A64">
      <w:pPr>
        <w:pStyle w:val="Poetry"/>
      </w:pPr>
      <w:r w:rsidRPr="00211A64">
        <w:lastRenderedPageBreak/>
        <w:t xml:space="preserve">Nor need the frauds of sly Ulysses fear. </w:t>
      </w:r>
    </w:p>
    <w:p w14:paraId="28F80991" w14:textId="427914E7" w:rsidR="003A417A" w:rsidRPr="00211A64" w:rsidRDefault="003A417A" w:rsidP="00211A64">
      <w:pPr>
        <w:pStyle w:val="Poetry"/>
      </w:pPr>
      <w:r w:rsidRPr="00211A64">
        <w:t>Strong from the cradle, of a sturdy brood,</w:t>
      </w:r>
    </w:p>
    <w:p w14:paraId="4E93D59E" w14:textId="597FD771" w:rsidR="003A417A" w:rsidRPr="00211A64" w:rsidRDefault="003A417A" w:rsidP="00211A64">
      <w:pPr>
        <w:pStyle w:val="Poetry"/>
      </w:pPr>
      <w:r w:rsidRPr="00211A64">
        <w:t xml:space="preserve">We bear our newborn infants to the </w:t>
      </w:r>
      <w:proofErr w:type="gramStart"/>
      <w:r w:rsidRPr="00211A64">
        <w:t>flood;</w:t>
      </w:r>
      <w:proofErr w:type="gramEnd"/>
    </w:p>
    <w:p w14:paraId="718D4CCD" w14:textId="77777777" w:rsidR="00211A64" w:rsidRDefault="003A417A" w:rsidP="00211A64">
      <w:pPr>
        <w:pStyle w:val="Poetry"/>
      </w:pPr>
      <w:proofErr w:type="gramStart"/>
      <w:r w:rsidRPr="00211A64">
        <w:t>There</w:t>
      </w:r>
      <w:proofErr w:type="gramEnd"/>
      <w:r w:rsidRPr="00211A64">
        <w:t xml:space="preserve"> bath’d amid the stream, our boys we hold, </w:t>
      </w:r>
    </w:p>
    <w:p w14:paraId="1876F55A" w14:textId="1878E8F2" w:rsidR="003A417A" w:rsidRPr="00211A64" w:rsidRDefault="003A417A" w:rsidP="00211A64">
      <w:pPr>
        <w:pStyle w:val="Poetry"/>
      </w:pPr>
      <w:r w:rsidRPr="00211A64">
        <w:t>With winter harden’d, and inur’d to cold.</w:t>
      </w:r>
    </w:p>
    <w:p w14:paraId="206030E5" w14:textId="77777777" w:rsidR="00211A64" w:rsidRDefault="003A417A" w:rsidP="00211A64">
      <w:pPr>
        <w:pStyle w:val="Poetry"/>
      </w:pPr>
      <w:r w:rsidRPr="00211A64">
        <w:t xml:space="preserve">They wake before the day to range the wood, </w:t>
      </w:r>
    </w:p>
    <w:p w14:paraId="26AF4734" w14:textId="54C839DA" w:rsidR="003A417A" w:rsidRPr="00211A64" w:rsidRDefault="003A417A" w:rsidP="00211A64">
      <w:pPr>
        <w:pStyle w:val="Poetry"/>
      </w:pPr>
      <w:r w:rsidRPr="00211A64">
        <w:t>Kill ere they eat, nor taste unconquer’d food.</w:t>
      </w:r>
    </w:p>
    <w:p w14:paraId="2D4B50A3" w14:textId="3B7268C0" w:rsidR="003A417A" w:rsidRPr="00211A64" w:rsidRDefault="003A417A" w:rsidP="00211A64">
      <w:pPr>
        <w:pStyle w:val="Poetry"/>
      </w:pPr>
      <w:r w:rsidRPr="00211A64">
        <w:t>No sports, but what belong to war, they know:</w:t>
      </w:r>
    </w:p>
    <w:p w14:paraId="63C54E86" w14:textId="77777777" w:rsidR="00211A64" w:rsidRDefault="003A417A" w:rsidP="00211A64">
      <w:pPr>
        <w:pStyle w:val="Poetry"/>
      </w:pPr>
      <w:r w:rsidRPr="00211A64">
        <w:t xml:space="preserve">To break the stubborn colt, to bend the bow. </w:t>
      </w:r>
    </w:p>
    <w:p w14:paraId="3D614047" w14:textId="2F297048" w:rsidR="003A417A" w:rsidRPr="00211A64" w:rsidRDefault="003A417A" w:rsidP="00211A64">
      <w:pPr>
        <w:pStyle w:val="Poetry"/>
      </w:pPr>
      <w:r w:rsidRPr="00211A64">
        <w:t xml:space="preserve">Our youth, of labor patient, earn their </w:t>
      </w:r>
      <w:proofErr w:type="gramStart"/>
      <w:r w:rsidRPr="00211A64">
        <w:t>bread;</w:t>
      </w:r>
      <w:proofErr w:type="gramEnd"/>
    </w:p>
    <w:p w14:paraId="409342F4" w14:textId="77777777" w:rsidR="003A417A" w:rsidRPr="00211A64" w:rsidRDefault="003A417A" w:rsidP="00211A64">
      <w:pPr>
        <w:pStyle w:val="Poetry"/>
      </w:pPr>
      <w:r w:rsidRPr="00211A64">
        <w:t>Hardly they work, with frugal diet fed.</w:t>
      </w:r>
    </w:p>
    <w:p w14:paraId="6C7C6168" w14:textId="77777777" w:rsidR="003A417A" w:rsidRPr="00211A64" w:rsidRDefault="003A417A" w:rsidP="00211A64">
      <w:pPr>
        <w:pStyle w:val="Poetry"/>
      </w:pPr>
      <w:r w:rsidRPr="00211A64">
        <w:t>From plows and harrows sent to seek renown,</w:t>
      </w:r>
    </w:p>
    <w:p w14:paraId="7AB1B9A8" w14:textId="55E2E7E8" w:rsidR="003A417A" w:rsidRPr="00211A64" w:rsidRDefault="003A417A" w:rsidP="00211A64">
      <w:pPr>
        <w:pStyle w:val="Poetry"/>
      </w:pPr>
      <w:r w:rsidRPr="00211A64">
        <w:t xml:space="preserve">They fight in </w:t>
      </w:r>
      <w:proofErr w:type="gramStart"/>
      <w:r w:rsidRPr="00211A64">
        <w:t>fields, and</w:t>
      </w:r>
      <w:proofErr w:type="gramEnd"/>
      <w:r w:rsidRPr="00211A64">
        <w:t xml:space="preserve"> storm the shaken town.</w:t>
      </w:r>
    </w:p>
    <w:p w14:paraId="5D1652CE" w14:textId="77777777" w:rsidR="00211A64" w:rsidRDefault="003A417A" w:rsidP="00211A64">
      <w:pPr>
        <w:pStyle w:val="Poetry"/>
      </w:pPr>
      <w:r w:rsidRPr="00211A64">
        <w:t xml:space="preserve">No part of life from toils of war is free, </w:t>
      </w:r>
    </w:p>
    <w:p w14:paraId="3B2BC1B0" w14:textId="77777777" w:rsidR="00211A64" w:rsidRDefault="003A417A" w:rsidP="00211A64">
      <w:pPr>
        <w:pStyle w:val="Poetry"/>
      </w:pPr>
      <w:r w:rsidRPr="00211A64">
        <w:t xml:space="preserve">No change in age, or diff ’rence in degree. </w:t>
      </w:r>
    </w:p>
    <w:p w14:paraId="0F2C4B02" w14:textId="3C73A272" w:rsidR="003A417A" w:rsidRPr="00211A64" w:rsidRDefault="003A417A" w:rsidP="00211A64">
      <w:pPr>
        <w:pStyle w:val="Poetry"/>
      </w:pPr>
      <w:r w:rsidRPr="00211A64">
        <w:t>We plow and till in arms; our oxen feel,</w:t>
      </w:r>
    </w:p>
    <w:p w14:paraId="314651A3" w14:textId="77777777" w:rsidR="003A417A" w:rsidRPr="00211A64" w:rsidRDefault="003A417A" w:rsidP="00211A64">
      <w:pPr>
        <w:pStyle w:val="Poetry"/>
      </w:pPr>
      <w:r w:rsidRPr="00211A64">
        <w:t xml:space="preserve">Instead of goads, the spur and pointed </w:t>
      </w:r>
      <w:proofErr w:type="gramStart"/>
      <w:r w:rsidRPr="00211A64">
        <w:t>steel;</w:t>
      </w:r>
      <w:proofErr w:type="gramEnd"/>
    </w:p>
    <w:p w14:paraId="71B69FBF" w14:textId="07869CA2" w:rsidR="003A417A" w:rsidRPr="00211A64" w:rsidRDefault="003A417A" w:rsidP="00211A64">
      <w:pPr>
        <w:pStyle w:val="Poetry"/>
      </w:pPr>
      <w:r w:rsidRPr="00211A64">
        <w:t>Th’ inverted lance makes furrows in the plain.</w:t>
      </w:r>
    </w:p>
    <w:p w14:paraId="061B51CF" w14:textId="77777777" w:rsidR="003A417A" w:rsidRPr="00211A64" w:rsidRDefault="003A417A" w:rsidP="00211A64">
      <w:pPr>
        <w:pStyle w:val="Poetry"/>
      </w:pPr>
      <w:r w:rsidRPr="00211A64">
        <w:t>Ev’n time, that changes all, yet changes us in vain:</w:t>
      </w:r>
    </w:p>
    <w:p w14:paraId="23F38582" w14:textId="77777777" w:rsidR="00211A64" w:rsidRDefault="003A417A" w:rsidP="00211A64">
      <w:pPr>
        <w:pStyle w:val="Poetry"/>
      </w:pPr>
      <w:r w:rsidRPr="00211A64">
        <w:t xml:space="preserve">The body, not the mind; nor can control </w:t>
      </w:r>
    </w:p>
    <w:p w14:paraId="611E2992" w14:textId="5233AFFE" w:rsidR="003A417A" w:rsidRPr="00211A64" w:rsidRDefault="003A417A" w:rsidP="00211A64">
      <w:pPr>
        <w:pStyle w:val="Poetry"/>
      </w:pPr>
      <w:r w:rsidRPr="00211A64">
        <w:t xml:space="preserve">Th’ immortal </w:t>
      </w:r>
      <w:proofErr w:type="gramStart"/>
      <w:r w:rsidRPr="00211A64">
        <w:t>vigor, or</w:t>
      </w:r>
      <w:proofErr w:type="gramEnd"/>
      <w:r w:rsidRPr="00211A64">
        <w:t xml:space="preserve"> abate the soul.</w:t>
      </w:r>
    </w:p>
    <w:p w14:paraId="5D2DA8CB" w14:textId="77777777" w:rsidR="003A417A" w:rsidRPr="00211A64" w:rsidRDefault="003A417A" w:rsidP="00211A64">
      <w:pPr>
        <w:pStyle w:val="Poetry"/>
      </w:pPr>
      <w:r w:rsidRPr="00211A64">
        <w:t>Our helms defend the young, disguise the gray:</w:t>
      </w:r>
    </w:p>
    <w:p w14:paraId="3BB15D05" w14:textId="091B5A61" w:rsidR="003A417A" w:rsidRPr="00211A64" w:rsidRDefault="003A417A" w:rsidP="00211A64">
      <w:pPr>
        <w:pStyle w:val="Poetry"/>
      </w:pPr>
      <w:r w:rsidRPr="00211A64">
        <w:t>We live by plunder, and delight in prey.</w:t>
      </w:r>
    </w:p>
    <w:p w14:paraId="7AE10B2B" w14:textId="77777777" w:rsidR="00211A64" w:rsidRDefault="003A417A" w:rsidP="00211A64">
      <w:pPr>
        <w:pStyle w:val="Poetry"/>
      </w:pPr>
      <w:r w:rsidRPr="00211A64">
        <w:t xml:space="preserve">Your vests embroider’d with rich purple </w:t>
      </w:r>
      <w:proofErr w:type="gramStart"/>
      <w:r w:rsidRPr="00211A64">
        <w:t>shine;</w:t>
      </w:r>
      <w:proofErr w:type="gramEnd"/>
      <w:r w:rsidRPr="00211A64">
        <w:t xml:space="preserve"> </w:t>
      </w:r>
    </w:p>
    <w:p w14:paraId="1E4A6A86" w14:textId="7966E160" w:rsidR="003A417A" w:rsidRPr="00211A64" w:rsidRDefault="003A417A" w:rsidP="00211A64">
      <w:pPr>
        <w:pStyle w:val="Poetry"/>
      </w:pPr>
      <w:r w:rsidRPr="00211A64">
        <w:t>In sloth you glory, and in dances join.</w:t>
      </w:r>
    </w:p>
    <w:p w14:paraId="29741929" w14:textId="77777777" w:rsidR="00211A64" w:rsidRDefault="003A417A" w:rsidP="00211A64">
      <w:pPr>
        <w:pStyle w:val="Poetry"/>
      </w:pPr>
      <w:r w:rsidRPr="00211A64">
        <w:t xml:space="preserve">Your vests have sweeping sleeves; with female pride </w:t>
      </w:r>
    </w:p>
    <w:p w14:paraId="27E56B20" w14:textId="26767505" w:rsidR="003A417A" w:rsidRPr="00211A64" w:rsidRDefault="003A417A" w:rsidP="00211A64">
      <w:pPr>
        <w:pStyle w:val="Poetry"/>
      </w:pPr>
      <w:r w:rsidRPr="00211A64">
        <w:t>Your turbants underneath your chins are tied.</w:t>
      </w:r>
    </w:p>
    <w:p w14:paraId="274B794D" w14:textId="1F9EC87C" w:rsidR="003A417A" w:rsidRPr="00211A64" w:rsidRDefault="003A417A" w:rsidP="00211A64">
      <w:pPr>
        <w:pStyle w:val="Poetry"/>
      </w:pPr>
      <w:r w:rsidRPr="00211A64">
        <w:t>Go, Phrygians, to your Dindymus again!</w:t>
      </w:r>
    </w:p>
    <w:p w14:paraId="61BD1C9D" w14:textId="77777777" w:rsidR="00211A64" w:rsidRDefault="003A417A" w:rsidP="00211A64">
      <w:pPr>
        <w:pStyle w:val="Poetry"/>
      </w:pPr>
      <w:r w:rsidRPr="00211A64">
        <w:t xml:space="preserve">Go, less than women, in the shapes of men! </w:t>
      </w:r>
    </w:p>
    <w:p w14:paraId="204FF692" w14:textId="77777777" w:rsidR="00211A64" w:rsidRDefault="003A417A" w:rsidP="00211A64">
      <w:pPr>
        <w:pStyle w:val="Poetry"/>
      </w:pPr>
      <w:r w:rsidRPr="00211A64">
        <w:t xml:space="preserve">Go, mix’d with eunuchs, in the Mother’s rites, </w:t>
      </w:r>
    </w:p>
    <w:p w14:paraId="0C280B72" w14:textId="77777777" w:rsidR="00211A64" w:rsidRDefault="003A417A" w:rsidP="00211A64">
      <w:pPr>
        <w:pStyle w:val="Poetry"/>
      </w:pPr>
      <w:r w:rsidRPr="00211A64">
        <w:t xml:space="preserve">Where with unequal sound the flute </w:t>
      </w:r>
      <w:proofErr w:type="gramStart"/>
      <w:r w:rsidRPr="00211A64">
        <w:t>invites;</w:t>
      </w:r>
      <w:proofErr w:type="gramEnd"/>
      <w:r w:rsidRPr="00211A64">
        <w:t xml:space="preserve"> </w:t>
      </w:r>
    </w:p>
    <w:p w14:paraId="15794E2D" w14:textId="36B30087" w:rsidR="003A417A" w:rsidRPr="00211A64" w:rsidRDefault="003A417A" w:rsidP="00211A64">
      <w:pPr>
        <w:pStyle w:val="Poetry"/>
      </w:pPr>
      <w:r w:rsidRPr="00211A64">
        <w:t>Sing, dance, and howl, by turns, in Ida’s shade:</w:t>
      </w:r>
    </w:p>
    <w:p w14:paraId="69B8C799" w14:textId="4D346F0E" w:rsidR="003A417A" w:rsidRDefault="003A417A" w:rsidP="00211A64">
      <w:pPr>
        <w:pStyle w:val="Poetry"/>
      </w:pPr>
      <w:r w:rsidRPr="00211A64">
        <w:t>Resign the war to men, who know the martial trade!”</w:t>
      </w:r>
    </w:p>
    <w:p w14:paraId="6F955D00" w14:textId="77777777" w:rsidR="00211A64" w:rsidRPr="00211A64" w:rsidRDefault="00211A64" w:rsidP="00211A64">
      <w:pPr>
        <w:pStyle w:val="Poetry"/>
      </w:pPr>
    </w:p>
    <w:p w14:paraId="2032D36F" w14:textId="77777777" w:rsidR="00211A64" w:rsidRDefault="003A417A" w:rsidP="00211A64">
      <w:pPr>
        <w:pStyle w:val="Poetry"/>
      </w:pPr>
      <w:r w:rsidRPr="00211A64">
        <w:t xml:space="preserve">This foul reproach Ascanius could not hear </w:t>
      </w:r>
    </w:p>
    <w:p w14:paraId="0A84B19F" w14:textId="77777777" w:rsidR="00211A64" w:rsidRDefault="003A417A" w:rsidP="00211A64">
      <w:pPr>
        <w:pStyle w:val="Poetry"/>
      </w:pPr>
      <w:r w:rsidRPr="00211A64">
        <w:lastRenderedPageBreak/>
        <w:t xml:space="preserve">With patience, or a vow’d revenge forbear. </w:t>
      </w:r>
    </w:p>
    <w:p w14:paraId="70CE1BB6" w14:textId="58E5FF6C" w:rsidR="003A417A" w:rsidRPr="00211A64" w:rsidRDefault="003A417A" w:rsidP="00211A64">
      <w:pPr>
        <w:pStyle w:val="Poetry"/>
      </w:pPr>
      <w:r w:rsidRPr="00211A64">
        <w:t>At the full stretch of both his hands he drew,</w:t>
      </w:r>
    </w:p>
    <w:p w14:paraId="2E09FADF" w14:textId="77777777" w:rsidR="003A417A" w:rsidRPr="00211A64" w:rsidRDefault="003A417A" w:rsidP="00211A64">
      <w:pPr>
        <w:pStyle w:val="Poetry"/>
      </w:pPr>
      <w:r w:rsidRPr="00211A64">
        <w:t>And almost join’d the horns of the tough yew.</w:t>
      </w:r>
    </w:p>
    <w:p w14:paraId="4FEA0A43" w14:textId="3E068DAC" w:rsidR="003A417A" w:rsidRPr="00211A64" w:rsidRDefault="003A417A" w:rsidP="00211A64">
      <w:pPr>
        <w:pStyle w:val="Poetry"/>
      </w:pPr>
      <w:r w:rsidRPr="00211A64">
        <w:t>But, first, before the throne of Jove he stood,</w:t>
      </w:r>
    </w:p>
    <w:p w14:paraId="60989098" w14:textId="77777777" w:rsidR="003A417A" w:rsidRPr="00211A64" w:rsidRDefault="003A417A" w:rsidP="00211A64">
      <w:pPr>
        <w:pStyle w:val="Poetry"/>
      </w:pPr>
      <w:r w:rsidRPr="00211A64">
        <w:t xml:space="preserve">And </w:t>
      </w:r>
      <w:proofErr w:type="gramStart"/>
      <w:r w:rsidRPr="00211A64">
        <w:t>thus</w:t>
      </w:r>
      <w:proofErr w:type="gramEnd"/>
      <w:r w:rsidRPr="00211A64">
        <w:t xml:space="preserve"> with lifted hands invok’d the god:</w:t>
      </w:r>
    </w:p>
    <w:p w14:paraId="6EF42446" w14:textId="77777777" w:rsidR="00211A64" w:rsidRDefault="003A417A" w:rsidP="00211A64">
      <w:pPr>
        <w:pStyle w:val="Poetry"/>
      </w:pPr>
      <w:r w:rsidRPr="00211A64">
        <w:t xml:space="preserve">“My first attempt, great Jupiter, succeed! </w:t>
      </w:r>
    </w:p>
    <w:p w14:paraId="22ABBD36" w14:textId="77777777" w:rsidR="00211A64" w:rsidRDefault="003A417A" w:rsidP="00211A64">
      <w:pPr>
        <w:pStyle w:val="Poetry"/>
      </w:pPr>
      <w:r w:rsidRPr="00211A64">
        <w:t xml:space="preserve">An annual off ’ring in thy grove shall </w:t>
      </w:r>
      <w:proofErr w:type="gramStart"/>
      <w:r w:rsidRPr="00211A64">
        <w:t>bleed;</w:t>
      </w:r>
      <w:proofErr w:type="gramEnd"/>
      <w:r w:rsidRPr="00211A64">
        <w:t xml:space="preserve"> </w:t>
      </w:r>
    </w:p>
    <w:p w14:paraId="57EFF268" w14:textId="2720716A" w:rsidR="003A417A" w:rsidRPr="00211A64" w:rsidRDefault="003A417A" w:rsidP="00211A64">
      <w:pPr>
        <w:pStyle w:val="Poetry"/>
      </w:pPr>
      <w:r w:rsidRPr="00211A64">
        <w:t>A snow-white steer, before thy altar led,</w:t>
      </w:r>
    </w:p>
    <w:p w14:paraId="2B335BCB" w14:textId="410A618E" w:rsidR="003A417A" w:rsidRPr="00211A64" w:rsidRDefault="003A417A" w:rsidP="00211A64">
      <w:pPr>
        <w:pStyle w:val="Poetry"/>
      </w:pPr>
      <w:r w:rsidRPr="00211A64">
        <w:t>Who, like his mother, bears aloft his head,</w:t>
      </w:r>
    </w:p>
    <w:p w14:paraId="22BEBB2A" w14:textId="77777777" w:rsidR="00211A64" w:rsidRDefault="003A417A" w:rsidP="00211A64">
      <w:pPr>
        <w:pStyle w:val="Poetry"/>
      </w:pPr>
      <w:r w:rsidRPr="00211A64">
        <w:t xml:space="preserve">Butts with his threat’ning brows, and bellowing stands, </w:t>
      </w:r>
    </w:p>
    <w:p w14:paraId="6C5556AE" w14:textId="0A1F1227" w:rsidR="003A417A" w:rsidRDefault="003A417A" w:rsidP="00211A64">
      <w:pPr>
        <w:pStyle w:val="Poetry"/>
      </w:pPr>
      <w:r w:rsidRPr="00211A64">
        <w:t xml:space="preserve">And dares the </w:t>
      </w:r>
      <w:proofErr w:type="gramStart"/>
      <w:r w:rsidRPr="00211A64">
        <w:t>fight, and</w:t>
      </w:r>
      <w:proofErr w:type="gramEnd"/>
      <w:r w:rsidRPr="00211A64">
        <w:t xml:space="preserve"> spurns the yellow sands.”</w:t>
      </w:r>
    </w:p>
    <w:p w14:paraId="6508181D" w14:textId="77777777" w:rsidR="00211A64" w:rsidRPr="00211A64" w:rsidRDefault="00211A64" w:rsidP="00211A64">
      <w:pPr>
        <w:pStyle w:val="Poetry"/>
      </w:pPr>
    </w:p>
    <w:p w14:paraId="375702D1" w14:textId="77777777" w:rsidR="00211A64" w:rsidRDefault="003A417A" w:rsidP="00211A64">
      <w:pPr>
        <w:pStyle w:val="Poetry"/>
      </w:pPr>
      <w:r w:rsidRPr="00211A64">
        <w:t xml:space="preserve">Jove bow’d the heav’ns, and lent a gracious ear, </w:t>
      </w:r>
    </w:p>
    <w:p w14:paraId="20EB4C8C" w14:textId="02920859" w:rsidR="003A417A" w:rsidRPr="00211A64" w:rsidRDefault="003A417A" w:rsidP="00211A64">
      <w:pPr>
        <w:pStyle w:val="Poetry"/>
      </w:pPr>
      <w:r w:rsidRPr="00211A64">
        <w:t>And thunder’d on the left, amidst the clear.</w:t>
      </w:r>
    </w:p>
    <w:p w14:paraId="7DE449BB" w14:textId="035157A8" w:rsidR="003A417A" w:rsidRPr="00211A64" w:rsidRDefault="003A417A" w:rsidP="00211A64">
      <w:pPr>
        <w:pStyle w:val="Poetry"/>
      </w:pPr>
      <w:r w:rsidRPr="00211A64">
        <w:t>Sounded at once the bow; and swiftly flies</w:t>
      </w:r>
    </w:p>
    <w:p w14:paraId="28B97636" w14:textId="77777777" w:rsidR="00211A64" w:rsidRDefault="003A417A" w:rsidP="00211A64">
      <w:pPr>
        <w:pStyle w:val="Poetry"/>
      </w:pPr>
      <w:r w:rsidRPr="00211A64">
        <w:t xml:space="preserve">The feather’d death, and hisses thro’ the skies. </w:t>
      </w:r>
    </w:p>
    <w:p w14:paraId="39ED97F3" w14:textId="629C7ECD" w:rsidR="003A417A" w:rsidRPr="00211A64" w:rsidRDefault="003A417A" w:rsidP="00211A64">
      <w:pPr>
        <w:pStyle w:val="Poetry"/>
      </w:pPr>
      <w:r w:rsidRPr="00211A64">
        <w:t>The steel thro’ both his temples forc’d the way:</w:t>
      </w:r>
    </w:p>
    <w:p w14:paraId="6AEB196B" w14:textId="77777777" w:rsidR="003A417A" w:rsidRPr="00211A64" w:rsidRDefault="003A417A" w:rsidP="00211A64">
      <w:pPr>
        <w:pStyle w:val="Poetry"/>
      </w:pPr>
      <w:r w:rsidRPr="00211A64">
        <w:t>Extended on the ground, Numanus lay.</w:t>
      </w:r>
    </w:p>
    <w:p w14:paraId="583B1D66" w14:textId="77777777" w:rsidR="003A417A" w:rsidRPr="00211A64" w:rsidRDefault="003A417A" w:rsidP="00211A64">
      <w:pPr>
        <w:pStyle w:val="Poetry"/>
      </w:pPr>
      <w:r w:rsidRPr="00211A64">
        <w:t>“Go now, vain boaster, and true valor scorn!</w:t>
      </w:r>
    </w:p>
    <w:p w14:paraId="6EE3B1E3" w14:textId="3CBB4EC8" w:rsidR="003A417A" w:rsidRPr="00211A64" w:rsidRDefault="003A417A" w:rsidP="00211A64">
      <w:pPr>
        <w:pStyle w:val="Poetry"/>
      </w:pPr>
      <w:r w:rsidRPr="00211A64">
        <w:t>The Phrygians, twice subdued, yet make this third return.”</w:t>
      </w:r>
    </w:p>
    <w:p w14:paraId="302C3785" w14:textId="77777777" w:rsidR="003A417A" w:rsidRPr="00211A64" w:rsidRDefault="003A417A" w:rsidP="00211A64">
      <w:pPr>
        <w:pStyle w:val="Poetry"/>
      </w:pPr>
      <w:r w:rsidRPr="00211A64">
        <w:t>Ascanius said no more. The Trojans shake</w:t>
      </w:r>
    </w:p>
    <w:p w14:paraId="2B5AAC14" w14:textId="77777777" w:rsidR="003A417A" w:rsidRPr="00211A64" w:rsidRDefault="003A417A" w:rsidP="00211A64">
      <w:pPr>
        <w:pStyle w:val="Poetry"/>
      </w:pPr>
      <w:r w:rsidRPr="00211A64">
        <w:t>The heav’ns with shouting, and new vigor take.</w:t>
      </w:r>
    </w:p>
    <w:p w14:paraId="7CA8F704" w14:textId="77777777" w:rsidR="00211A64" w:rsidRDefault="00211A64" w:rsidP="00211A64">
      <w:pPr>
        <w:pStyle w:val="Poetry"/>
      </w:pPr>
    </w:p>
    <w:p w14:paraId="50884F09" w14:textId="78CA1C34" w:rsidR="003A417A" w:rsidRPr="00211A64" w:rsidRDefault="003A417A" w:rsidP="00211A64">
      <w:pPr>
        <w:pStyle w:val="Poetry"/>
      </w:pPr>
      <w:r w:rsidRPr="00211A64">
        <w:t>Apollo then bestrode a golden cloud,</w:t>
      </w:r>
    </w:p>
    <w:p w14:paraId="184CE8F5" w14:textId="77777777" w:rsidR="003A417A" w:rsidRPr="00211A64" w:rsidRDefault="003A417A" w:rsidP="00211A64">
      <w:pPr>
        <w:pStyle w:val="Poetry"/>
      </w:pPr>
      <w:r w:rsidRPr="00211A64">
        <w:t xml:space="preserve">To view the feats of arms, and fighting </w:t>
      </w:r>
      <w:proofErr w:type="gramStart"/>
      <w:r w:rsidRPr="00211A64">
        <w:t>crowd;</w:t>
      </w:r>
      <w:proofErr w:type="gramEnd"/>
    </w:p>
    <w:p w14:paraId="5991CCEE" w14:textId="1BFC7C27" w:rsidR="003A417A" w:rsidRPr="00211A64" w:rsidRDefault="003A417A" w:rsidP="00211A64">
      <w:pPr>
        <w:pStyle w:val="Poetry"/>
      </w:pPr>
      <w:r w:rsidRPr="00211A64">
        <w:t xml:space="preserve">And </w:t>
      </w:r>
      <w:proofErr w:type="gramStart"/>
      <w:r w:rsidRPr="00211A64">
        <w:t>thus</w:t>
      </w:r>
      <w:proofErr w:type="gramEnd"/>
      <w:r w:rsidRPr="00211A64">
        <w:t xml:space="preserve"> the beardless victor he bespoke aloud:</w:t>
      </w:r>
    </w:p>
    <w:p w14:paraId="1630A7E9" w14:textId="77777777" w:rsidR="00211A64" w:rsidRDefault="003A417A" w:rsidP="00211A64">
      <w:pPr>
        <w:pStyle w:val="Poetry"/>
      </w:pPr>
      <w:r w:rsidRPr="00211A64">
        <w:t xml:space="preserve">“Advance, illustrious youth, increase in fame, </w:t>
      </w:r>
    </w:p>
    <w:p w14:paraId="7DABF7CB" w14:textId="77777777" w:rsidR="00211A64" w:rsidRDefault="003A417A" w:rsidP="00211A64">
      <w:pPr>
        <w:pStyle w:val="Poetry"/>
      </w:pPr>
      <w:r w:rsidRPr="00211A64">
        <w:t xml:space="preserve">And wide from east to west extend thy </w:t>
      </w:r>
      <w:proofErr w:type="gramStart"/>
      <w:r w:rsidRPr="00211A64">
        <w:t>name;</w:t>
      </w:r>
      <w:proofErr w:type="gramEnd"/>
      <w:r w:rsidRPr="00211A64">
        <w:t xml:space="preserve"> </w:t>
      </w:r>
    </w:p>
    <w:p w14:paraId="53A3E7C5" w14:textId="77777777" w:rsidR="00211A64" w:rsidRDefault="003A417A" w:rsidP="00211A64">
      <w:pPr>
        <w:pStyle w:val="Poetry"/>
      </w:pPr>
      <w:r w:rsidRPr="00211A64">
        <w:t xml:space="preserve">Offspring of gods thyself; and Rome shall owe </w:t>
      </w:r>
    </w:p>
    <w:p w14:paraId="496F9CB4" w14:textId="494E15B7" w:rsidR="003A417A" w:rsidRPr="00211A64" w:rsidRDefault="003A417A" w:rsidP="00211A64">
      <w:pPr>
        <w:pStyle w:val="Poetry"/>
      </w:pPr>
      <w:r w:rsidRPr="00211A64">
        <w:t>To thee a race of demigods below.</w:t>
      </w:r>
    </w:p>
    <w:p w14:paraId="59DB81DA" w14:textId="681AE55B" w:rsidR="003A417A" w:rsidRPr="00211A64" w:rsidRDefault="003A417A" w:rsidP="00211A64">
      <w:pPr>
        <w:pStyle w:val="Poetry"/>
      </w:pPr>
      <w:r w:rsidRPr="00211A64">
        <w:t>This is the way to heav’n: the pow’rs divine</w:t>
      </w:r>
    </w:p>
    <w:p w14:paraId="55116794" w14:textId="77777777" w:rsidR="003A417A" w:rsidRPr="00211A64" w:rsidRDefault="003A417A" w:rsidP="00211A64">
      <w:pPr>
        <w:pStyle w:val="Poetry"/>
      </w:pPr>
      <w:r w:rsidRPr="00211A64">
        <w:t>From this beginning date the Julian line.</w:t>
      </w:r>
    </w:p>
    <w:p w14:paraId="1A15385B" w14:textId="77777777" w:rsidR="003A417A" w:rsidRPr="00211A64" w:rsidRDefault="003A417A" w:rsidP="00211A64">
      <w:pPr>
        <w:pStyle w:val="Poetry"/>
      </w:pPr>
      <w:r w:rsidRPr="00211A64">
        <w:t>To thee, to them, and their victorious heirs,</w:t>
      </w:r>
    </w:p>
    <w:p w14:paraId="582282AB" w14:textId="77777777" w:rsidR="00211A64" w:rsidRDefault="003A417A" w:rsidP="00211A64">
      <w:pPr>
        <w:pStyle w:val="Poetry"/>
      </w:pPr>
      <w:r w:rsidRPr="00211A64">
        <w:t xml:space="preserve">The conquer’d war is due, and the vast world is theirs. </w:t>
      </w:r>
    </w:p>
    <w:p w14:paraId="3B1FAA6A" w14:textId="6ADDC02E" w:rsidR="003A417A" w:rsidRPr="00211A64" w:rsidRDefault="003A417A" w:rsidP="00211A64">
      <w:pPr>
        <w:pStyle w:val="Poetry"/>
      </w:pPr>
      <w:r w:rsidRPr="00211A64">
        <w:t>Troy is too narrow for thy name.” He said,</w:t>
      </w:r>
    </w:p>
    <w:p w14:paraId="48D9768E" w14:textId="364AB822" w:rsidR="003A417A" w:rsidRPr="00211A64" w:rsidRDefault="003A417A" w:rsidP="00211A64">
      <w:pPr>
        <w:pStyle w:val="Poetry"/>
      </w:pPr>
      <w:r w:rsidRPr="00211A64">
        <w:lastRenderedPageBreak/>
        <w:t xml:space="preserve">And plunging downward shot his radiant </w:t>
      </w:r>
      <w:proofErr w:type="gramStart"/>
      <w:r w:rsidRPr="00211A64">
        <w:t>head;</w:t>
      </w:r>
      <w:proofErr w:type="gramEnd"/>
    </w:p>
    <w:p w14:paraId="59A5FB74" w14:textId="77777777" w:rsidR="003A417A" w:rsidRPr="00211A64" w:rsidRDefault="003A417A" w:rsidP="00211A64">
      <w:pPr>
        <w:pStyle w:val="Poetry"/>
      </w:pPr>
      <w:r w:rsidRPr="00211A64">
        <w:t>Dispell’d the breathing air, that broke his flight:</w:t>
      </w:r>
    </w:p>
    <w:p w14:paraId="2BD9B90E" w14:textId="77777777" w:rsidR="00211A64" w:rsidRDefault="003A417A" w:rsidP="00211A64">
      <w:pPr>
        <w:pStyle w:val="Poetry"/>
      </w:pPr>
      <w:r w:rsidRPr="00211A64">
        <w:t xml:space="preserve">Shorn of his beams, a man to mortal sight. </w:t>
      </w:r>
    </w:p>
    <w:p w14:paraId="55DE7123" w14:textId="77777777" w:rsidR="00211A64" w:rsidRDefault="003A417A" w:rsidP="00211A64">
      <w:pPr>
        <w:pStyle w:val="Poetry"/>
      </w:pPr>
      <w:r w:rsidRPr="00211A64">
        <w:t xml:space="preserve">Old Butes’ form he took, Anchises’ squire, </w:t>
      </w:r>
    </w:p>
    <w:p w14:paraId="4FAC7120" w14:textId="5A9D0BE7" w:rsidR="003A417A" w:rsidRPr="00211A64" w:rsidRDefault="003A417A" w:rsidP="00211A64">
      <w:pPr>
        <w:pStyle w:val="Poetry"/>
      </w:pPr>
      <w:r w:rsidRPr="00211A64">
        <w:t>Now left, to rule Ascanius, by his sire:</w:t>
      </w:r>
    </w:p>
    <w:p w14:paraId="257CA641" w14:textId="34DC3868" w:rsidR="003A417A" w:rsidRPr="00211A64" w:rsidRDefault="003A417A" w:rsidP="00211A64">
      <w:pPr>
        <w:pStyle w:val="Poetry"/>
      </w:pPr>
      <w:r w:rsidRPr="00211A64">
        <w:t>His wrinkled visage, and his hoary hairs,</w:t>
      </w:r>
      <w:r w:rsidRPr="00211A64">
        <w:tab/>
      </w:r>
    </w:p>
    <w:p w14:paraId="3A02C5FC" w14:textId="77777777" w:rsidR="003A417A" w:rsidRPr="00211A64" w:rsidRDefault="003A417A" w:rsidP="00211A64">
      <w:pPr>
        <w:pStyle w:val="Poetry"/>
      </w:pPr>
      <w:r w:rsidRPr="00211A64">
        <w:t>His mien, his habit, and his arms, he wears,</w:t>
      </w:r>
    </w:p>
    <w:p w14:paraId="17721B22" w14:textId="77777777" w:rsidR="003A417A" w:rsidRPr="00211A64" w:rsidRDefault="003A417A" w:rsidP="00211A64">
      <w:pPr>
        <w:pStyle w:val="Poetry"/>
      </w:pPr>
      <w:r w:rsidRPr="00211A64">
        <w:t>And thus salutes the boy, too forward for his years:</w:t>
      </w:r>
    </w:p>
    <w:p w14:paraId="0ABFF59C" w14:textId="77777777" w:rsidR="00211A64" w:rsidRDefault="003A417A" w:rsidP="00211A64">
      <w:pPr>
        <w:pStyle w:val="Poetry"/>
      </w:pPr>
      <w:r w:rsidRPr="00211A64">
        <w:t xml:space="preserve">“Suffice it thee, thy father’s worthy son, </w:t>
      </w:r>
    </w:p>
    <w:p w14:paraId="0F879EE0" w14:textId="7F6CC49F" w:rsidR="003A417A" w:rsidRPr="00211A64" w:rsidRDefault="003A417A" w:rsidP="00211A64">
      <w:pPr>
        <w:pStyle w:val="Poetry"/>
      </w:pPr>
      <w:r w:rsidRPr="00211A64">
        <w:t>The warlike prize thou hast already won.</w:t>
      </w:r>
    </w:p>
    <w:p w14:paraId="60E6C1B4" w14:textId="3CFA2B9F" w:rsidR="003A417A" w:rsidRPr="00211A64" w:rsidRDefault="003A417A" w:rsidP="00211A64">
      <w:pPr>
        <w:pStyle w:val="Poetry"/>
      </w:pPr>
      <w:r w:rsidRPr="00211A64">
        <w:t>The god of archers gives thy youth a part</w:t>
      </w:r>
    </w:p>
    <w:p w14:paraId="0FA1F76D" w14:textId="77777777" w:rsidR="003A417A" w:rsidRPr="00211A64" w:rsidRDefault="003A417A" w:rsidP="00211A64">
      <w:pPr>
        <w:pStyle w:val="Poetry"/>
      </w:pPr>
      <w:r w:rsidRPr="00211A64">
        <w:t>Of his own praise, nor envies equal art.</w:t>
      </w:r>
    </w:p>
    <w:p w14:paraId="0FB4489B" w14:textId="77777777" w:rsidR="00211A64" w:rsidRDefault="003A417A" w:rsidP="00211A64">
      <w:pPr>
        <w:pStyle w:val="Poetry"/>
      </w:pPr>
      <w:r w:rsidRPr="00211A64">
        <w:t xml:space="preserve">Now tempt the war no more.” He said, and flew </w:t>
      </w:r>
    </w:p>
    <w:p w14:paraId="539DCCB0" w14:textId="6468488D" w:rsidR="003A417A" w:rsidRPr="00211A64" w:rsidRDefault="003A417A" w:rsidP="00211A64">
      <w:pPr>
        <w:pStyle w:val="Poetry"/>
      </w:pPr>
      <w:r w:rsidRPr="00211A64">
        <w:t>Obscure in air, and vanish’d from their view.</w:t>
      </w:r>
    </w:p>
    <w:p w14:paraId="67C26FB3" w14:textId="77777777" w:rsidR="003A417A" w:rsidRPr="00211A64" w:rsidRDefault="003A417A" w:rsidP="00211A64">
      <w:pPr>
        <w:pStyle w:val="Poetry"/>
      </w:pPr>
      <w:r w:rsidRPr="00211A64">
        <w:t>The Trojans, by his arms, their patron know,</w:t>
      </w:r>
    </w:p>
    <w:p w14:paraId="29441838" w14:textId="4F45DAB4" w:rsidR="003A417A" w:rsidRPr="00211A64" w:rsidRDefault="003A417A" w:rsidP="00211A64">
      <w:pPr>
        <w:pStyle w:val="Poetry"/>
      </w:pPr>
      <w:r w:rsidRPr="00211A64">
        <w:t>And hear the twanging of his heav’nly bow.</w:t>
      </w:r>
      <w:r w:rsidRPr="00211A64">
        <w:tab/>
      </w:r>
    </w:p>
    <w:p w14:paraId="561CCBF4" w14:textId="77777777" w:rsidR="00211A64" w:rsidRDefault="003A417A" w:rsidP="00211A64">
      <w:pPr>
        <w:pStyle w:val="Poetry"/>
      </w:pPr>
      <w:r w:rsidRPr="00211A64">
        <w:t xml:space="preserve">Then duteous force they use, and Phoebus’ name, </w:t>
      </w:r>
    </w:p>
    <w:p w14:paraId="3461EF4A" w14:textId="45E3FAE4" w:rsidR="003A417A" w:rsidRPr="00211A64" w:rsidRDefault="003A417A" w:rsidP="00211A64">
      <w:pPr>
        <w:pStyle w:val="Poetry"/>
      </w:pPr>
      <w:r w:rsidRPr="00211A64">
        <w:t>To keep from fight the youth too fond of fame.</w:t>
      </w:r>
    </w:p>
    <w:p w14:paraId="243531C6" w14:textId="77777777" w:rsidR="00211A64" w:rsidRDefault="003A417A" w:rsidP="00211A64">
      <w:pPr>
        <w:pStyle w:val="Poetry"/>
      </w:pPr>
      <w:r w:rsidRPr="00211A64">
        <w:t xml:space="preserve">Undaunted, they themselves no danger </w:t>
      </w:r>
      <w:proofErr w:type="gramStart"/>
      <w:r w:rsidRPr="00211A64">
        <w:t>shun;</w:t>
      </w:r>
      <w:proofErr w:type="gramEnd"/>
      <w:r w:rsidRPr="00211A64">
        <w:t xml:space="preserve"> </w:t>
      </w:r>
    </w:p>
    <w:p w14:paraId="2C25C6A5" w14:textId="29C9224A" w:rsidR="003A417A" w:rsidRPr="00211A64" w:rsidRDefault="003A417A" w:rsidP="00211A64">
      <w:pPr>
        <w:pStyle w:val="Poetry"/>
      </w:pPr>
      <w:r w:rsidRPr="00211A64">
        <w:t>From wall to wall the shouts and clamors run.</w:t>
      </w:r>
    </w:p>
    <w:p w14:paraId="40427CD6" w14:textId="1B4AF66F" w:rsidR="003A417A" w:rsidRPr="00211A64" w:rsidRDefault="003A417A" w:rsidP="00211A64">
      <w:pPr>
        <w:pStyle w:val="Poetry"/>
      </w:pPr>
      <w:r w:rsidRPr="00211A64">
        <w:t xml:space="preserve">They bend their bows; they whirl their slings </w:t>
      </w:r>
      <w:proofErr w:type="gramStart"/>
      <w:r w:rsidRPr="00211A64">
        <w:t>around;</w:t>
      </w:r>
      <w:proofErr w:type="gramEnd"/>
    </w:p>
    <w:p w14:paraId="1E7A7631" w14:textId="77777777" w:rsidR="00211A64" w:rsidRDefault="003A417A" w:rsidP="00211A64">
      <w:pPr>
        <w:pStyle w:val="Poetry"/>
      </w:pPr>
      <w:r w:rsidRPr="00211A64">
        <w:t xml:space="preserve">Heaps of spent arrows fall, and strew the </w:t>
      </w:r>
      <w:proofErr w:type="gramStart"/>
      <w:r w:rsidRPr="00211A64">
        <w:t>ground;</w:t>
      </w:r>
      <w:proofErr w:type="gramEnd"/>
      <w:r w:rsidRPr="00211A64">
        <w:t xml:space="preserve"> </w:t>
      </w:r>
    </w:p>
    <w:p w14:paraId="4D4BAEB2" w14:textId="77777777" w:rsidR="00211A64" w:rsidRDefault="003A417A" w:rsidP="00211A64">
      <w:pPr>
        <w:pStyle w:val="Poetry"/>
      </w:pPr>
      <w:r w:rsidRPr="00211A64">
        <w:t xml:space="preserve">And helms, and shields, and rattling arms resound. </w:t>
      </w:r>
    </w:p>
    <w:p w14:paraId="51BBEFDD" w14:textId="5B14F018" w:rsidR="003A417A" w:rsidRPr="00211A64" w:rsidRDefault="003A417A" w:rsidP="00211A64">
      <w:pPr>
        <w:pStyle w:val="Poetry"/>
      </w:pPr>
      <w:r w:rsidRPr="00211A64">
        <w:t>The combat thickens, like the storm that flies</w:t>
      </w:r>
    </w:p>
    <w:p w14:paraId="31EDCE1F" w14:textId="77777777" w:rsidR="003A417A" w:rsidRPr="00211A64" w:rsidRDefault="003A417A" w:rsidP="00211A64">
      <w:pPr>
        <w:pStyle w:val="Poetry"/>
      </w:pPr>
      <w:r w:rsidRPr="00211A64">
        <w:t xml:space="preserve">From westward, when the show’ry Kids </w:t>
      </w:r>
      <w:proofErr w:type="gramStart"/>
      <w:r w:rsidRPr="00211A64">
        <w:t>arise;</w:t>
      </w:r>
      <w:proofErr w:type="gramEnd"/>
    </w:p>
    <w:p w14:paraId="0B095721" w14:textId="02F13821" w:rsidR="003A417A" w:rsidRPr="00211A64" w:rsidRDefault="003A417A" w:rsidP="00211A64">
      <w:pPr>
        <w:pStyle w:val="Poetry"/>
      </w:pPr>
      <w:r w:rsidRPr="00211A64">
        <w:t>Or patt’ring hail comes pouring on the main,</w:t>
      </w:r>
    </w:p>
    <w:p w14:paraId="006034A1" w14:textId="77777777" w:rsidR="003A417A" w:rsidRPr="00211A64" w:rsidRDefault="003A417A" w:rsidP="00211A64">
      <w:pPr>
        <w:pStyle w:val="Poetry"/>
      </w:pPr>
      <w:r w:rsidRPr="00211A64">
        <w:t>When Jupiter descends in harden’d rain,</w:t>
      </w:r>
    </w:p>
    <w:p w14:paraId="3D5AE90D" w14:textId="77777777" w:rsidR="00211A64" w:rsidRDefault="003A417A" w:rsidP="00211A64">
      <w:pPr>
        <w:pStyle w:val="Poetry"/>
      </w:pPr>
      <w:r w:rsidRPr="00211A64">
        <w:t xml:space="preserve">Or bellowing clouds burst with a stormy sound, </w:t>
      </w:r>
    </w:p>
    <w:p w14:paraId="05CFBB57" w14:textId="7B03016F" w:rsidR="003A417A" w:rsidRPr="00211A64" w:rsidRDefault="003A417A" w:rsidP="00211A64">
      <w:pPr>
        <w:pStyle w:val="Poetry"/>
      </w:pPr>
      <w:r w:rsidRPr="00211A64">
        <w:t>And with an armed winter strew the ground.</w:t>
      </w:r>
    </w:p>
    <w:p w14:paraId="586390FF" w14:textId="77777777" w:rsidR="00211A64" w:rsidRDefault="00211A64" w:rsidP="00211A64">
      <w:pPr>
        <w:pStyle w:val="Poetry"/>
      </w:pPr>
    </w:p>
    <w:p w14:paraId="0D52AA96" w14:textId="2D6009C5" w:rsidR="003A417A" w:rsidRPr="00211A64" w:rsidRDefault="003A417A" w:rsidP="00211A64">
      <w:pPr>
        <w:pStyle w:val="Poetry"/>
      </w:pPr>
      <w:r w:rsidRPr="00211A64">
        <w:t>Pand’rus and Bitias, thunderbolts of war,</w:t>
      </w:r>
    </w:p>
    <w:p w14:paraId="37670443" w14:textId="0E0F877D" w:rsidR="003A417A" w:rsidRPr="00211A64" w:rsidRDefault="003A417A" w:rsidP="00211A64">
      <w:pPr>
        <w:pStyle w:val="Poetry"/>
      </w:pPr>
      <w:r w:rsidRPr="00211A64">
        <w:t>Whom Hiera to bold Alcanor bare</w:t>
      </w:r>
    </w:p>
    <w:p w14:paraId="59D26ABF" w14:textId="77777777" w:rsidR="00211A64" w:rsidRDefault="003A417A" w:rsidP="00211A64">
      <w:pPr>
        <w:pStyle w:val="Poetry"/>
      </w:pPr>
      <w:r w:rsidRPr="00211A64">
        <w:t xml:space="preserve">On Ida’s top, two youths of height and size </w:t>
      </w:r>
    </w:p>
    <w:p w14:paraId="1967E5A5" w14:textId="77777777" w:rsidR="00211A64" w:rsidRDefault="003A417A" w:rsidP="00211A64">
      <w:pPr>
        <w:pStyle w:val="Poetry"/>
      </w:pPr>
      <w:r w:rsidRPr="00211A64">
        <w:t xml:space="preserve">Like firs that on their mother mountain rise, </w:t>
      </w:r>
    </w:p>
    <w:p w14:paraId="099828C0" w14:textId="77777777" w:rsidR="00211A64" w:rsidRDefault="003A417A" w:rsidP="00211A64">
      <w:pPr>
        <w:pStyle w:val="Poetry"/>
      </w:pPr>
      <w:r w:rsidRPr="00211A64">
        <w:t xml:space="preserve">Presuming on their force, the gates unbar, </w:t>
      </w:r>
    </w:p>
    <w:p w14:paraId="061B41BE" w14:textId="41E1AC34" w:rsidR="003A417A" w:rsidRPr="00211A64" w:rsidRDefault="003A417A" w:rsidP="00211A64">
      <w:pPr>
        <w:pStyle w:val="Poetry"/>
      </w:pPr>
      <w:r w:rsidRPr="00211A64">
        <w:lastRenderedPageBreak/>
        <w:t>And of their own accord invite the war.</w:t>
      </w:r>
    </w:p>
    <w:p w14:paraId="5EB5C514" w14:textId="2D1F3ADA" w:rsidR="003A417A" w:rsidRPr="00211A64" w:rsidRDefault="003A417A" w:rsidP="00211A64">
      <w:pPr>
        <w:pStyle w:val="Poetry"/>
      </w:pPr>
      <w:r w:rsidRPr="00211A64">
        <w:t>With fates averse, against their king’s command,</w:t>
      </w:r>
      <w:r w:rsidRPr="00211A64">
        <w:tab/>
      </w:r>
    </w:p>
    <w:p w14:paraId="7C0E1890" w14:textId="77777777" w:rsidR="00211A64" w:rsidRDefault="003A417A" w:rsidP="00211A64">
      <w:pPr>
        <w:pStyle w:val="Poetry"/>
      </w:pPr>
      <w:r w:rsidRPr="00211A64">
        <w:t xml:space="preserve">Arm’d, on the right and on the </w:t>
      </w:r>
      <w:proofErr w:type="gramStart"/>
      <w:r w:rsidRPr="00211A64">
        <w:t>left</w:t>
      </w:r>
      <w:proofErr w:type="gramEnd"/>
      <w:r w:rsidRPr="00211A64">
        <w:t xml:space="preserve"> they stand, </w:t>
      </w:r>
    </w:p>
    <w:p w14:paraId="4C5219A7" w14:textId="77777777" w:rsidR="00211A64" w:rsidRDefault="003A417A" w:rsidP="00211A64">
      <w:pPr>
        <w:pStyle w:val="Poetry"/>
      </w:pPr>
      <w:r w:rsidRPr="00211A64">
        <w:t xml:space="preserve">And flank the passage: shining steel they wear, </w:t>
      </w:r>
    </w:p>
    <w:p w14:paraId="473E2BB3" w14:textId="77777777" w:rsidR="00211A64" w:rsidRDefault="003A417A" w:rsidP="00211A64">
      <w:pPr>
        <w:pStyle w:val="Poetry"/>
      </w:pPr>
      <w:r w:rsidRPr="00211A64">
        <w:t xml:space="preserve">And waving crests above their heads appear. </w:t>
      </w:r>
    </w:p>
    <w:p w14:paraId="7E566CCC" w14:textId="04AEF6C9" w:rsidR="003A417A" w:rsidRPr="00211A64" w:rsidRDefault="003A417A" w:rsidP="00211A64">
      <w:pPr>
        <w:pStyle w:val="Poetry"/>
      </w:pPr>
      <w:proofErr w:type="gramStart"/>
      <w:r w:rsidRPr="00211A64">
        <w:t>Thus</w:t>
      </w:r>
      <w:proofErr w:type="gramEnd"/>
      <w:r w:rsidRPr="00211A64">
        <w:t xml:space="preserve"> two tall oaks, that Padus’ banks adorn,</w:t>
      </w:r>
    </w:p>
    <w:p w14:paraId="5498DAD3" w14:textId="194D6492" w:rsidR="003A417A" w:rsidRPr="00211A64" w:rsidRDefault="003A417A" w:rsidP="00211A64">
      <w:pPr>
        <w:pStyle w:val="Poetry"/>
      </w:pPr>
      <w:r w:rsidRPr="00211A64">
        <w:t>Lift up to heav’n their leafy heads unshorn,</w:t>
      </w:r>
    </w:p>
    <w:p w14:paraId="070FAF4A" w14:textId="77777777" w:rsidR="003A417A" w:rsidRPr="00211A64" w:rsidRDefault="003A417A" w:rsidP="00211A64">
      <w:pPr>
        <w:pStyle w:val="Poetry"/>
      </w:pPr>
      <w:proofErr w:type="gramStart"/>
      <w:r w:rsidRPr="00211A64">
        <w:t>And,</w:t>
      </w:r>
      <w:proofErr w:type="gramEnd"/>
      <w:r w:rsidRPr="00211A64">
        <w:t xml:space="preserve"> overpress’d with nature’s heavy load,</w:t>
      </w:r>
    </w:p>
    <w:p w14:paraId="35961DBF" w14:textId="77777777" w:rsidR="00211A64" w:rsidRDefault="003A417A" w:rsidP="00211A64">
      <w:pPr>
        <w:pStyle w:val="Poetry"/>
      </w:pPr>
      <w:r w:rsidRPr="00211A64">
        <w:t xml:space="preserve">Dance to the whistling winds, and at each other nod. </w:t>
      </w:r>
    </w:p>
    <w:p w14:paraId="7FC46D2A" w14:textId="4917EAC3" w:rsidR="003A417A" w:rsidRPr="00211A64" w:rsidRDefault="003A417A" w:rsidP="00211A64">
      <w:pPr>
        <w:pStyle w:val="Poetry"/>
      </w:pPr>
      <w:r w:rsidRPr="00211A64">
        <w:t>In flows a tide of Latians, when they see</w:t>
      </w:r>
    </w:p>
    <w:p w14:paraId="2D9CE8CF" w14:textId="77777777" w:rsidR="003A417A" w:rsidRPr="00211A64" w:rsidRDefault="003A417A" w:rsidP="00211A64">
      <w:pPr>
        <w:pStyle w:val="Poetry"/>
      </w:pPr>
      <w:r w:rsidRPr="00211A64">
        <w:t xml:space="preserve">The gate set open, and the passage </w:t>
      </w:r>
      <w:proofErr w:type="gramStart"/>
      <w:r w:rsidRPr="00211A64">
        <w:t>free;</w:t>
      </w:r>
      <w:proofErr w:type="gramEnd"/>
    </w:p>
    <w:p w14:paraId="779C0D1C" w14:textId="251681C6" w:rsidR="003A417A" w:rsidRPr="00211A64" w:rsidRDefault="003A417A" w:rsidP="00211A64">
      <w:pPr>
        <w:pStyle w:val="Poetry"/>
      </w:pPr>
      <w:r w:rsidRPr="00211A64">
        <w:t>Bold Quercens, with rash Tmarus, rushing on,</w:t>
      </w:r>
    </w:p>
    <w:p w14:paraId="38AFE90D" w14:textId="77777777" w:rsidR="003A417A" w:rsidRPr="00211A64" w:rsidRDefault="003A417A" w:rsidP="00211A64">
      <w:pPr>
        <w:pStyle w:val="Poetry"/>
      </w:pPr>
      <w:r w:rsidRPr="00211A64">
        <w:t>Equicolus, that in bright armor shone,</w:t>
      </w:r>
    </w:p>
    <w:p w14:paraId="3F0A4D60" w14:textId="77777777" w:rsidR="00211A64" w:rsidRDefault="003A417A" w:rsidP="00211A64">
      <w:pPr>
        <w:pStyle w:val="Poetry"/>
      </w:pPr>
      <w:r w:rsidRPr="00211A64">
        <w:t xml:space="preserve">And Haemon first; but soon repuls’d they fly, </w:t>
      </w:r>
    </w:p>
    <w:p w14:paraId="4F8C778E" w14:textId="6B7D3FED" w:rsidR="003A417A" w:rsidRPr="00211A64" w:rsidRDefault="003A417A" w:rsidP="00211A64">
      <w:pPr>
        <w:pStyle w:val="Poetry"/>
      </w:pPr>
      <w:r w:rsidRPr="00211A64">
        <w:t>Or in the well-defended pass they die.</w:t>
      </w:r>
    </w:p>
    <w:p w14:paraId="5AD368A3" w14:textId="77777777" w:rsidR="003A417A" w:rsidRPr="00211A64" w:rsidRDefault="003A417A" w:rsidP="00211A64">
      <w:pPr>
        <w:pStyle w:val="Poetry"/>
      </w:pPr>
      <w:r w:rsidRPr="00211A64">
        <w:t>These with success are fir’d, and those with rage,</w:t>
      </w:r>
    </w:p>
    <w:p w14:paraId="7B621E30" w14:textId="4D9A8D2E" w:rsidR="003A417A" w:rsidRPr="00211A64" w:rsidRDefault="003A417A" w:rsidP="00211A64">
      <w:pPr>
        <w:pStyle w:val="Poetry"/>
      </w:pPr>
      <w:r w:rsidRPr="00211A64">
        <w:t>And each on equal terms at length ingage.</w:t>
      </w:r>
    </w:p>
    <w:p w14:paraId="1B9D4644" w14:textId="77777777" w:rsidR="00211A64" w:rsidRDefault="003A417A" w:rsidP="00211A64">
      <w:pPr>
        <w:pStyle w:val="Poetry"/>
      </w:pPr>
      <w:r w:rsidRPr="00211A64">
        <w:t xml:space="preserve">Drawn from their lines, and issuing on the plain, </w:t>
      </w:r>
    </w:p>
    <w:p w14:paraId="7E2D03A1" w14:textId="3D26FBF9" w:rsidR="003A417A" w:rsidRPr="00211A64" w:rsidRDefault="003A417A" w:rsidP="00211A64">
      <w:pPr>
        <w:pStyle w:val="Poetry"/>
      </w:pPr>
      <w:r w:rsidRPr="00211A64">
        <w:t>The Trojans hand to hand the fight maintain.</w:t>
      </w:r>
    </w:p>
    <w:p w14:paraId="72AD61F4" w14:textId="77777777" w:rsidR="003A417A" w:rsidRPr="00211A64" w:rsidRDefault="003A417A" w:rsidP="00211A64">
      <w:pPr>
        <w:pStyle w:val="Poetry"/>
      </w:pPr>
      <w:r w:rsidRPr="00211A64">
        <w:t>Fierce Turnus in another quarter fought,</w:t>
      </w:r>
    </w:p>
    <w:p w14:paraId="0093D005" w14:textId="77777777" w:rsidR="003A417A" w:rsidRPr="00211A64" w:rsidRDefault="003A417A" w:rsidP="00211A64">
      <w:pPr>
        <w:pStyle w:val="Poetry"/>
      </w:pPr>
      <w:r w:rsidRPr="00211A64">
        <w:t>When suddenly th’ unhop’d-for news was brought,</w:t>
      </w:r>
    </w:p>
    <w:p w14:paraId="41A00564" w14:textId="12137806" w:rsidR="003A417A" w:rsidRPr="00211A64" w:rsidRDefault="003A417A" w:rsidP="00211A64">
      <w:pPr>
        <w:pStyle w:val="Poetry"/>
      </w:pPr>
      <w:r w:rsidRPr="00211A64">
        <w:t>The foes had left the fastness of their place,</w:t>
      </w:r>
    </w:p>
    <w:p w14:paraId="0B7A398B" w14:textId="77777777" w:rsidR="00211A64" w:rsidRDefault="003A417A" w:rsidP="00211A64">
      <w:pPr>
        <w:pStyle w:val="Poetry"/>
      </w:pPr>
      <w:r w:rsidRPr="00211A64">
        <w:t xml:space="preserve">Prevail’d in </w:t>
      </w:r>
      <w:proofErr w:type="gramStart"/>
      <w:r w:rsidRPr="00211A64">
        <w:t>fight, and</w:t>
      </w:r>
      <w:proofErr w:type="gramEnd"/>
      <w:r w:rsidRPr="00211A64">
        <w:t xml:space="preserve"> had his men in chase. </w:t>
      </w:r>
    </w:p>
    <w:p w14:paraId="393BEE30" w14:textId="77777777" w:rsidR="00211A64" w:rsidRDefault="003A417A" w:rsidP="00211A64">
      <w:pPr>
        <w:pStyle w:val="Poetry"/>
      </w:pPr>
      <w:r w:rsidRPr="00211A64">
        <w:t xml:space="preserve">He quits th’ attack, and, to prevent their fate, </w:t>
      </w:r>
    </w:p>
    <w:p w14:paraId="28A6366B" w14:textId="77777777" w:rsidR="00211A64" w:rsidRDefault="003A417A" w:rsidP="00211A64">
      <w:pPr>
        <w:pStyle w:val="Poetry"/>
      </w:pPr>
      <w:r w:rsidRPr="00211A64">
        <w:t xml:space="preserve">Runs where the giant brothers guard the gate. </w:t>
      </w:r>
    </w:p>
    <w:p w14:paraId="32FBA24D" w14:textId="4B2D6C72" w:rsidR="003A417A" w:rsidRPr="00211A64" w:rsidRDefault="003A417A" w:rsidP="00211A64">
      <w:pPr>
        <w:pStyle w:val="Poetry"/>
      </w:pPr>
      <w:r w:rsidRPr="00211A64">
        <w:t>The first he met, Antiphates the brave,</w:t>
      </w:r>
    </w:p>
    <w:p w14:paraId="7A8E2229" w14:textId="11A8AD3E" w:rsidR="003A417A" w:rsidRPr="00211A64" w:rsidRDefault="003A417A" w:rsidP="00211A64">
      <w:pPr>
        <w:pStyle w:val="Poetry"/>
      </w:pPr>
      <w:r w:rsidRPr="00211A64">
        <w:t>But base-begotten on a Theban slave,</w:t>
      </w:r>
    </w:p>
    <w:p w14:paraId="39C175F5" w14:textId="77777777" w:rsidR="003A417A" w:rsidRPr="00211A64" w:rsidRDefault="003A417A" w:rsidP="00211A64">
      <w:pPr>
        <w:pStyle w:val="Poetry"/>
      </w:pPr>
      <w:r w:rsidRPr="00211A64">
        <w:t>Sarpedon’s son, he slew: the deadly dart</w:t>
      </w:r>
    </w:p>
    <w:p w14:paraId="308A6E48" w14:textId="77777777" w:rsidR="00211A64" w:rsidRDefault="003A417A" w:rsidP="00211A64">
      <w:pPr>
        <w:pStyle w:val="Poetry"/>
      </w:pPr>
      <w:r w:rsidRPr="00211A64">
        <w:t xml:space="preserve">Found passage thro’ his breast, and pierc’d his heart. </w:t>
      </w:r>
    </w:p>
    <w:p w14:paraId="4DD7039B" w14:textId="0F0AE89C" w:rsidR="003A417A" w:rsidRPr="00211A64" w:rsidRDefault="003A417A" w:rsidP="00211A64">
      <w:pPr>
        <w:pStyle w:val="Poetry"/>
      </w:pPr>
      <w:r w:rsidRPr="00211A64">
        <w:t>Fix’d in the wound th’ Italian cornel stood,</w:t>
      </w:r>
    </w:p>
    <w:p w14:paraId="4CB235B6" w14:textId="77777777" w:rsidR="003A417A" w:rsidRPr="00211A64" w:rsidRDefault="003A417A" w:rsidP="00211A64">
      <w:pPr>
        <w:pStyle w:val="Poetry"/>
      </w:pPr>
      <w:r w:rsidRPr="00211A64">
        <w:t>Warm’d in his lungs, and in his vital blood.</w:t>
      </w:r>
    </w:p>
    <w:p w14:paraId="6BC3703D" w14:textId="219E6B8C" w:rsidR="003A417A" w:rsidRPr="00211A64" w:rsidRDefault="003A417A" w:rsidP="00211A64">
      <w:pPr>
        <w:pStyle w:val="Poetry"/>
      </w:pPr>
      <w:r w:rsidRPr="00211A64">
        <w:t>Aphidnus next, and Erymanthus dies,</w:t>
      </w:r>
    </w:p>
    <w:p w14:paraId="43B5CE4B" w14:textId="77777777" w:rsidR="003A417A" w:rsidRPr="00211A64" w:rsidRDefault="003A417A" w:rsidP="00211A64">
      <w:pPr>
        <w:pStyle w:val="Poetry"/>
      </w:pPr>
      <w:r w:rsidRPr="00211A64">
        <w:t>And Meropes, and the gigantic size</w:t>
      </w:r>
    </w:p>
    <w:p w14:paraId="30B7F015" w14:textId="77777777" w:rsidR="003A417A" w:rsidRPr="00211A64" w:rsidRDefault="003A417A" w:rsidP="00211A64">
      <w:pPr>
        <w:pStyle w:val="Poetry"/>
      </w:pPr>
      <w:r w:rsidRPr="00211A64">
        <w:t>Of Bitias, threat’ning with his ardent eyes.</w:t>
      </w:r>
    </w:p>
    <w:p w14:paraId="1B82317E" w14:textId="77777777" w:rsidR="003A417A" w:rsidRPr="00211A64" w:rsidRDefault="003A417A" w:rsidP="00211A64">
      <w:pPr>
        <w:pStyle w:val="Poetry"/>
      </w:pPr>
      <w:r w:rsidRPr="00211A64">
        <w:t>Not by the feeble dart he fell oppress’d</w:t>
      </w:r>
    </w:p>
    <w:p w14:paraId="6CB17CC5" w14:textId="77777777" w:rsidR="003A417A" w:rsidRPr="00211A64" w:rsidRDefault="003A417A" w:rsidP="00211A64">
      <w:pPr>
        <w:pStyle w:val="Poetry"/>
      </w:pPr>
      <w:r w:rsidRPr="00211A64">
        <w:lastRenderedPageBreak/>
        <w:t xml:space="preserve">(A dart </w:t>
      </w:r>
      <w:proofErr w:type="gramStart"/>
      <w:r w:rsidRPr="00211A64">
        <w:t>were</w:t>
      </w:r>
      <w:proofErr w:type="gramEnd"/>
      <w:r w:rsidRPr="00211A64">
        <w:t xml:space="preserve"> lost within that roomy breast),</w:t>
      </w:r>
    </w:p>
    <w:p w14:paraId="700C9523" w14:textId="09F54BEA" w:rsidR="003A417A" w:rsidRPr="00211A64" w:rsidRDefault="003A417A" w:rsidP="00211A64">
      <w:pPr>
        <w:pStyle w:val="Poetry"/>
      </w:pPr>
      <w:r w:rsidRPr="00211A64">
        <w:t>But from a knotted lance, large, heavy, strong,</w:t>
      </w:r>
    </w:p>
    <w:p w14:paraId="2DC25E6C" w14:textId="77777777" w:rsidR="003A417A" w:rsidRPr="00211A64" w:rsidRDefault="003A417A" w:rsidP="00211A64">
      <w:pPr>
        <w:pStyle w:val="Poetry"/>
      </w:pPr>
      <w:r w:rsidRPr="00211A64">
        <w:t xml:space="preserve">Which roar’d like thunder as </w:t>
      </w:r>
      <w:proofErr w:type="gramStart"/>
      <w:r w:rsidRPr="00211A64">
        <w:t>it</w:t>
      </w:r>
      <w:proofErr w:type="gramEnd"/>
      <w:r w:rsidRPr="00211A64">
        <w:t xml:space="preserve"> whirl’d along:</w:t>
      </w:r>
    </w:p>
    <w:p w14:paraId="6F779583" w14:textId="77777777" w:rsidR="00211A64" w:rsidRDefault="003A417A" w:rsidP="00211A64">
      <w:pPr>
        <w:pStyle w:val="Poetry"/>
      </w:pPr>
      <w:r w:rsidRPr="00211A64">
        <w:t xml:space="preserve">Not two bull hides th’ impetuous force </w:t>
      </w:r>
      <w:proofErr w:type="gramStart"/>
      <w:r w:rsidRPr="00211A64">
        <w:t>withhold</w:t>
      </w:r>
      <w:proofErr w:type="gramEnd"/>
      <w:r w:rsidRPr="00211A64">
        <w:t xml:space="preserve">, </w:t>
      </w:r>
    </w:p>
    <w:p w14:paraId="14AD0EB5" w14:textId="226DF5B3" w:rsidR="003A417A" w:rsidRPr="00211A64" w:rsidRDefault="003A417A" w:rsidP="00211A64">
      <w:pPr>
        <w:pStyle w:val="Poetry"/>
      </w:pPr>
      <w:r w:rsidRPr="00211A64">
        <w:t>Nor coat of double mail, with scales of gold.</w:t>
      </w:r>
    </w:p>
    <w:p w14:paraId="4E19F571" w14:textId="77777777" w:rsidR="003A417A" w:rsidRPr="00211A64" w:rsidRDefault="003A417A" w:rsidP="00211A64">
      <w:pPr>
        <w:pStyle w:val="Poetry"/>
      </w:pPr>
      <w:r w:rsidRPr="00211A64">
        <w:t xml:space="preserve">Down sunk the monster bulk and press’d the </w:t>
      </w:r>
      <w:proofErr w:type="gramStart"/>
      <w:r w:rsidRPr="00211A64">
        <w:t>ground;</w:t>
      </w:r>
      <w:proofErr w:type="gramEnd"/>
    </w:p>
    <w:p w14:paraId="54E9D906" w14:textId="17345324" w:rsidR="003A417A" w:rsidRPr="00211A64" w:rsidRDefault="003A417A" w:rsidP="00211A64">
      <w:pPr>
        <w:pStyle w:val="Poetry"/>
      </w:pPr>
      <w:r w:rsidRPr="00211A64">
        <w:t>His arms and clatt’ring shield on the vast body sound,</w:t>
      </w:r>
    </w:p>
    <w:p w14:paraId="67E8AD83" w14:textId="77777777" w:rsidR="00211A64" w:rsidRDefault="003A417A" w:rsidP="00211A64">
      <w:pPr>
        <w:pStyle w:val="Poetry"/>
      </w:pPr>
      <w:r w:rsidRPr="00211A64">
        <w:t xml:space="preserve">Not with less ruin than the Bajan mole, </w:t>
      </w:r>
    </w:p>
    <w:p w14:paraId="2A37A761" w14:textId="4D664818" w:rsidR="003A417A" w:rsidRPr="00211A64" w:rsidRDefault="003A417A" w:rsidP="00211A64">
      <w:pPr>
        <w:pStyle w:val="Poetry"/>
      </w:pPr>
      <w:r w:rsidRPr="00211A64">
        <w:t>Rais’d on the seas, the surges to control—</w:t>
      </w:r>
    </w:p>
    <w:p w14:paraId="3CD9207D" w14:textId="77777777" w:rsidR="00211A64" w:rsidRDefault="003A417A" w:rsidP="00211A64">
      <w:pPr>
        <w:pStyle w:val="Poetry"/>
      </w:pPr>
      <w:r w:rsidRPr="00211A64">
        <w:t xml:space="preserve">At once comes tumbling down the rocky </w:t>
      </w:r>
      <w:proofErr w:type="gramStart"/>
      <w:r w:rsidRPr="00211A64">
        <w:t>wall;</w:t>
      </w:r>
      <w:proofErr w:type="gramEnd"/>
      <w:r w:rsidRPr="00211A64">
        <w:t xml:space="preserve"> </w:t>
      </w:r>
    </w:p>
    <w:p w14:paraId="341CF2CE" w14:textId="645570E6" w:rsidR="003A417A" w:rsidRPr="00211A64" w:rsidRDefault="003A417A" w:rsidP="00211A64">
      <w:pPr>
        <w:pStyle w:val="Poetry"/>
      </w:pPr>
      <w:r w:rsidRPr="00211A64">
        <w:t>Prone to the deep, the stones disjointed fall</w:t>
      </w:r>
    </w:p>
    <w:p w14:paraId="559B9603" w14:textId="04B4E1AF" w:rsidR="003A417A" w:rsidRPr="00211A64" w:rsidRDefault="003A417A" w:rsidP="00211A64">
      <w:pPr>
        <w:pStyle w:val="Poetry"/>
      </w:pPr>
      <w:r w:rsidRPr="00211A64">
        <w:t xml:space="preserve">Of the vast pile; the scatter’d ocean </w:t>
      </w:r>
      <w:proofErr w:type="gramStart"/>
      <w:r w:rsidRPr="00211A64">
        <w:t>flies;</w:t>
      </w:r>
      <w:proofErr w:type="gramEnd"/>
    </w:p>
    <w:p w14:paraId="4CD6CE60" w14:textId="77777777" w:rsidR="003A417A" w:rsidRPr="00211A64" w:rsidRDefault="003A417A" w:rsidP="00211A64">
      <w:pPr>
        <w:pStyle w:val="Poetry"/>
      </w:pPr>
      <w:r w:rsidRPr="00211A64">
        <w:t>Black sands, discolor’d froth, and mingled mud arise:</w:t>
      </w:r>
    </w:p>
    <w:p w14:paraId="5D14C8C7" w14:textId="77777777" w:rsidR="00211A64" w:rsidRDefault="003A417A" w:rsidP="00211A64">
      <w:pPr>
        <w:pStyle w:val="Poetry"/>
      </w:pPr>
      <w:r w:rsidRPr="00211A64">
        <w:t xml:space="preserve">The frighted billows roll, and seek the </w:t>
      </w:r>
      <w:proofErr w:type="gramStart"/>
      <w:r w:rsidRPr="00211A64">
        <w:t>shores;</w:t>
      </w:r>
      <w:proofErr w:type="gramEnd"/>
      <w:r w:rsidRPr="00211A64">
        <w:t xml:space="preserve"> </w:t>
      </w:r>
    </w:p>
    <w:p w14:paraId="67B8182F" w14:textId="2A42BB36" w:rsidR="003A417A" w:rsidRPr="00211A64" w:rsidRDefault="003A417A" w:rsidP="00211A64">
      <w:pPr>
        <w:pStyle w:val="Poetry"/>
      </w:pPr>
      <w:r w:rsidRPr="00211A64">
        <w:t>Then trembles Prochyta, then Ischia roars:</w:t>
      </w:r>
    </w:p>
    <w:p w14:paraId="1C849EB7" w14:textId="77777777" w:rsidR="003A417A" w:rsidRPr="00211A64" w:rsidRDefault="003A417A" w:rsidP="00211A64">
      <w:pPr>
        <w:pStyle w:val="Poetry"/>
      </w:pPr>
      <w:r w:rsidRPr="00211A64">
        <w:t>Typhoeus, thrown beneath, by Jove’s command,</w:t>
      </w:r>
    </w:p>
    <w:p w14:paraId="26C98B94" w14:textId="468BC2F8" w:rsidR="003A417A" w:rsidRPr="00211A64" w:rsidRDefault="003A417A" w:rsidP="00211A64">
      <w:pPr>
        <w:pStyle w:val="Poetry"/>
      </w:pPr>
      <w:r w:rsidRPr="00211A64">
        <w:t>Astonish’d at the flaw that shakes the land,</w:t>
      </w:r>
    </w:p>
    <w:p w14:paraId="1CFC6FFB" w14:textId="77777777" w:rsidR="003A417A" w:rsidRPr="00211A64" w:rsidRDefault="003A417A" w:rsidP="00211A64">
      <w:pPr>
        <w:pStyle w:val="Poetry"/>
      </w:pPr>
      <w:r w:rsidRPr="00211A64">
        <w:t>Soon shifts his weary side, and, scarce awake,</w:t>
      </w:r>
    </w:p>
    <w:p w14:paraId="1B60A10A" w14:textId="77777777" w:rsidR="003A417A" w:rsidRPr="00211A64" w:rsidRDefault="003A417A" w:rsidP="00211A64">
      <w:pPr>
        <w:pStyle w:val="Poetry"/>
      </w:pPr>
      <w:r w:rsidRPr="00211A64">
        <w:t>With wonder feels the weight press lighter on his back.</w:t>
      </w:r>
    </w:p>
    <w:p w14:paraId="4998C5E4" w14:textId="77777777" w:rsidR="008F22A7" w:rsidRDefault="008F22A7" w:rsidP="00211A64">
      <w:pPr>
        <w:pStyle w:val="Poetry"/>
      </w:pPr>
    </w:p>
    <w:p w14:paraId="650EC097" w14:textId="1CE2F334" w:rsidR="003A417A" w:rsidRPr="00211A64" w:rsidRDefault="003A417A" w:rsidP="00211A64">
      <w:pPr>
        <w:pStyle w:val="Poetry"/>
      </w:pPr>
      <w:r w:rsidRPr="00211A64">
        <w:t>The warrior god the Latian troops inspir’d,</w:t>
      </w:r>
    </w:p>
    <w:p w14:paraId="01FF5765" w14:textId="77777777" w:rsidR="003A417A" w:rsidRPr="00211A64" w:rsidRDefault="003A417A" w:rsidP="00211A64">
      <w:pPr>
        <w:pStyle w:val="Poetry"/>
      </w:pPr>
      <w:r w:rsidRPr="00211A64">
        <w:t>New strung their sinews, and their courage fir’d,</w:t>
      </w:r>
    </w:p>
    <w:p w14:paraId="3BC87ECE" w14:textId="4760F774" w:rsidR="003A417A" w:rsidRPr="00211A64" w:rsidRDefault="003A417A" w:rsidP="00211A64">
      <w:pPr>
        <w:pStyle w:val="Poetry"/>
      </w:pPr>
      <w:r w:rsidRPr="00211A64">
        <w:t>But chills the Trojan hearts with cold affright:</w:t>
      </w:r>
    </w:p>
    <w:p w14:paraId="15B578C3" w14:textId="77777777" w:rsidR="003A417A" w:rsidRPr="00211A64" w:rsidRDefault="003A417A" w:rsidP="00211A64">
      <w:pPr>
        <w:pStyle w:val="Poetry"/>
      </w:pPr>
      <w:r w:rsidRPr="00211A64">
        <w:t>Then black despair precipitates their flight.</w:t>
      </w:r>
    </w:p>
    <w:p w14:paraId="038CCEEB" w14:textId="77777777" w:rsidR="008F22A7" w:rsidRDefault="008F22A7" w:rsidP="00211A64">
      <w:pPr>
        <w:pStyle w:val="Poetry"/>
      </w:pPr>
    </w:p>
    <w:p w14:paraId="069C2607" w14:textId="77777777" w:rsidR="008F22A7" w:rsidRDefault="003A417A" w:rsidP="00211A64">
      <w:pPr>
        <w:pStyle w:val="Poetry"/>
      </w:pPr>
      <w:r w:rsidRPr="00211A64">
        <w:t xml:space="preserve">When Pandarus beheld his brother kill’d, </w:t>
      </w:r>
    </w:p>
    <w:p w14:paraId="4B81EF82" w14:textId="77777777" w:rsidR="008F22A7" w:rsidRDefault="003A417A" w:rsidP="00211A64">
      <w:pPr>
        <w:pStyle w:val="Poetry"/>
      </w:pPr>
      <w:r w:rsidRPr="00211A64">
        <w:t xml:space="preserve">The town with fear and wild confusion fill’d, </w:t>
      </w:r>
    </w:p>
    <w:p w14:paraId="6DE685BD" w14:textId="2F6B8960" w:rsidR="003A417A" w:rsidRPr="00211A64" w:rsidRDefault="003A417A" w:rsidP="00211A64">
      <w:pPr>
        <w:pStyle w:val="Poetry"/>
      </w:pPr>
      <w:r w:rsidRPr="00211A64">
        <w:t>He turns the hinges of the heavy gate</w:t>
      </w:r>
    </w:p>
    <w:p w14:paraId="3FA586A4" w14:textId="264A6D29" w:rsidR="003A417A" w:rsidRPr="00211A64" w:rsidRDefault="003A417A" w:rsidP="00211A64">
      <w:pPr>
        <w:pStyle w:val="Poetry"/>
      </w:pPr>
      <w:r w:rsidRPr="00211A64">
        <w:t>With both his hands, and adds his shoulders to the weight</w:t>
      </w:r>
    </w:p>
    <w:p w14:paraId="14C0A61B" w14:textId="77777777" w:rsidR="008F22A7" w:rsidRDefault="003A417A" w:rsidP="00211A64">
      <w:pPr>
        <w:pStyle w:val="Poetry"/>
      </w:pPr>
      <w:r w:rsidRPr="00211A64">
        <w:t xml:space="preserve">Some happier friends within the walls </w:t>
      </w:r>
      <w:proofErr w:type="gramStart"/>
      <w:r w:rsidRPr="00211A64">
        <w:t>inclos’d;</w:t>
      </w:r>
      <w:proofErr w:type="gramEnd"/>
      <w:r w:rsidRPr="00211A64">
        <w:t xml:space="preserve"> </w:t>
      </w:r>
    </w:p>
    <w:p w14:paraId="4C2B1978" w14:textId="104A7D96" w:rsidR="003A417A" w:rsidRPr="00211A64" w:rsidRDefault="003A417A" w:rsidP="00211A64">
      <w:pPr>
        <w:pStyle w:val="Poetry"/>
      </w:pPr>
      <w:r w:rsidRPr="00211A64">
        <w:t>The rest shut out, to certain death expos’d:</w:t>
      </w:r>
    </w:p>
    <w:p w14:paraId="2C7CECE8" w14:textId="77777777" w:rsidR="003A417A" w:rsidRPr="00211A64" w:rsidRDefault="003A417A" w:rsidP="00211A64">
      <w:pPr>
        <w:pStyle w:val="Poetry"/>
      </w:pPr>
      <w:r w:rsidRPr="00211A64">
        <w:t>Fool as he was, and frantic in his care,</w:t>
      </w:r>
    </w:p>
    <w:p w14:paraId="4F9951BA" w14:textId="77777777" w:rsidR="003A417A" w:rsidRPr="00211A64" w:rsidRDefault="003A417A" w:rsidP="00211A64">
      <w:pPr>
        <w:pStyle w:val="Poetry"/>
      </w:pPr>
      <w:r w:rsidRPr="00211A64">
        <w:t xml:space="preserve">T’ admit young </w:t>
      </w:r>
      <w:proofErr w:type="gramStart"/>
      <w:r w:rsidRPr="00211A64">
        <w:t>Turnus, and</w:t>
      </w:r>
      <w:proofErr w:type="gramEnd"/>
      <w:r w:rsidRPr="00211A64">
        <w:t xml:space="preserve"> include the war!</w:t>
      </w:r>
    </w:p>
    <w:p w14:paraId="47E1376B" w14:textId="643747B4" w:rsidR="003A417A" w:rsidRPr="00211A64" w:rsidRDefault="003A417A" w:rsidP="00211A64">
      <w:pPr>
        <w:pStyle w:val="Poetry"/>
      </w:pPr>
      <w:r w:rsidRPr="00211A64">
        <w:t>He thrust amid the crowd, securely bold,</w:t>
      </w:r>
      <w:r w:rsidRPr="00211A64">
        <w:tab/>
      </w:r>
    </w:p>
    <w:p w14:paraId="5A82E5AA" w14:textId="77777777" w:rsidR="008F22A7" w:rsidRDefault="003A417A" w:rsidP="00211A64">
      <w:pPr>
        <w:pStyle w:val="Poetry"/>
      </w:pPr>
      <w:r w:rsidRPr="00211A64">
        <w:t xml:space="preserve">Like a fierce tiger pent amid the fold. </w:t>
      </w:r>
    </w:p>
    <w:p w14:paraId="2617DE76" w14:textId="37C6A3B3" w:rsidR="003A417A" w:rsidRPr="00211A64" w:rsidRDefault="003A417A" w:rsidP="00211A64">
      <w:pPr>
        <w:pStyle w:val="Poetry"/>
      </w:pPr>
      <w:r w:rsidRPr="00211A64">
        <w:lastRenderedPageBreak/>
        <w:t>Too late his blazing buckler they descry,</w:t>
      </w:r>
    </w:p>
    <w:p w14:paraId="3810498E" w14:textId="77777777" w:rsidR="008F22A7" w:rsidRDefault="003A417A" w:rsidP="00211A64">
      <w:pPr>
        <w:pStyle w:val="Poetry"/>
      </w:pPr>
      <w:r w:rsidRPr="00211A64">
        <w:t xml:space="preserve">And sparkling fires that shot from either eye, </w:t>
      </w:r>
    </w:p>
    <w:p w14:paraId="7CBE1F7E" w14:textId="6AB18A37" w:rsidR="003A417A" w:rsidRPr="00211A64" w:rsidRDefault="003A417A" w:rsidP="00211A64">
      <w:pPr>
        <w:pStyle w:val="Poetry"/>
      </w:pPr>
      <w:r w:rsidRPr="00211A64">
        <w:t>His mighty members, and his ample breast,</w:t>
      </w:r>
    </w:p>
    <w:p w14:paraId="24CB21AE" w14:textId="317696C6" w:rsidR="003A417A" w:rsidRPr="00211A64" w:rsidRDefault="003A417A" w:rsidP="00211A64">
      <w:pPr>
        <w:pStyle w:val="Poetry"/>
      </w:pPr>
      <w:r w:rsidRPr="00211A64">
        <w:t>His rattling armor, and his crimson crest.</w:t>
      </w:r>
    </w:p>
    <w:p w14:paraId="523EE573" w14:textId="77777777" w:rsidR="003A417A" w:rsidRDefault="003A417A" w:rsidP="003A417A">
      <w:pPr>
        <w:pStyle w:val="BodyText"/>
        <w:rPr>
          <w:sz w:val="20"/>
        </w:rPr>
      </w:pPr>
    </w:p>
    <w:p w14:paraId="51F560C4" w14:textId="77777777" w:rsidR="003A417A" w:rsidRDefault="003A417A" w:rsidP="008F22A7">
      <w:pPr>
        <w:pStyle w:val="Bodynoindent"/>
        <w:jc w:val="center"/>
        <w:rPr>
          <w:sz w:val="18"/>
        </w:rPr>
      </w:pPr>
      <w:r>
        <w:rPr>
          <w:noProof/>
        </w:rPr>
        <w:drawing>
          <wp:inline distT="0" distB="0" distL="0" distR="0" wp14:anchorId="6277C50F" wp14:editId="12F8937D">
            <wp:extent cx="6239065" cy="5050631"/>
            <wp:effectExtent l="0" t="0" r="0" b="4445"/>
            <wp:docPr id="55" name="image29.jpeg" descr="A picture containing text, building, graffiti, pain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9.jpeg" descr="A picture containing text, building, graffiti, painted&#10;&#10;Description automatically generated"/>
                    <pic:cNvPicPr/>
                  </pic:nvPicPr>
                  <pic:blipFill>
                    <a:blip r:embed="rId11" cstate="print"/>
                    <a:stretch>
                      <a:fillRect/>
                    </a:stretch>
                  </pic:blipFill>
                  <pic:spPr>
                    <a:xfrm>
                      <a:off x="0" y="0"/>
                      <a:ext cx="6239065" cy="5050631"/>
                    </a:xfrm>
                    <a:prstGeom prst="rect">
                      <a:avLst/>
                    </a:prstGeom>
                  </pic:spPr>
                </pic:pic>
              </a:graphicData>
            </a:graphic>
          </wp:inline>
        </w:drawing>
      </w:r>
    </w:p>
    <w:p w14:paraId="4D8E1FEF" w14:textId="77777777" w:rsidR="003A417A" w:rsidRDefault="003A417A" w:rsidP="008F22A7">
      <w:pPr>
        <w:pStyle w:val="CaptionHeader"/>
      </w:pPr>
      <w:r>
        <w:t>Image 4.2: Mural in pompeii | This mural depicts a famous scene from the Fall of Troy as Ajax the Lesser drags Cassandra from</w:t>
      </w:r>
      <w:r>
        <w:rPr>
          <w:spacing w:val="-42"/>
        </w:rPr>
        <w:t xml:space="preserve"> </w:t>
      </w:r>
      <w:r>
        <w:t>Athena</w:t>
      </w:r>
      <w:r>
        <w:t>’</w:t>
      </w:r>
      <w:r>
        <w:t>s</w:t>
      </w:r>
      <w:r>
        <w:rPr>
          <w:spacing w:val="-6"/>
        </w:rPr>
        <w:t xml:space="preserve"> </w:t>
      </w:r>
      <w:r>
        <w:t>temple.</w:t>
      </w:r>
    </w:p>
    <w:p w14:paraId="606C00C5" w14:textId="77777777" w:rsidR="003A417A" w:rsidRDefault="003A417A" w:rsidP="008F22A7">
      <w:pPr>
        <w:pStyle w:val="CaptionText"/>
      </w:pPr>
      <w:r>
        <w:rPr>
          <w:b/>
        </w:rPr>
        <w:t>Author:</w:t>
      </w:r>
      <w:r>
        <w:rPr>
          <w:b/>
          <w:spacing w:val="-9"/>
        </w:rPr>
        <w:t xml:space="preserve"> </w:t>
      </w:r>
      <w:r>
        <w:t>User</w:t>
      </w:r>
      <w:r>
        <w:rPr>
          <w:spacing w:val="-7"/>
        </w:rPr>
        <w:t xml:space="preserve"> </w:t>
      </w:r>
      <w:r>
        <w:t>“</w:t>
      </w:r>
      <w:r>
        <w:t>Ken</w:t>
      </w:r>
      <w:r>
        <w:rPr>
          <w:spacing w:val="-8"/>
        </w:rPr>
        <w:t xml:space="preserve"> </w:t>
      </w:r>
      <w:r>
        <w:t>and</w:t>
      </w:r>
      <w:r>
        <w:rPr>
          <w:spacing w:val="-7"/>
        </w:rPr>
        <w:t xml:space="preserve"> </w:t>
      </w:r>
      <w:r>
        <w:t>Nyetta</w:t>
      </w:r>
      <w:r>
        <w:t>”</w:t>
      </w:r>
    </w:p>
    <w:p w14:paraId="2A666374" w14:textId="77777777" w:rsidR="003A417A" w:rsidRDefault="003A417A" w:rsidP="008F22A7">
      <w:pPr>
        <w:pStyle w:val="CaptionText"/>
      </w:pPr>
      <w:r>
        <w:rPr>
          <w:b/>
          <w:spacing w:val="-1"/>
          <w:w w:val="95"/>
        </w:rPr>
        <w:t>Source:</w:t>
      </w:r>
      <w:r>
        <w:rPr>
          <w:b/>
          <w:spacing w:val="-7"/>
          <w:w w:val="95"/>
        </w:rPr>
        <w:t xml:space="preserve"> </w:t>
      </w:r>
      <w:r>
        <w:rPr>
          <w:spacing w:val="-1"/>
          <w:w w:val="95"/>
        </w:rPr>
        <w:t>Flickr</w:t>
      </w:r>
    </w:p>
    <w:p w14:paraId="35022378" w14:textId="77777777" w:rsidR="003A417A" w:rsidRDefault="003A417A" w:rsidP="008F22A7">
      <w:pPr>
        <w:pStyle w:val="CaptionText"/>
      </w:pPr>
      <w:r>
        <w:rPr>
          <w:b/>
          <w:w w:val="95"/>
        </w:rPr>
        <w:t>License:</w:t>
      </w:r>
      <w:r>
        <w:rPr>
          <w:b/>
          <w:spacing w:val="-4"/>
          <w:w w:val="95"/>
        </w:rPr>
        <w:t xml:space="preserve"> </w:t>
      </w:r>
      <w:r>
        <w:rPr>
          <w:w w:val="95"/>
        </w:rPr>
        <w:t>CC</w:t>
      </w:r>
      <w:r>
        <w:rPr>
          <w:spacing w:val="-4"/>
          <w:w w:val="95"/>
        </w:rPr>
        <w:t xml:space="preserve"> </w:t>
      </w:r>
      <w:r>
        <w:rPr>
          <w:w w:val="95"/>
        </w:rPr>
        <w:t>BY-NC 2.0</w:t>
      </w:r>
    </w:p>
    <w:p w14:paraId="2E1793A1" w14:textId="77777777" w:rsidR="003A417A" w:rsidRDefault="003A417A" w:rsidP="003A417A">
      <w:pPr>
        <w:pStyle w:val="BodyText"/>
        <w:spacing w:before="4"/>
      </w:pPr>
    </w:p>
    <w:p w14:paraId="3632FC0D" w14:textId="77777777" w:rsidR="008F22A7" w:rsidRDefault="003A417A" w:rsidP="008F22A7">
      <w:pPr>
        <w:pStyle w:val="Poetry"/>
      </w:pPr>
      <w:r w:rsidRPr="008F22A7">
        <w:t xml:space="preserve">Far from that hated face the Trojans fly, </w:t>
      </w:r>
    </w:p>
    <w:p w14:paraId="59874394" w14:textId="653ED309" w:rsidR="003A417A" w:rsidRPr="008F22A7" w:rsidRDefault="003A417A" w:rsidP="008F22A7">
      <w:pPr>
        <w:pStyle w:val="Poetry"/>
      </w:pPr>
      <w:r w:rsidRPr="008F22A7">
        <w:t>All but the fool who sought his destiny.</w:t>
      </w:r>
    </w:p>
    <w:p w14:paraId="5845D954" w14:textId="77777777" w:rsidR="008F22A7" w:rsidRDefault="003A417A" w:rsidP="008F22A7">
      <w:pPr>
        <w:pStyle w:val="Poetry"/>
      </w:pPr>
      <w:r w:rsidRPr="008F22A7">
        <w:t xml:space="preserve">Mad Pandarus steps forth, with vengeance vow’d </w:t>
      </w:r>
    </w:p>
    <w:p w14:paraId="35387888" w14:textId="5CFC5B42" w:rsidR="003A417A" w:rsidRPr="008F22A7" w:rsidRDefault="003A417A" w:rsidP="008F22A7">
      <w:pPr>
        <w:pStyle w:val="Poetry"/>
      </w:pPr>
      <w:r w:rsidRPr="008F22A7">
        <w:lastRenderedPageBreak/>
        <w:t>For Bitias’ death, and threatens thus aloud:</w:t>
      </w:r>
    </w:p>
    <w:p w14:paraId="5274C53C" w14:textId="5A27CADF" w:rsidR="003A417A" w:rsidRPr="008F22A7" w:rsidRDefault="003A417A" w:rsidP="008F22A7">
      <w:pPr>
        <w:pStyle w:val="Poetry"/>
      </w:pPr>
      <w:r w:rsidRPr="008F22A7">
        <w:t>“These are not Ardea’s walls, nor this the town</w:t>
      </w:r>
    </w:p>
    <w:p w14:paraId="64BF61BE" w14:textId="77777777" w:rsidR="003A417A" w:rsidRPr="008F22A7" w:rsidRDefault="003A417A" w:rsidP="008F22A7">
      <w:pPr>
        <w:pStyle w:val="Poetry"/>
      </w:pPr>
      <w:r w:rsidRPr="008F22A7">
        <w:t>Amata proffers with Lavinia’s crown:</w:t>
      </w:r>
    </w:p>
    <w:p w14:paraId="39094425" w14:textId="77777777" w:rsidR="008F22A7" w:rsidRDefault="003A417A" w:rsidP="008F22A7">
      <w:pPr>
        <w:pStyle w:val="Poetry"/>
      </w:pPr>
      <w:r w:rsidRPr="008F22A7">
        <w:t xml:space="preserve">‘T is hostile earth you tread. Of hope bereft, </w:t>
      </w:r>
    </w:p>
    <w:p w14:paraId="1D1592CA" w14:textId="439EAABF" w:rsidR="003A417A" w:rsidRPr="008F22A7" w:rsidRDefault="003A417A" w:rsidP="008F22A7">
      <w:pPr>
        <w:pStyle w:val="Poetry"/>
      </w:pPr>
      <w:r w:rsidRPr="008F22A7">
        <w:t>No means of safe return by flight are left.”</w:t>
      </w:r>
    </w:p>
    <w:p w14:paraId="5FACFDE9" w14:textId="77777777" w:rsidR="003A417A" w:rsidRPr="008F22A7" w:rsidRDefault="003A417A" w:rsidP="008F22A7">
      <w:pPr>
        <w:pStyle w:val="Poetry"/>
      </w:pPr>
      <w:r w:rsidRPr="008F22A7">
        <w:t>To whom, with count’nance calm, and soul sedate,</w:t>
      </w:r>
    </w:p>
    <w:p w14:paraId="0A95CC22" w14:textId="20E4A267" w:rsidR="003A417A" w:rsidRPr="008F22A7" w:rsidRDefault="003A417A" w:rsidP="008F22A7">
      <w:pPr>
        <w:pStyle w:val="Poetry"/>
      </w:pPr>
      <w:r w:rsidRPr="008F22A7">
        <w:t>Thus Turnus: “Then begin, and try thy fate:</w:t>
      </w:r>
    </w:p>
    <w:p w14:paraId="238735B4" w14:textId="77777777" w:rsidR="008F22A7" w:rsidRDefault="003A417A" w:rsidP="008F22A7">
      <w:pPr>
        <w:pStyle w:val="Poetry"/>
      </w:pPr>
      <w:r w:rsidRPr="008F22A7">
        <w:t xml:space="preserve">My message to the ghost of Priam </w:t>
      </w:r>
      <w:proofErr w:type="gramStart"/>
      <w:r w:rsidRPr="008F22A7">
        <w:t>bear;</w:t>
      </w:r>
      <w:proofErr w:type="gramEnd"/>
      <w:r w:rsidRPr="008F22A7">
        <w:t xml:space="preserve"> </w:t>
      </w:r>
    </w:p>
    <w:p w14:paraId="2FC4EAD3" w14:textId="1524015A" w:rsidR="003A417A" w:rsidRDefault="003A417A" w:rsidP="008F22A7">
      <w:pPr>
        <w:pStyle w:val="Poetry"/>
      </w:pPr>
      <w:r w:rsidRPr="008F22A7">
        <w:t>Tell him a new Achilles sent thee there.”</w:t>
      </w:r>
    </w:p>
    <w:p w14:paraId="21548DB3" w14:textId="77777777" w:rsidR="008F22A7" w:rsidRPr="008F22A7" w:rsidRDefault="008F22A7" w:rsidP="008F22A7">
      <w:pPr>
        <w:pStyle w:val="Poetry"/>
      </w:pPr>
    </w:p>
    <w:p w14:paraId="2131C5A8" w14:textId="77777777" w:rsidR="008F22A7" w:rsidRDefault="003A417A" w:rsidP="008F22A7">
      <w:pPr>
        <w:pStyle w:val="Poetry"/>
      </w:pPr>
      <w:r w:rsidRPr="008F22A7">
        <w:t xml:space="preserve">A lance of tough ground ash the Trojan threw, </w:t>
      </w:r>
    </w:p>
    <w:p w14:paraId="30717C84" w14:textId="43CCC1C0" w:rsidR="003A417A" w:rsidRPr="008F22A7" w:rsidRDefault="003A417A" w:rsidP="008F22A7">
      <w:pPr>
        <w:pStyle w:val="Poetry"/>
      </w:pPr>
      <w:r w:rsidRPr="008F22A7">
        <w:t>Rough in the rind, and knotted as it grew:</w:t>
      </w:r>
    </w:p>
    <w:p w14:paraId="0CC2A1F5" w14:textId="5CDE107A" w:rsidR="003A417A" w:rsidRPr="008F22A7" w:rsidRDefault="003A417A" w:rsidP="008F22A7">
      <w:pPr>
        <w:pStyle w:val="Poetry"/>
      </w:pPr>
      <w:r w:rsidRPr="008F22A7">
        <w:t xml:space="preserve">With his full force he whirl’d it first </w:t>
      </w:r>
      <w:proofErr w:type="gramStart"/>
      <w:r w:rsidRPr="008F22A7">
        <w:t>around;</w:t>
      </w:r>
      <w:proofErr w:type="gramEnd"/>
    </w:p>
    <w:p w14:paraId="21CBEADB" w14:textId="77777777" w:rsidR="003A417A" w:rsidRPr="008F22A7" w:rsidRDefault="003A417A" w:rsidP="008F22A7">
      <w:pPr>
        <w:pStyle w:val="Poetry"/>
      </w:pPr>
      <w:r w:rsidRPr="008F22A7">
        <w:t>But the soft yielding air receiv’d the wound:</w:t>
      </w:r>
    </w:p>
    <w:p w14:paraId="2114A2B9" w14:textId="77777777" w:rsidR="003A417A" w:rsidRPr="008F22A7" w:rsidRDefault="003A417A" w:rsidP="008F22A7">
      <w:pPr>
        <w:pStyle w:val="Poetry"/>
      </w:pPr>
      <w:r w:rsidRPr="008F22A7">
        <w:t>Imperial Juno turn’d the course before,</w:t>
      </w:r>
    </w:p>
    <w:p w14:paraId="2FB358AB" w14:textId="4E2AF5AE" w:rsidR="003A417A" w:rsidRDefault="003A417A" w:rsidP="008F22A7">
      <w:pPr>
        <w:pStyle w:val="Poetry"/>
      </w:pPr>
      <w:r w:rsidRPr="008F22A7">
        <w:t>And fix’d the wand’ring weapon in the door.</w:t>
      </w:r>
    </w:p>
    <w:p w14:paraId="611FFA7D" w14:textId="77777777" w:rsidR="008F22A7" w:rsidRPr="008F22A7" w:rsidRDefault="008F22A7" w:rsidP="008F22A7">
      <w:pPr>
        <w:pStyle w:val="Poetry"/>
      </w:pPr>
    </w:p>
    <w:p w14:paraId="0E5D5A36" w14:textId="77777777" w:rsidR="003A417A" w:rsidRPr="008F22A7" w:rsidRDefault="003A417A" w:rsidP="008F22A7">
      <w:pPr>
        <w:pStyle w:val="Poetry"/>
      </w:pPr>
      <w:r w:rsidRPr="008F22A7">
        <w:t>“But hope not thou,” said Turnus, “when I strike,</w:t>
      </w:r>
    </w:p>
    <w:p w14:paraId="2E5A8509" w14:textId="46E24582" w:rsidR="003A417A" w:rsidRPr="008F22A7" w:rsidRDefault="003A417A" w:rsidP="008F22A7">
      <w:pPr>
        <w:pStyle w:val="Poetry"/>
      </w:pPr>
      <w:r w:rsidRPr="008F22A7">
        <w:t>To shun thy fate: our force is not alike,</w:t>
      </w:r>
    </w:p>
    <w:p w14:paraId="73AED8B4" w14:textId="77777777" w:rsidR="008F22A7" w:rsidRDefault="003A417A" w:rsidP="008F22A7">
      <w:pPr>
        <w:pStyle w:val="Poetry"/>
      </w:pPr>
      <w:r w:rsidRPr="008F22A7">
        <w:t xml:space="preserve">Nor thy steel temper’d by the Lemnian god.” </w:t>
      </w:r>
    </w:p>
    <w:p w14:paraId="79E89FC1" w14:textId="77777777" w:rsidR="008F22A7" w:rsidRDefault="003A417A" w:rsidP="008F22A7">
      <w:pPr>
        <w:pStyle w:val="Poetry"/>
      </w:pPr>
      <w:r w:rsidRPr="008F22A7">
        <w:t xml:space="preserve">Then rising, on his utmost stretch he stood, </w:t>
      </w:r>
    </w:p>
    <w:p w14:paraId="61AE85AE" w14:textId="15BC7531" w:rsidR="003A417A" w:rsidRPr="008F22A7" w:rsidRDefault="003A417A" w:rsidP="008F22A7">
      <w:pPr>
        <w:pStyle w:val="Poetry"/>
      </w:pPr>
      <w:r w:rsidRPr="008F22A7">
        <w:t>And aim’d from high: the full descending blow</w:t>
      </w:r>
    </w:p>
    <w:p w14:paraId="7F4B5520" w14:textId="77777777" w:rsidR="003A417A" w:rsidRPr="008F22A7" w:rsidRDefault="003A417A" w:rsidP="008F22A7">
      <w:pPr>
        <w:pStyle w:val="Poetry"/>
      </w:pPr>
      <w:r w:rsidRPr="008F22A7">
        <w:t>Cleaves the broad front and beardless cheeks in two.</w:t>
      </w:r>
    </w:p>
    <w:p w14:paraId="080DA291" w14:textId="5CA6F4B4" w:rsidR="003A417A" w:rsidRPr="008F22A7" w:rsidRDefault="003A417A" w:rsidP="008F22A7">
      <w:pPr>
        <w:pStyle w:val="Poetry"/>
      </w:pPr>
      <w:r w:rsidRPr="008F22A7">
        <w:t>Down sinks the giant with a thund’ring sound:</w:t>
      </w:r>
    </w:p>
    <w:p w14:paraId="7326956A" w14:textId="77777777" w:rsidR="008F22A7" w:rsidRDefault="003A417A" w:rsidP="008F22A7">
      <w:pPr>
        <w:pStyle w:val="Poetry"/>
      </w:pPr>
      <w:r w:rsidRPr="008F22A7">
        <w:t xml:space="preserve">His pond’rous limbs oppress the trembling </w:t>
      </w:r>
      <w:proofErr w:type="gramStart"/>
      <w:r w:rsidRPr="008F22A7">
        <w:t>ground;</w:t>
      </w:r>
      <w:proofErr w:type="gramEnd"/>
      <w:r w:rsidRPr="008F22A7">
        <w:t xml:space="preserve"> </w:t>
      </w:r>
    </w:p>
    <w:p w14:paraId="0E22448F" w14:textId="0C069248" w:rsidR="003A417A" w:rsidRPr="008F22A7" w:rsidRDefault="003A417A" w:rsidP="008F22A7">
      <w:pPr>
        <w:pStyle w:val="Poetry"/>
      </w:pPr>
      <w:r w:rsidRPr="008F22A7">
        <w:t>Blood, brains, and foam gush from the gaping wound:</w:t>
      </w:r>
    </w:p>
    <w:p w14:paraId="4FB1C11A" w14:textId="77777777" w:rsidR="008F22A7" w:rsidRDefault="003A417A" w:rsidP="008F22A7">
      <w:pPr>
        <w:pStyle w:val="Poetry"/>
      </w:pPr>
      <w:r w:rsidRPr="008F22A7">
        <w:t xml:space="preserve">Scalp, face, and shoulders the keen steel divides, </w:t>
      </w:r>
    </w:p>
    <w:p w14:paraId="53ACD80C" w14:textId="2A3F0BBB" w:rsidR="003A417A" w:rsidRPr="008F22A7" w:rsidRDefault="003A417A" w:rsidP="008F22A7">
      <w:pPr>
        <w:pStyle w:val="Poetry"/>
      </w:pPr>
      <w:r w:rsidRPr="008F22A7">
        <w:t>And the shar’d visage hangs on equal sides.</w:t>
      </w:r>
    </w:p>
    <w:p w14:paraId="28E923BF" w14:textId="654B853F" w:rsidR="003A417A" w:rsidRPr="008F22A7" w:rsidRDefault="003A417A" w:rsidP="008F22A7">
      <w:pPr>
        <w:pStyle w:val="Poetry"/>
      </w:pPr>
      <w:r w:rsidRPr="008F22A7">
        <w:t xml:space="preserve">The Trojans fly from their approaching </w:t>
      </w:r>
      <w:proofErr w:type="gramStart"/>
      <w:r w:rsidRPr="008F22A7">
        <w:t>fate;</w:t>
      </w:r>
      <w:proofErr w:type="gramEnd"/>
    </w:p>
    <w:p w14:paraId="4AA7E778" w14:textId="77777777" w:rsidR="008F22A7" w:rsidRDefault="003A417A" w:rsidP="008F22A7">
      <w:pPr>
        <w:pStyle w:val="Poetry"/>
      </w:pPr>
      <w:r w:rsidRPr="008F22A7">
        <w:t xml:space="preserve">And, had the victor then secur’d the gate, </w:t>
      </w:r>
    </w:p>
    <w:p w14:paraId="74541F3F" w14:textId="77777777" w:rsidR="008F22A7" w:rsidRDefault="003A417A" w:rsidP="008F22A7">
      <w:pPr>
        <w:pStyle w:val="Poetry"/>
      </w:pPr>
      <w:r w:rsidRPr="008F22A7">
        <w:t xml:space="preserve">And to his troops without unclos’d the bars, </w:t>
      </w:r>
    </w:p>
    <w:p w14:paraId="130D12A2" w14:textId="2667B9EA" w:rsidR="003A417A" w:rsidRPr="008F22A7" w:rsidRDefault="003A417A" w:rsidP="008F22A7">
      <w:pPr>
        <w:pStyle w:val="Poetry"/>
      </w:pPr>
      <w:r w:rsidRPr="008F22A7">
        <w:t>One lucky day had ended all his wars.</w:t>
      </w:r>
    </w:p>
    <w:p w14:paraId="779085D3" w14:textId="77777777" w:rsidR="003A417A" w:rsidRPr="008F22A7" w:rsidRDefault="003A417A" w:rsidP="008F22A7">
      <w:pPr>
        <w:pStyle w:val="Poetry"/>
      </w:pPr>
      <w:r w:rsidRPr="008F22A7">
        <w:t>But boiling youth, and blind desire of blood,</w:t>
      </w:r>
    </w:p>
    <w:p w14:paraId="7E6AD999" w14:textId="5885560D" w:rsidR="003A417A" w:rsidRPr="008F22A7" w:rsidRDefault="003A417A" w:rsidP="008F22A7">
      <w:pPr>
        <w:pStyle w:val="Poetry"/>
      </w:pPr>
      <w:r w:rsidRPr="008F22A7">
        <w:t>Push’d on his fury, to pursue the crowd.</w:t>
      </w:r>
    </w:p>
    <w:p w14:paraId="4079DFA3" w14:textId="77777777" w:rsidR="008F22A7" w:rsidRDefault="003A417A" w:rsidP="008F22A7">
      <w:pPr>
        <w:pStyle w:val="Poetry"/>
      </w:pPr>
      <w:r w:rsidRPr="008F22A7">
        <w:t xml:space="preserve">Hamstring’d behind, unhappy Gyges </w:t>
      </w:r>
      <w:proofErr w:type="gramStart"/>
      <w:r w:rsidRPr="008F22A7">
        <w:t>died;</w:t>
      </w:r>
      <w:proofErr w:type="gramEnd"/>
      <w:r w:rsidRPr="008F22A7">
        <w:t xml:space="preserve"> </w:t>
      </w:r>
    </w:p>
    <w:p w14:paraId="642ABCCA" w14:textId="0E4321F1" w:rsidR="003A417A" w:rsidRPr="008F22A7" w:rsidRDefault="003A417A" w:rsidP="008F22A7">
      <w:pPr>
        <w:pStyle w:val="Poetry"/>
      </w:pPr>
      <w:r w:rsidRPr="008F22A7">
        <w:lastRenderedPageBreak/>
        <w:t>Then Phalaris is added to his side.</w:t>
      </w:r>
    </w:p>
    <w:p w14:paraId="5699751C" w14:textId="77777777" w:rsidR="003A417A" w:rsidRPr="008F22A7" w:rsidRDefault="003A417A" w:rsidP="008F22A7">
      <w:pPr>
        <w:pStyle w:val="Poetry"/>
      </w:pPr>
      <w:r w:rsidRPr="008F22A7">
        <w:t>The pointed jav’lins from the dead he drew,</w:t>
      </w:r>
    </w:p>
    <w:p w14:paraId="582EAA4F" w14:textId="77777777" w:rsidR="003A417A" w:rsidRPr="008F22A7" w:rsidRDefault="003A417A" w:rsidP="008F22A7">
      <w:pPr>
        <w:pStyle w:val="Poetry"/>
      </w:pPr>
      <w:r w:rsidRPr="008F22A7">
        <w:t>And their friends’ arms against their fellows threw.</w:t>
      </w:r>
    </w:p>
    <w:p w14:paraId="11486B33" w14:textId="47112072" w:rsidR="003A417A" w:rsidRPr="008F22A7" w:rsidRDefault="003A417A" w:rsidP="008F22A7">
      <w:pPr>
        <w:pStyle w:val="Poetry"/>
      </w:pPr>
      <w:r w:rsidRPr="008F22A7">
        <w:t xml:space="preserve">Strong Halys stands in vain; weak Phlegys </w:t>
      </w:r>
      <w:proofErr w:type="gramStart"/>
      <w:r w:rsidRPr="008F22A7">
        <w:t>flies;</w:t>
      </w:r>
      <w:proofErr w:type="gramEnd"/>
    </w:p>
    <w:p w14:paraId="35F8B401" w14:textId="77777777" w:rsidR="008F22A7" w:rsidRDefault="003A417A" w:rsidP="008F22A7">
      <w:pPr>
        <w:pStyle w:val="Poetry"/>
      </w:pPr>
      <w:r w:rsidRPr="008F22A7">
        <w:t xml:space="preserve">Saturnia, still at hand, new force and fire supplies. </w:t>
      </w:r>
    </w:p>
    <w:p w14:paraId="2245367B" w14:textId="771684FC" w:rsidR="003A417A" w:rsidRPr="008F22A7" w:rsidRDefault="003A417A" w:rsidP="008F22A7">
      <w:pPr>
        <w:pStyle w:val="Poetry"/>
      </w:pPr>
      <w:r w:rsidRPr="008F22A7">
        <w:t>Then Halius, Prytanis, Alcander fall—</w:t>
      </w:r>
    </w:p>
    <w:p w14:paraId="5447D3F1" w14:textId="77777777" w:rsidR="003A417A" w:rsidRPr="008F22A7" w:rsidRDefault="003A417A" w:rsidP="008F22A7">
      <w:pPr>
        <w:pStyle w:val="Poetry"/>
      </w:pPr>
      <w:r w:rsidRPr="008F22A7">
        <w:t>Ingag’d against the foes who scal’d the wall:</w:t>
      </w:r>
    </w:p>
    <w:p w14:paraId="629A946C" w14:textId="77777777" w:rsidR="003A417A" w:rsidRPr="008F22A7" w:rsidRDefault="003A417A" w:rsidP="008F22A7">
      <w:pPr>
        <w:pStyle w:val="Poetry"/>
      </w:pPr>
      <w:r w:rsidRPr="008F22A7">
        <w:t>But, whom they fear’d without, they found within.</w:t>
      </w:r>
    </w:p>
    <w:p w14:paraId="5F3CE533" w14:textId="02B6D7F5" w:rsidR="003A417A" w:rsidRPr="008F22A7" w:rsidRDefault="003A417A" w:rsidP="008F22A7">
      <w:pPr>
        <w:pStyle w:val="Poetry"/>
      </w:pPr>
      <w:r w:rsidRPr="008F22A7">
        <w:t>At last, tho’ late, by Lynceus he was seen.</w:t>
      </w:r>
    </w:p>
    <w:p w14:paraId="3E31B9EF" w14:textId="77777777" w:rsidR="003A417A" w:rsidRPr="008F22A7" w:rsidRDefault="003A417A" w:rsidP="008F22A7">
      <w:pPr>
        <w:pStyle w:val="Poetry"/>
      </w:pPr>
      <w:r w:rsidRPr="008F22A7">
        <w:t>He calls new succors, and assaults the prince:</w:t>
      </w:r>
    </w:p>
    <w:p w14:paraId="569D4DF0" w14:textId="77777777" w:rsidR="008F22A7" w:rsidRDefault="003A417A" w:rsidP="008F22A7">
      <w:pPr>
        <w:pStyle w:val="Poetry"/>
      </w:pPr>
      <w:r w:rsidRPr="008F22A7">
        <w:t xml:space="preserve">But weak his force, and vain is their defense. </w:t>
      </w:r>
    </w:p>
    <w:p w14:paraId="530D2A7D" w14:textId="77777777" w:rsidR="008F22A7" w:rsidRDefault="003A417A" w:rsidP="008F22A7">
      <w:pPr>
        <w:pStyle w:val="Poetry"/>
      </w:pPr>
      <w:r w:rsidRPr="008F22A7">
        <w:t xml:space="preserve">Turn’d to the right, his sword the hero drew, </w:t>
      </w:r>
    </w:p>
    <w:p w14:paraId="14B6C897" w14:textId="6BC3D69D" w:rsidR="003A417A" w:rsidRPr="008F22A7" w:rsidRDefault="003A417A" w:rsidP="008F22A7">
      <w:pPr>
        <w:pStyle w:val="Poetry"/>
      </w:pPr>
      <w:r w:rsidRPr="008F22A7">
        <w:t>And at one blow the bold aggressor slew.</w:t>
      </w:r>
    </w:p>
    <w:p w14:paraId="4339F643" w14:textId="229A3B9E" w:rsidR="003A417A" w:rsidRPr="008F22A7" w:rsidRDefault="003A417A" w:rsidP="008F22A7">
      <w:pPr>
        <w:pStyle w:val="Poetry"/>
      </w:pPr>
      <w:r w:rsidRPr="008F22A7">
        <w:t>He joints the neck; and, with a stroke so strong,</w:t>
      </w:r>
    </w:p>
    <w:p w14:paraId="6F32092B" w14:textId="77777777" w:rsidR="008F22A7" w:rsidRDefault="003A417A" w:rsidP="008F22A7">
      <w:pPr>
        <w:pStyle w:val="Poetry"/>
      </w:pPr>
      <w:r w:rsidRPr="008F22A7">
        <w:t xml:space="preserve">The helm flies </w:t>
      </w:r>
      <w:proofErr w:type="gramStart"/>
      <w:r w:rsidRPr="008F22A7">
        <w:t>off, and</w:t>
      </w:r>
      <w:proofErr w:type="gramEnd"/>
      <w:r w:rsidRPr="008F22A7">
        <w:t xml:space="preserve"> bears the head along. </w:t>
      </w:r>
    </w:p>
    <w:p w14:paraId="484A0156" w14:textId="77777777" w:rsidR="008F22A7" w:rsidRDefault="003A417A" w:rsidP="008F22A7">
      <w:pPr>
        <w:pStyle w:val="Poetry"/>
      </w:pPr>
      <w:r w:rsidRPr="008F22A7">
        <w:t xml:space="preserve">Next him, the huntsman Amycus he kill’d, </w:t>
      </w:r>
    </w:p>
    <w:p w14:paraId="21A94507" w14:textId="6D96ABCE" w:rsidR="003A417A" w:rsidRPr="008F22A7" w:rsidRDefault="003A417A" w:rsidP="008F22A7">
      <w:pPr>
        <w:pStyle w:val="Poetry"/>
      </w:pPr>
      <w:r w:rsidRPr="008F22A7">
        <w:t>In darts invenom’d and in poison skill’d.</w:t>
      </w:r>
    </w:p>
    <w:p w14:paraId="75C9EB77" w14:textId="77777777" w:rsidR="003A417A" w:rsidRPr="008F22A7" w:rsidRDefault="003A417A" w:rsidP="008F22A7">
      <w:pPr>
        <w:pStyle w:val="Poetry"/>
      </w:pPr>
      <w:r w:rsidRPr="008F22A7">
        <w:t>Then Clytius fell beneath his fatal spear,</w:t>
      </w:r>
    </w:p>
    <w:p w14:paraId="5E5B30D6" w14:textId="4D6BD384" w:rsidR="003A417A" w:rsidRPr="008F22A7" w:rsidRDefault="003A417A" w:rsidP="008F22A7">
      <w:pPr>
        <w:pStyle w:val="Poetry"/>
      </w:pPr>
      <w:r w:rsidRPr="008F22A7">
        <w:t>And Creteus, whom the Muses held so dear:</w:t>
      </w:r>
    </w:p>
    <w:p w14:paraId="1E2D9300" w14:textId="77777777" w:rsidR="008F22A7" w:rsidRDefault="003A417A" w:rsidP="008F22A7">
      <w:pPr>
        <w:pStyle w:val="Poetry"/>
      </w:pPr>
      <w:r w:rsidRPr="008F22A7">
        <w:t xml:space="preserve">He fought with courage, and he sung the </w:t>
      </w:r>
      <w:proofErr w:type="gramStart"/>
      <w:r w:rsidRPr="008F22A7">
        <w:t>fight;</w:t>
      </w:r>
      <w:proofErr w:type="gramEnd"/>
      <w:r w:rsidRPr="008F22A7">
        <w:t xml:space="preserve"> </w:t>
      </w:r>
    </w:p>
    <w:p w14:paraId="6B6D5E47" w14:textId="3C9E40ED" w:rsidR="003A417A" w:rsidRPr="008F22A7" w:rsidRDefault="003A417A" w:rsidP="008F22A7">
      <w:pPr>
        <w:pStyle w:val="Poetry"/>
      </w:pPr>
      <w:r w:rsidRPr="008F22A7">
        <w:t>Arms were his bus’ness, verses his delight.</w:t>
      </w:r>
    </w:p>
    <w:p w14:paraId="2C8C2A38" w14:textId="77777777" w:rsidR="008F22A7" w:rsidRDefault="008F22A7" w:rsidP="008F22A7">
      <w:pPr>
        <w:pStyle w:val="Poetry"/>
      </w:pPr>
    </w:p>
    <w:p w14:paraId="57275A46" w14:textId="2D518C9D" w:rsidR="008F22A7" w:rsidRDefault="003A417A" w:rsidP="008F22A7">
      <w:pPr>
        <w:pStyle w:val="Poetry"/>
      </w:pPr>
      <w:r w:rsidRPr="008F22A7">
        <w:t xml:space="preserve">The Trojan chiefs behold, with rage and grief, </w:t>
      </w:r>
    </w:p>
    <w:p w14:paraId="5DC6B025" w14:textId="556D24BD" w:rsidR="003A417A" w:rsidRPr="008F22A7" w:rsidRDefault="003A417A" w:rsidP="008F22A7">
      <w:pPr>
        <w:pStyle w:val="Poetry"/>
      </w:pPr>
      <w:r w:rsidRPr="008F22A7">
        <w:t xml:space="preserve">Their slaughter’d </w:t>
      </w:r>
      <w:proofErr w:type="gramStart"/>
      <w:r w:rsidRPr="008F22A7">
        <w:t>friends, and</w:t>
      </w:r>
      <w:proofErr w:type="gramEnd"/>
      <w:r w:rsidRPr="008F22A7">
        <w:t xml:space="preserve"> hasten their relief.</w:t>
      </w:r>
    </w:p>
    <w:p w14:paraId="2A605A14" w14:textId="007A9353" w:rsidR="003A417A" w:rsidRPr="008F22A7" w:rsidRDefault="003A417A" w:rsidP="008F22A7">
      <w:pPr>
        <w:pStyle w:val="Poetry"/>
      </w:pPr>
      <w:r w:rsidRPr="008F22A7">
        <w:t>Bold Mnestheus rallies first the broken train,</w:t>
      </w:r>
    </w:p>
    <w:p w14:paraId="3A205575" w14:textId="77777777" w:rsidR="008F22A7" w:rsidRDefault="003A417A" w:rsidP="008F22A7">
      <w:pPr>
        <w:pStyle w:val="Poetry"/>
      </w:pPr>
      <w:r w:rsidRPr="008F22A7">
        <w:t xml:space="preserve">Whom brave Seresthus and his troop sustain. </w:t>
      </w:r>
    </w:p>
    <w:p w14:paraId="612A42CD" w14:textId="77777777" w:rsidR="008F22A7" w:rsidRDefault="003A417A" w:rsidP="008F22A7">
      <w:pPr>
        <w:pStyle w:val="Poetry"/>
      </w:pPr>
      <w:r w:rsidRPr="008F22A7">
        <w:t xml:space="preserve">To save the living, and revenge the dead, </w:t>
      </w:r>
    </w:p>
    <w:p w14:paraId="4D6C748D" w14:textId="057B2AEC" w:rsidR="003A417A" w:rsidRPr="008F22A7" w:rsidRDefault="003A417A" w:rsidP="008F22A7">
      <w:pPr>
        <w:pStyle w:val="Poetry"/>
      </w:pPr>
      <w:r w:rsidRPr="008F22A7">
        <w:t>Against one warrior’s arms all Troy they led.</w:t>
      </w:r>
    </w:p>
    <w:p w14:paraId="54C02368" w14:textId="77777777" w:rsidR="003A417A" w:rsidRPr="008F22A7" w:rsidRDefault="003A417A" w:rsidP="008F22A7">
      <w:pPr>
        <w:pStyle w:val="Poetry"/>
      </w:pPr>
      <w:r w:rsidRPr="008F22A7">
        <w:t>“O, void of sense and courage!” Mnestheus cried,</w:t>
      </w:r>
    </w:p>
    <w:p w14:paraId="6A1B32FB" w14:textId="6CADBCAC" w:rsidR="003A417A" w:rsidRPr="008F22A7" w:rsidRDefault="003A417A" w:rsidP="008F22A7">
      <w:pPr>
        <w:pStyle w:val="Poetry"/>
      </w:pPr>
      <w:r w:rsidRPr="008F22A7">
        <w:t>“Where can you hope your coward heads to hide?</w:t>
      </w:r>
    </w:p>
    <w:p w14:paraId="15FB19EE" w14:textId="77777777" w:rsidR="008F22A7" w:rsidRDefault="003A417A" w:rsidP="008F22A7">
      <w:pPr>
        <w:pStyle w:val="Poetry"/>
      </w:pPr>
      <w:r w:rsidRPr="008F22A7">
        <w:t xml:space="preserve">Ah! where beyond these rampires can you run? </w:t>
      </w:r>
    </w:p>
    <w:p w14:paraId="77932BAC" w14:textId="77777777" w:rsidR="008F22A7" w:rsidRDefault="003A417A" w:rsidP="008F22A7">
      <w:pPr>
        <w:pStyle w:val="Poetry"/>
      </w:pPr>
      <w:r w:rsidRPr="008F22A7">
        <w:t xml:space="preserve">One man, and in your camp inclos’d, you shun! </w:t>
      </w:r>
    </w:p>
    <w:p w14:paraId="54B3E7BA" w14:textId="77777777" w:rsidR="008F22A7" w:rsidRDefault="003A417A" w:rsidP="008F22A7">
      <w:pPr>
        <w:pStyle w:val="Poetry"/>
      </w:pPr>
      <w:r w:rsidRPr="008F22A7">
        <w:t xml:space="preserve">Shall then a single sword such slaughter boast, </w:t>
      </w:r>
    </w:p>
    <w:p w14:paraId="307FBE19" w14:textId="63FF502E" w:rsidR="003A417A" w:rsidRPr="008F22A7" w:rsidRDefault="003A417A" w:rsidP="008F22A7">
      <w:pPr>
        <w:pStyle w:val="Poetry"/>
      </w:pPr>
      <w:r w:rsidRPr="008F22A7">
        <w:t>And pass unpunish’d from a num’rous host?</w:t>
      </w:r>
    </w:p>
    <w:p w14:paraId="2FAC82AD" w14:textId="0A8F8A1C" w:rsidR="003A417A" w:rsidRPr="008F22A7" w:rsidRDefault="003A417A" w:rsidP="008F22A7">
      <w:pPr>
        <w:pStyle w:val="Poetry"/>
      </w:pPr>
      <w:r w:rsidRPr="008F22A7">
        <w:t>Forsaking honor, and renouncing fame,</w:t>
      </w:r>
    </w:p>
    <w:p w14:paraId="081DE62A" w14:textId="77777777" w:rsidR="003A417A" w:rsidRPr="008F22A7" w:rsidRDefault="003A417A" w:rsidP="008F22A7">
      <w:pPr>
        <w:pStyle w:val="Poetry"/>
      </w:pPr>
      <w:r w:rsidRPr="008F22A7">
        <w:lastRenderedPageBreak/>
        <w:t>Your gods, your country, and your king you shame!”</w:t>
      </w:r>
    </w:p>
    <w:p w14:paraId="16B2BDA2" w14:textId="77777777" w:rsidR="003A417A" w:rsidRPr="008F22A7" w:rsidRDefault="003A417A" w:rsidP="008F22A7">
      <w:pPr>
        <w:pStyle w:val="Poetry"/>
      </w:pPr>
      <w:r w:rsidRPr="008F22A7">
        <w:t>This just reproach their virtue does excite:</w:t>
      </w:r>
    </w:p>
    <w:p w14:paraId="6221BCF3" w14:textId="77777777" w:rsidR="003A417A" w:rsidRPr="008F22A7" w:rsidRDefault="003A417A" w:rsidP="008F22A7">
      <w:pPr>
        <w:pStyle w:val="Poetry"/>
      </w:pPr>
      <w:r w:rsidRPr="008F22A7">
        <w:t>They stand, they join, they thicken to the fight.</w:t>
      </w:r>
    </w:p>
    <w:p w14:paraId="658375A7" w14:textId="77777777" w:rsidR="008F22A7" w:rsidRDefault="008F22A7" w:rsidP="008F22A7">
      <w:pPr>
        <w:pStyle w:val="Poetry"/>
      </w:pPr>
    </w:p>
    <w:p w14:paraId="435AB2F5" w14:textId="11F7ABB8" w:rsidR="003A417A" w:rsidRPr="008F22A7" w:rsidRDefault="003A417A" w:rsidP="008F22A7">
      <w:pPr>
        <w:pStyle w:val="Poetry"/>
      </w:pPr>
      <w:r w:rsidRPr="008F22A7">
        <w:t>Now Turnus doubts, and yet disdains to yield,</w:t>
      </w:r>
    </w:p>
    <w:p w14:paraId="09904470" w14:textId="298FABBC" w:rsidR="003A417A" w:rsidRPr="008F22A7" w:rsidRDefault="003A417A" w:rsidP="008F22A7">
      <w:pPr>
        <w:pStyle w:val="Poetry"/>
      </w:pPr>
      <w:r w:rsidRPr="008F22A7">
        <w:t>But with slow paces measures back the field,</w:t>
      </w:r>
    </w:p>
    <w:p w14:paraId="54A50705" w14:textId="77777777" w:rsidR="008F22A7" w:rsidRDefault="003A417A" w:rsidP="008F22A7">
      <w:pPr>
        <w:pStyle w:val="Poetry"/>
      </w:pPr>
      <w:r w:rsidRPr="008F22A7">
        <w:t xml:space="preserve">And inches to the walls, where Tiber’s tide, </w:t>
      </w:r>
    </w:p>
    <w:p w14:paraId="79F72247" w14:textId="77777777" w:rsidR="008F22A7" w:rsidRDefault="003A417A" w:rsidP="008F22A7">
      <w:pPr>
        <w:pStyle w:val="Poetry"/>
      </w:pPr>
      <w:r w:rsidRPr="008F22A7">
        <w:t xml:space="preserve">Washing the camp, defends the weaker side. </w:t>
      </w:r>
    </w:p>
    <w:p w14:paraId="065BFCA3" w14:textId="77777777" w:rsidR="008F22A7" w:rsidRDefault="003A417A" w:rsidP="008F22A7">
      <w:pPr>
        <w:pStyle w:val="Poetry"/>
      </w:pPr>
      <w:r w:rsidRPr="008F22A7">
        <w:t xml:space="preserve">The more he loses, they advance the more, </w:t>
      </w:r>
    </w:p>
    <w:p w14:paraId="7E9E3195" w14:textId="18EAE4E6" w:rsidR="003A417A" w:rsidRPr="008F22A7" w:rsidRDefault="003A417A" w:rsidP="008F22A7">
      <w:pPr>
        <w:pStyle w:val="Poetry"/>
      </w:pPr>
      <w:r w:rsidRPr="008F22A7">
        <w:t>And tread in ev’ry step he trod before.</w:t>
      </w:r>
    </w:p>
    <w:p w14:paraId="15E12A7A" w14:textId="1B805D6A" w:rsidR="003A417A" w:rsidRPr="008F22A7" w:rsidRDefault="003A417A" w:rsidP="008F22A7">
      <w:pPr>
        <w:pStyle w:val="Poetry"/>
      </w:pPr>
      <w:r w:rsidRPr="008F22A7">
        <w:t xml:space="preserve">They </w:t>
      </w:r>
      <w:proofErr w:type="gramStart"/>
      <w:r w:rsidRPr="008F22A7">
        <w:t>shout:</w:t>
      </w:r>
      <w:proofErr w:type="gramEnd"/>
      <w:r w:rsidRPr="008F22A7">
        <w:t xml:space="preserve"> they bear him back; and, whom by might</w:t>
      </w:r>
    </w:p>
    <w:p w14:paraId="7A273BD8" w14:textId="268C7F21" w:rsidR="003A417A" w:rsidRDefault="003A417A" w:rsidP="008F22A7">
      <w:pPr>
        <w:pStyle w:val="Poetry"/>
      </w:pPr>
      <w:r w:rsidRPr="008F22A7">
        <w:t>They cannot conquer, they oppress with weight.</w:t>
      </w:r>
    </w:p>
    <w:p w14:paraId="76F5E3BC" w14:textId="77777777" w:rsidR="008F22A7" w:rsidRPr="008F22A7" w:rsidRDefault="008F22A7" w:rsidP="008F22A7">
      <w:pPr>
        <w:pStyle w:val="Poetry"/>
      </w:pPr>
    </w:p>
    <w:p w14:paraId="61B65DA8" w14:textId="77777777" w:rsidR="008F22A7" w:rsidRDefault="003A417A" w:rsidP="008F22A7">
      <w:pPr>
        <w:pStyle w:val="Poetry"/>
      </w:pPr>
      <w:r w:rsidRPr="008F22A7">
        <w:t>As, compass’d with a wood of spears around,</w:t>
      </w:r>
    </w:p>
    <w:p w14:paraId="5E43E6F2" w14:textId="6DFFB185" w:rsidR="008F22A7" w:rsidRDefault="003A417A" w:rsidP="008F22A7">
      <w:pPr>
        <w:pStyle w:val="Poetry"/>
      </w:pPr>
      <w:r w:rsidRPr="008F22A7">
        <w:t xml:space="preserve">The lordly lion still maintains his </w:t>
      </w:r>
      <w:proofErr w:type="gramStart"/>
      <w:r w:rsidRPr="008F22A7">
        <w:t>ground;</w:t>
      </w:r>
      <w:proofErr w:type="gramEnd"/>
      <w:r w:rsidRPr="008F22A7">
        <w:t xml:space="preserve"> </w:t>
      </w:r>
    </w:p>
    <w:p w14:paraId="4E2FD025" w14:textId="2C33E779" w:rsidR="003A417A" w:rsidRPr="008F22A7" w:rsidRDefault="003A417A" w:rsidP="008F22A7">
      <w:pPr>
        <w:pStyle w:val="Poetry"/>
      </w:pPr>
      <w:r w:rsidRPr="008F22A7">
        <w:t xml:space="preserve">Grins horrible, retires, and turns </w:t>
      </w:r>
      <w:proofErr w:type="gramStart"/>
      <w:r w:rsidRPr="008F22A7">
        <w:t>again;</w:t>
      </w:r>
      <w:proofErr w:type="gramEnd"/>
    </w:p>
    <w:p w14:paraId="1B50ECE4" w14:textId="7D6C22AD" w:rsidR="003A417A" w:rsidRPr="008F22A7" w:rsidRDefault="003A417A" w:rsidP="008F22A7">
      <w:pPr>
        <w:pStyle w:val="Poetry"/>
      </w:pPr>
      <w:r w:rsidRPr="008F22A7">
        <w:t xml:space="preserve">Threats his distended paws, and shakes his </w:t>
      </w:r>
      <w:proofErr w:type="gramStart"/>
      <w:r w:rsidRPr="008F22A7">
        <w:t>mane;</w:t>
      </w:r>
      <w:proofErr w:type="gramEnd"/>
    </w:p>
    <w:p w14:paraId="6B87194C" w14:textId="77777777" w:rsidR="008F22A7" w:rsidRDefault="003A417A" w:rsidP="008F22A7">
      <w:pPr>
        <w:pStyle w:val="Poetry"/>
      </w:pPr>
      <w:r w:rsidRPr="008F22A7">
        <w:t xml:space="preserve">He loses while in vain he presses on, </w:t>
      </w:r>
    </w:p>
    <w:p w14:paraId="0A9CAB51" w14:textId="387B415B" w:rsidR="003A417A" w:rsidRPr="008F22A7" w:rsidRDefault="003A417A" w:rsidP="008F22A7">
      <w:pPr>
        <w:pStyle w:val="Poetry"/>
      </w:pPr>
      <w:r w:rsidRPr="008F22A7">
        <w:t>Nor will his courage let him dare to run:</w:t>
      </w:r>
    </w:p>
    <w:p w14:paraId="5F6D617C" w14:textId="77777777" w:rsidR="008F22A7" w:rsidRDefault="003A417A" w:rsidP="008F22A7">
      <w:pPr>
        <w:pStyle w:val="Poetry"/>
      </w:pPr>
      <w:r w:rsidRPr="008F22A7">
        <w:t xml:space="preserve">So Turnus fares, and, unresolved of flight, </w:t>
      </w:r>
    </w:p>
    <w:p w14:paraId="3764F6A7" w14:textId="38E25F43" w:rsidR="003A417A" w:rsidRPr="008F22A7" w:rsidRDefault="003A417A" w:rsidP="008F22A7">
      <w:pPr>
        <w:pStyle w:val="Poetry"/>
      </w:pPr>
      <w:r w:rsidRPr="008F22A7">
        <w:t>Moves tardy back, and just recedes from fight.</w:t>
      </w:r>
    </w:p>
    <w:p w14:paraId="37572F4C" w14:textId="61C4DDFF" w:rsidR="003A417A" w:rsidRPr="008F22A7" w:rsidRDefault="003A417A" w:rsidP="008F22A7">
      <w:pPr>
        <w:pStyle w:val="Poetry"/>
      </w:pPr>
      <w:r w:rsidRPr="008F22A7">
        <w:t>Yet twice, inrag’d, the combat he renews,</w:t>
      </w:r>
    </w:p>
    <w:p w14:paraId="26BE4D27" w14:textId="77777777" w:rsidR="003A417A" w:rsidRPr="008F22A7" w:rsidRDefault="003A417A" w:rsidP="008F22A7">
      <w:pPr>
        <w:pStyle w:val="Poetry"/>
      </w:pPr>
      <w:r w:rsidRPr="008F22A7">
        <w:t xml:space="preserve">Twice breaks, and twice his broken foes </w:t>
      </w:r>
      <w:proofErr w:type="gramStart"/>
      <w:r w:rsidRPr="008F22A7">
        <w:t>pursues</w:t>
      </w:r>
      <w:proofErr w:type="gramEnd"/>
      <w:r w:rsidRPr="008F22A7">
        <w:t>.</w:t>
      </w:r>
    </w:p>
    <w:p w14:paraId="119DAE47" w14:textId="77777777" w:rsidR="008F22A7" w:rsidRDefault="003A417A" w:rsidP="008F22A7">
      <w:pPr>
        <w:pStyle w:val="Poetry"/>
      </w:pPr>
      <w:r w:rsidRPr="008F22A7">
        <w:t xml:space="preserve">But now they swarm, and, with fresh troops supplied, </w:t>
      </w:r>
    </w:p>
    <w:p w14:paraId="6DA2A323" w14:textId="58856C6E" w:rsidR="003A417A" w:rsidRPr="008F22A7" w:rsidRDefault="003A417A" w:rsidP="008F22A7">
      <w:pPr>
        <w:pStyle w:val="Poetry"/>
      </w:pPr>
      <w:r w:rsidRPr="008F22A7">
        <w:t>Come rolling on, and rush from ev’ry side:</w:t>
      </w:r>
    </w:p>
    <w:p w14:paraId="13596AFB" w14:textId="77777777" w:rsidR="003A417A" w:rsidRPr="008F22A7" w:rsidRDefault="003A417A" w:rsidP="008F22A7">
      <w:pPr>
        <w:pStyle w:val="Poetry"/>
      </w:pPr>
      <w:r w:rsidRPr="008F22A7">
        <w:t>Nor Juno, who sustain’d his arms before,</w:t>
      </w:r>
    </w:p>
    <w:p w14:paraId="6869DCFF" w14:textId="016FCC51" w:rsidR="003A417A" w:rsidRPr="008F22A7" w:rsidRDefault="003A417A" w:rsidP="008F22A7">
      <w:pPr>
        <w:pStyle w:val="Poetry"/>
      </w:pPr>
      <w:r w:rsidRPr="008F22A7">
        <w:t xml:space="preserve">Dares with new strength suffice th’ exhausted </w:t>
      </w:r>
      <w:proofErr w:type="gramStart"/>
      <w:r w:rsidRPr="008F22A7">
        <w:t>store;</w:t>
      </w:r>
      <w:proofErr w:type="gramEnd"/>
    </w:p>
    <w:p w14:paraId="00E67EE6" w14:textId="77777777" w:rsidR="008F22A7" w:rsidRDefault="003A417A" w:rsidP="008F22A7">
      <w:pPr>
        <w:pStyle w:val="Poetry"/>
      </w:pPr>
      <w:r w:rsidRPr="008F22A7">
        <w:t xml:space="preserve">For Jove, with sour commands, sent Iris down, </w:t>
      </w:r>
    </w:p>
    <w:p w14:paraId="40501D38" w14:textId="259EE532" w:rsidR="003A417A" w:rsidRDefault="003A417A" w:rsidP="008F22A7">
      <w:pPr>
        <w:pStyle w:val="Poetry"/>
      </w:pPr>
      <w:r w:rsidRPr="008F22A7">
        <w:t>To force th’ invader from the frighted town.</w:t>
      </w:r>
    </w:p>
    <w:p w14:paraId="5BCB6603" w14:textId="77777777" w:rsidR="008F22A7" w:rsidRPr="008F22A7" w:rsidRDefault="008F22A7" w:rsidP="008F22A7">
      <w:pPr>
        <w:pStyle w:val="Poetry"/>
      </w:pPr>
    </w:p>
    <w:p w14:paraId="40CDECE8" w14:textId="77777777" w:rsidR="008F22A7" w:rsidRDefault="003A417A" w:rsidP="008F22A7">
      <w:pPr>
        <w:pStyle w:val="Poetry"/>
      </w:pPr>
      <w:r w:rsidRPr="008F22A7">
        <w:t xml:space="preserve">With labor spent, no longer can he wield </w:t>
      </w:r>
    </w:p>
    <w:p w14:paraId="5C7DCD7A" w14:textId="251564EF" w:rsidR="003A417A" w:rsidRPr="008F22A7" w:rsidRDefault="003A417A" w:rsidP="008F22A7">
      <w:pPr>
        <w:pStyle w:val="Poetry"/>
      </w:pPr>
      <w:r w:rsidRPr="008F22A7">
        <w:t>The heavy fanchion, or sustain the shield,</w:t>
      </w:r>
    </w:p>
    <w:p w14:paraId="61409CE2" w14:textId="5DF59F8F" w:rsidR="003A417A" w:rsidRPr="008F22A7" w:rsidRDefault="003A417A" w:rsidP="008F22A7">
      <w:pPr>
        <w:pStyle w:val="Poetry"/>
      </w:pPr>
      <w:r w:rsidRPr="008F22A7">
        <w:t>O’erwhelm’d with darts, which from afar they fling:</w:t>
      </w:r>
    </w:p>
    <w:p w14:paraId="4DE97093" w14:textId="77777777" w:rsidR="008F22A7" w:rsidRDefault="003A417A" w:rsidP="008F22A7">
      <w:pPr>
        <w:pStyle w:val="Poetry"/>
      </w:pPr>
      <w:r w:rsidRPr="008F22A7">
        <w:t xml:space="preserve">The weapons round his hollow temples </w:t>
      </w:r>
      <w:proofErr w:type="gramStart"/>
      <w:r w:rsidRPr="008F22A7">
        <w:t>ring;</w:t>
      </w:r>
      <w:proofErr w:type="gramEnd"/>
      <w:r w:rsidRPr="008F22A7">
        <w:t xml:space="preserve"> </w:t>
      </w:r>
    </w:p>
    <w:p w14:paraId="3A3A5103" w14:textId="77777777" w:rsidR="008F22A7" w:rsidRDefault="003A417A" w:rsidP="008F22A7">
      <w:pPr>
        <w:pStyle w:val="Poetry"/>
      </w:pPr>
      <w:r w:rsidRPr="008F22A7">
        <w:t xml:space="preserve">His golden helm gives way, with stony blows </w:t>
      </w:r>
    </w:p>
    <w:p w14:paraId="06CF6298" w14:textId="0F909F42" w:rsidR="003A417A" w:rsidRPr="008F22A7" w:rsidRDefault="003A417A" w:rsidP="008F22A7">
      <w:pPr>
        <w:pStyle w:val="Poetry"/>
      </w:pPr>
      <w:r w:rsidRPr="008F22A7">
        <w:lastRenderedPageBreak/>
        <w:t>Batter’d, and flat, and beaten to his brows.</w:t>
      </w:r>
    </w:p>
    <w:p w14:paraId="5D06288D" w14:textId="77777777" w:rsidR="003A417A" w:rsidRPr="008F22A7" w:rsidRDefault="003A417A" w:rsidP="008F22A7">
      <w:pPr>
        <w:pStyle w:val="Poetry"/>
      </w:pPr>
      <w:r w:rsidRPr="008F22A7">
        <w:t xml:space="preserve">His crest is rash’d </w:t>
      </w:r>
      <w:proofErr w:type="gramStart"/>
      <w:r w:rsidRPr="008F22A7">
        <w:t>away;</w:t>
      </w:r>
      <w:proofErr w:type="gramEnd"/>
      <w:r w:rsidRPr="008F22A7">
        <w:t xml:space="preserve"> his ample shield</w:t>
      </w:r>
    </w:p>
    <w:p w14:paraId="504E8010" w14:textId="1F1469FC" w:rsidR="003A417A" w:rsidRDefault="003A417A" w:rsidP="008F22A7">
      <w:pPr>
        <w:pStyle w:val="Poetry"/>
      </w:pPr>
      <w:r w:rsidRPr="008F22A7">
        <w:t>Is falsified, and round with jav’lins fill’d.</w:t>
      </w:r>
    </w:p>
    <w:p w14:paraId="6D32B280" w14:textId="77777777" w:rsidR="008F22A7" w:rsidRPr="008F22A7" w:rsidRDefault="008F22A7" w:rsidP="008F22A7">
      <w:pPr>
        <w:pStyle w:val="Poetry"/>
      </w:pPr>
    </w:p>
    <w:p w14:paraId="30BF92EF" w14:textId="77777777" w:rsidR="008F22A7" w:rsidRDefault="003A417A" w:rsidP="008F22A7">
      <w:pPr>
        <w:pStyle w:val="Poetry"/>
      </w:pPr>
      <w:r w:rsidRPr="008F22A7">
        <w:t xml:space="preserve">The foe, now faint, the Trojans </w:t>
      </w:r>
      <w:proofErr w:type="gramStart"/>
      <w:r w:rsidRPr="008F22A7">
        <w:t>overwhelm;</w:t>
      </w:r>
      <w:proofErr w:type="gramEnd"/>
      <w:r w:rsidRPr="008F22A7">
        <w:t xml:space="preserve"> </w:t>
      </w:r>
    </w:p>
    <w:p w14:paraId="58355013" w14:textId="77777777" w:rsidR="008F22A7" w:rsidRDefault="003A417A" w:rsidP="008F22A7">
      <w:pPr>
        <w:pStyle w:val="Poetry"/>
      </w:pPr>
      <w:r w:rsidRPr="008F22A7">
        <w:t xml:space="preserve">And Mnestheus lays hard load upon his helm. </w:t>
      </w:r>
    </w:p>
    <w:p w14:paraId="153A01E9" w14:textId="77777777" w:rsidR="008F22A7" w:rsidRDefault="003A417A" w:rsidP="008F22A7">
      <w:pPr>
        <w:pStyle w:val="Poetry"/>
      </w:pPr>
      <w:r w:rsidRPr="008F22A7">
        <w:t xml:space="preserve">Sick sweat succeeds; he drops at ev’ry </w:t>
      </w:r>
      <w:proofErr w:type="gramStart"/>
      <w:r w:rsidRPr="008F22A7">
        <w:t>pore;</w:t>
      </w:r>
      <w:proofErr w:type="gramEnd"/>
      <w:r w:rsidRPr="008F22A7">
        <w:t xml:space="preserve"> </w:t>
      </w:r>
    </w:p>
    <w:p w14:paraId="6E93D3A8" w14:textId="104DD6E6" w:rsidR="003A417A" w:rsidRPr="008F22A7" w:rsidRDefault="003A417A" w:rsidP="008F22A7">
      <w:pPr>
        <w:pStyle w:val="Poetry"/>
      </w:pPr>
      <w:r w:rsidRPr="008F22A7">
        <w:t xml:space="preserve">With driving dust his cheeks are pasted </w:t>
      </w:r>
      <w:proofErr w:type="gramStart"/>
      <w:r w:rsidRPr="008F22A7">
        <w:t>o’er;</w:t>
      </w:r>
      <w:proofErr w:type="gramEnd"/>
    </w:p>
    <w:p w14:paraId="382BB8D0" w14:textId="496FC03D" w:rsidR="003A417A" w:rsidRPr="008F22A7" w:rsidRDefault="003A417A" w:rsidP="008F22A7">
      <w:pPr>
        <w:pStyle w:val="Poetry"/>
      </w:pPr>
      <w:r w:rsidRPr="008F22A7">
        <w:t xml:space="preserve">Shorter and shorter ev’ry gasp he </w:t>
      </w:r>
      <w:proofErr w:type="gramStart"/>
      <w:r w:rsidRPr="008F22A7">
        <w:t>takes;</w:t>
      </w:r>
      <w:proofErr w:type="gramEnd"/>
    </w:p>
    <w:p w14:paraId="218EDCE7" w14:textId="77777777" w:rsidR="008F22A7" w:rsidRDefault="003A417A" w:rsidP="008F22A7">
      <w:pPr>
        <w:pStyle w:val="Poetry"/>
      </w:pPr>
      <w:r w:rsidRPr="008F22A7">
        <w:t xml:space="preserve">And vain efforts and hurtless blows he makes. </w:t>
      </w:r>
    </w:p>
    <w:p w14:paraId="7B3BCB92" w14:textId="77777777" w:rsidR="008F22A7" w:rsidRDefault="003A417A" w:rsidP="008F22A7">
      <w:pPr>
        <w:pStyle w:val="Poetry"/>
      </w:pPr>
      <w:r w:rsidRPr="008F22A7">
        <w:t xml:space="preserve">Plung’d in the </w:t>
      </w:r>
      <w:proofErr w:type="gramStart"/>
      <w:r w:rsidRPr="008F22A7">
        <w:t>flood, and</w:t>
      </w:r>
      <w:proofErr w:type="gramEnd"/>
      <w:r w:rsidRPr="008F22A7">
        <w:t xml:space="preserve"> made the waters fly. </w:t>
      </w:r>
    </w:p>
    <w:p w14:paraId="7DDA002C" w14:textId="77777777" w:rsidR="008F22A7" w:rsidRDefault="003A417A" w:rsidP="008F22A7">
      <w:pPr>
        <w:pStyle w:val="Poetry"/>
      </w:pPr>
      <w:r w:rsidRPr="008F22A7">
        <w:t xml:space="preserve">The yellow god the welcome burthen bore, </w:t>
      </w:r>
    </w:p>
    <w:p w14:paraId="005DC2E2" w14:textId="3FFD9215" w:rsidR="003A417A" w:rsidRPr="008F22A7" w:rsidRDefault="003A417A" w:rsidP="008F22A7">
      <w:pPr>
        <w:pStyle w:val="Poetry"/>
      </w:pPr>
      <w:r w:rsidRPr="008F22A7">
        <w:t xml:space="preserve">And wip’d the sweat, and wash’d away the </w:t>
      </w:r>
      <w:proofErr w:type="gramStart"/>
      <w:r w:rsidRPr="008F22A7">
        <w:t>gore;</w:t>
      </w:r>
      <w:proofErr w:type="gramEnd"/>
    </w:p>
    <w:p w14:paraId="2809F7DF" w14:textId="5BCB112E" w:rsidR="003A417A" w:rsidRPr="008F22A7" w:rsidRDefault="003A417A" w:rsidP="008F22A7">
      <w:pPr>
        <w:pStyle w:val="Poetry"/>
      </w:pPr>
      <w:r w:rsidRPr="008F22A7">
        <w:t>Then gently wafts him to the farther coast,</w:t>
      </w:r>
    </w:p>
    <w:p w14:paraId="21770074" w14:textId="185EF07F" w:rsidR="003A417A" w:rsidRDefault="003A417A" w:rsidP="008F22A7">
      <w:pPr>
        <w:pStyle w:val="Poetry"/>
      </w:pPr>
      <w:r w:rsidRPr="008F22A7">
        <w:t>And sends him safe to cheer his anxious host.</w:t>
      </w:r>
    </w:p>
    <w:p w14:paraId="0D3D095D" w14:textId="77777777" w:rsidR="008F22A7" w:rsidRPr="008F22A7" w:rsidRDefault="008F22A7" w:rsidP="008F22A7">
      <w:pPr>
        <w:pStyle w:val="Poetry"/>
      </w:pPr>
    </w:p>
    <w:p w14:paraId="6D592D37" w14:textId="77777777" w:rsidR="003A417A" w:rsidRDefault="003A417A" w:rsidP="008F22A7">
      <w:pPr>
        <w:pStyle w:val="Heading3"/>
      </w:pPr>
      <w:r>
        <w:rPr>
          <w:u w:color="231F20"/>
        </w:rPr>
        <w:t>Book</w:t>
      </w:r>
      <w:r>
        <w:rPr>
          <w:spacing w:val="-12"/>
          <w:u w:color="231F20"/>
        </w:rPr>
        <w:t xml:space="preserve"> </w:t>
      </w:r>
      <w:r>
        <w:rPr>
          <w:u w:color="231F20"/>
        </w:rPr>
        <w:t>X</w:t>
      </w:r>
    </w:p>
    <w:p w14:paraId="12F1AABD" w14:textId="77777777" w:rsidR="008F22A7" w:rsidRDefault="003A417A" w:rsidP="008F22A7">
      <w:pPr>
        <w:pStyle w:val="Poetry"/>
      </w:pPr>
      <w:r w:rsidRPr="008F22A7">
        <w:t xml:space="preserve">The gates of heav’n </w:t>
      </w:r>
      <w:proofErr w:type="gramStart"/>
      <w:r w:rsidRPr="008F22A7">
        <w:t>unfold:</w:t>
      </w:r>
      <w:proofErr w:type="gramEnd"/>
      <w:r w:rsidRPr="008F22A7">
        <w:t xml:space="preserve"> Jove summons all </w:t>
      </w:r>
    </w:p>
    <w:p w14:paraId="11289756" w14:textId="799CE45D" w:rsidR="003A417A" w:rsidRPr="008F22A7" w:rsidRDefault="003A417A" w:rsidP="008F22A7">
      <w:pPr>
        <w:pStyle w:val="Poetry"/>
      </w:pPr>
      <w:r w:rsidRPr="008F22A7">
        <w:t>The gods to council in the common hall.</w:t>
      </w:r>
    </w:p>
    <w:p w14:paraId="5D427790" w14:textId="77777777" w:rsidR="003A417A" w:rsidRPr="008F22A7" w:rsidRDefault="003A417A" w:rsidP="008F22A7">
      <w:pPr>
        <w:pStyle w:val="Poetry"/>
      </w:pPr>
      <w:r w:rsidRPr="008F22A7">
        <w:t>Sublimely seated, he surveys from far</w:t>
      </w:r>
    </w:p>
    <w:p w14:paraId="59F1A76D" w14:textId="24B5CD7F" w:rsidR="003A417A" w:rsidRPr="008F22A7" w:rsidRDefault="003A417A" w:rsidP="008F22A7">
      <w:pPr>
        <w:pStyle w:val="Poetry"/>
      </w:pPr>
      <w:r w:rsidRPr="008F22A7">
        <w:t>The fields, the camp, the fortune of the war,</w:t>
      </w:r>
    </w:p>
    <w:p w14:paraId="2EFEFD99" w14:textId="77777777" w:rsidR="008F22A7" w:rsidRDefault="003A417A" w:rsidP="008F22A7">
      <w:pPr>
        <w:pStyle w:val="Poetry"/>
      </w:pPr>
      <w:r w:rsidRPr="008F22A7">
        <w:t xml:space="preserve">And all th’ inferior world. From first to last, </w:t>
      </w:r>
    </w:p>
    <w:p w14:paraId="26B0F1D1" w14:textId="6D99592D" w:rsidR="003A417A" w:rsidRPr="008F22A7" w:rsidRDefault="003A417A" w:rsidP="008F22A7">
      <w:pPr>
        <w:pStyle w:val="Poetry"/>
      </w:pPr>
      <w:r w:rsidRPr="008F22A7">
        <w:t>The sov’reign senate in degrees are plac’d.</w:t>
      </w:r>
    </w:p>
    <w:p w14:paraId="2E2B8D5C" w14:textId="77777777" w:rsidR="008F22A7" w:rsidRDefault="003A417A" w:rsidP="008F22A7">
      <w:pPr>
        <w:pStyle w:val="Poetry"/>
      </w:pPr>
      <w:r w:rsidRPr="008F22A7">
        <w:t xml:space="preserve">Then thus th’ almighty sire began: “Ye gods, </w:t>
      </w:r>
    </w:p>
    <w:p w14:paraId="119ABF21" w14:textId="07539FF1" w:rsidR="003A417A" w:rsidRPr="008F22A7" w:rsidRDefault="003A417A" w:rsidP="008F22A7">
      <w:pPr>
        <w:pStyle w:val="Poetry"/>
      </w:pPr>
      <w:r w:rsidRPr="008F22A7">
        <w:t>Natives or denizens of blest abodes,</w:t>
      </w:r>
    </w:p>
    <w:p w14:paraId="78A30F21" w14:textId="49D74763" w:rsidR="003A417A" w:rsidRPr="008F22A7" w:rsidRDefault="003A417A" w:rsidP="008F22A7">
      <w:pPr>
        <w:pStyle w:val="Poetry"/>
      </w:pPr>
      <w:r w:rsidRPr="008F22A7">
        <w:t>From whence these murmurs, and this change of mind,</w:t>
      </w:r>
    </w:p>
    <w:p w14:paraId="72558620" w14:textId="77777777" w:rsidR="008F22A7" w:rsidRDefault="003A417A" w:rsidP="008F22A7">
      <w:pPr>
        <w:pStyle w:val="Poetry"/>
      </w:pPr>
      <w:r w:rsidRPr="008F22A7">
        <w:t xml:space="preserve">This backward fate from what was first </w:t>
      </w:r>
      <w:proofErr w:type="gramStart"/>
      <w:r w:rsidRPr="008F22A7">
        <w:t>design’d?</w:t>
      </w:r>
      <w:proofErr w:type="gramEnd"/>
      <w:r w:rsidRPr="008F22A7">
        <w:t xml:space="preserve"> </w:t>
      </w:r>
    </w:p>
    <w:p w14:paraId="58FDB23D" w14:textId="77777777" w:rsidR="008F22A7" w:rsidRDefault="003A417A" w:rsidP="008F22A7">
      <w:pPr>
        <w:pStyle w:val="Poetry"/>
      </w:pPr>
      <w:r w:rsidRPr="008F22A7">
        <w:t xml:space="preserve">Why this protracted war, when my commands </w:t>
      </w:r>
    </w:p>
    <w:p w14:paraId="32EAF08C" w14:textId="77777777" w:rsidR="008F22A7" w:rsidRDefault="003A417A" w:rsidP="008F22A7">
      <w:pPr>
        <w:pStyle w:val="Poetry"/>
      </w:pPr>
      <w:r w:rsidRPr="008F22A7">
        <w:t xml:space="preserve">Pronounc’d a peace, and gave the Latian lands? </w:t>
      </w:r>
    </w:p>
    <w:p w14:paraId="77D3CC05" w14:textId="17ABBFD4" w:rsidR="008F22A7" w:rsidRPr="008F22A7" w:rsidRDefault="003A417A" w:rsidP="008F22A7">
      <w:pPr>
        <w:pStyle w:val="Poetry"/>
      </w:pPr>
      <w:r w:rsidRPr="008F22A7">
        <w:t>What fear or hope on either part divides</w:t>
      </w:r>
    </w:p>
    <w:p w14:paraId="6559DDA6" w14:textId="7634CD65" w:rsidR="003A417A" w:rsidRPr="008F22A7" w:rsidRDefault="003A417A" w:rsidP="008F22A7">
      <w:pPr>
        <w:pStyle w:val="Poetry"/>
      </w:pPr>
      <w:r w:rsidRPr="008F22A7">
        <w:t>Our heav’ns, and arms our powers on diff ’rent sides?</w:t>
      </w:r>
    </w:p>
    <w:p w14:paraId="5FB46CC3" w14:textId="77777777" w:rsidR="008F22A7" w:rsidRDefault="003A417A" w:rsidP="008F22A7">
      <w:pPr>
        <w:pStyle w:val="Poetry"/>
      </w:pPr>
      <w:r w:rsidRPr="008F22A7">
        <w:t xml:space="preserve">A lawful time of war at length will come, </w:t>
      </w:r>
    </w:p>
    <w:p w14:paraId="43991FD7" w14:textId="62B89EE4" w:rsidR="003A417A" w:rsidRPr="008F22A7" w:rsidRDefault="003A417A" w:rsidP="008F22A7">
      <w:pPr>
        <w:pStyle w:val="Poetry"/>
      </w:pPr>
      <w:r w:rsidRPr="008F22A7">
        <w:t>(Nor need your haste anticipate the doom),</w:t>
      </w:r>
    </w:p>
    <w:p w14:paraId="29852113" w14:textId="77777777" w:rsidR="008F22A7" w:rsidRDefault="003A417A" w:rsidP="008F22A7">
      <w:pPr>
        <w:pStyle w:val="Poetry"/>
      </w:pPr>
      <w:r w:rsidRPr="008F22A7">
        <w:t xml:space="preserve">When Carthage shall contend the world with Rome, </w:t>
      </w:r>
    </w:p>
    <w:p w14:paraId="64676294" w14:textId="27BD702C" w:rsidR="003A417A" w:rsidRPr="008F22A7" w:rsidRDefault="003A417A" w:rsidP="008F22A7">
      <w:pPr>
        <w:pStyle w:val="Poetry"/>
      </w:pPr>
      <w:r w:rsidRPr="008F22A7">
        <w:lastRenderedPageBreak/>
        <w:t>Shall force the rigid rocks and Alpine chains,</w:t>
      </w:r>
    </w:p>
    <w:p w14:paraId="6D3DC20C" w14:textId="506A9482" w:rsidR="003A417A" w:rsidRPr="008F22A7" w:rsidRDefault="003A417A" w:rsidP="008F22A7">
      <w:pPr>
        <w:pStyle w:val="Poetry"/>
      </w:pPr>
      <w:r w:rsidRPr="008F22A7">
        <w:t>And, like a flood, come pouring on the plains.</w:t>
      </w:r>
    </w:p>
    <w:p w14:paraId="036F5B0E" w14:textId="77777777" w:rsidR="008F22A7" w:rsidRDefault="003A417A" w:rsidP="008F22A7">
      <w:pPr>
        <w:pStyle w:val="Poetry"/>
      </w:pPr>
      <w:r w:rsidRPr="008F22A7">
        <w:t xml:space="preserve">Then is your time for faction and debate, </w:t>
      </w:r>
    </w:p>
    <w:p w14:paraId="754A30FB" w14:textId="23D026DB" w:rsidR="003A417A" w:rsidRPr="008F22A7" w:rsidRDefault="003A417A" w:rsidP="008F22A7">
      <w:pPr>
        <w:pStyle w:val="Poetry"/>
      </w:pPr>
      <w:r w:rsidRPr="008F22A7">
        <w:t>For partial favor, and permitted hate.</w:t>
      </w:r>
    </w:p>
    <w:p w14:paraId="70AFA63D" w14:textId="77777777" w:rsidR="008F22A7" w:rsidRDefault="003A417A" w:rsidP="008F22A7">
      <w:pPr>
        <w:pStyle w:val="Poetry"/>
      </w:pPr>
      <w:r w:rsidRPr="008F22A7">
        <w:t xml:space="preserve">Let now your immature dissension </w:t>
      </w:r>
      <w:proofErr w:type="gramStart"/>
      <w:r w:rsidRPr="008F22A7">
        <w:t>cease;</w:t>
      </w:r>
      <w:proofErr w:type="gramEnd"/>
      <w:r w:rsidRPr="008F22A7">
        <w:t xml:space="preserve"> </w:t>
      </w:r>
    </w:p>
    <w:p w14:paraId="3A45F94E" w14:textId="1D896879" w:rsidR="003A417A" w:rsidRDefault="003A417A" w:rsidP="008F22A7">
      <w:pPr>
        <w:pStyle w:val="Poetry"/>
      </w:pPr>
      <w:r w:rsidRPr="008F22A7">
        <w:t xml:space="preserve">Sit </w:t>
      </w:r>
      <w:proofErr w:type="gramStart"/>
      <w:r w:rsidRPr="008F22A7">
        <w:t>quiet, and</w:t>
      </w:r>
      <w:proofErr w:type="gramEnd"/>
      <w:r w:rsidRPr="008F22A7">
        <w:t xml:space="preserve"> compose your souls to peace.”</w:t>
      </w:r>
    </w:p>
    <w:p w14:paraId="3B79BC9B" w14:textId="77777777" w:rsidR="008F22A7" w:rsidRPr="008F22A7" w:rsidRDefault="008F22A7" w:rsidP="008F22A7">
      <w:pPr>
        <w:pStyle w:val="Poetry"/>
      </w:pPr>
    </w:p>
    <w:p w14:paraId="297A035F" w14:textId="0B00D858" w:rsidR="003A417A" w:rsidRPr="008F22A7" w:rsidRDefault="003A417A" w:rsidP="008F22A7">
      <w:pPr>
        <w:pStyle w:val="Poetry"/>
      </w:pPr>
      <w:proofErr w:type="gramStart"/>
      <w:r w:rsidRPr="008F22A7">
        <w:t>Thus</w:t>
      </w:r>
      <w:proofErr w:type="gramEnd"/>
      <w:r w:rsidRPr="008F22A7">
        <w:t xml:space="preserve"> Jupiter in few unfolds the charge;</w:t>
      </w:r>
    </w:p>
    <w:p w14:paraId="48E02BC7" w14:textId="77777777" w:rsidR="003A417A" w:rsidRPr="008F22A7" w:rsidRDefault="003A417A" w:rsidP="008F22A7">
      <w:pPr>
        <w:pStyle w:val="Poetry"/>
      </w:pPr>
      <w:r w:rsidRPr="008F22A7">
        <w:t>But lovely Venus thus replies at large:</w:t>
      </w:r>
    </w:p>
    <w:p w14:paraId="5AFC4A15" w14:textId="77777777" w:rsidR="003A417A" w:rsidRPr="008F22A7" w:rsidRDefault="003A417A" w:rsidP="008F22A7">
      <w:pPr>
        <w:pStyle w:val="Poetry"/>
      </w:pPr>
      <w:r w:rsidRPr="008F22A7">
        <w:t>“O pow’r immense, eternal energy,</w:t>
      </w:r>
    </w:p>
    <w:p w14:paraId="1BB2EAD6" w14:textId="77777777" w:rsidR="003A417A" w:rsidRPr="008F22A7" w:rsidRDefault="003A417A" w:rsidP="008F22A7">
      <w:pPr>
        <w:pStyle w:val="Poetry"/>
      </w:pPr>
      <w:r w:rsidRPr="008F22A7">
        <w:t>(For to what else protection can we fly?)</w:t>
      </w:r>
    </w:p>
    <w:p w14:paraId="39E7DA1A" w14:textId="77777777" w:rsidR="003A417A" w:rsidRPr="008F22A7" w:rsidRDefault="003A417A" w:rsidP="008F22A7">
      <w:pPr>
        <w:pStyle w:val="Poetry"/>
      </w:pPr>
      <w:r w:rsidRPr="008F22A7">
        <w:t>Seest thou the proud Rutulians, how they dare</w:t>
      </w:r>
    </w:p>
    <w:p w14:paraId="0EA6E06E" w14:textId="73D82431" w:rsidR="003A417A" w:rsidRPr="008F22A7" w:rsidRDefault="003A417A" w:rsidP="008F22A7">
      <w:pPr>
        <w:pStyle w:val="Poetry"/>
      </w:pPr>
      <w:r w:rsidRPr="008F22A7">
        <w:t>In fields, unpunish’d, and insult my care?</w:t>
      </w:r>
    </w:p>
    <w:p w14:paraId="55A483E8" w14:textId="77777777" w:rsidR="008F22A7" w:rsidRDefault="003A417A" w:rsidP="008F22A7">
      <w:pPr>
        <w:pStyle w:val="Poetry"/>
      </w:pPr>
      <w:r w:rsidRPr="008F22A7">
        <w:t xml:space="preserve">How lofty Turnus vaunts amidst his train, </w:t>
      </w:r>
    </w:p>
    <w:p w14:paraId="32FC8C4A" w14:textId="45F1505B" w:rsidR="003A417A" w:rsidRPr="008F22A7" w:rsidRDefault="003A417A" w:rsidP="008F22A7">
      <w:pPr>
        <w:pStyle w:val="Poetry"/>
      </w:pPr>
      <w:r w:rsidRPr="008F22A7">
        <w:t>In shining arms, triumphant on the plain?</w:t>
      </w:r>
    </w:p>
    <w:p w14:paraId="7CA55894" w14:textId="77777777" w:rsidR="008F22A7" w:rsidRDefault="003A417A" w:rsidP="008F22A7">
      <w:pPr>
        <w:pStyle w:val="Poetry"/>
      </w:pPr>
      <w:r w:rsidRPr="008F22A7">
        <w:t xml:space="preserve">Ev’n in their lines and trenches they contend, </w:t>
      </w:r>
    </w:p>
    <w:p w14:paraId="1D9ED2CB" w14:textId="236534BF" w:rsidR="003A417A" w:rsidRPr="008F22A7" w:rsidRDefault="003A417A" w:rsidP="008F22A7">
      <w:pPr>
        <w:pStyle w:val="Poetry"/>
      </w:pPr>
      <w:r w:rsidRPr="008F22A7">
        <w:t>And scarce their walls the Trojan troops defend:</w:t>
      </w:r>
    </w:p>
    <w:p w14:paraId="71097C67" w14:textId="0F20098A" w:rsidR="003A417A" w:rsidRPr="008F22A7" w:rsidRDefault="003A417A" w:rsidP="008F22A7">
      <w:pPr>
        <w:pStyle w:val="Poetry"/>
      </w:pPr>
      <w:r w:rsidRPr="008F22A7">
        <w:t>The town is fill’d with slaughter, and o’erfloats,</w:t>
      </w:r>
    </w:p>
    <w:p w14:paraId="29C3F158" w14:textId="77777777" w:rsidR="008F22A7" w:rsidRDefault="003A417A" w:rsidP="008F22A7">
      <w:pPr>
        <w:pStyle w:val="Poetry"/>
      </w:pPr>
      <w:r w:rsidRPr="008F22A7">
        <w:t xml:space="preserve">With a red deluge, their increasing moats. </w:t>
      </w:r>
    </w:p>
    <w:p w14:paraId="1104B42C" w14:textId="77777777" w:rsidR="008F22A7" w:rsidRDefault="003A417A" w:rsidP="008F22A7">
      <w:pPr>
        <w:pStyle w:val="Poetry"/>
      </w:pPr>
      <w:r w:rsidRPr="008F22A7">
        <w:t xml:space="preserve">Aeneas, ignorant, and far from thence, </w:t>
      </w:r>
    </w:p>
    <w:p w14:paraId="13F66046" w14:textId="5D0E84AC" w:rsidR="003A417A" w:rsidRPr="008F22A7" w:rsidRDefault="003A417A" w:rsidP="008F22A7">
      <w:pPr>
        <w:pStyle w:val="Poetry"/>
      </w:pPr>
      <w:r w:rsidRPr="008F22A7">
        <w:t>Has left a camp expos’d, without defense.</w:t>
      </w:r>
    </w:p>
    <w:p w14:paraId="6DD823C9" w14:textId="77777777" w:rsidR="003A417A" w:rsidRPr="008F22A7" w:rsidRDefault="003A417A" w:rsidP="008F22A7">
      <w:pPr>
        <w:pStyle w:val="Poetry"/>
      </w:pPr>
      <w:r w:rsidRPr="008F22A7">
        <w:t>This endless outrage shall they still sustain?</w:t>
      </w:r>
    </w:p>
    <w:p w14:paraId="17E1C55E" w14:textId="0B3A004C" w:rsidR="003A417A" w:rsidRPr="008F22A7" w:rsidRDefault="003A417A" w:rsidP="008F22A7">
      <w:pPr>
        <w:pStyle w:val="Poetry"/>
      </w:pPr>
      <w:r w:rsidRPr="008F22A7">
        <w:t>Shall Troy renew’d be forc’d and fir’d again?</w:t>
      </w:r>
    </w:p>
    <w:p w14:paraId="2696D1C1" w14:textId="77777777" w:rsidR="008F22A7" w:rsidRDefault="003A417A" w:rsidP="008F22A7">
      <w:pPr>
        <w:pStyle w:val="Poetry"/>
      </w:pPr>
      <w:r w:rsidRPr="008F22A7">
        <w:t xml:space="preserve">A second siege my banish’d issue fears, </w:t>
      </w:r>
    </w:p>
    <w:p w14:paraId="3F5617B2" w14:textId="77777777" w:rsidR="008F22A7" w:rsidRDefault="003A417A" w:rsidP="008F22A7">
      <w:pPr>
        <w:pStyle w:val="Poetry"/>
      </w:pPr>
      <w:r w:rsidRPr="008F22A7">
        <w:t xml:space="preserve">And a new Diomede in arms appears. </w:t>
      </w:r>
    </w:p>
    <w:p w14:paraId="45BCDF86" w14:textId="77777777" w:rsidR="008F22A7" w:rsidRDefault="003A417A" w:rsidP="008F22A7">
      <w:pPr>
        <w:pStyle w:val="Poetry"/>
      </w:pPr>
      <w:r w:rsidRPr="008F22A7">
        <w:t xml:space="preserve">One more audacious mortal will be </w:t>
      </w:r>
      <w:proofErr w:type="gramStart"/>
      <w:r w:rsidRPr="008F22A7">
        <w:t>found;</w:t>
      </w:r>
      <w:proofErr w:type="gramEnd"/>
      <w:r w:rsidRPr="008F22A7">
        <w:t xml:space="preserve"> </w:t>
      </w:r>
    </w:p>
    <w:p w14:paraId="4B5D57A0" w14:textId="64D7CC13" w:rsidR="003A417A" w:rsidRPr="008F22A7" w:rsidRDefault="003A417A" w:rsidP="008F22A7">
      <w:pPr>
        <w:pStyle w:val="Poetry"/>
      </w:pPr>
      <w:r w:rsidRPr="008F22A7">
        <w:t>And I, thy daughter, wait another wound.</w:t>
      </w:r>
    </w:p>
    <w:p w14:paraId="56F782F8" w14:textId="57AE757E" w:rsidR="003A417A" w:rsidRPr="008F22A7" w:rsidRDefault="003A417A" w:rsidP="008F22A7">
      <w:pPr>
        <w:pStyle w:val="Poetry"/>
      </w:pPr>
      <w:r w:rsidRPr="008F22A7">
        <w:t>Yet, if with fates averse, without thy leave,</w:t>
      </w:r>
    </w:p>
    <w:p w14:paraId="1A9746E8" w14:textId="77777777" w:rsidR="008F22A7" w:rsidRDefault="003A417A" w:rsidP="008F22A7">
      <w:pPr>
        <w:pStyle w:val="Poetry"/>
      </w:pPr>
      <w:r w:rsidRPr="008F22A7">
        <w:t xml:space="preserve">The Latian lands my progeny receive, </w:t>
      </w:r>
    </w:p>
    <w:p w14:paraId="706848DF" w14:textId="5ADE3B56" w:rsidR="003A417A" w:rsidRPr="008F22A7" w:rsidRDefault="003A417A" w:rsidP="008F22A7">
      <w:pPr>
        <w:pStyle w:val="Poetry"/>
      </w:pPr>
      <w:r w:rsidRPr="008F22A7">
        <w:t>Bear they the pains of violated law,</w:t>
      </w:r>
    </w:p>
    <w:p w14:paraId="5534BF38" w14:textId="77777777" w:rsidR="008F22A7" w:rsidRDefault="003A417A" w:rsidP="008F22A7">
      <w:pPr>
        <w:pStyle w:val="Poetry"/>
      </w:pPr>
      <w:r w:rsidRPr="008F22A7">
        <w:t xml:space="preserve">And thy protection from their aid </w:t>
      </w:r>
      <w:proofErr w:type="gramStart"/>
      <w:r w:rsidRPr="008F22A7">
        <w:t>withdraw</w:t>
      </w:r>
      <w:proofErr w:type="gramEnd"/>
      <w:r w:rsidRPr="008F22A7">
        <w:t xml:space="preserve">. </w:t>
      </w:r>
    </w:p>
    <w:p w14:paraId="6BC0789D" w14:textId="38880501" w:rsidR="003A417A" w:rsidRPr="008F22A7" w:rsidRDefault="003A417A" w:rsidP="008F22A7">
      <w:pPr>
        <w:pStyle w:val="Poetry"/>
      </w:pPr>
      <w:r w:rsidRPr="008F22A7">
        <w:t xml:space="preserve">But, if the gods their sure success </w:t>
      </w:r>
      <w:proofErr w:type="gramStart"/>
      <w:r w:rsidRPr="008F22A7">
        <w:t>foretell;</w:t>
      </w:r>
      <w:proofErr w:type="gramEnd"/>
    </w:p>
    <w:p w14:paraId="51E00490" w14:textId="24859142" w:rsidR="003A417A" w:rsidRPr="008F22A7" w:rsidRDefault="003A417A" w:rsidP="008F22A7">
      <w:pPr>
        <w:pStyle w:val="Poetry"/>
      </w:pPr>
      <w:r w:rsidRPr="008F22A7">
        <w:t>If those of heav’n consent with those of hell,</w:t>
      </w:r>
    </w:p>
    <w:p w14:paraId="44C2C6A6" w14:textId="77777777" w:rsidR="008F22A7" w:rsidRDefault="003A417A" w:rsidP="008F22A7">
      <w:pPr>
        <w:pStyle w:val="Poetry"/>
      </w:pPr>
      <w:r w:rsidRPr="008F22A7">
        <w:t xml:space="preserve">To promise </w:t>
      </w:r>
      <w:proofErr w:type="gramStart"/>
      <w:r w:rsidRPr="008F22A7">
        <w:t>Italy;</w:t>
      </w:r>
      <w:proofErr w:type="gramEnd"/>
      <w:r w:rsidRPr="008F22A7">
        <w:t xml:space="preserve"> who dare debate </w:t>
      </w:r>
    </w:p>
    <w:p w14:paraId="1A1BE6F3" w14:textId="33224521" w:rsidR="003A417A" w:rsidRPr="008F22A7" w:rsidRDefault="003A417A" w:rsidP="008F22A7">
      <w:pPr>
        <w:pStyle w:val="Poetry"/>
      </w:pPr>
      <w:r w:rsidRPr="008F22A7">
        <w:t>The pow’r of Jove, or fix another fate?</w:t>
      </w:r>
    </w:p>
    <w:p w14:paraId="149E03B2" w14:textId="77777777" w:rsidR="008F22A7" w:rsidRDefault="003A417A" w:rsidP="008F22A7">
      <w:pPr>
        <w:pStyle w:val="Poetry"/>
      </w:pPr>
      <w:r w:rsidRPr="008F22A7">
        <w:lastRenderedPageBreak/>
        <w:t xml:space="preserve">What should I tell of tempests on the </w:t>
      </w:r>
      <w:proofErr w:type="gramStart"/>
      <w:r w:rsidRPr="008F22A7">
        <w:t>main,</w:t>
      </w:r>
      <w:proofErr w:type="gramEnd"/>
      <w:r w:rsidRPr="008F22A7">
        <w:t xml:space="preserve"> </w:t>
      </w:r>
    </w:p>
    <w:p w14:paraId="3B77BB90" w14:textId="7F4BA8F7" w:rsidR="003A417A" w:rsidRPr="008F22A7" w:rsidRDefault="003A417A" w:rsidP="008F22A7">
      <w:pPr>
        <w:pStyle w:val="Poetry"/>
      </w:pPr>
      <w:r w:rsidRPr="008F22A7">
        <w:t>Of Aeolus usurping Neptune’s reign?</w:t>
      </w:r>
    </w:p>
    <w:p w14:paraId="7B63617E" w14:textId="259B1481" w:rsidR="003A417A" w:rsidRPr="008F22A7" w:rsidRDefault="003A417A" w:rsidP="008F22A7">
      <w:pPr>
        <w:pStyle w:val="Poetry"/>
      </w:pPr>
      <w:r w:rsidRPr="008F22A7">
        <w:t>Of Iris sent, with Bacchanalian heat</w:t>
      </w:r>
    </w:p>
    <w:p w14:paraId="29BDDCE6" w14:textId="77777777" w:rsidR="008F22A7" w:rsidRDefault="003A417A" w:rsidP="008F22A7">
      <w:pPr>
        <w:pStyle w:val="Poetry"/>
      </w:pPr>
      <w:r w:rsidRPr="008F22A7">
        <w:t xml:space="preserve">T’ inspire the matrons, and destroy the fleet? </w:t>
      </w:r>
    </w:p>
    <w:p w14:paraId="117D9AAB" w14:textId="77777777" w:rsidR="008F22A7" w:rsidRDefault="003A417A" w:rsidP="008F22A7">
      <w:pPr>
        <w:pStyle w:val="Poetry"/>
      </w:pPr>
      <w:r w:rsidRPr="008F22A7">
        <w:t xml:space="preserve">Now Juno to the Stygian sky descends, </w:t>
      </w:r>
    </w:p>
    <w:p w14:paraId="2EA02B57" w14:textId="73D019E0" w:rsidR="003A417A" w:rsidRPr="008F22A7" w:rsidRDefault="003A417A" w:rsidP="008F22A7">
      <w:pPr>
        <w:pStyle w:val="Poetry"/>
      </w:pPr>
      <w:r w:rsidRPr="008F22A7">
        <w:t xml:space="preserve">Solicits hell for </w:t>
      </w:r>
      <w:proofErr w:type="gramStart"/>
      <w:r w:rsidRPr="008F22A7">
        <w:t>aid, and</w:t>
      </w:r>
      <w:proofErr w:type="gramEnd"/>
      <w:r w:rsidRPr="008F22A7">
        <w:t xml:space="preserve"> arms the fiends.</w:t>
      </w:r>
    </w:p>
    <w:p w14:paraId="51AB7927" w14:textId="77777777" w:rsidR="003A417A" w:rsidRPr="008F22A7" w:rsidRDefault="003A417A" w:rsidP="008F22A7">
      <w:pPr>
        <w:pStyle w:val="Poetry"/>
      </w:pPr>
      <w:r w:rsidRPr="008F22A7">
        <w:t>That new example wanted yet above:</w:t>
      </w:r>
    </w:p>
    <w:p w14:paraId="3A53B11F" w14:textId="01713425" w:rsidR="003A417A" w:rsidRPr="008F22A7" w:rsidRDefault="003A417A" w:rsidP="008F22A7">
      <w:pPr>
        <w:pStyle w:val="Poetry"/>
      </w:pPr>
      <w:r w:rsidRPr="008F22A7">
        <w:t>An act that well became the wife of Jove!</w:t>
      </w:r>
    </w:p>
    <w:p w14:paraId="265EADA7" w14:textId="77777777" w:rsidR="008F22A7" w:rsidRDefault="003A417A" w:rsidP="008F22A7">
      <w:pPr>
        <w:pStyle w:val="Poetry"/>
      </w:pPr>
      <w:r w:rsidRPr="008F22A7">
        <w:t xml:space="preserve">Alecto, rais’d by her, with rage inflames </w:t>
      </w:r>
    </w:p>
    <w:p w14:paraId="2B017DA6" w14:textId="77777777" w:rsidR="008F22A7" w:rsidRDefault="003A417A" w:rsidP="008F22A7">
      <w:pPr>
        <w:pStyle w:val="Poetry"/>
      </w:pPr>
      <w:r w:rsidRPr="008F22A7">
        <w:t xml:space="preserve">The peaceful bosoms of the Latian dames. </w:t>
      </w:r>
    </w:p>
    <w:p w14:paraId="37BED7F1" w14:textId="193896E5" w:rsidR="003A417A" w:rsidRPr="008F22A7" w:rsidRDefault="003A417A" w:rsidP="008F22A7">
      <w:pPr>
        <w:pStyle w:val="Poetry"/>
      </w:pPr>
      <w:r w:rsidRPr="008F22A7">
        <w:t xml:space="preserve">Imperial sway no more exalts my </w:t>
      </w:r>
      <w:proofErr w:type="gramStart"/>
      <w:r w:rsidRPr="008F22A7">
        <w:t>mind;</w:t>
      </w:r>
      <w:proofErr w:type="gramEnd"/>
    </w:p>
    <w:p w14:paraId="7EBC5239" w14:textId="77777777" w:rsidR="003A417A" w:rsidRPr="008F22A7" w:rsidRDefault="003A417A" w:rsidP="008F22A7">
      <w:pPr>
        <w:pStyle w:val="Poetry"/>
      </w:pPr>
      <w:r w:rsidRPr="008F22A7">
        <w:t>(Such hopes I had indeed, while Heav’n was kind;)</w:t>
      </w:r>
    </w:p>
    <w:p w14:paraId="19AB4C5F" w14:textId="10251101" w:rsidR="003A417A" w:rsidRPr="008F22A7" w:rsidRDefault="003A417A" w:rsidP="008F22A7">
      <w:pPr>
        <w:pStyle w:val="Poetry"/>
      </w:pPr>
      <w:r w:rsidRPr="008F22A7">
        <w:t>Now let my happier foes possess my place,</w:t>
      </w:r>
    </w:p>
    <w:p w14:paraId="5B9D8F22" w14:textId="77777777" w:rsidR="003A417A" w:rsidRPr="008F22A7" w:rsidRDefault="003A417A" w:rsidP="008F22A7">
      <w:pPr>
        <w:pStyle w:val="Poetry"/>
      </w:pPr>
      <w:r w:rsidRPr="008F22A7">
        <w:t xml:space="preserve">Whom Jove prefers before the Trojan </w:t>
      </w:r>
      <w:proofErr w:type="gramStart"/>
      <w:r w:rsidRPr="008F22A7">
        <w:t>race;</w:t>
      </w:r>
      <w:proofErr w:type="gramEnd"/>
    </w:p>
    <w:p w14:paraId="132D9B54" w14:textId="77777777" w:rsidR="008F22A7" w:rsidRDefault="003A417A" w:rsidP="008F22A7">
      <w:pPr>
        <w:pStyle w:val="Poetry"/>
      </w:pPr>
      <w:r w:rsidRPr="008F22A7">
        <w:t xml:space="preserve">And conquer they, whom you with conquest grace. </w:t>
      </w:r>
    </w:p>
    <w:p w14:paraId="15870227" w14:textId="77777777" w:rsidR="008F22A7" w:rsidRDefault="003A417A" w:rsidP="008F22A7">
      <w:pPr>
        <w:pStyle w:val="Poetry"/>
      </w:pPr>
      <w:r w:rsidRPr="008F22A7">
        <w:t xml:space="preserve">Since you can spare, from all your wide command, </w:t>
      </w:r>
    </w:p>
    <w:p w14:paraId="4688F526" w14:textId="57ACA6C7" w:rsidR="003A417A" w:rsidRPr="008F22A7" w:rsidRDefault="003A417A" w:rsidP="008F22A7">
      <w:pPr>
        <w:pStyle w:val="Poetry"/>
      </w:pPr>
      <w:r w:rsidRPr="008F22A7">
        <w:t>No spot of earth, no hospitable land,</w:t>
      </w:r>
    </w:p>
    <w:p w14:paraId="0F319EEE" w14:textId="6E936617" w:rsidR="003A417A" w:rsidRPr="008F22A7" w:rsidRDefault="003A417A" w:rsidP="008F22A7">
      <w:pPr>
        <w:pStyle w:val="Poetry"/>
      </w:pPr>
      <w:r w:rsidRPr="008F22A7">
        <w:t xml:space="preserve">Which may my wand’ring fugitives </w:t>
      </w:r>
      <w:proofErr w:type="gramStart"/>
      <w:r w:rsidRPr="008F22A7">
        <w:t>receive;</w:t>
      </w:r>
      <w:proofErr w:type="gramEnd"/>
    </w:p>
    <w:p w14:paraId="1DA0D041" w14:textId="77777777" w:rsidR="008F22A7" w:rsidRDefault="003A417A" w:rsidP="008F22A7">
      <w:pPr>
        <w:pStyle w:val="Poetry"/>
      </w:pPr>
      <w:r w:rsidRPr="008F22A7">
        <w:t xml:space="preserve">(Since haughty Juno will not give you leave;) </w:t>
      </w:r>
    </w:p>
    <w:p w14:paraId="735AC654" w14:textId="77777777" w:rsidR="008F22A7" w:rsidRDefault="003A417A" w:rsidP="008F22A7">
      <w:pPr>
        <w:pStyle w:val="Poetry"/>
      </w:pPr>
      <w:r w:rsidRPr="008F22A7">
        <w:t xml:space="preserve">Then, father, (if I still may use that name,) </w:t>
      </w:r>
    </w:p>
    <w:p w14:paraId="0CAD60BD" w14:textId="77777777" w:rsidR="008F22A7" w:rsidRDefault="003A417A" w:rsidP="008F22A7">
      <w:pPr>
        <w:pStyle w:val="Poetry"/>
      </w:pPr>
      <w:r w:rsidRPr="008F22A7">
        <w:t xml:space="preserve">By ruin’d Troy, yet smoking from the flame, </w:t>
      </w:r>
    </w:p>
    <w:p w14:paraId="7DAAC80E" w14:textId="7C776D69" w:rsidR="003A417A" w:rsidRPr="008F22A7" w:rsidRDefault="003A417A" w:rsidP="008F22A7">
      <w:pPr>
        <w:pStyle w:val="Poetry"/>
      </w:pPr>
      <w:r w:rsidRPr="008F22A7">
        <w:t>I beg you, let Ascanius, by my care,</w:t>
      </w:r>
    </w:p>
    <w:p w14:paraId="1BC9B8C0" w14:textId="64A6A8B9" w:rsidR="003A417A" w:rsidRPr="008F22A7" w:rsidRDefault="003A417A" w:rsidP="008F22A7">
      <w:pPr>
        <w:pStyle w:val="Poetry"/>
      </w:pPr>
      <w:r w:rsidRPr="008F22A7">
        <w:t>Be freed from danger, and dismiss’d the war:</w:t>
      </w:r>
    </w:p>
    <w:p w14:paraId="6D062D67" w14:textId="77777777" w:rsidR="008F22A7" w:rsidRDefault="003A417A" w:rsidP="008F22A7">
      <w:pPr>
        <w:pStyle w:val="Poetry"/>
      </w:pPr>
      <w:r w:rsidRPr="008F22A7">
        <w:t xml:space="preserve">Inglorious let him live, without a crown. </w:t>
      </w:r>
    </w:p>
    <w:p w14:paraId="640EC6AB" w14:textId="77777777" w:rsidR="008F22A7" w:rsidRDefault="003A417A" w:rsidP="008F22A7">
      <w:pPr>
        <w:pStyle w:val="Poetry"/>
      </w:pPr>
      <w:r w:rsidRPr="008F22A7">
        <w:t xml:space="preserve">The father may be cast on coasts unknown, </w:t>
      </w:r>
    </w:p>
    <w:p w14:paraId="63A64EF9" w14:textId="77777777" w:rsidR="008F22A7" w:rsidRDefault="003A417A" w:rsidP="008F22A7">
      <w:pPr>
        <w:pStyle w:val="Poetry"/>
      </w:pPr>
      <w:r w:rsidRPr="008F22A7">
        <w:t xml:space="preserve">Struggling with fate; but let me save the son. </w:t>
      </w:r>
    </w:p>
    <w:p w14:paraId="24C15460" w14:textId="25E880EA" w:rsidR="003A417A" w:rsidRPr="008F22A7" w:rsidRDefault="003A417A" w:rsidP="008F22A7">
      <w:pPr>
        <w:pStyle w:val="Poetry"/>
      </w:pPr>
      <w:r w:rsidRPr="008F22A7">
        <w:t>Mine is Cythera, mine the Cyprian tow’rs:</w:t>
      </w:r>
    </w:p>
    <w:p w14:paraId="27CEAA50" w14:textId="35C5DE42" w:rsidR="003A417A" w:rsidRPr="008F22A7" w:rsidRDefault="003A417A" w:rsidP="008F22A7">
      <w:pPr>
        <w:pStyle w:val="Poetry"/>
      </w:pPr>
      <w:r w:rsidRPr="008F22A7">
        <w:t>In those recesses, and those sacred bow’rs,</w:t>
      </w:r>
    </w:p>
    <w:p w14:paraId="3FFACEE7" w14:textId="77777777" w:rsidR="008F22A7" w:rsidRDefault="003A417A" w:rsidP="008F22A7">
      <w:pPr>
        <w:pStyle w:val="Poetry"/>
      </w:pPr>
      <w:r w:rsidRPr="008F22A7">
        <w:t xml:space="preserve">Obscurely let him rest; his right resign </w:t>
      </w:r>
    </w:p>
    <w:p w14:paraId="3E6884D2" w14:textId="02EC580E" w:rsidR="003A417A" w:rsidRPr="008F22A7" w:rsidRDefault="003A417A" w:rsidP="008F22A7">
      <w:pPr>
        <w:pStyle w:val="Poetry"/>
      </w:pPr>
      <w:r w:rsidRPr="008F22A7">
        <w:t>To promis’d empire, and his Julian line.</w:t>
      </w:r>
    </w:p>
    <w:p w14:paraId="1E3C5DDA" w14:textId="77777777" w:rsidR="008F22A7" w:rsidRDefault="003A417A" w:rsidP="008F22A7">
      <w:pPr>
        <w:pStyle w:val="Poetry"/>
      </w:pPr>
      <w:r w:rsidRPr="008F22A7">
        <w:t xml:space="preserve">Then Carthage may th’ Ausonian towns destroy, </w:t>
      </w:r>
    </w:p>
    <w:p w14:paraId="4ABC4A40" w14:textId="13E04825" w:rsidR="003A417A" w:rsidRPr="008F22A7" w:rsidRDefault="003A417A" w:rsidP="008F22A7">
      <w:pPr>
        <w:pStyle w:val="Poetry"/>
      </w:pPr>
      <w:r w:rsidRPr="008F22A7">
        <w:t>Nor fear the race of a rejected boy.</w:t>
      </w:r>
    </w:p>
    <w:p w14:paraId="34794A8C" w14:textId="30E69C66" w:rsidR="003A417A" w:rsidRPr="008F22A7" w:rsidRDefault="003A417A" w:rsidP="008F22A7">
      <w:pPr>
        <w:pStyle w:val="Poetry"/>
      </w:pPr>
      <w:r w:rsidRPr="008F22A7">
        <w:t>What profits it my son to scape the fire,</w:t>
      </w:r>
    </w:p>
    <w:p w14:paraId="2849000D" w14:textId="77777777" w:rsidR="008F22A7" w:rsidRDefault="003A417A" w:rsidP="008F22A7">
      <w:pPr>
        <w:pStyle w:val="Poetry"/>
      </w:pPr>
      <w:r w:rsidRPr="008F22A7">
        <w:t xml:space="preserve">Arm’d with his gods, and loaded with his </w:t>
      </w:r>
      <w:proofErr w:type="gramStart"/>
      <w:r w:rsidRPr="008F22A7">
        <w:t>sire;</w:t>
      </w:r>
      <w:proofErr w:type="gramEnd"/>
      <w:r w:rsidRPr="008F22A7">
        <w:t xml:space="preserve"> </w:t>
      </w:r>
    </w:p>
    <w:p w14:paraId="257240A3" w14:textId="77777777" w:rsidR="008F22A7" w:rsidRDefault="003A417A" w:rsidP="008F22A7">
      <w:pPr>
        <w:pStyle w:val="Poetry"/>
      </w:pPr>
      <w:r w:rsidRPr="008F22A7">
        <w:t xml:space="preserve">To pass the perils of the seas and </w:t>
      </w:r>
      <w:proofErr w:type="gramStart"/>
      <w:r w:rsidRPr="008F22A7">
        <w:t>wind;</w:t>
      </w:r>
      <w:proofErr w:type="gramEnd"/>
      <w:r w:rsidRPr="008F22A7">
        <w:t xml:space="preserve"> </w:t>
      </w:r>
    </w:p>
    <w:p w14:paraId="7CEA7A5B" w14:textId="77777777" w:rsidR="008F22A7" w:rsidRDefault="003A417A" w:rsidP="008F22A7">
      <w:pPr>
        <w:pStyle w:val="Poetry"/>
      </w:pPr>
      <w:r w:rsidRPr="008F22A7">
        <w:lastRenderedPageBreak/>
        <w:t xml:space="preserve">Evade the Greeks, and leave the war </w:t>
      </w:r>
      <w:proofErr w:type="gramStart"/>
      <w:r w:rsidRPr="008F22A7">
        <w:t>behind;</w:t>
      </w:r>
      <w:proofErr w:type="gramEnd"/>
      <w:r w:rsidRPr="008F22A7">
        <w:t xml:space="preserve"> </w:t>
      </w:r>
    </w:p>
    <w:p w14:paraId="2C2DB9C6" w14:textId="2B2671DA" w:rsidR="003A417A" w:rsidRPr="008F22A7" w:rsidRDefault="003A417A" w:rsidP="008F22A7">
      <w:pPr>
        <w:pStyle w:val="Poetry"/>
      </w:pPr>
      <w:r w:rsidRPr="008F22A7">
        <w:t>To reach th’ Italian shores; if, after all,</w:t>
      </w:r>
    </w:p>
    <w:p w14:paraId="713C9D65" w14:textId="1FB4190E" w:rsidR="003A417A" w:rsidRPr="008F22A7" w:rsidRDefault="003A417A" w:rsidP="008F22A7">
      <w:pPr>
        <w:pStyle w:val="Poetry"/>
      </w:pPr>
      <w:r w:rsidRPr="008F22A7">
        <w:t>Our second Pergamus is doom’d to fall?</w:t>
      </w:r>
    </w:p>
    <w:p w14:paraId="2869EC27" w14:textId="77777777" w:rsidR="008F22A7" w:rsidRDefault="003A417A" w:rsidP="008F22A7">
      <w:pPr>
        <w:pStyle w:val="Poetry"/>
      </w:pPr>
      <w:r w:rsidRPr="008F22A7">
        <w:t xml:space="preserve">Much better had he curb’d his high desires, </w:t>
      </w:r>
    </w:p>
    <w:p w14:paraId="3D6F1BEF" w14:textId="5B320154" w:rsidR="003A417A" w:rsidRPr="008F22A7" w:rsidRDefault="003A417A" w:rsidP="008F22A7">
      <w:pPr>
        <w:pStyle w:val="Poetry"/>
      </w:pPr>
      <w:r w:rsidRPr="008F22A7">
        <w:t>And hover’d o’er his ill-extinguish’d fires.</w:t>
      </w:r>
    </w:p>
    <w:p w14:paraId="6A8F7D8F" w14:textId="77777777" w:rsidR="003A417A" w:rsidRPr="008F22A7" w:rsidRDefault="003A417A" w:rsidP="008F22A7">
      <w:pPr>
        <w:pStyle w:val="Poetry"/>
      </w:pPr>
      <w:r w:rsidRPr="008F22A7">
        <w:t>To Simois’ banks the fugitives restore,</w:t>
      </w:r>
    </w:p>
    <w:p w14:paraId="1DD0B9B5" w14:textId="02955895" w:rsidR="003A417A" w:rsidRDefault="003A417A" w:rsidP="008F22A7">
      <w:pPr>
        <w:pStyle w:val="Poetry"/>
      </w:pPr>
      <w:r w:rsidRPr="008F22A7">
        <w:t>And give them back to war, and all the woes before.”</w:t>
      </w:r>
    </w:p>
    <w:p w14:paraId="3673F963" w14:textId="77777777" w:rsidR="008F22A7" w:rsidRPr="008F22A7" w:rsidRDefault="008F22A7" w:rsidP="008F22A7">
      <w:pPr>
        <w:pStyle w:val="Poetry"/>
      </w:pPr>
    </w:p>
    <w:p w14:paraId="6B7117AA" w14:textId="1783E7D9" w:rsidR="003A417A" w:rsidRPr="008F22A7" w:rsidRDefault="003A417A" w:rsidP="008F22A7">
      <w:pPr>
        <w:pStyle w:val="Poetry"/>
      </w:pPr>
      <w:r w:rsidRPr="008F22A7">
        <w:t>Deep indignation swell’d Saturnia’s heart:</w:t>
      </w:r>
    </w:p>
    <w:p w14:paraId="62503B1A" w14:textId="77777777" w:rsidR="008F22A7" w:rsidRDefault="003A417A" w:rsidP="008F22A7">
      <w:pPr>
        <w:pStyle w:val="Poetry"/>
      </w:pPr>
      <w:r w:rsidRPr="008F22A7">
        <w:t xml:space="preserve">“And must I own,” she said, “my secret smart— </w:t>
      </w:r>
    </w:p>
    <w:p w14:paraId="60A0FAD5" w14:textId="77777777" w:rsidR="008F22A7" w:rsidRDefault="003A417A" w:rsidP="008F22A7">
      <w:pPr>
        <w:pStyle w:val="Poetry"/>
      </w:pPr>
      <w:r w:rsidRPr="008F22A7">
        <w:t xml:space="preserve">What with more decence were in silence kept, </w:t>
      </w:r>
    </w:p>
    <w:p w14:paraId="6CA5B676" w14:textId="3AF83F4B" w:rsidR="003A417A" w:rsidRPr="008F22A7" w:rsidRDefault="003A417A" w:rsidP="008F22A7">
      <w:pPr>
        <w:pStyle w:val="Poetry"/>
      </w:pPr>
      <w:r w:rsidRPr="008F22A7">
        <w:t>And, but for this unjust reproach, had slept?</w:t>
      </w:r>
    </w:p>
    <w:p w14:paraId="2C55C7AD" w14:textId="77777777" w:rsidR="003A417A" w:rsidRPr="008F22A7" w:rsidRDefault="003A417A" w:rsidP="008F22A7">
      <w:pPr>
        <w:pStyle w:val="Poetry"/>
      </w:pPr>
      <w:r w:rsidRPr="008F22A7">
        <w:t>Did god or man your fav’rite son advise,</w:t>
      </w:r>
    </w:p>
    <w:p w14:paraId="71DA0698" w14:textId="2AFAD5F1" w:rsidR="003A417A" w:rsidRPr="008F22A7" w:rsidRDefault="003A417A" w:rsidP="008F22A7">
      <w:pPr>
        <w:pStyle w:val="Poetry"/>
      </w:pPr>
      <w:r w:rsidRPr="008F22A7">
        <w:t>With war unhop’d the Latians to surprise?</w:t>
      </w:r>
    </w:p>
    <w:p w14:paraId="1594761D" w14:textId="77777777" w:rsidR="008F22A7" w:rsidRDefault="003A417A" w:rsidP="008F22A7">
      <w:pPr>
        <w:pStyle w:val="Poetry"/>
      </w:pPr>
      <w:r w:rsidRPr="008F22A7">
        <w:t xml:space="preserve">By fate, you boast, and by the gods’ decree, </w:t>
      </w:r>
    </w:p>
    <w:p w14:paraId="543BF1C0" w14:textId="73EE3C83" w:rsidR="003A417A" w:rsidRPr="008F22A7" w:rsidRDefault="003A417A" w:rsidP="008F22A7">
      <w:pPr>
        <w:pStyle w:val="Poetry"/>
      </w:pPr>
      <w:r w:rsidRPr="008F22A7">
        <w:t>He left his native land for Italy!</w:t>
      </w:r>
    </w:p>
    <w:p w14:paraId="0E7049DE" w14:textId="77777777" w:rsidR="008F22A7" w:rsidRDefault="003A417A" w:rsidP="008F22A7">
      <w:pPr>
        <w:pStyle w:val="Poetry"/>
      </w:pPr>
      <w:r w:rsidRPr="008F22A7">
        <w:t xml:space="preserve">Confess the </w:t>
      </w:r>
      <w:proofErr w:type="gramStart"/>
      <w:r w:rsidRPr="008F22A7">
        <w:t>truth;</w:t>
      </w:r>
      <w:proofErr w:type="gramEnd"/>
      <w:r w:rsidRPr="008F22A7">
        <w:t xml:space="preserve"> by mad Cassandra, more </w:t>
      </w:r>
    </w:p>
    <w:p w14:paraId="1AB62865" w14:textId="7B83E836" w:rsidR="003A417A" w:rsidRPr="008F22A7" w:rsidRDefault="003A417A" w:rsidP="008F22A7">
      <w:pPr>
        <w:pStyle w:val="Poetry"/>
      </w:pPr>
      <w:proofErr w:type="gramStart"/>
      <w:r w:rsidRPr="008F22A7">
        <w:t>Than</w:t>
      </w:r>
      <w:proofErr w:type="gramEnd"/>
      <w:r w:rsidRPr="008F22A7">
        <w:t xml:space="preserve"> Heav’n inspir’d, he sought a foreign shore!</w:t>
      </w:r>
    </w:p>
    <w:p w14:paraId="593875C5" w14:textId="64B5FD91" w:rsidR="003A417A" w:rsidRPr="008F22A7" w:rsidRDefault="003A417A" w:rsidP="008F22A7">
      <w:pPr>
        <w:pStyle w:val="Poetry"/>
      </w:pPr>
      <w:r w:rsidRPr="008F22A7">
        <w:t xml:space="preserve">Did I persuade to trust his second </w:t>
      </w:r>
      <w:proofErr w:type="gramStart"/>
      <w:r w:rsidRPr="008F22A7">
        <w:t>Troy</w:t>
      </w:r>
      <w:proofErr w:type="gramEnd"/>
      <w:r w:rsidRPr="008F22A7">
        <w:tab/>
      </w:r>
    </w:p>
    <w:p w14:paraId="660AE08E" w14:textId="77777777" w:rsidR="003A417A" w:rsidRPr="008F22A7" w:rsidRDefault="003A417A" w:rsidP="008F22A7">
      <w:pPr>
        <w:pStyle w:val="Poetry"/>
      </w:pPr>
      <w:r w:rsidRPr="008F22A7">
        <w:t>To the raw conduct of a beardless boy,</w:t>
      </w:r>
    </w:p>
    <w:p w14:paraId="4EF26D79" w14:textId="77777777" w:rsidR="008F22A7" w:rsidRDefault="003A417A" w:rsidP="008F22A7">
      <w:pPr>
        <w:pStyle w:val="Poetry"/>
      </w:pPr>
      <w:r w:rsidRPr="008F22A7">
        <w:t xml:space="preserve">With walls unfinish’d, which himself forsakes, </w:t>
      </w:r>
    </w:p>
    <w:p w14:paraId="57909284" w14:textId="77777777" w:rsidR="008F22A7" w:rsidRDefault="003A417A" w:rsidP="008F22A7">
      <w:pPr>
        <w:pStyle w:val="Poetry"/>
      </w:pPr>
      <w:r w:rsidRPr="008F22A7">
        <w:t xml:space="preserve">And thro’ the waves a wand’ring voyage takes? </w:t>
      </w:r>
    </w:p>
    <w:p w14:paraId="4A558732" w14:textId="455E8E94" w:rsidR="003A417A" w:rsidRPr="008F22A7" w:rsidRDefault="003A417A" w:rsidP="008F22A7">
      <w:pPr>
        <w:pStyle w:val="Poetry"/>
      </w:pPr>
      <w:r w:rsidRPr="008F22A7">
        <w:t xml:space="preserve">When have I urg’d him meanly to </w:t>
      </w:r>
      <w:proofErr w:type="gramStart"/>
      <w:r w:rsidRPr="008F22A7">
        <w:t>demand</w:t>
      </w:r>
      <w:proofErr w:type="gramEnd"/>
    </w:p>
    <w:p w14:paraId="4E305A50" w14:textId="76884585" w:rsidR="003A417A" w:rsidRPr="008F22A7" w:rsidRDefault="003A417A" w:rsidP="008F22A7">
      <w:pPr>
        <w:pStyle w:val="Poetry"/>
      </w:pPr>
      <w:r w:rsidRPr="008F22A7">
        <w:t>The Tuscan aid, and arm a quiet land?</w:t>
      </w:r>
    </w:p>
    <w:p w14:paraId="30057E0A" w14:textId="77777777" w:rsidR="003A417A" w:rsidRPr="008F22A7" w:rsidRDefault="003A417A" w:rsidP="008F22A7">
      <w:pPr>
        <w:pStyle w:val="Poetry"/>
      </w:pPr>
      <w:r w:rsidRPr="008F22A7">
        <w:t>Did I or Iris give this mad advice,</w:t>
      </w:r>
    </w:p>
    <w:p w14:paraId="00DE9D1E" w14:textId="77777777" w:rsidR="008F22A7" w:rsidRDefault="003A417A" w:rsidP="008F22A7">
      <w:pPr>
        <w:pStyle w:val="Poetry"/>
      </w:pPr>
      <w:r w:rsidRPr="008F22A7">
        <w:t xml:space="preserve">Or made the fool himself the fatal choice? </w:t>
      </w:r>
    </w:p>
    <w:p w14:paraId="5DC10A57" w14:textId="64E002F7" w:rsidR="003A417A" w:rsidRPr="008F22A7" w:rsidRDefault="003A417A" w:rsidP="008F22A7">
      <w:pPr>
        <w:pStyle w:val="Poetry"/>
      </w:pPr>
      <w:r w:rsidRPr="008F22A7">
        <w:t>You think it hard, the Latians should destroy</w:t>
      </w:r>
    </w:p>
    <w:p w14:paraId="51B69B19" w14:textId="77777777" w:rsidR="003A417A" w:rsidRPr="008F22A7" w:rsidRDefault="003A417A" w:rsidP="008F22A7">
      <w:pPr>
        <w:pStyle w:val="Poetry"/>
      </w:pPr>
      <w:r w:rsidRPr="008F22A7">
        <w:t>With swords your Trojans, and with fires your Troy!</w:t>
      </w:r>
    </w:p>
    <w:p w14:paraId="6568F2B5" w14:textId="46C4905D" w:rsidR="003A417A" w:rsidRPr="008F22A7" w:rsidRDefault="003A417A" w:rsidP="008F22A7">
      <w:pPr>
        <w:pStyle w:val="Poetry"/>
      </w:pPr>
      <w:r w:rsidRPr="008F22A7">
        <w:t>Hard and unjust indeed, for men to draw</w:t>
      </w:r>
    </w:p>
    <w:p w14:paraId="0A77F687" w14:textId="77777777" w:rsidR="008F22A7" w:rsidRDefault="003A417A" w:rsidP="008F22A7">
      <w:pPr>
        <w:pStyle w:val="Poetry"/>
      </w:pPr>
      <w:r w:rsidRPr="008F22A7">
        <w:t xml:space="preserve">Their native air, nor take a foreign law! </w:t>
      </w:r>
    </w:p>
    <w:p w14:paraId="063407CA" w14:textId="7DE30D08" w:rsidR="003A417A" w:rsidRPr="008F22A7" w:rsidRDefault="003A417A" w:rsidP="008F22A7">
      <w:pPr>
        <w:pStyle w:val="Poetry"/>
      </w:pPr>
      <w:r w:rsidRPr="008F22A7">
        <w:t>That Turnus is permitted still to live,</w:t>
      </w:r>
    </w:p>
    <w:p w14:paraId="2C72D967" w14:textId="77777777" w:rsidR="008F22A7" w:rsidRDefault="003A417A" w:rsidP="008F22A7">
      <w:pPr>
        <w:pStyle w:val="Poetry"/>
      </w:pPr>
      <w:r w:rsidRPr="008F22A7">
        <w:t xml:space="preserve">To whom his birth a god and goddess give! </w:t>
      </w:r>
    </w:p>
    <w:p w14:paraId="151B716E" w14:textId="37394E05" w:rsidR="003A417A" w:rsidRPr="008F22A7" w:rsidRDefault="003A417A" w:rsidP="008F22A7">
      <w:pPr>
        <w:pStyle w:val="Poetry"/>
      </w:pPr>
      <w:r w:rsidRPr="008F22A7">
        <w:t>But yet is just and lawful for your line</w:t>
      </w:r>
    </w:p>
    <w:p w14:paraId="11B99D05" w14:textId="7CFA01C7" w:rsidR="003A417A" w:rsidRPr="008F22A7" w:rsidRDefault="003A417A" w:rsidP="008F22A7">
      <w:pPr>
        <w:pStyle w:val="Poetry"/>
      </w:pPr>
      <w:r w:rsidRPr="008F22A7">
        <w:t xml:space="preserve">To drive their fields, and force with fraud to </w:t>
      </w:r>
      <w:proofErr w:type="gramStart"/>
      <w:r w:rsidRPr="008F22A7">
        <w:t>join;</w:t>
      </w:r>
      <w:proofErr w:type="gramEnd"/>
    </w:p>
    <w:p w14:paraId="43E54F49" w14:textId="77777777" w:rsidR="008F22A7" w:rsidRDefault="003A417A" w:rsidP="008F22A7">
      <w:pPr>
        <w:pStyle w:val="Poetry"/>
      </w:pPr>
      <w:r w:rsidRPr="008F22A7">
        <w:t xml:space="preserve">Realms, not your own, among your clans divide, </w:t>
      </w:r>
    </w:p>
    <w:p w14:paraId="04A0750A" w14:textId="77777777" w:rsidR="008F22A7" w:rsidRDefault="003A417A" w:rsidP="008F22A7">
      <w:pPr>
        <w:pStyle w:val="Poetry"/>
      </w:pPr>
      <w:r w:rsidRPr="008F22A7">
        <w:lastRenderedPageBreak/>
        <w:t xml:space="preserve">And from the bridegroom tear the promis’d </w:t>
      </w:r>
      <w:proofErr w:type="gramStart"/>
      <w:r w:rsidRPr="008F22A7">
        <w:t>bride;</w:t>
      </w:r>
      <w:proofErr w:type="gramEnd"/>
      <w:r w:rsidRPr="008F22A7">
        <w:t xml:space="preserve"> </w:t>
      </w:r>
    </w:p>
    <w:p w14:paraId="18C984B0" w14:textId="4F1F738B" w:rsidR="003A417A" w:rsidRPr="008F22A7" w:rsidRDefault="003A417A" w:rsidP="008F22A7">
      <w:pPr>
        <w:pStyle w:val="Poetry"/>
      </w:pPr>
      <w:r w:rsidRPr="008F22A7">
        <w:t xml:space="preserve">Petition, while </w:t>
      </w:r>
      <w:proofErr w:type="gramStart"/>
      <w:r w:rsidRPr="008F22A7">
        <w:t>you</w:t>
      </w:r>
      <w:proofErr w:type="gramEnd"/>
      <w:r w:rsidRPr="008F22A7">
        <w:t xml:space="preserve"> public arms prepare;</w:t>
      </w:r>
    </w:p>
    <w:p w14:paraId="05F40C70" w14:textId="77777777" w:rsidR="003A417A" w:rsidRPr="008F22A7" w:rsidRDefault="003A417A" w:rsidP="008F22A7">
      <w:pPr>
        <w:pStyle w:val="Poetry"/>
      </w:pPr>
      <w:r w:rsidRPr="008F22A7">
        <w:t>Pretend a peace, and yet provoke a war!</w:t>
      </w:r>
    </w:p>
    <w:p w14:paraId="7E8DD683" w14:textId="10323CE6" w:rsidR="003A417A" w:rsidRPr="008F22A7" w:rsidRDefault="003A417A" w:rsidP="008F22A7">
      <w:pPr>
        <w:pStyle w:val="Poetry"/>
      </w:pPr>
      <w:r w:rsidRPr="008F22A7">
        <w:t>‘T was giv’n to you, your darling son to shroud,</w:t>
      </w:r>
    </w:p>
    <w:p w14:paraId="10B99844" w14:textId="77777777" w:rsidR="008F22A7" w:rsidRDefault="003A417A" w:rsidP="008F22A7">
      <w:pPr>
        <w:pStyle w:val="Poetry"/>
      </w:pPr>
      <w:r w:rsidRPr="008F22A7">
        <w:t xml:space="preserve">To draw the dastard from the fighting crowd, </w:t>
      </w:r>
    </w:p>
    <w:p w14:paraId="226B57C7" w14:textId="72570DCE" w:rsidR="003A417A" w:rsidRPr="008F22A7" w:rsidRDefault="003A417A" w:rsidP="008F22A7">
      <w:pPr>
        <w:pStyle w:val="Poetry"/>
      </w:pPr>
      <w:r w:rsidRPr="008F22A7">
        <w:t>And, for a man, obtend an empty cloud.</w:t>
      </w:r>
    </w:p>
    <w:p w14:paraId="691B4C23" w14:textId="77777777" w:rsidR="008F22A7" w:rsidRDefault="003A417A" w:rsidP="008F22A7">
      <w:pPr>
        <w:pStyle w:val="Poetry"/>
      </w:pPr>
      <w:r w:rsidRPr="008F22A7">
        <w:t xml:space="preserve">From flaming </w:t>
      </w:r>
      <w:proofErr w:type="gramStart"/>
      <w:r w:rsidRPr="008F22A7">
        <w:t>fleets</w:t>
      </w:r>
      <w:proofErr w:type="gramEnd"/>
      <w:r w:rsidRPr="008F22A7">
        <w:t xml:space="preserve"> you turn’d the fire away, </w:t>
      </w:r>
    </w:p>
    <w:p w14:paraId="0B132E42" w14:textId="3B132911" w:rsidR="003A417A" w:rsidRPr="008F22A7" w:rsidRDefault="003A417A" w:rsidP="008F22A7">
      <w:pPr>
        <w:pStyle w:val="Poetry"/>
      </w:pPr>
      <w:r w:rsidRPr="008F22A7">
        <w:t>And chang’d the ships to daughters of the sea.</w:t>
      </w:r>
    </w:p>
    <w:p w14:paraId="79E25FF5" w14:textId="7BC19DB1" w:rsidR="003A417A" w:rsidRPr="008F22A7" w:rsidRDefault="003A417A" w:rsidP="008F22A7">
      <w:pPr>
        <w:pStyle w:val="Poetry"/>
      </w:pPr>
      <w:r w:rsidRPr="008F22A7">
        <w:t>But is my crime—the Queen of Heav’n offends,</w:t>
      </w:r>
    </w:p>
    <w:p w14:paraId="13F42922" w14:textId="77777777" w:rsidR="008F22A7" w:rsidRDefault="003A417A" w:rsidP="008F22A7">
      <w:pPr>
        <w:pStyle w:val="Poetry"/>
      </w:pPr>
      <w:r w:rsidRPr="008F22A7">
        <w:t xml:space="preserve">If she </w:t>
      </w:r>
      <w:proofErr w:type="gramStart"/>
      <w:r w:rsidRPr="008F22A7">
        <w:t>presume</w:t>
      </w:r>
      <w:proofErr w:type="gramEnd"/>
      <w:r w:rsidRPr="008F22A7">
        <w:t xml:space="preserve"> to save her suff ’ring friends! </w:t>
      </w:r>
    </w:p>
    <w:p w14:paraId="1917A2AE" w14:textId="77777777" w:rsidR="008F22A7" w:rsidRDefault="003A417A" w:rsidP="008F22A7">
      <w:pPr>
        <w:pStyle w:val="Poetry"/>
      </w:pPr>
      <w:r w:rsidRPr="008F22A7">
        <w:t xml:space="preserve">Your son, not knowing what his foes decree, </w:t>
      </w:r>
    </w:p>
    <w:p w14:paraId="7C882CDE" w14:textId="18DAB327" w:rsidR="003A417A" w:rsidRPr="008F22A7" w:rsidRDefault="003A417A" w:rsidP="008F22A7">
      <w:pPr>
        <w:pStyle w:val="Poetry"/>
      </w:pPr>
      <w:r w:rsidRPr="008F22A7">
        <w:t>You say, is absent: absent let him be.</w:t>
      </w:r>
    </w:p>
    <w:p w14:paraId="0F2E2C06" w14:textId="77777777" w:rsidR="003A417A" w:rsidRPr="008F22A7" w:rsidRDefault="003A417A" w:rsidP="008F22A7">
      <w:pPr>
        <w:pStyle w:val="Poetry"/>
      </w:pPr>
      <w:r w:rsidRPr="008F22A7">
        <w:t>Yours is Cythera, yours the Cyprian tow’rs,</w:t>
      </w:r>
    </w:p>
    <w:p w14:paraId="795BA0E4" w14:textId="7E81D1BC" w:rsidR="003A417A" w:rsidRPr="008F22A7" w:rsidRDefault="003A417A" w:rsidP="008F22A7">
      <w:pPr>
        <w:pStyle w:val="Poetry"/>
      </w:pPr>
      <w:r w:rsidRPr="008F22A7">
        <w:t>The soft recesses, and the sacred bow’rs.</w:t>
      </w:r>
      <w:r w:rsidRPr="008F22A7">
        <w:tab/>
      </w:r>
    </w:p>
    <w:p w14:paraId="2DBAAD90" w14:textId="77777777" w:rsidR="008F22A7" w:rsidRDefault="003A417A" w:rsidP="008F22A7">
      <w:pPr>
        <w:pStyle w:val="Poetry"/>
      </w:pPr>
      <w:r w:rsidRPr="008F22A7">
        <w:t xml:space="preserve">Why do you then these needless arms prepare, </w:t>
      </w:r>
    </w:p>
    <w:p w14:paraId="4B384C4E" w14:textId="55580B69" w:rsidR="003A417A" w:rsidRPr="008F22A7" w:rsidRDefault="003A417A" w:rsidP="008F22A7">
      <w:pPr>
        <w:pStyle w:val="Poetry"/>
      </w:pPr>
      <w:r w:rsidRPr="008F22A7">
        <w:t>And thus provoke a people prone to war?</w:t>
      </w:r>
    </w:p>
    <w:p w14:paraId="5B8D3EDF" w14:textId="77777777" w:rsidR="008F22A7" w:rsidRDefault="003A417A" w:rsidP="008F22A7">
      <w:pPr>
        <w:pStyle w:val="Poetry"/>
      </w:pPr>
      <w:r w:rsidRPr="008F22A7">
        <w:t xml:space="preserve">Did I with fire the Trojan town deface, </w:t>
      </w:r>
    </w:p>
    <w:p w14:paraId="49D42161" w14:textId="6DA12ECC" w:rsidR="003A417A" w:rsidRPr="008F22A7" w:rsidRDefault="003A417A" w:rsidP="008F22A7">
      <w:pPr>
        <w:pStyle w:val="Poetry"/>
      </w:pPr>
      <w:r w:rsidRPr="008F22A7">
        <w:t>Or hinder from return your exil’d race?</w:t>
      </w:r>
    </w:p>
    <w:p w14:paraId="6A11664B" w14:textId="6D1FC780" w:rsidR="003A417A" w:rsidRPr="008F22A7" w:rsidRDefault="003A417A" w:rsidP="008F22A7">
      <w:pPr>
        <w:pStyle w:val="Poetry"/>
      </w:pPr>
      <w:r w:rsidRPr="008F22A7">
        <w:t xml:space="preserve">Was I the cause of mischief, or the </w:t>
      </w:r>
      <w:proofErr w:type="gramStart"/>
      <w:r w:rsidRPr="008F22A7">
        <w:t>man</w:t>
      </w:r>
      <w:proofErr w:type="gramEnd"/>
    </w:p>
    <w:p w14:paraId="388E4634" w14:textId="77777777" w:rsidR="003A417A" w:rsidRPr="008F22A7" w:rsidRDefault="003A417A" w:rsidP="008F22A7">
      <w:pPr>
        <w:pStyle w:val="Poetry"/>
      </w:pPr>
      <w:r w:rsidRPr="008F22A7">
        <w:t xml:space="preserve">Whose lawless lust the fatal war </w:t>
      </w:r>
      <w:proofErr w:type="gramStart"/>
      <w:r w:rsidRPr="008F22A7">
        <w:t>began?</w:t>
      </w:r>
      <w:proofErr w:type="gramEnd"/>
    </w:p>
    <w:p w14:paraId="580F5135" w14:textId="77777777" w:rsidR="008F22A7" w:rsidRDefault="003A417A" w:rsidP="008F22A7">
      <w:pPr>
        <w:pStyle w:val="Poetry"/>
      </w:pPr>
      <w:r w:rsidRPr="008F22A7">
        <w:t xml:space="preserve">Think on whose faith th’ adult’rous youth </w:t>
      </w:r>
      <w:proofErr w:type="gramStart"/>
      <w:r w:rsidRPr="008F22A7">
        <w:t>relied;</w:t>
      </w:r>
      <w:proofErr w:type="gramEnd"/>
      <w:r w:rsidRPr="008F22A7">
        <w:t xml:space="preserve"> </w:t>
      </w:r>
    </w:p>
    <w:p w14:paraId="6B992B1C" w14:textId="77777777" w:rsidR="008F22A7" w:rsidRDefault="003A417A" w:rsidP="008F22A7">
      <w:pPr>
        <w:pStyle w:val="Poetry"/>
      </w:pPr>
      <w:r w:rsidRPr="008F22A7">
        <w:t xml:space="preserve">Who promis’d, who procur’d, the Spartan bride? </w:t>
      </w:r>
    </w:p>
    <w:p w14:paraId="45281581" w14:textId="5EAB4594" w:rsidR="003A417A" w:rsidRPr="008F22A7" w:rsidRDefault="003A417A" w:rsidP="008F22A7">
      <w:pPr>
        <w:pStyle w:val="Poetry"/>
      </w:pPr>
      <w:r w:rsidRPr="008F22A7">
        <w:t>When all th’ united states of Greece combin’d,</w:t>
      </w:r>
    </w:p>
    <w:p w14:paraId="2DCDBCD2" w14:textId="293DED1B" w:rsidR="003A417A" w:rsidRPr="008F22A7" w:rsidRDefault="003A417A" w:rsidP="008F22A7">
      <w:pPr>
        <w:pStyle w:val="Poetry"/>
      </w:pPr>
      <w:r w:rsidRPr="008F22A7">
        <w:t>To purge the world of the perfidious kind,</w:t>
      </w:r>
    </w:p>
    <w:p w14:paraId="48D19EA7" w14:textId="77777777" w:rsidR="003A417A" w:rsidRPr="008F22A7" w:rsidRDefault="003A417A" w:rsidP="008F22A7">
      <w:pPr>
        <w:pStyle w:val="Poetry"/>
      </w:pPr>
      <w:r w:rsidRPr="008F22A7">
        <w:t>Then was your time to fear the Trojan fate:</w:t>
      </w:r>
    </w:p>
    <w:p w14:paraId="2CC048C2" w14:textId="47BDF967" w:rsidR="003A417A" w:rsidRDefault="003A417A" w:rsidP="008F22A7">
      <w:pPr>
        <w:pStyle w:val="Poetry"/>
      </w:pPr>
      <w:r w:rsidRPr="008F22A7">
        <w:t>Your quarrels and complaints are now too late.”</w:t>
      </w:r>
    </w:p>
    <w:p w14:paraId="5E15C107" w14:textId="77777777" w:rsidR="008F22A7" w:rsidRPr="008F22A7" w:rsidRDefault="008F22A7" w:rsidP="008F22A7">
      <w:pPr>
        <w:pStyle w:val="Poetry"/>
      </w:pPr>
    </w:p>
    <w:p w14:paraId="2F186C4C" w14:textId="77777777" w:rsidR="00AB3E1F" w:rsidRDefault="003A417A" w:rsidP="008F22A7">
      <w:pPr>
        <w:pStyle w:val="Poetry"/>
      </w:pPr>
      <w:r w:rsidRPr="008F22A7">
        <w:t xml:space="preserve">Thus Juno. Murmurs rise, with mix’d applause, </w:t>
      </w:r>
    </w:p>
    <w:p w14:paraId="67B3F704" w14:textId="78DC1B83" w:rsidR="003A417A" w:rsidRPr="008F22A7" w:rsidRDefault="003A417A" w:rsidP="008F22A7">
      <w:pPr>
        <w:pStyle w:val="Poetry"/>
      </w:pPr>
      <w:r w:rsidRPr="008F22A7">
        <w:t>Just as they favor or dislike the cause.</w:t>
      </w:r>
    </w:p>
    <w:p w14:paraId="7E184BA9" w14:textId="6DDB35B5" w:rsidR="003A417A" w:rsidRPr="008F22A7" w:rsidRDefault="003A417A" w:rsidP="008F22A7">
      <w:pPr>
        <w:pStyle w:val="Poetry"/>
      </w:pPr>
      <w:proofErr w:type="gramStart"/>
      <w:r w:rsidRPr="008F22A7">
        <w:t>So</w:t>
      </w:r>
      <w:proofErr w:type="gramEnd"/>
      <w:r w:rsidRPr="008F22A7">
        <w:t xml:space="preserve"> winds, when yet unfledg’d in woods they lie,</w:t>
      </w:r>
    </w:p>
    <w:p w14:paraId="0C71CD39" w14:textId="77777777" w:rsidR="00AB3E1F" w:rsidRDefault="003A417A" w:rsidP="008F22A7">
      <w:pPr>
        <w:pStyle w:val="Poetry"/>
      </w:pPr>
      <w:r w:rsidRPr="008F22A7">
        <w:t xml:space="preserve">In whispers first their tender voices try, </w:t>
      </w:r>
    </w:p>
    <w:p w14:paraId="585B9918" w14:textId="77777777" w:rsidR="00AB3E1F" w:rsidRDefault="003A417A" w:rsidP="008F22A7">
      <w:pPr>
        <w:pStyle w:val="Poetry"/>
      </w:pPr>
      <w:r w:rsidRPr="008F22A7">
        <w:t xml:space="preserve">Then issue on the main with bellowing rage, </w:t>
      </w:r>
    </w:p>
    <w:p w14:paraId="051B923A" w14:textId="04DAC8F2" w:rsidR="003A417A" w:rsidRPr="008F22A7" w:rsidRDefault="003A417A" w:rsidP="008F22A7">
      <w:pPr>
        <w:pStyle w:val="Poetry"/>
      </w:pPr>
      <w:r w:rsidRPr="008F22A7">
        <w:t xml:space="preserve">And storms to trembling </w:t>
      </w:r>
      <w:proofErr w:type="gramStart"/>
      <w:r w:rsidRPr="008F22A7">
        <w:t>mariners</w:t>
      </w:r>
      <w:proofErr w:type="gramEnd"/>
      <w:r w:rsidRPr="008F22A7">
        <w:t xml:space="preserve"> presage.</w:t>
      </w:r>
    </w:p>
    <w:p w14:paraId="0AF2C794" w14:textId="77777777" w:rsidR="00AB3E1F" w:rsidRDefault="00AB3E1F" w:rsidP="008F22A7">
      <w:pPr>
        <w:pStyle w:val="Poetry"/>
      </w:pPr>
    </w:p>
    <w:p w14:paraId="0DC56A0E" w14:textId="4D0D1BDD" w:rsidR="003A417A" w:rsidRPr="008F22A7" w:rsidRDefault="003A417A" w:rsidP="008F22A7">
      <w:pPr>
        <w:pStyle w:val="Poetry"/>
      </w:pPr>
      <w:r w:rsidRPr="008F22A7">
        <w:t>Then thus to both replied th’ imperial god,</w:t>
      </w:r>
    </w:p>
    <w:p w14:paraId="69824A4A" w14:textId="74851EE2" w:rsidR="003A417A" w:rsidRPr="008F22A7" w:rsidRDefault="003A417A" w:rsidP="008F22A7">
      <w:pPr>
        <w:pStyle w:val="Poetry"/>
      </w:pPr>
      <w:r w:rsidRPr="008F22A7">
        <w:lastRenderedPageBreak/>
        <w:t xml:space="preserve">Who shakes heav’n’s axles with his awful </w:t>
      </w:r>
      <w:proofErr w:type="gramStart"/>
      <w:r w:rsidRPr="008F22A7">
        <w:t>nod.</w:t>
      </w:r>
      <w:proofErr w:type="gramEnd"/>
      <w:r w:rsidRPr="008F22A7">
        <w:tab/>
      </w:r>
    </w:p>
    <w:p w14:paraId="4668E35B" w14:textId="77777777" w:rsidR="003A417A" w:rsidRPr="008F22A7" w:rsidRDefault="003A417A" w:rsidP="008F22A7">
      <w:pPr>
        <w:pStyle w:val="Poetry"/>
      </w:pPr>
      <w:r w:rsidRPr="008F22A7">
        <w:t>(When he begins, the silent senate stand</w:t>
      </w:r>
    </w:p>
    <w:p w14:paraId="40E6F82B" w14:textId="77777777" w:rsidR="003A417A" w:rsidRPr="008F22A7" w:rsidRDefault="003A417A" w:rsidP="008F22A7">
      <w:pPr>
        <w:pStyle w:val="Poetry"/>
      </w:pPr>
      <w:r w:rsidRPr="008F22A7">
        <w:t>With rev’rence, list’ning to the dread command:</w:t>
      </w:r>
    </w:p>
    <w:p w14:paraId="128A7B05" w14:textId="77777777" w:rsidR="00AB3E1F" w:rsidRDefault="003A417A" w:rsidP="008F22A7">
      <w:pPr>
        <w:pStyle w:val="Poetry"/>
      </w:pPr>
      <w:r w:rsidRPr="008F22A7">
        <w:t xml:space="preserve">The clouds dispel; the winds their breath </w:t>
      </w:r>
      <w:proofErr w:type="gramStart"/>
      <w:r w:rsidRPr="008F22A7">
        <w:t>restrain;</w:t>
      </w:r>
      <w:proofErr w:type="gramEnd"/>
      <w:r w:rsidRPr="008F22A7">
        <w:t xml:space="preserve"> </w:t>
      </w:r>
    </w:p>
    <w:p w14:paraId="77CB68DA" w14:textId="31FEAEF3" w:rsidR="003A417A" w:rsidRPr="008F22A7" w:rsidRDefault="003A417A" w:rsidP="008F22A7">
      <w:pPr>
        <w:pStyle w:val="Poetry"/>
      </w:pPr>
      <w:r w:rsidRPr="008F22A7">
        <w:t>And the hush’d waves lie flatted on the main.)</w:t>
      </w:r>
    </w:p>
    <w:p w14:paraId="51826E3A" w14:textId="1D20572E" w:rsidR="003A417A" w:rsidRPr="008F22A7" w:rsidRDefault="003A417A" w:rsidP="008F22A7">
      <w:pPr>
        <w:pStyle w:val="Poetry"/>
      </w:pPr>
      <w:r w:rsidRPr="008F22A7">
        <w:t>“Celestials, your attentive ears incline!</w:t>
      </w:r>
    </w:p>
    <w:p w14:paraId="05807AA7" w14:textId="77777777" w:rsidR="00AB3E1F" w:rsidRDefault="003A417A" w:rsidP="008F22A7">
      <w:pPr>
        <w:pStyle w:val="Poetry"/>
      </w:pPr>
      <w:r w:rsidRPr="008F22A7">
        <w:t xml:space="preserve">Since,” said the god, “the Trojans must not join </w:t>
      </w:r>
    </w:p>
    <w:p w14:paraId="13CB8ACE" w14:textId="7CBD4EAF" w:rsidR="003A417A" w:rsidRPr="008F22A7" w:rsidRDefault="003A417A" w:rsidP="008F22A7">
      <w:pPr>
        <w:pStyle w:val="Poetry"/>
      </w:pPr>
      <w:r w:rsidRPr="008F22A7">
        <w:t xml:space="preserve">In wish’d alliance with the Latian </w:t>
      </w:r>
      <w:proofErr w:type="gramStart"/>
      <w:r w:rsidRPr="008F22A7">
        <w:t>line;</w:t>
      </w:r>
      <w:proofErr w:type="gramEnd"/>
    </w:p>
    <w:p w14:paraId="40D695D3" w14:textId="77777777" w:rsidR="00AB3E1F" w:rsidRDefault="003A417A" w:rsidP="008F22A7">
      <w:pPr>
        <w:pStyle w:val="Poetry"/>
      </w:pPr>
      <w:r w:rsidRPr="008F22A7">
        <w:t xml:space="preserve">Since endless jarrings and immortal hate </w:t>
      </w:r>
    </w:p>
    <w:p w14:paraId="0298AB40" w14:textId="2CEDFB83" w:rsidR="003A417A" w:rsidRPr="008F22A7" w:rsidRDefault="003A417A" w:rsidP="008F22A7">
      <w:pPr>
        <w:pStyle w:val="Poetry"/>
      </w:pPr>
      <w:r w:rsidRPr="008F22A7">
        <w:t xml:space="preserve">Tend but to discompose our happy </w:t>
      </w:r>
      <w:proofErr w:type="gramStart"/>
      <w:r w:rsidRPr="008F22A7">
        <w:t>state;</w:t>
      </w:r>
      <w:proofErr w:type="gramEnd"/>
    </w:p>
    <w:p w14:paraId="35EE6262" w14:textId="258F9EF3" w:rsidR="003A417A" w:rsidRPr="008F22A7" w:rsidRDefault="003A417A" w:rsidP="008F22A7">
      <w:pPr>
        <w:pStyle w:val="Poetry"/>
      </w:pPr>
      <w:r w:rsidRPr="008F22A7">
        <w:t>The war henceforward be resign’d to fate:</w:t>
      </w:r>
    </w:p>
    <w:p w14:paraId="2E2E2F7C" w14:textId="77777777" w:rsidR="00AB3E1F" w:rsidRDefault="003A417A" w:rsidP="008F22A7">
      <w:pPr>
        <w:pStyle w:val="Poetry"/>
      </w:pPr>
      <w:r w:rsidRPr="008F22A7">
        <w:t xml:space="preserve">Each to his proper fortune stand or </w:t>
      </w:r>
      <w:proofErr w:type="gramStart"/>
      <w:r w:rsidRPr="008F22A7">
        <w:t>fall;</w:t>
      </w:r>
      <w:proofErr w:type="gramEnd"/>
      <w:r w:rsidRPr="008F22A7">
        <w:t xml:space="preserve"> </w:t>
      </w:r>
    </w:p>
    <w:p w14:paraId="154122EC" w14:textId="11D186D4" w:rsidR="003A417A" w:rsidRPr="008F22A7" w:rsidRDefault="003A417A" w:rsidP="008F22A7">
      <w:pPr>
        <w:pStyle w:val="Poetry"/>
      </w:pPr>
      <w:r w:rsidRPr="008F22A7">
        <w:t>Equal and unconcern’d I look on all.</w:t>
      </w:r>
    </w:p>
    <w:p w14:paraId="7EE56FA1" w14:textId="77777777" w:rsidR="003A417A" w:rsidRPr="008F22A7" w:rsidRDefault="003A417A" w:rsidP="008F22A7">
      <w:pPr>
        <w:pStyle w:val="Poetry"/>
      </w:pPr>
      <w:r w:rsidRPr="008F22A7">
        <w:t xml:space="preserve">Rutulians, Trojans, are the same to </w:t>
      </w:r>
      <w:proofErr w:type="gramStart"/>
      <w:r w:rsidRPr="008F22A7">
        <w:t>me;</w:t>
      </w:r>
      <w:proofErr w:type="gramEnd"/>
    </w:p>
    <w:p w14:paraId="42F860A9" w14:textId="77777777" w:rsidR="003A417A" w:rsidRPr="008F22A7" w:rsidRDefault="003A417A" w:rsidP="008F22A7">
      <w:pPr>
        <w:pStyle w:val="Poetry"/>
      </w:pPr>
      <w:r w:rsidRPr="008F22A7">
        <w:t>And both shall draw the lots their fates decree.</w:t>
      </w:r>
    </w:p>
    <w:p w14:paraId="4DA0FFE5" w14:textId="46CE1CF5" w:rsidR="003A417A" w:rsidRPr="008F22A7" w:rsidRDefault="003A417A" w:rsidP="008F22A7">
      <w:pPr>
        <w:pStyle w:val="Poetry"/>
      </w:pPr>
      <w:r w:rsidRPr="008F22A7">
        <w:t xml:space="preserve">Let these assault, if Fortune be their </w:t>
      </w:r>
      <w:proofErr w:type="gramStart"/>
      <w:r w:rsidRPr="008F22A7">
        <w:t>friend;</w:t>
      </w:r>
      <w:proofErr w:type="gramEnd"/>
    </w:p>
    <w:p w14:paraId="3485DF7D" w14:textId="77777777" w:rsidR="003A417A" w:rsidRPr="008F22A7" w:rsidRDefault="003A417A" w:rsidP="008F22A7">
      <w:pPr>
        <w:pStyle w:val="Poetry"/>
      </w:pPr>
      <w:r w:rsidRPr="008F22A7">
        <w:t>And, if she favors those, let those defend:</w:t>
      </w:r>
    </w:p>
    <w:p w14:paraId="7C31519B" w14:textId="77777777" w:rsidR="00AB3E1F" w:rsidRDefault="003A417A" w:rsidP="008F22A7">
      <w:pPr>
        <w:pStyle w:val="Poetry"/>
      </w:pPr>
      <w:r w:rsidRPr="008F22A7">
        <w:t xml:space="preserve">The Fates will find their way.” The Thund’rer said, </w:t>
      </w:r>
    </w:p>
    <w:p w14:paraId="3162AA3C" w14:textId="77777777" w:rsidR="00AB3E1F" w:rsidRDefault="003A417A" w:rsidP="008F22A7">
      <w:pPr>
        <w:pStyle w:val="Poetry"/>
      </w:pPr>
      <w:r w:rsidRPr="008F22A7">
        <w:t xml:space="preserve">And shook the sacred honors of his head, </w:t>
      </w:r>
    </w:p>
    <w:p w14:paraId="0EDB9C73" w14:textId="0B14A09F" w:rsidR="003A417A" w:rsidRPr="008F22A7" w:rsidRDefault="003A417A" w:rsidP="008F22A7">
      <w:pPr>
        <w:pStyle w:val="Poetry"/>
      </w:pPr>
      <w:r w:rsidRPr="008F22A7">
        <w:t>Attesting Styx, th’ inviolable flood,</w:t>
      </w:r>
    </w:p>
    <w:p w14:paraId="64DAC034" w14:textId="6045F361" w:rsidR="003A417A" w:rsidRPr="00AB3E1F" w:rsidRDefault="003A417A" w:rsidP="00AB3E1F">
      <w:pPr>
        <w:pStyle w:val="Poetry"/>
      </w:pPr>
      <w:r w:rsidRPr="00AB3E1F">
        <w:t>And the black regions of his brother god.</w:t>
      </w:r>
    </w:p>
    <w:p w14:paraId="0FEA5D2B" w14:textId="77777777" w:rsidR="00AB3E1F" w:rsidRDefault="003A417A" w:rsidP="00AB3E1F">
      <w:pPr>
        <w:pStyle w:val="Poetry"/>
      </w:pPr>
      <w:r w:rsidRPr="00AB3E1F">
        <w:t xml:space="preserve">Trembled the poles of heav’n, and earth confess’d the nod. </w:t>
      </w:r>
    </w:p>
    <w:p w14:paraId="370C779D" w14:textId="7696BD55" w:rsidR="003A417A" w:rsidRPr="00AB3E1F" w:rsidRDefault="003A417A" w:rsidP="00AB3E1F">
      <w:pPr>
        <w:pStyle w:val="Poetry"/>
      </w:pPr>
      <w:r w:rsidRPr="00AB3E1F">
        <w:t xml:space="preserve">This </w:t>
      </w:r>
      <w:proofErr w:type="gramStart"/>
      <w:r w:rsidRPr="00AB3E1F">
        <w:t>end</w:t>
      </w:r>
      <w:proofErr w:type="gramEnd"/>
      <w:r w:rsidRPr="00AB3E1F">
        <w:t xml:space="preserve"> the sessions had: the senate rise,</w:t>
      </w:r>
    </w:p>
    <w:p w14:paraId="74558B03" w14:textId="2D04F4B1" w:rsidR="003A417A" w:rsidRDefault="003A417A" w:rsidP="00AB3E1F">
      <w:pPr>
        <w:pStyle w:val="Poetry"/>
      </w:pPr>
      <w:r w:rsidRPr="00AB3E1F">
        <w:t>And to his palace wait their sov’reign thro’ the skies.</w:t>
      </w:r>
    </w:p>
    <w:p w14:paraId="322BFB60" w14:textId="77777777" w:rsidR="00AB3E1F" w:rsidRPr="00AB3E1F" w:rsidRDefault="00AB3E1F" w:rsidP="00AB3E1F">
      <w:pPr>
        <w:pStyle w:val="Poetry"/>
      </w:pPr>
    </w:p>
    <w:p w14:paraId="10C2EF26" w14:textId="77777777" w:rsidR="003A417A" w:rsidRPr="00AB3E1F" w:rsidRDefault="003A417A" w:rsidP="00AB3E1F">
      <w:pPr>
        <w:pStyle w:val="Poetry"/>
      </w:pPr>
      <w:r w:rsidRPr="00AB3E1F">
        <w:t>Meantime, intent upon their siege, the foes</w:t>
      </w:r>
    </w:p>
    <w:p w14:paraId="215D3E6D" w14:textId="6BB4DDB0" w:rsidR="003A417A" w:rsidRPr="00AB3E1F" w:rsidRDefault="003A417A" w:rsidP="00AB3E1F">
      <w:pPr>
        <w:pStyle w:val="Poetry"/>
      </w:pPr>
      <w:r w:rsidRPr="00AB3E1F">
        <w:t>Within their walls the Trojan host inclose:</w:t>
      </w:r>
    </w:p>
    <w:p w14:paraId="4946C455" w14:textId="77777777" w:rsidR="00AB3E1F" w:rsidRDefault="003A417A" w:rsidP="00AB3E1F">
      <w:pPr>
        <w:pStyle w:val="Poetry"/>
      </w:pPr>
      <w:r w:rsidRPr="00AB3E1F">
        <w:t xml:space="preserve">They wound, they kill, they watch at ev’ry </w:t>
      </w:r>
      <w:proofErr w:type="gramStart"/>
      <w:r w:rsidRPr="00AB3E1F">
        <w:t>gate;</w:t>
      </w:r>
      <w:proofErr w:type="gramEnd"/>
      <w:r w:rsidRPr="00AB3E1F">
        <w:t xml:space="preserve"> </w:t>
      </w:r>
    </w:p>
    <w:p w14:paraId="1130A93A" w14:textId="3AE6D296" w:rsidR="003A417A" w:rsidRDefault="003A417A" w:rsidP="00AB3E1F">
      <w:pPr>
        <w:pStyle w:val="Poetry"/>
      </w:pPr>
      <w:r w:rsidRPr="00AB3E1F">
        <w:t xml:space="preserve">Renew the </w:t>
      </w:r>
      <w:proofErr w:type="gramStart"/>
      <w:r w:rsidRPr="00AB3E1F">
        <w:t>fires, and</w:t>
      </w:r>
      <w:proofErr w:type="gramEnd"/>
      <w:r w:rsidRPr="00AB3E1F">
        <w:t xml:space="preserve"> urge their happy fate.</w:t>
      </w:r>
    </w:p>
    <w:p w14:paraId="442998F0" w14:textId="77777777" w:rsidR="00AB3E1F" w:rsidRPr="00AB3E1F" w:rsidRDefault="00AB3E1F" w:rsidP="00AB3E1F">
      <w:pPr>
        <w:pStyle w:val="Poetry"/>
      </w:pPr>
    </w:p>
    <w:p w14:paraId="5B03D67C" w14:textId="77777777" w:rsidR="00AB3E1F" w:rsidRDefault="003A417A" w:rsidP="00AB3E1F">
      <w:pPr>
        <w:pStyle w:val="Poetry"/>
      </w:pPr>
      <w:r w:rsidRPr="00AB3E1F">
        <w:t xml:space="preserve">Th’ Aeneans wish in vain their wanted chief, </w:t>
      </w:r>
    </w:p>
    <w:p w14:paraId="12D8D071" w14:textId="0ADCFDDE" w:rsidR="003A417A" w:rsidRPr="00AB3E1F" w:rsidRDefault="003A417A" w:rsidP="00AB3E1F">
      <w:pPr>
        <w:pStyle w:val="Poetry"/>
      </w:pPr>
      <w:r w:rsidRPr="00AB3E1F">
        <w:t>Hopeless of flight, more hopeless of relief.</w:t>
      </w:r>
    </w:p>
    <w:p w14:paraId="22C145A3" w14:textId="663B6E70" w:rsidR="003A417A" w:rsidRPr="00AB3E1F" w:rsidRDefault="003A417A" w:rsidP="00AB3E1F">
      <w:pPr>
        <w:pStyle w:val="Poetry"/>
      </w:pPr>
      <w:r w:rsidRPr="00AB3E1F">
        <w:t>Thin on the tow’rs they stand; and ev’n those few</w:t>
      </w:r>
    </w:p>
    <w:p w14:paraId="6B9935BC" w14:textId="77777777" w:rsidR="003A417A" w:rsidRPr="00AB3E1F" w:rsidRDefault="003A417A" w:rsidP="00AB3E1F">
      <w:pPr>
        <w:pStyle w:val="Poetry"/>
      </w:pPr>
      <w:r w:rsidRPr="00AB3E1F">
        <w:t>A feeble, fainting, and dejected crew.</w:t>
      </w:r>
    </w:p>
    <w:p w14:paraId="6FAF5DFD" w14:textId="77777777" w:rsidR="003A417A" w:rsidRPr="00AB3E1F" w:rsidRDefault="003A417A" w:rsidP="00AB3E1F">
      <w:pPr>
        <w:pStyle w:val="Poetry"/>
      </w:pPr>
      <w:r w:rsidRPr="00AB3E1F">
        <w:t>Yet in the face of danger some there stood:</w:t>
      </w:r>
    </w:p>
    <w:p w14:paraId="1209C222" w14:textId="77777777" w:rsidR="00AB3E1F" w:rsidRDefault="003A417A" w:rsidP="00AB3E1F">
      <w:pPr>
        <w:pStyle w:val="Poetry"/>
      </w:pPr>
      <w:r w:rsidRPr="00AB3E1F">
        <w:lastRenderedPageBreak/>
        <w:t xml:space="preserve">The two bold brothers of Sarpedon’s blood, </w:t>
      </w:r>
    </w:p>
    <w:p w14:paraId="35B593F1" w14:textId="11089A07" w:rsidR="003A417A" w:rsidRPr="00AB3E1F" w:rsidRDefault="003A417A" w:rsidP="00AB3E1F">
      <w:pPr>
        <w:pStyle w:val="Poetry"/>
      </w:pPr>
      <w:r w:rsidRPr="00AB3E1F">
        <w:t xml:space="preserve">Asius and Acmon; both th’ </w:t>
      </w:r>
      <w:proofErr w:type="gramStart"/>
      <w:r w:rsidRPr="00AB3E1F">
        <w:t>Assaraci;</w:t>
      </w:r>
      <w:proofErr w:type="gramEnd"/>
    </w:p>
    <w:p w14:paraId="11F96716" w14:textId="26759BAF" w:rsidR="003A417A" w:rsidRPr="00AB3E1F" w:rsidRDefault="003A417A" w:rsidP="00AB3E1F">
      <w:pPr>
        <w:pStyle w:val="Poetry"/>
      </w:pPr>
      <w:r w:rsidRPr="00AB3E1F">
        <w:t>Young Haemon, and tho’ young, resolv’d to die.</w:t>
      </w:r>
    </w:p>
    <w:p w14:paraId="6FB29081" w14:textId="77777777" w:rsidR="00AB3E1F" w:rsidRDefault="003A417A" w:rsidP="00AB3E1F">
      <w:pPr>
        <w:pStyle w:val="Poetry"/>
      </w:pPr>
      <w:r w:rsidRPr="00AB3E1F">
        <w:t xml:space="preserve">With these were Clarus and Thymoetes </w:t>
      </w:r>
      <w:proofErr w:type="gramStart"/>
      <w:r w:rsidRPr="00AB3E1F">
        <w:t>join’d;</w:t>
      </w:r>
      <w:proofErr w:type="gramEnd"/>
      <w:r w:rsidRPr="00AB3E1F">
        <w:t xml:space="preserve"> </w:t>
      </w:r>
    </w:p>
    <w:p w14:paraId="27F46500" w14:textId="08E26111" w:rsidR="003A417A" w:rsidRPr="00AB3E1F" w:rsidRDefault="003A417A" w:rsidP="00AB3E1F">
      <w:pPr>
        <w:pStyle w:val="Poetry"/>
      </w:pPr>
      <w:r w:rsidRPr="00AB3E1F">
        <w:t>Tibris and Castor, both of Lycian kind.</w:t>
      </w:r>
    </w:p>
    <w:p w14:paraId="397C5419" w14:textId="77777777" w:rsidR="00AB3E1F" w:rsidRDefault="003A417A" w:rsidP="00AB3E1F">
      <w:pPr>
        <w:pStyle w:val="Poetry"/>
      </w:pPr>
      <w:r w:rsidRPr="00AB3E1F">
        <w:t xml:space="preserve">From Acmon’s hands a rolling stone there came, </w:t>
      </w:r>
    </w:p>
    <w:p w14:paraId="65D378B4" w14:textId="305EA212" w:rsidR="003A417A" w:rsidRPr="00AB3E1F" w:rsidRDefault="003A417A" w:rsidP="00AB3E1F">
      <w:pPr>
        <w:pStyle w:val="Poetry"/>
      </w:pPr>
      <w:r w:rsidRPr="00AB3E1F">
        <w:t>So large, it half deserv’d a mountain’s name:</w:t>
      </w:r>
    </w:p>
    <w:p w14:paraId="7CCA8B12" w14:textId="7A5B4BFE" w:rsidR="003A417A" w:rsidRPr="00AB3E1F" w:rsidRDefault="003A417A" w:rsidP="00AB3E1F">
      <w:pPr>
        <w:pStyle w:val="Poetry"/>
      </w:pPr>
      <w:proofErr w:type="gramStart"/>
      <w:r w:rsidRPr="00AB3E1F">
        <w:t>Strong-sinew’d</w:t>
      </w:r>
      <w:proofErr w:type="gramEnd"/>
      <w:r w:rsidRPr="00AB3E1F">
        <w:t xml:space="preserve"> was the youth, and big of bone;</w:t>
      </w:r>
    </w:p>
    <w:p w14:paraId="7C2A634F" w14:textId="77777777" w:rsidR="00AB3E1F" w:rsidRDefault="003A417A" w:rsidP="00AB3E1F">
      <w:pPr>
        <w:pStyle w:val="Poetry"/>
      </w:pPr>
      <w:r w:rsidRPr="00AB3E1F">
        <w:t xml:space="preserve">His brother Mnestheus could not more have done, </w:t>
      </w:r>
    </w:p>
    <w:p w14:paraId="01463125" w14:textId="1B7F4297" w:rsidR="003A417A" w:rsidRPr="00AB3E1F" w:rsidRDefault="003A417A" w:rsidP="00AB3E1F">
      <w:pPr>
        <w:pStyle w:val="Poetry"/>
      </w:pPr>
      <w:r w:rsidRPr="00AB3E1F">
        <w:t>Or the great father of th’ intrepid son.</w:t>
      </w:r>
    </w:p>
    <w:p w14:paraId="464FA026" w14:textId="77777777" w:rsidR="00AB3E1F" w:rsidRDefault="003A417A" w:rsidP="00AB3E1F">
      <w:pPr>
        <w:pStyle w:val="Poetry"/>
      </w:pPr>
      <w:r w:rsidRPr="00AB3E1F">
        <w:t xml:space="preserve">Some firebrands throw, some flights of arrows </w:t>
      </w:r>
      <w:proofErr w:type="gramStart"/>
      <w:r w:rsidRPr="00AB3E1F">
        <w:t>send;</w:t>
      </w:r>
      <w:proofErr w:type="gramEnd"/>
      <w:r w:rsidRPr="00AB3E1F">
        <w:t xml:space="preserve"> </w:t>
      </w:r>
    </w:p>
    <w:p w14:paraId="7CD818CD" w14:textId="77BFA3C6" w:rsidR="003A417A" w:rsidRDefault="003A417A" w:rsidP="00AB3E1F">
      <w:pPr>
        <w:pStyle w:val="Poetry"/>
      </w:pPr>
      <w:r w:rsidRPr="00AB3E1F">
        <w:t>And some with darts, and some with stones defend.</w:t>
      </w:r>
    </w:p>
    <w:p w14:paraId="0DFAE3A9" w14:textId="77777777" w:rsidR="00AB3E1F" w:rsidRPr="00AB3E1F" w:rsidRDefault="00AB3E1F" w:rsidP="00AB3E1F">
      <w:pPr>
        <w:pStyle w:val="Poetry"/>
      </w:pPr>
    </w:p>
    <w:p w14:paraId="093C71CE" w14:textId="6F7F3DDD" w:rsidR="003A417A" w:rsidRPr="00AB3E1F" w:rsidRDefault="003A417A" w:rsidP="00AB3E1F">
      <w:pPr>
        <w:pStyle w:val="Poetry"/>
      </w:pPr>
      <w:r w:rsidRPr="00AB3E1F">
        <w:t>Amid the press appears the beauteous boy,</w:t>
      </w:r>
    </w:p>
    <w:p w14:paraId="4EC07520" w14:textId="77777777" w:rsidR="00AB3E1F" w:rsidRDefault="003A417A" w:rsidP="00AB3E1F">
      <w:pPr>
        <w:pStyle w:val="Poetry"/>
      </w:pPr>
      <w:r w:rsidRPr="00AB3E1F">
        <w:t xml:space="preserve">The care of Venus, and the hope of Troy. </w:t>
      </w:r>
    </w:p>
    <w:p w14:paraId="46DB6562" w14:textId="77777777" w:rsidR="00AB3E1F" w:rsidRDefault="003A417A" w:rsidP="00AB3E1F">
      <w:pPr>
        <w:pStyle w:val="Poetry"/>
      </w:pPr>
      <w:r w:rsidRPr="00AB3E1F">
        <w:t xml:space="preserve">His lovely face unarm’d, his head was </w:t>
      </w:r>
      <w:proofErr w:type="gramStart"/>
      <w:r w:rsidRPr="00AB3E1F">
        <w:t>bare;</w:t>
      </w:r>
      <w:proofErr w:type="gramEnd"/>
      <w:r w:rsidRPr="00AB3E1F">
        <w:t xml:space="preserve"> </w:t>
      </w:r>
    </w:p>
    <w:p w14:paraId="01D78C43" w14:textId="77777777" w:rsidR="00AB3E1F" w:rsidRDefault="003A417A" w:rsidP="00AB3E1F">
      <w:pPr>
        <w:pStyle w:val="Poetry"/>
      </w:pPr>
      <w:r w:rsidRPr="00AB3E1F">
        <w:t xml:space="preserve">In ringlets o’er his shoulders hung his hair. </w:t>
      </w:r>
    </w:p>
    <w:p w14:paraId="6EE6981E" w14:textId="69CD3E2F" w:rsidR="003A417A" w:rsidRPr="00AB3E1F" w:rsidRDefault="003A417A" w:rsidP="00AB3E1F">
      <w:pPr>
        <w:pStyle w:val="Poetry"/>
      </w:pPr>
      <w:r w:rsidRPr="00AB3E1F">
        <w:t xml:space="preserve">His forehead circled with a </w:t>
      </w:r>
      <w:proofErr w:type="gramStart"/>
      <w:r w:rsidRPr="00AB3E1F">
        <w:t>diadem;</w:t>
      </w:r>
      <w:proofErr w:type="gramEnd"/>
    </w:p>
    <w:p w14:paraId="1F669E27" w14:textId="4BE5ABF3" w:rsidR="003A417A" w:rsidRPr="00AB3E1F" w:rsidRDefault="003A417A" w:rsidP="00AB3E1F">
      <w:pPr>
        <w:pStyle w:val="Poetry"/>
      </w:pPr>
      <w:r w:rsidRPr="00AB3E1F">
        <w:t>Distinguish’d from the crowd, he shines a gem,</w:t>
      </w:r>
    </w:p>
    <w:p w14:paraId="098431D9" w14:textId="77777777" w:rsidR="00AB3E1F" w:rsidRDefault="003A417A" w:rsidP="00AB3E1F">
      <w:pPr>
        <w:pStyle w:val="Poetry"/>
      </w:pPr>
      <w:r w:rsidRPr="00AB3E1F">
        <w:t>Enchas’d in gold, or polish’d iv’ry set,</w:t>
      </w:r>
    </w:p>
    <w:p w14:paraId="3ECDFD55" w14:textId="2F790310" w:rsidR="003A417A" w:rsidRPr="00AB3E1F" w:rsidRDefault="003A417A" w:rsidP="00AB3E1F">
      <w:pPr>
        <w:pStyle w:val="Poetry"/>
      </w:pPr>
      <w:r w:rsidRPr="00AB3E1F">
        <w:t>Amidst the meaner foil of sable jet.</w:t>
      </w:r>
    </w:p>
    <w:p w14:paraId="05CB3021" w14:textId="77777777" w:rsidR="00AB3E1F" w:rsidRDefault="00AB3E1F" w:rsidP="00AB3E1F">
      <w:pPr>
        <w:pStyle w:val="Poetry"/>
      </w:pPr>
    </w:p>
    <w:p w14:paraId="0975A22F" w14:textId="00DBA810" w:rsidR="00AB3E1F" w:rsidRDefault="003A417A" w:rsidP="00AB3E1F">
      <w:pPr>
        <w:pStyle w:val="Poetry"/>
      </w:pPr>
      <w:r w:rsidRPr="00AB3E1F">
        <w:t xml:space="preserve">Nor Ismarus was wanting to the war, </w:t>
      </w:r>
    </w:p>
    <w:p w14:paraId="7F7C846F" w14:textId="50773D40" w:rsidR="003A417A" w:rsidRPr="00AB3E1F" w:rsidRDefault="003A417A" w:rsidP="00AB3E1F">
      <w:pPr>
        <w:pStyle w:val="Poetry"/>
      </w:pPr>
      <w:r w:rsidRPr="00AB3E1F">
        <w:t>Directing pointed arrows from afar,</w:t>
      </w:r>
    </w:p>
    <w:p w14:paraId="66F19F5E" w14:textId="0F42F5CD" w:rsidR="003A417A" w:rsidRPr="00AB3E1F" w:rsidRDefault="003A417A" w:rsidP="00AB3E1F">
      <w:pPr>
        <w:pStyle w:val="Poetry"/>
      </w:pPr>
      <w:r w:rsidRPr="00AB3E1F">
        <w:t>And death with poison arm’d—in Lydia born,</w:t>
      </w:r>
    </w:p>
    <w:p w14:paraId="2354C08B" w14:textId="77777777" w:rsidR="00AB3E1F" w:rsidRDefault="003A417A" w:rsidP="00AB3E1F">
      <w:pPr>
        <w:pStyle w:val="Poetry"/>
      </w:pPr>
      <w:r w:rsidRPr="00AB3E1F">
        <w:t xml:space="preserve">Where plenteous harvests the fat fields </w:t>
      </w:r>
      <w:proofErr w:type="gramStart"/>
      <w:r w:rsidRPr="00AB3E1F">
        <w:t>adorn;</w:t>
      </w:r>
      <w:proofErr w:type="gramEnd"/>
      <w:r w:rsidRPr="00AB3E1F">
        <w:t xml:space="preserve"> </w:t>
      </w:r>
    </w:p>
    <w:p w14:paraId="02D6E90D" w14:textId="77777777" w:rsidR="00AB3E1F" w:rsidRDefault="003A417A" w:rsidP="00AB3E1F">
      <w:pPr>
        <w:pStyle w:val="Poetry"/>
      </w:pPr>
      <w:r w:rsidRPr="00AB3E1F">
        <w:t xml:space="preserve">Where proud Pactolus floats the fruitful lands, </w:t>
      </w:r>
    </w:p>
    <w:p w14:paraId="5E7BBB87" w14:textId="056B5CE1" w:rsidR="003A417A" w:rsidRPr="00AB3E1F" w:rsidRDefault="003A417A" w:rsidP="00AB3E1F">
      <w:pPr>
        <w:pStyle w:val="Poetry"/>
      </w:pPr>
      <w:r w:rsidRPr="00AB3E1F">
        <w:t>And leaves a rich manure of golden sands.</w:t>
      </w:r>
    </w:p>
    <w:p w14:paraId="4BD616D7" w14:textId="77777777" w:rsidR="003A417A" w:rsidRPr="00AB3E1F" w:rsidRDefault="003A417A" w:rsidP="00AB3E1F">
      <w:pPr>
        <w:pStyle w:val="Poetry"/>
      </w:pPr>
      <w:r w:rsidRPr="00AB3E1F">
        <w:t>There Capys, author of the Capuan name,</w:t>
      </w:r>
    </w:p>
    <w:p w14:paraId="6F37060D" w14:textId="0268E5E8" w:rsidR="003A417A" w:rsidRPr="00AB3E1F" w:rsidRDefault="003A417A" w:rsidP="00AB3E1F">
      <w:pPr>
        <w:pStyle w:val="Poetry"/>
      </w:pPr>
      <w:r w:rsidRPr="00AB3E1F">
        <w:t>And there was Mnestheus too, increas’d in fame,</w:t>
      </w:r>
      <w:r w:rsidRPr="00AB3E1F">
        <w:tab/>
      </w:r>
    </w:p>
    <w:p w14:paraId="2CF019A9" w14:textId="0D489DE5" w:rsidR="003A417A" w:rsidRDefault="003A417A" w:rsidP="00AB3E1F">
      <w:pPr>
        <w:pStyle w:val="Poetry"/>
      </w:pPr>
      <w:r w:rsidRPr="00AB3E1F">
        <w:t>Since Turnus from the camp he cast with shame.</w:t>
      </w:r>
    </w:p>
    <w:p w14:paraId="35DE1EE7" w14:textId="77777777" w:rsidR="00AB3E1F" w:rsidRPr="00AB3E1F" w:rsidRDefault="00AB3E1F" w:rsidP="00AB3E1F">
      <w:pPr>
        <w:pStyle w:val="Poetry"/>
      </w:pPr>
    </w:p>
    <w:p w14:paraId="318EC646" w14:textId="77777777" w:rsidR="00AB3E1F" w:rsidRDefault="003A417A" w:rsidP="00AB3E1F">
      <w:pPr>
        <w:pStyle w:val="Poetry"/>
      </w:pPr>
      <w:proofErr w:type="gramStart"/>
      <w:r w:rsidRPr="00AB3E1F">
        <w:t>Thus</w:t>
      </w:r>
      <w:proofErr w:type="gramEnd"/>
      <w:r w:rsidRPr="00AB3E1F">
        <w:t xml:space="preserve"> mortal war was wag’d on either side. </w:t>
      </w:r>
    </w:p>
    <w:p w14:paraId="12152278" w14:textId="2554640B" w:rsidR="003A417A" w:rsidRPr="00AB3E1F" w:rsidRDefault="003A417A" w:rsidP="00AB3E1F">
      <w:pPr>
        <w:pStyle w:val="Poetry"/>
      </w:pPr>
      <w:r w:rsidRPr="00AB3E1F">
        <w:t>Meantime the hero cuts the nightly tide:</w:t>
      </w:r>
    </w:p>
    <w:p w14:paraId="4FD8004D" w14:textId="77777777" w:rsidR="003A417A" w:rsidRPr="00AB3E1F" w:rsidRDefault="003A417A" w:rsidP="00AB3E1F">
      <w:pPr>
        <w:pStyle w:val="Poetry"/>
      </w:pPr>
      <w:r w:rsidRPr="00AB3E1F">
        <w:t>For, anxious, from Evander when he went,</w:t>
      </w:r>
    </w:p>
    <w:p w14:paraId="2C907858" w14:textId="0DAC2615" w:rsidR="003A417A" w:rsidRPr="00AB3E1F" w:rsidRDefault="003A417A" w:rsidP="00AB3E1F">
      <w:pPr>
        <w:pStyle w:val="Poetry"/>
      </w:pPr>
      <w:r w:rsidRPr="00AB3E1F">
        <w:lastRenderedPageBreak/>
        <w:t xml:space="preserve">He sought the Tyrrhene camp, and Tarchon’s </w:t>
      </w:r>
      <w:proofErr w:type="gramStart"/>
      <w:r w:rsidRPr="00AB3E1F">
        <w:t>tent;</w:t>
      </w:r>
      <w:proofErr w:type="gramEnd"/>
    </w:p>
    <w:p w14:paraId="77F2EBF8" w14:textId="77777777" w:rsidR="00AB3E1F" w:rsidRDefault="003A417A" w:rsidP="00AB3E1F">
      <w:pPr>
        <w:pStyle w:val="Poetry"/>
      </w:pPr>
      <w:r w:rsidRPr="00AB3E1F">
        <w:t xml:space="preserve">Expos’d the cause of coming to the </w:t>
      </w:r>
      <w:proofErr w:type="gramStart"/>
      <w:r w:rsidRPr="00AB3E1F">
        <w:t>chief;</w:t>
      </w:r>
      <w:proofErr w:type="gramEnd"/>
      <w:r w:rsidRPr="00AB3E1F">
        <w:t xml:space="preserve"> </w:t>
      </w:r>
    </w:p>
    <w:p w14:paraId="3D6590CD" w14:textId="203DA515" w:rsidR="003A417A" w:rsidRPr="00AB3E1F" w:rsidRDefault="003A417A" w:rsidP="00AB3E1F">
      <w:pPr>
        <w:pStyle w:val="Poetry"/>
      </w:pPr>
      <w:r w:rsidRPr="00AB3E1F">
        <w:t xml:space="preserve">His name and country told, and ask’d </w:t>
      </w:r>
      <w:proofErr w:type="gramStart"/>
      <w:r w:rsidRPr="00AB3E1F">
        <w:t>relief;</w:t>
      </w:r>
      <w:proofErr w:type="gramEnd"/>
    </w:p>
    <w:p w14:paraId="482321CD" w14:textId="77777777" w:rsidR="00AB3E1F" w:rsidRDefault="003A417A" w:rsidP="00AB3E1F">
      <w:pPr>
        <w:pStyle w:val="Poetry"/>
      </w:pPr>
      <w:r w:rsidRPr="00AB3E1F">
        <w:t xml:space="preserve">Propos’d the terms; his own small strength </w:t>
      </w:r>
      <w:proofErr w:type="gramStart"/>
      <w:r w:rsidRPr="00AB3E1F">
        <w:t>declar’d;</w:t>
      </w:r>
      <w:proofErr w:type="gramEnd"/>
      <w:r w:rsidRPr="00AB3E1F">
        <w:t xml:space="preserve"> </w:t>
      </w:r>
    </w:p>
    <w:p w14:paraId="7C70D13A" w14:textId="3D538507" w:rsidR="003A417A" w:rsidRPr="00AB3E1F" w:rsidRDefault="003A417A" w:rsidP="00AB3E1F">
      <w:pPr>
        <w:pStyle w:val="Poetry"/>
      </w:pPr>
      <w:r w:rsidRPr="00AB3E1F">
        <w:t>What vengeance proud Mezentius had prepar’d:</w:t>
      </w:r>
    </w:p>
    <w:p w14:paraId="0F178639" w14:textId="3AD4E455" w:rsidR="003A417A" w:rsidRPr="00AB3E1F" w:rsidRDefault="003A417A" w:rsidP="00AB3E1F">
      <w:pPr>
        <w:pStyle w:val="Poetry"/>
      </w:pPr>
      <w:r w:rsidRPr="00AB3E1F">
        <w:t xml:space="preserve">What Turnus, bold and violent, </w:t>
      </w:r>
      <w:proofErr w:type="gramStart"/>
      <w:r w:rsidRPr="00AB3E1F">
        <w:t>design’d;</w:t>
      </w:r>
      <w:proofErr w:type="gramEnd"/>
    </w:p>
    <w:p w14:paraId="1484FEC5" w14:textId="77777777" w:rsidR="003A417A" w:rsidRPr="00AB3E1F" w:rsidRDefault="003A417A" w:rsidP="00AB3E1F">
      <w:pPr>
        <w:pStyle w:val="Poetry"/>
      </w:pPr>
      <w:r w:rsidRPr="00AB3E1F">
        <w:t>Then shew’d the slipp’ry state of humankind,</w:t>
      </w:r>
    </w:p>
    <w:p w14:paraId="397AC348" w14:textId="77777777" w:rsidR="00AB3E1F" w:rsidRDefault="003A417A" w:rsidP="00AB3E1F">
      <w:pPr>
        <w:pStyle w:val="Poetry"/>
      </w:pPr>
      <w:r w:rsidRPr="00AB3E1F">
        <w:t xml:space="preserve">And fickle fortune; warn’d him to beware, </w:t>
      </w:r>
    </w:p>
    <w:p w14:paraId="3712E644" w14:textId="77777777" w:rsidR="00AB3E1F" w:rsidRDefault="003A417A" w:rsidP="00AB3E1F">
      <w:pPr>
        <w:pStyle w:val="Poetry"/>
      </w:pPr>
      <w:r w:rsidRPr="00AB3E1F">
        <w:t xml:space="preserve">And to his wholesome counsel added pray’r. </w:t>
      </w:r>
    </w:p>
    <w:p w14:paraId="4D10AD94" w14:textId="35A2869C" w:rsidR="003A417A" w:rsidRPr="00AB3E1F" w:rsidRDefault="003A417A" w:rsidP="00AB3E1F">
      <w:pPr>
        <w:pStyle w:val="Poetry"/>
      </w:pPr>
      <w:r w:rsidRPr="00AB3E1F">
        <w:t>Tarchon, without delay, the treaty signs,</w:t>
      </w:r>
    </w:p>
    <w:p w14:paraId="13DFF151" w14:textId="2B8840D4" w:rsidR="003A417A" w:rsidRDefault="003A417A" w:rsidP="00AB3E1F">
      <w:pPr>
        <w:pStyle w:val="Poetry"/>
      </w:pPr>
      <w:r w:rsidRPr="00AB3E1F">
        <w:t>And to the Trojan troops the Tuscan joins.</w:t>
      </w:r>
    </w:p>
    <w:p w14:paraId="252BDBC9" w14:textId="77777777" w:rsidR="00AB3E1F" w:rsidRPr="00AB3E1F" w:rsidRDefault="00AB3E1F" w:rsidP="00AB3E1F">
      <w:pPr>
        <w:pStyle w:val="Poetry"/>
      </w:pPr>
    </w:p>
    <w:p w14:paraId="4BEC404E" w14:textId="77777777" w:rsidR="00AB3E1F" w:rsidRDefault="003A417A" w:rsidP="00AB3E1F">
      <w:pPr>
        <w:pStyle w:val="Poetry"/>
      </w:pPr>
      <w:r w:rsidRPr="00AB3E1F">
        <w:t xml:space="preserve">They soon set sail; nor now the fates </w:t>
      </w:r>
      <w:proofErr w:type="gramStart"/>
      <w:r w:rsidRPr="00AB3E1F">
        <w:t>withstand;</w:t>
      </w:r>
      <w:proofErr w:type="gramEnd"/>
      <w:r w:rsidRPr="00AB3E1F">
        <w:t xml:space="preserve"> </w:t>
      </w:r>
    </w:p>
    <w:p w14:paraId="11396F25" w14:textId="1E9B6E89" w:rsidR="003A417A" w:rsidRPr="00AB3E1F" w:rsidRDefault="003A417A" w:rsidP="00AB3E1F">
      <w:pPr>
        <w:pStyle w:val="Poetry"/>
      </w:pPr>
      <w:r w:rsidRPr="00AB3E1F">
        <w:t>Their forces trusted with a foreign hand.</w:t>
      </w:r>
    </w:p>
    <w:p w14:paraId="63699330" w14:textId="77777777" w:rsidR="003A417A" w:rsidRPr="00AB3E1F" w:rsidRDefault="003A417A" w:rsidP="00AB3E1F">
      <w:pPr>
        <w:pStyle w:val="Poetry"/>
      </w:pPr>
      <w:r w:rsidRPr="00AB3E1F">
        <w:t xml:space="preserve">Aeneas </w:t>
      </w:r>
      <w:proofErr w:type="gramStart"/>
      <w:r w:rsidRPr="00AB3E1F">
        <w:t>leads;</w:t>
      </w:r>
      <w:proofErr w:type="gramEnd"/>
      <w:r w:rsidRPr="00AB3E1F">
        <w:t xml:space="preserve"> upon his stern appear</w:t>
      </w:r>
    </w:p>
    <w:p w14:paraId="644093D8" w14:textId="77777777" w:rsidR="003A417A" w:rsidRPr="00AB3E1F" w:rsidRDefault="003A417A" w:rsidP="00AB3E1F">
      <w:pPr>
        <w:pStyle w:val="Poetry"/>
      </w:pPr>
      <w:r w:rsidRPr="00AB3E1F">
        <w:t xml:space="preserve">Two lions carv’d, which rising </w:t>
      </w:r>
      <w:proofErr w:type="gramStart"/>
      <w:r w:rsidRPr="00AB3E1F">
        <w:t>Ida</w:t>
      </w:r>
      <w:proofErr w:type="gramEnd"/>
      <w:r w:rsidRPr="00AB3E1F">
        <w:t xml:space="preserve"> bear—</w:t>
      </w:r>
    </w:p>
    <w:p w14:paraId="1C74A588" w14:textId="6AECE671" w:rsidR="003A417A" w:rsidRPr="00AB3E1F" w:rsidRDefault="003A417A" w:rsidP="00AB3E1F">
      <w:pPr>
        <w:pStyle w:val="Poetry"/>
      </w:pPr>
      <w:r w:rsidRPr="00AB3E1F">
        <w:t>Ida, to wand’ring Trojans ever dear.</w:t>
      </w:r>
    </w:p>
    <w:p w14:paraId="58001239" w14:textId="77777777" w:rsidR="00AB3E1F" w:rsidRDefault="003A417A" w:rsidP="00AB3E1F">
      <w:pPr>
        <w:pStyle w:val="Poetry"/>
      </w:pPr>
      <w:r w:rsidRPr="00AB3E1F">
        <w:t xml:space="preserve">Under their grateful shade Aeneas sate, </w:t>
      </w:r>
    </w:p>
    <w:p w14:paraId="35DA3735" w14:textId="77777777" w:rsidR="00AB3E1F" w:rsidRDefault="003A417A" w:rsidP="00AB3E1F">
      <w:pPr>
        <w:pStyle w:val="Poetry"/>
      </w:pPr>
      <w:r w:rsidRPr="00AB3E1F">
        <w:t xml:space="preserve">Revolving war’s events, and various fate. </w:t>
      </w:r>
    </w:p>
    <w:p w14:paraId="73B33842" w14:textId="77777777" w:rsidR="00AB3E1F" w:rsidRDefault="003A417A" w:rsidP="00AB3E1F">
      <w:pPr>
        <w:pStyle w:val="Poetry"/>
      </w:pPr>
      <w:r w:rsidRPr="00AB3E1F">
        <w:t xml:space="preserve">His left young Pallas </w:t>
      </w:r>
      <w:proofErr w:type="gramStart"/>
      <w:r w:rsidRPr="00AB3E1F">
        <w:t>kept,</w:t>
      </w:r>
      <w:proofErr w:type="gramEnd"/>
      <w:r w:rsidRPr="00AB3E1F">
        <w:t xml:space="preserve"> fix’d to his side, </w:t>
      </w:r>
    </w:p>
    <w:p w14:paraId="41FF00A3" w14:textId="0F84C62C" w:rsidR="003A417A" w:rsidRPr="00AB3E1F" w:rsidRDefault="003A417A" w:rsidP="00AB3E1F">
      <w:pPr>
        <w:pStyle w:val="Poetry"/>
      </w:pPr>
      <w:r w:rsidRPr="00AB3E1F">
        <w:t xml:space="preserve">And oft of winds enquir’d, and of the </w:t>
      </w:r>
      <w:proofErr w:type="gramStart"/>
      <w:r w:rsidRPr="00AB3E1F">
        <w:t>tide;</w:t>
      </w:r>
      <w:proofErr w:type="gramEnd"/>
    </w:p>
    <w:p w14:paraId="6EC849D3" w14:textId="55473109" w:rsidR="003A417A" w:rsidRPr="00AB3E1F" w:rsidRDefault="003A417A" w:rsidP="00AB3E1F">
      <w:pPr>
        <w:pStyle w:val="Poetry"/>
      </w:pPr>
      <w:r w:rsidRPr="00AB3E1F">
        <w:t xml:space="preserve">Oft of the stars, and of their wat’ry </w:t>
      </w:r>
      <w:proofErr w:type="gramStart"/>
      <w:r w:rsidRPr="00AB3E1F">
        <w:t>way;</w:t>
      </w:r>
      <w:proofErr w:type="gramEnd"/>
    </w:p>
    <w:p w14:paraId="14C510FA" w14:textId="27310521" w:rsidR="003A417A" w:rsidRDefault="003A417A" w:rsidP="00AB3E1F">
      <w:pPr>
        <w:pStyle w:val="Poetry"/>
      </w:pPr>
      <w:r w:rsidRPr="00AB3E1F">
        <w:t>And what he suffer’d both by land and sea.</w:t>
      </w:r>
    </w:p>
    <w:p w14:paraId="1E9E9B2E" w14:textId="77777777" w:rsidR="00AB3E1F" w:rsidRPr="00AB3E1F" w:rsidRDefault="00AB3E1F" w:rsidP="00AB3E1F">
      <w:pPr>
        <w:pStyle w:val="Poetry"/>
      </w:pPr>
    </w:p>
    <w:p w14:paraId="264519BC" w14:textId="77777777" w:rsidR="00AB3E1F" w:rsidRDefault="003A417A" w:rsidP="00AB3E1F">
      <w:pPr>
        <w:pStyle w:val="Poetry"/>
      </w:pPr>
      <w:r w:rsidRPr="00AB3E1F">
        <w:t xml:space="preserve">Now, sacred sisters, open all your spring! </w:t>
      </w:r>
    </w:p>
    <w:p w14:paraId="439921A8" w14:textId="77777777" w:rsidR="00AB3E1F" w:rsidRDefault="003A417A" w:rsidP="00AB3E1F">
      <w:pPr>
        <w:pStyle w:val="Poetry"/>
      </w:pPr>
      <w:r w:rsidRPr="00AB3E1F">
        <w:t xml:space="preserve">The Tuscan leaders, and their army sing, </w:t>
      </w:r>
    </w:p>
    <w:p w14:paraId="6728FAE5" w14:textId="43F90748" w:rsidR="003A417A" w:rsidRPr="00AB3E1F" w:rsidRDefault="003A417A" w:rsidP="00AB3E1F">
      <w:pPr>
        <w:pStyle w:val="Poetry"/>
      </w:pPr>
      <w:r w:rsidRPr="00AB3E1F">
        <w:t>Which follow’d great Aeneas to the war:</w:t>
      </w:r>
    </w:p>
    <w:p w14:paraId="2A2E0640" w14:textId="509B7D03" w:rsidR="003A417A" w:rsidRDefault="003A417A" w:rsidP="00AB3E1F">
      <w:pPr>
        <w:pStyle w:val="Poetry"/>
      </w:pPr>
      <w:r w:rsidRPr="00AB3E1F">
        <w:t>Their arms, their numbers, and their names declare.</w:t>
      </w:r>
    </w:p>
    <w:p w14:paraId="7817B2C7" w14:textId="77777777" w:rsidR="00AB3E1F" w:rsidRPr="00AB3E1F" w:rsidRDefault="00AB3E1F" w:rsidP="00AB3E1F">
      <w:pPr>
        <w:pStyle w:val="Poetry"/>
      </w:pPr>
    </w:p>
    <w:p w14:paraId="6CC7BB55" w14:textId="77777777" w:rsidR="00AB3E1F" w:rsidRDefault="003A417A" w:rsidP="00AB3E1F">
      <w:pPr>
        <w:pStyle w:val="Poetry"/>
      </w:pPr>
      <w:r w:rsidRPr="00AB3E1F">
        <w:t xml:space="preserve">A thousand youths brave Massicus obey, </w:t>
      </w:r>
    </w:p>
    <w:p w14:paraId="01C079C9" w14:textId="77777777" w:rsidR="00AB3E1F" w:rsidRDefault="003A417A" w:rsidP="00AB3E1F">
      <w:pPr>
        <w:pStyle w:val="Poetry"/>
      </w:pPr>
      <w:r w:rsidRPr="00AB3E1F">
        <w:t xml:space="preserve">Borne in the Tiger thro’ the foaming </w:t>
      </w:r>
      <w:proofErr w:type="gramStart"/>
      <w:r w:rsidRPr="00AB3E1F">
        <w:t>sea;</w:t>
      </w:r>
      <w:proofErr w:type="gramEnd"/>
      <w:r w:rsidRPr="00AB3E1F">
        <w:t xml:space="preserve"> </w:t>
      </w:r>
    </w:p>
    <w:p w14:paraId="42B27DAC" w14:textId="29ECF003" w:rsidR="003A417A" w:rsidRPr="00AB3E1F" w:rsidRDefault="003A417A" w:rsidP="00AB3E1F">
      <w:pPr>
        <w:pStyle w:val="Poetry"/>
      </w:pPr>
      <w:r w:rsidRPr="00AB3E1F">
        <w:t>From Asium brought, and Cosa, by his care:</w:t>
      </w:r>
    </w:p>
    <w:p w14:paraId="548C00B5" w14:textId="77777777" w:rsidR="003A417A" w:rsidRPr="00AB3E1F" w:rsidRDefault="003A417A" w:rsidP="00AB3E1F">
      <w:pPr>
        <w:pStyle w:val="Poetry"/>
      </w:pPr>
      <w:r w:rsidRPr="00AB3E1F">
        <w:t>For arms, light quivers, bows and shafts, they bear.</w:t>
      </w:r>
    </w:p>
    <w:p w14:paraId="1A03F5B3" w14:textId="0FE34341" w:rsidR="003A417A" w:rsidRPr="00AB3E1F" w:rsidRDefault="003A417A" w:rsidP="00AB3E1F">
      <w:pPr>
        <w:pStyle w:val="Poetry"/>
      </w:pPr>
      <w:r w:rsidRPr="00AB3E1F">
        <w:t xml:space="preserve">Fierce Abas next: his men bright armor </w:t>
      </w:r>
      <w:proofErr w:type="gramStart"/>
      <w:r w:rsidRPr="00AB3E1F">
        <w:t>wore;</w:t>
      </w:r>
      <w:proofErr w:type="gramEnd"/>
    </w:p>
    <w:p w14:paraId="05A4AEE0" w14:textId="77777777" w:rsidR="00AB3E1F" w:rsidRDefault="003A417A" w:rsidP="00AB3E1F">
      <w:pPr>
        <w:pStyle w:val="Poetry"/>
      </w:pPr>
      <w:r w:rsidRPr="00AB3E1F">
        <w:t xml:space="preserve">His stern Apollo’s golden statue bore. </w:t>
      </w:r>
    </w:p>
    <w:p w14:paraId="24F5949E" w14:textId="1C97C671" w:rsidR="003A417A" w:rsidRPr="00AB3E1F" w:rsidRDefault="003A417A" w:rsidP="00AB3E1F">
      <w:pPr>
        <w:pStyle w:val="Poetry"/>
      </w:pPr>
      <w:r w:rsidRPr="00AB3E1F">
        <w:lastRenderedPageBreak/>
        <w:t>Six hundred Populonia sent along,</w:t>
      </w:r>
    </w:p>
    <w:p w14:paraId="2FDC3797" w14:textId="77777777" w:rsidR="00AB3E1F" w:rsidRDefault="003A417A" w:rsidP="00AB3E1F">
      <w:pPr>
        <w:pStyle w:val="Poetry"/>
      </w:pPr>
      <w:r w:rsidRPr="00AB3E1F">
        <w:t xml:space="preserve">All skill’d in martial exercise, and strong. </w:t>
      </w:r>
    </w:p>
    <w:p w14:paraId="7C533AE6" w14:textId="19D58857" w:rsidR="003A417A" w:rsidRPr="00AB3E1F" w:rsidRDefault="003A417A" w:rsidP="00AB3E1F">
      <w:pPr>
        <w:pStyle w:val="Poetry"/>
      </w:pPr>
      <w:r w:rsidRPr="00AB3E1F">
        <w:t>Three hundred more for battle Ilva joins,</w:t>
      </w:r>
    </w:p>
    <w:p w14:paraId="20079107" w14:textId="7767DD2F" w:rsidR="003A417A" w:rsidRPr="00AB3E1F" w:rsidRDefault="003A417A" w:rsidP="00AB3E1F">
      <w:pPr>
        <w:pStyle w:val="Poetry"/>
      </w:pPr>
      <w:r w:rsidRPr="00AB3E1F">
        <w:t>An isle renown’d for steel, and unexhausted mines.</w:t>
      </w:r>
    </w:p>
    <w:p w14:paraId="5D537C9A" w14:textId="77777777" w:rsidR="003A417A" w:rsidRPr="00AB3E1F" w:rsidRDefault="003A417A" w:rsidP="00AB3E1F">
      <w:pPr>
        <w:pStyle w:val="Poetry"/>
      </w:pPr>
      <w:r w:rsidRPr="00AB3E1F">
        <w:t>Asylas on his prow the third appears,</w:t>
      </w:r>
    </w:p>
    <w:p w14:paraId="3E4F272D" w14:textId="77777777" w:rsidR="00AB3E1F" w:rsidRDefault="003A417A" w:rsidP="00AB3E1F">
      <w:pPr>
        <w:pStyle w:val="Poetry"/>
      </w:pPr>
      <w:r w:rsidRPr="00AB3E1F">
        <w:t xml:space="preserve">Who heav’n interprets, and the wand’ring </w:t>
      </w:r>
      <w:proofErr w:type="gramStart"/>
      <w:r w:rsidRPr="00AB3E1F">
        <w:t>stars;</w:t>
      </w:r>
      <w:proofErr w:type="gramEnd"/>
      <w:r w:rsidRPr="00AB3E1F">
        <w:t xml:space="preserve"> </w:t>
      </w:r>
    </w:p>
    <w:p w14:paraId="66E00F96" w14:textId="669D5EEA" w:rsidR="003A417A" w:rsidRPr="00AB3E1F" w:rsidRDefault="003A417A" w:rsidP="00AB3E1F">
      <w:pPr>
        <w:pStyle w:val="Poetry"/>
      </w:pPr>
      <w:r w:rsidRPr="00AB3E1F">
        <w:t>From offer’d entrails prodigies expounds,</w:t>
      </w:r>
    </w:p>
    <w:p w14:paraId="3CC2E00F" w14:textId="77777777" w:rsidR="003A417A" w:rsidRPr="00AB3E1F" w:rsidRDefault="003A417A" w:rsidP="00AB3E1F">
      <w:pPr>
        <w:pStyle w:val="Poetry"/>
      </w:pPr>
      <w:r w:rsidRPr="00AB3E1F">
        <w:t>And peals of thunder, with presaging sounds.</w:t>
      </w:r>
    </w:p>
    <w:p w14:paraId="1B1A6EE0" w14:textId="756CFBAA" w:rsidR="003A417A" w:rsidRPr="00AB3E1F" w:rsidRDefault="003A417A" w:rsidP="00AB3E1F">
      <w:pPr>
        <w:pStyle w:val="Poetry"/>
      </w:pPr>
      <w:r w:rsidRPr="00AB3E1F">
        <w:t>A thousand spears in warlike order stand,</w:t>
      </w:r>
    </w:p>
    <w:p w14:paraId="601C4F88" w14:textId="77777777" w:rsidR="003A417A" w:rsidRPr="00AB3E1F" w:rsidRDefault="003A417A" w:rsidP="00AB3E1F">
      <w:pPr>
        <w:pStyle w:val="Poetry"/>
      </w:pPr>
      <w:r w:rsidRPr="00AB3E1F">
        <w:t>Sent by the Pisans under his command.</w:t>
      </w:r>
    </w:p>
    <w:p w14:paraId="7305C15A" w14:textId="77777777" w:rsidR="00AB3E1F" w:rsidRDefault="00AB3E1F" w:rsidP="00AB3E1F">
      <w:pPr>
        <w:pStyle w:val="Poetry"/>
      </w:pPr>
    </w:p>
    <w:p w14:paraId="3923EB2D" w14:textId="72C10C67" w:rsidR="003A417A" w:rsidRPr="00AB3E1F" w:rsidRDefault="003A417A" w:rsidP="00AB3E1F">
      <w:pPr>
        <w:pStyle w:val="Poetry"/>
      </w:pPr>
      <w:r w:rsidRPr="00AB3E1F">
        <w:t>Fair Astur follows in the wat’ry field,</w:t>
      </w:r>
    </w:p>
    <w:p w14:paraId="1AF637A2" w14:textId="77777777" w:rsidR="00AB3E1F" w:rsidRDefault="003A417A" w:rsidP="00AB3E1F">
      <w:pPr>
        <w:pStyle w:val="Poetry"/>
      </w:pPr>
      <w:r w:rsidRPr="00AB3E1F">
        <w:t xml:space="preserve">Proud of his manag’d horse and painted shield. </w:t>
      </w:r>
    </w:p>
    <w:p w14:paraId="3201DDDD" w14:textId="70FFA8A8" w:rsidR="003A417A" w:rsidRPr="00AB3E1F" w:rsidRDefault="003A417A" w:rsidP="00AB3E1F">
      <w:pPr>
        <w:pStyle w:val="Poetry"/>
      </w:pPr>
      <w:r w:rsidRPr="00AB3E1F">
        <w:t>Gravisca, noisome from the neighb’ring fen,</w:t>
      </w:r>
    </w:p>
    <w:p w14:paraId="0CA929D3" w14:textId="30525686" w:rsidR="003A417A" w:rsidRPr="00AB3E1F" w:rsidRDefault="003A417A" w:rsidP="00AB3E1F">
      <w:pPr>
        <w:pStyle w:val="Poetry"/>
      </w:pPr>
      <w:r w:rsidRPr="00AB3E1F">
        <w:t xml:space="preserve">And his own Caere, sent three hundred </w:t>
      </w:r>
      <w:proofErr w:type="gramStart"/>
      <w:r w:rsidRPr="00AB3E1F">
        <w:t>men;</w:t>
      </w:r>
      <w:proofErr w:type="gramEnd"/>
    </w:p>
    <w:p w14:paraId="3A1683F3" w14:textId="77777777" w:rsidR="00AB3E1F" w:rsidRDefault="003A417A" w:rsidP="00AB3E1F">
      <w:pPr>
        <w:pStyle w:val="Poetry"/>
      </w:pPr>
      <w:r w:rsidRPr="00AB3E1F">
        <w:t xml:space="preserve">With those which Minio’s fields and Pyrgi gave, </w:t>
      </w:r>
    </w:p>
    <w:p w14:paraId="50B64284" w14:textId="0CD0E217" w:rsidR="003A417A" w:rsidRDefault="003A417A" w:rsidP="00AB3E1F">
      <w:pPr>
        <w:pStyle w:val="Poetry"/>
      </w:pPr>
      <w:r w:rsidRPr="00AB3E1F">
        <w:t>All bred in arms, unanimous, and brave.</w:t>
      </w:r>
    </w:p>
    <w:p w14:paraId="447E338B" w14:textId="77777777" w:rsidR="00AB3E1F" w:rsidRPr="00AB3E1F" w:rsidRDefault="00AB3E1F" w:rsidP="00AB3E1F">
      <w:pPr>
        <w:pStyle w:val="Poetry"/>
      </w:pPr>
    </w:p>
    <w:p w14:paraId="75E4160A" w14:textId="77777777" w:rsidR="00AB3E1F" w:rsidRDefault="003A417A" w:rsidP="00AB3E1F">
      <w:pPr>
        <w:pStyle w:val="Poetry"/>
      </w:pPr>
      <w:r w:rsidRPr="00AB3E1F">
        <w:t xml:space="preserve">Thou, Muse, the name of Cinyras renew, </w:t>
      </w:r>
    </w:p>
    <w:p w14:paraId="7B22AB00" w14:textId="388C3543" w:rsidR="003A417A" w:rsidRPr="00AB3E1F" w:rsidRDefault="003A417A" w:rsidP="00AB3E1F">
      <w:pPr>
        <w:pStyle w:val="Poetry"/>
      </w:pPr>
      <w:r w:rsidRPr="00AB3E1F">
        <w:t xml:space="preserve">And brave Cupavo follow’d but by </w:t>
      </w:r>
      <w:proofErr w:type="gramStart"/>
      <w:r w:rsidRPr="00AB3E1F">
        <w:t>few;</w:t>
      </w:r>
      <w:proofErr w:type="gramEnd"/>
    </w:p>
    <w:p w14:paraId="7C071229" w14:textId="597D62D7" w:rsidR="003A417A" w:rsidRPr="00AB3E1F" w:rsidRDefault="003A417A" w:rsidP="00AB3E1F">
      <w:pPr>
        <w:pStyle w:val="Poetry"/>
      </w:pPr>
      <w:r w:rsidRPr="00AB3E1F">
        <w:t>Whose helm confess’d the lineage of the man,</w:t>
      </w:r>
      <w:r w:rsidRPr="00AB3E1F">
        <w:tab/>
      </w:r>
    </w:p>
    <w:p w14:paraId="20C2137B" w14:textId="77777777" w:rsidR="00AB3E1F" w:rsidRDefault="003A417A" w:rsidP="00AB3E1F">
      <w:pPr>
        <w:pStyle w:val="Poetry"/>
      </w:pPr>
      <w:r w:rsidRPr="00AB3E1F">
        <w:t xml:space="preserve">And bore, with wings display’d, a silver swan. </w:t>
      </w:r>
    </w:p>
    <w:p w14:paraId="44A4DB3C" w14:textId="77777777" w:rsidR="00AB3E1F" w:rsidRDefault="003A417A" w:rsidP="00AB3E1F">
      <w:pPr>
        <w:pStyle w:val="Poetry"/>
      </w:pPr>
      <w:r w:rsidRPr="00AB3E1F">
        <w:t xml:space="preserve">Love was the fault of his fam’d ancestry, </w:t>
      </w:r>
    </w:p>
    <w:p w14:paraId="30E0C418" w14:textId="77777777" w:rsidR="00AB3E1F" w:rsidRDefault="003A417A" w:rsidP="00AB3E1F">
      <w:pPr>
        <w:pStyle w:val="Poetry"/>
      </w:pPr>
      <w:r w:rsidRPr="00AB3E1F">
        <w:t xml:space="preserve">Whose forms and fortunes in his </w:t>
      </w:r>
      <w:proofErr w:type="gramStart"/>
      <w:r w:rsidRPr="00AB3E1F">
        <w:t>ensigns</w:t>
      </w:r>
      <w:proofErr w:type="gramEnd"/>
      <w:r w:rsidRPr="00AB3E1F">
        <w:t xml:space="preserve"> fly. </w:t>
      </w:r>
    </w:p>
    <w:p w14:paraId="3650B624" w14:textId="037B6BBC" w:rsidR="003A417A" w:rsidRPr="00AB3E1F" w:rsidRDefault="003A417A" w:rsidP="00AB3E1F">
      <w:pPr>
        <w:pStyle w:val="Poetry"/>
      </w:pPr>
      <w:r w:rsidRPr="00AB3E1F">
        <w:t>For Cycnus lov’d unhappy Phaeton,</w:t>
      </w:r>
    </w:p>
    <w:p w14:paraId="516857AC" w14:textId="02AC3E71" w:rsidR="003A417A" w:rsidRPr="00AB3E1F" w:rsidRDefault="003A417A" w:rsidP="00AB3E1F">
      <w:pPr>
        <w:pStyle w:val="Poetry"/>
      </w:pPr>
      <w:r w:rsidRPr="00AB3E1F">
        <w:t>And sung his loss in poplar groves, alone,</w:t>
      </w:r>
    </w:p>
    <w:p w14:paraId="619461F7" w14:textId="77777777" w:rsidR="00AB3E1F" w:rsidRDefault="003A417A" w:rsidP="00AB3E1F">
      <w:pPr>
        <w:pStyle w:val="Poetry"/>
      </w:pPr>
      <w:r w:rsidRPr="00AB3E1F">
        <w:t xml:space="preserve">Beneath the sister shades, to soothe his grief. </w:t>
      </w:r>
    </w:p>
    <w:p w14:paraId="6B3C63EF" w14:textId="77777777" w:rsidR="00AB3E1F" w:rsidRDefault="003A417A" w:rsidP="00AB3E1F">
      <w:pPr>
        <w:pStyle w:val="Poetry"/>
      </w:pPr>
      <w:r w:rsidRPr="00AB3E1F">
        <w:t xml:space="preserve">Heav’n heard his song, and hasten’d his relief, </w:t>
      </w:r>
    </w:p>
    <w:p w14:paraId="2AF83E19" w14:textId="147F1B06" w:rsidR="003A417A" w:rsidRPr="00AB3E1F" w:rsidRDefault="003A417A" w:rsidP="00AB3E1F">
      <w:pPr>
        <w:pStyle w:val="Poetry"/>
      </w:pPr>
      <w:r w:rsidRPr="00AB3E1F">
        <w:t>And chang’d to snowy plumes his hoary hair,</w:t>
      </w:r>
    </w:p>
    <w:p w14:paraId="65FA431C" w14:textId="77777777" w:rsidR="003A417A" w:rsidRPr="00AB3E1F" w:rsidRDefault="003A417A" w:rsidP="00AB3E1F">
      <w:pPr>
        <w:pStyle w:val="Poetry"/>
      </w:pPr>
      <w:r w:rsidRPr="00AB3E1F">
        <w:t>And wing’d his flight, to chant aloft in air.</w:t>
      </w:r>
    </w:p>
    <w:p w14:paraId="4CED8062" w14:textId="35922E3D" w:rsidR="003A417A" w:rsidRPr="00AB3E1F" w:rsidRDefault="003A417A" w:rsidP="00AB3E1F">
      <w:pPr>
        <w:pStyle w:val="Poetry"/>
      </w:pPr>
      <w:r w:rsidRPr="00AB3E1F">
        <w:t>His son Cupavo brush’d the briny flood:</w:t>
      </w:r>
    </w:p>
    <w:p w14:paraId="4E630911" w14:textId="77777777" w:rsidR="003A417A" w:rsidRPr="00AB3E1F" w:rsidRDefault="003A417A" w:rsidP="00AB3E1F">
      <w:pPr>
        <w:pStyle w:val="Poetry"/>
      </w:pPr>
      <w:r w:rsidRPr="00AB3E1F">
        <w:t>Upon his stern a brawny Centaur stood,</w:t>
      </w:r>
    </w:p>
    <w:p w14:paraId="7F8C22EF" w14:textId="77777777" w:rsidR="00AB3E1F" w:rsidRDefault="003A417A" w:rsidP="00AB3E1F">
      <w:pPr>
        <w:pStyle w:val="Poetry"/>
      </w:pPr>
      <w:r w:rsidRPr="00AB3E1F">
        <w:t xml:space="preserve">Who heav’d a rock, </w:t>
      </w:r>
      <w:proofErr w:type="gramStart"/>
      <w:r w:rsidRPr="00AB3E1F">
        <w:t>and,</w:t>
      </w:r>
      <w:proofErr w:type="gramEnd"/>
      <w:r w:rsidRPr="00AB3E1F">
        <w:t xml:space="preserve"> threat’ning still to throw, </w:t>
      </w:r>
    </w:p>
    <w:p w14:paraId="485FA65E" w14:textId="440499C6" w:rsidR="003A417A" w:rsidRPr="00AB3E1F" w:rsidRDefault="003A417A" w:rsidP="00AB3E1F">
      <w:pPr>
        <w:pStyle w:val="Poetry"/>
      </w:pPr>
      <w:r w:rsidRPr="00AB3E1F">
        <w:t>With lifted hands alarm’d the seas below:</w:t>
      </w:r>
    </w:p>
    <w:p w14:paraId="187E5225" w14:textId="77777777" w:rsidR="003A417A" w:rsidRPr="00AB3E1F" w:rsidRDefault="003A417A" w:rsidP="00AB3E1F">
      <w:pPr>
        <w:pStyle w:val="Poetry"/>
      </w:pPr>
      <w:r w:rsidRPr="00AB3E1F">
        <w:t>They seem’d to fear the formidable sight,</w:t>
      </w:r>
    </w:p>
    <w:p w14:paraId="412221CB" w14:textId="288A77FC" w:rsidR="003A417A" w:rsidRDefault="003A417A" w:rsidP="00AB3E1F">
      <w:pPr>
        <w:pStyle w:val="Poetry"/>
      </w:pPr>
      <w:r w:rsidRPr="00AB3E1F">
        <w:lastRenderedPageBreak/>
        <w:t>And roll’d their billows on, to speed his flight.</w:t>
      </w:r>
    </w:p>
    <w:p w14:paraId="6329BAA3" w14:textId="77777777" w:rsidR="00AB3E1F" w:rsidRPr="00AB3E1F" w:rsidRDefault="00AB3E1F" w:rsidP="00AB3E1F">
      <w:pPr>
        <w:pStyle w:val="Poetry"/>
      </w:pPr>
    </w:p>
    <w:p w14:paraId="741B5302" w14:textId="77777777" w:rsidR="00AB3E1F" w:rsidRDefault="003A417A" w:rsidP="00AB3E1F">
      <w:pPr>
        <w:pStyle w:val="Poetry"/>
      </w:pPr>
      <w:r w:rsidRPr="00AB3E1F">
        <w:t xml:space="preserve">Ocnus was next, who led his native train </w:t>
      </w:r>
    </w:p>
    <w:p w14:paraId="5577461B" w14:textId="52E9F2FA" w:rsidR="003A417A" w:rsidRPr="00AB3E1F" w:rsidRDefault="003A417A" w:rsidP="00AB3E1F">
      <w:pPr>
        <w:pStyle w:val="Poetry"/>
      </w:pPr>
      <w:r w:rsidRPr="00AB3E1F">
        <w:t>Of hardy warriors thro’ the wat’ry plain:</w:t>
      </w:r>
    </w:p>
    <w:p w14:paraId="5BC96016" w14:textId="77777777" w:rsidR="003A417A" w:rsidRPr="00AB3E1F" w:rsidRDefault="003A417A" w:rsidP="00AB3E1F">
      <w:pPr>
        <w:pStyle w:val="Poetry"/>
      </w:pPr>
      <w:r w:rsidRPr="00AB3E1F">
        <w:t>The son of Manto by the Tuscan stream,</w:t>
      </w:r>
    </w:p>
    <w:p w14:paraId="57780382" w14:textId="77777777" w:rsidR="003A417A" w:rsidRPr="00AB3E1F" w:rsidRDefault="003A417A" w:rsidP="00AB3E1F">
      <w:pPr>
        <w:pStyle w:val="Poetry"/>
      </w:pPr>
      <w:r w:rsidRPr="00AB3E1F">
        <w:t>From whence the Mantuan town derives the name—</w:t>
      </w:r>
    </w:p>
    <w:p w14:paraId="322B7210" w14:textId="0EA2A043" w:rsidR="003A417A" w:rsidRPr="00AB3E1F" w:rsidRDefault="003A417A" w:rsidP="00AB3E1F">
      <w:pPr>
        <w:pStyle w:val="Poetry"/>
      </w:pPr>
      <w:r w:rsidRPr="00AB3E1F">
        <w:t>An ancient city, but of mix’d descent:</w:t>
      </w:r>
      <w:r w:rsidRPr="00AB3E1F">
        <w:tab/>
      </w:r>
    </w:p>
    <w:p w14:paraId="4012EF2F" w14:textId="77777777" w:rsidR="00AB3E1F" w:rsidRDefault="003A417A" w:rsidP="00AB3E1F">
      <w:pPr>
        <w:pStyle w:val="Poetry"/>
      </w:pPr>
      <w:r w:rsidRPr="00AB3E1F">
        <w:t xml:space="preserve">Three sev’ral tribes compose the </w:t>
      </w:r>
      <w:proofErr w:type="gramStart"/>
      <w:r w:rsidRPr="00AB3E1F">
        <w:t>government;</w:t>
      </w:r>
      <w:proofErr w:type="gramEnd"/>
      <w:r w:rsidRPr="00AB3E1F">
        <w:t xml:space="preserve"> </w:t>
      </w:r>
    </w:p>
    <w:p w14:paraId="47C38F80" w14:textId="0FEADC52" w:rsidR="003A417A" w:rsidRPr="00AB3E1F" w:rsidRDefault="003A417A" w:rsidP="00AB3E1F">
      <w:pPr>
        <w:pStyle w:val="Poetry"/>
      </w:pPr>
      <w:r w:rsidRPr="00AB3E1F">
        <w:t>Four towns are under each; but all obey</w:t>
      </w:r>
    </w:p>
    <w:p w14:paraId="34650A7A" w14:textId="316EBD29" w:rsidR="003A417A" w:rsidRDefault="003A417A" w:rsidP="00AB3E1F">
      <w:pPr>
        <w:pStyle w:val="Poetry"/>
      </w:pPr>
      <w:r w:rsidRPr="00AB3E1F">
        <w:t>The Mantuan laws, and own the Tuscan sway.</w:t>
      </w:r>
    </w:p>
    <w:p w14:paraId="005B94A2" w14:textId="77777777" w:rsidR="00AB3E1F" w:rsidRPr="00AB3E1F" w:rsidRDefault="00AB3E1F" w:rsidP="00AB3E1F">
      <w:pPr>
        <w:pStyle w:val="Poetry"/>
      </w:pPr>
    </w:p>
    <w:p w14:paraId="234FB028" w14:textId="77777777" w:rsidR="003A417A" w:rsidRPr="00AB3E1F" w:rsidRDefault="003A417A" w:rsidP="00AB3E1F">
      <w:pPr>
        <w:pStyle w:val="Poetry"/>
      </w:pPr>
      <w:r w:rsidRPr="00AB3E1F">
        <w:t>Hate to Mezentius arm’d five hundred more,</w:t>
      </w:r>
    </w:p>
    <w:p w14:paraId="4325AD19" w14:textId="014BE927" w:rsidR="003A417A" w:rsidRPr="00AB3E1F" w:rsidRDefault="003A417A" w:rsidP="00AB3E1F">
      <w:pPr>
        <w:pStyle w:val="Poetry"/>
      </w:pPr>
      <w:r w:rsidRPr="00AB3E1F">
        <w:t>Whom Mincius from his sire Benacus bore:</w:t>
      </w:r>
    </w:p>
    <w:p w14:paraId="19BB2941" w14:textId="77777777" w:rsidR="00AB3E1F" w:rsidRDefault="003A417A" w:rsidP="00AB3E1F">
      <w:pPr>
        <w:pStyle w:val="Poetry"/>
      </w:pPr>
      <w:r w:rsidRPr="00AB3E1F">
        <w:t xml:space="preserve">Mincius, with wreaths of reeds his forehead cover’d o’er. </w:t>
      </w:r>
    </w:p>
    <w:p w14:paraId="176E6543" w14:textId="583C3B48" w:rsidR="003A417A" w:rsidRPr="00AB3E1F" w:rsidRDefault="003A417A" w:rsidP="00AB3E1F">
      <w:pPr>
        <w:pStyle w:val="Poetry"/>
      </w:pPr>
      <w:r w:rsidRPr="00AB3E1F">
        <w:t>These grave Auletes leads: a hundred sweep</w:t>
      </w:r>
    </w:p>
    <w:p w14:paraId="3F665FD4" w14:textId="77777777" w:rsidR="00AB3E1F" w:rsidRDefault="003A417A" w:rsidP="00AB3E1F">
      <w:pPr>
        <w:pStyle w:val="Poetry"/>
      </w:pPr>
      <w:r w:rsidRPr="00AB3E1F">
        <w:t xml:space="preserve">With stretching oars at once the glassy deep. </w:t>
      </w:r>
    </w:p>
    <w:p w14:paraId="012F7244" w14:textId="3C2A575D" w:rsidR="003A417A" w:rsidRPr="00AB3E1F" w:rsidRDefault="003A417A" w:rsidP="00AB3E1F">
      <w:pPr>
        <w:pStyle w:val="Poetry"/>
      </w:pPr>
      <w:r w:rsidRPr="00AB3E1F">
        <w:t xml:space="preserve">Him and his martial train the Triton </w:t>
      </w:r>
      <w:proofErr w:type="gramStart"/>
      <w:r w:rsidRPr="00AB3E1F">
        <w:t>bears;</w:t>
      </w:r>
      <w:proofErr w:type="gramEnd"/>
    </w:p>
    <w:p w14:paraId="143F53A7" w14:textId="1084D1FD" w:rsidR="003A417A" w:rsidRPr="00AB3E1F" w:rsidRDefault="003A417A" w:rsidP="00AB3E1F">
      <w:pPr>
        <w:pStyle w:val="Poetry"/>
      </w:pPr>
      <w:r w:rsidRPr="00AB3E1F">
        <w:t>High on his poop the sea-green god appears:</w:t>
      </w:r>
    </w:p>
    <w:p w14:paraId="76BD99FC" w14:textId="77777777" w:rsidR="00AB3E1F" w:rsidRDefault="003A417A" w:rsidP="00AB3E1F">
      <w:pPr>
        <w:pStyle w:val="Poetry"/>
      </w:pPr>
      <w:r w:rsidRPr="00AB3E1F">
        <w:t xml:space="preserve">Frowning he seems his crooked shell to sound, </w:t>
      </w:r>
    </w:p>
    <w:p w14:paraId="5C78E2F1" w14:textId="52789374" w:rsidR="003A417A" w:rsidRPr="00AB3E1F" w:rsidRDefault="003A417A" w:rsidP="00AB3E1F">
      <w:pPr>
        <w:pStyle w:val="Poetry"/>
      </w:pPr>
      <w:r w:rsidRPr="00AB3E1F">
        <w:t>And at the blast the billows dance around.</w:t>
      </w:r>
    </w:p>
    <w:p w14:paraId="61503037" w14:textId="77777777" w:rsidR="00AB3E1F" w:rsidRDefault="003A417A" w:rsidP="00AB3E1F">
      <w:pPr>
        <w:pStyle w:val="Poetry"/>
      </w:pPr>
      <w:r w:rsidRPr="00AB3E1F">
        <w:t xml:space="preserve">A hairy man above the waist he </w:t>
      </w:r>
      <w:proofErr w:type="gramStart"/>
      <w:r w:rsidRPr="00AB3E1F">
        <w:t>shows;</w:t>
      </w:r>
      <w:proofErr w:type="gramEnd"/>
      <w:r w:rsidRPr="00AB3E1F">
        <w:t xml:space="preserve"> </w:t>
      </w:r>
    </w:p>
    <w:p w14:paraId="24A72283" w14:textId="62C9585F" w:rsidR="003A417A" w:rsidRPr="00AB3E1F" w:rsidRDefault="003A417A" w:rsidP="00AB3E1F">
      <w:pPr>
        <w:pStyle w:val="Poetry"/>
      </w:pPr>
      <w:r w:rsidRPr="00AB3E1F">
        <w:t xml:space="preserve">A porpoise tail beneath his belly </w:t>
      </w:r>
      <w:proofErr w:type="gramStart"/>
      <w:r w:rsidRPr="00AB3E1F">
        <w:t>grows;</w:t>
      </w:r>
      <w:proofErr w:type="gramEnd"/>
    </w:p>
    <w:p w14:paraId="3AE3CD6A" w14:textId="35B2D4DA" w:rsidR="003A417A" w:rsidRPr="00AB3E1F" w:rsidRDefault="003A417A" w:rsidP="00AB3E1F">
      <w:pPr>
        <w:pStyle w:val="Poetry"/>
      </w:pPr>
      <w:r w:rsidRPr="00AB3E1F">
        <w:t>And ends a fish: his breast the waves divides,</w:t>
      </w:r>
    </w:p>
    <w:p w14:paraId="504C1C78" w14:textId="289C7208" w:rsidR="003A417A" w:rsidRDefault="003A417A" w:rsidP="00AB3E1F">
      <w:pPr>
        <w:pStyle w:val="Poetry"/>
      </w:pPr>
      <w:r w:rsidRPr="00AB3E1F">
        <w:t>And froth and foam augment the murm’ring tides.</w:t>
      </w:r>
    </w:p>
    <w:p w14:paraId="14CF77A6" w14:textId="77777777" w:rsidR="00AB3E1F" w:rsidRPr="00AB3E1F" w:rsidRDefault="00AB3E1F" w:rsidP="00AB3E1F">
      <w:pPr>
        <w:pStyle w:val="Poetry"/>
      </w:pPr>
    </w:p>
    <w:p w14:paraId="5631C287" w14:textId="77777777" w:rsidR="00AB3E1F" w:rsidRDefault="003A417A" w:rsidP="00AB3E1F">
      <w:pPr>
        <w:pStyle w:val="Poetry"/>
      </w:pPr>
      <w:r w:rsidRPr="00AB3E1F">
        <w:t xml:space="preserve">Full thirty ships transport the chosen train </w:t>
      </w:r>
    </w:p>
    <w:p w14:paraId="12ED13F1" w14:textId="4E0087D7" w:rsidR="003A417A" w:rsidRDefault="003A417A" w:rsidP="00AB3E1F">
      <w:pPr>
        <w:pStyle w:val="Poetry"/>
      </w:pPr>
      <w:r w:rsidRPr="00AB3E1F">
        <w:t>For Troy’s relief, and scour the briny main.</w:t>
      </w:r>
    </w:p>
    <w:p w14:paraId="056811EF" w14:textId="77777777" w:rsidR="00AB3E1F" w:rsidRPr="00AB3E1F" w:rsidRDefault="00AB3E1F" w:rsidP="00AB3E1F">
      <w:pPr>
        <w:pStyle w:val="Poetry"/>
      </w:pPr>
    </w:p>
    <w:p w14:paraId="2C22D10E" w14:textId="77777777" w:rsidR="003A417A" w:rsidRPr="00AB3E1F" w:rsidRDefault="003A417A" w:rsidP="00AB3E1F">
      <w:pPr>
        <w:pStyle w:val="Poetry"/>
      </w:pPr>
      <w:r w:rsidRPr="00AB3E1F">
        <w:t>Now was the world forsaken by the sun,</w:t>
      </w:r>
    </w:p>
    <w:p w14:paraId="4EBACB05" w14:textId="6D988F10" w:rsidR="003A417A" w:rsidRPr="00AB3E1F" w:rsidRDefault="003A417A" w:rsidP="00AB3E1F">
      <w:pPr>
        <w:pStyle w:val="Poetry"/>
      </w:pPr>
      <w:r w:rsidRPr="00AB3E1F">
        <w:t>And Phoebe half her nightly race had run.</w:t>
      </w:r>
    </w:p>
    <w:p w14:paraId="145C0BDC" w14:textId="77777777" w:rsidR="00AB3E1F" w:rsidRDefault="003A417A" w:rsidP="00AB3E1F">
      <w:pPr>
        <w:pStyle w:val="Poetry"/>
      </w:pPr>
      <w:r w:rsidRPr="00AB3E1F">
        <w:t xml:space="preserve">The careful chief, who never clos’d his eyes, </w:t>
      </w:r>
    </w:p>
    <w:p w14:paraId="6AA65820" w14:textId="77777777" w:rsidR="00AB3E1F" w:rsidRDefault="003A417A" w:rsidP="00AB3E1F">
      <w:pPr>
        <w:pStyle w:val="Poetry"/>
      </w:pPr>
      <w:r w:rsidRPr="00AB3E1F">
        <w:t xml:space="preserve">Himself the rudder holds, the sails supplies. </w:t>
      </w:r>
    </w:p>
    <w:p w14:paraId="45F9E8FA" w14:textId="77777777" w:rsidR="00AB3E1F" w:rsidRDefault="003A417A" w:rsidP="00AB3E1F">
      <w:pPr>
        <w:pStyle w:val="Poetry"/>
      </w:pPr>
      <w:r w:rsidRPr="00AB3E1F">
        <w:t xml:space="preserve">A choir of Nereids meet him on the flood, </w:t>
      </w:r>
    </w:p>
    <w:p w14:paraId="6F0B5CD9" w14:textId="0A8FB405" w:rsidR="003A417A" w:rsidRPr="00AB3E1F" w:rsidRDefault="003A417A" w:rsidP="00AB3E1F">
      <w:pPr>
        <w:pStyle w:val="Poetry"/>
      </w:pPr>
      <w:r w:rsidRPr="00AB3E1F">
        <w:t xml:space="preserve">Once his own galleys, hewn from Ida’s </w:t>
      </w:r>
      <w:proofErr w:type="gramStart"/>
      <w:r w:rsidRPr="00AB3E1F">
        <w:t>wood;</w:t>
      </w:r>
      <w:proofErr w:type="gramEnd"/>
    </w:p>
    <w:p w14:paraId="21F5EF77" w14:textId="153E232D" w:rsidR="003A417A" w:rsidRPr="00AB3E1F" w:rsidRDefault="003A417A" w:rsidP="00AB3E1F">
      <w:pPr>
        <w:pStyle w:val="Poetry"/>
      </w:pPr>
      <w:r w:rsidRPr="00AB3E1F">
        <w:t>But now, as many nymphs, the sea they sweep,</w:t>
      </w:r>
    </w:p>
    <w:p w14:paraId="7E161EA8" w14:textId="77777777" w:rsidR="00AB3E1F" w:rsidRDefault="003A417A" w:rsidP="00AB3E1F">
      <w:pPr>
        <w:pStyle w:val="Poetry"/>
      </w:pPr>
      <w:r w:rsidRPr="00AB3E1F">
        <w:lastRenderedPageBreak/>
        <w:t xml:space="preserve">As rode, before, tall vessels on the deep. </w:t>
      </w:r>
    </w:p>
    <w:p w14:paraId="599885C9" w14:textId="77777777" w:rsidR="00AB3E1F" w:rsidRDefault="003A417A" w:rsidP="00AB3E1F">
      <w:pPr>
        <w:pStyle w:val="Poetry"/>
      </w:pPr>
      <w:r w:rsidRPr="00AB3E1F">
        <w:t xml:space="preserve">They know him from </w:t>
      </w:r>
      <w:proofErr w:type="gramStart"/>
      <w:r w:rsidRPr="00AB3E1F">
        <w:t>afar;</w:t>
      </w:r>
      <w:proofErr w:type="gramEnd"/>
      <w:r w:rsidRPr="00AB3E1F">
        <w:t xml:space="preserve"> and in a ring </w:t>
      </w:r>
    </w:p>
    <w:p w14:paraId="094BE5EF" w14:textId="77777777" w:rsidR="00AB3E1F" w:rsidRDefault="003A417A" w:rsidP="00AB3E1F">
      <w:pPr>
        <w:pStyle w:val="Poetry"/>
      </w:pPr>
      <w:r w:rsidRPr="00AB3E1F">
        <w:t xml:space="preserve">Inclose the ship that bore the Trojan king. </w:t>
      </w:r>
    </w:p>
    <w:p w14:paraId="72F05ACE" w14:textId="4B514EE1" w:rsidR="003A417A" w:rsidRPr="00AB3E1F" w:rsidRDefault="003A417A" w:rsidP="00AB3E1F">
      <w:pPr>
        <w:pStyle w:val="Poetry"/>
      </w:pPr>
      <w:r w:rsidRPr="00AB3E1F">
        <w:t>Cymodoce, whose voice excell’d the rest,</w:t>
      </w:r>
    </w:p>
    <w:p w14:paraId="09D881FB" w14:textId="6C80624C" w:rsidR="003A417A" w:rsidRPr="00AB3E1F" w:rsidRDefault="003A417A" w:rsidP="00AB3E1F">
      <w:pPr>
        <w:pStyle w:val="Poetry"/>
      </w:pPr>
      <w:r w:rsidRPr="00AB3E1F">
        <w:t xml:space="preserve">Above the waves advanc’d her snowy </w:t>
      </w:r>
      <w:proofErr w:type="gramStart"/>
      <w:r w:rsidRPr="00AB3E1F">
        <w:t>breast;</w:t>
      </w:r>
      <w:proofErr w:type="gramEnd"/>
    </w:p>
    <w:p w14:paraId="28A768E6" w14:textId="77777777" w:rsidR="00AB3E1F" w:rsidRDefault="003A417A" w:rsidP="00AB3E1F">
      <w:pPr>
        <w:pStyle w:val="Poetry"/>
      </w:pPr>
      <w:r w:rsidRPr="00AB3E1F">
        <w:t xml:space="preserve">Her right hand stops the </w:t>
      </w:r>
      <w:proofErr w:type="gramStart"/>
      <w:r w:rsidRPr="00AB3E1F">
        <w:t>stern;</w:t>
      </w:r>
      <w:proofErr w:type="gramEnd"/>
      <w:r w:rsidRPr="00AB3E1F">
        <w:t xml:space="preserve"> her left divides </w:t>
      </w:r>
    </w:p>
    <w:p w14:paraId="51FF3873" w14:textId="1447FC51" w:rsidR="003A417A" w:rsidRPr="00AB3E1F" w:rsidRDefault="003A417A" w:rsidP="00AB3E1F">
      <w:pPr>
        <w:pStyle w:val="Poetry"/>
      </w:pPr>
      <w:r w:rsidRPr="00AB3E1F">
        <w:t xml:space="preserve">The curling </w:t>
      </w:r>
      <w:proofErr w:type="gramStart"/>
      <w:r w:rsidRPr="00AB3E1F">
        <w:t>ocean, and</w:t>
      </w:r>
      <w:proofErr w:type="gramEnd"/>
      <w:r w:rsidRPr="00AB3E1F">
        <w:t xml:space="preserve"> corrects the tides.</w:t>
      </w:r>
    </w:p>
    <w:p w14:paraId="47256B71" w14:textId="77777777" w:rsidR="003A417A" w:rsidRPr="00AB3E1F" w:rsidRDefault="003A417A" w:rsidP="00AB3E1F">
      <w:pPr>
        <w:pStyle w:val="Poetry"/>
      </w:pPr>
      <w:r w:rsidRPr="00AB3E1F">
        <w:t>She spoke for all the choir, and thus began</w:t>
      </w:r>
    </w:p>
    <w:p w14:paraId="0197BBD3" w14:textId="77777777" w:rsidR="003A417A" w:rsidRPr="00AB3E1F" w:rsidRDefault="003A417A" w:rsidP="00AB3E1F">
      <w:pPr>
        <w:pStyle w:val="Poetry"/>
      </w:pPr>
      <w:r w:rsidRPr="00AB3E1F">
        <w:t>With pleasing words to warn th’ unknowing man:</w:t>
      </w:r>
    </w:p>
    <w:p w14:paraId="350D451A" w14:textId="11066D2A" w:rsidR="003A417A" w:rsidRPr="00AB3E1F" w:rsidRDefault="003A417A" w:rsidP="00AB3E1F">
      <w:pPr>
        <w:pStyle w:val="Poetry"/>
      </w:pPr>
      <w:r w:rsidRPr="00AB3E1F">
        <w:t>“Sleeps our lov’d lord? O goddess-born, awake!</w:t>
      </w:r>
    </w:p>
    <w:p w14:paraId="5920B9CE" w14:textId="77777777" w:rsidR="003A417A" w:rsidRPr="00AB3E1F" w:rsidRDefault="003A417A" w:rsidP="00AB3E1F">
      <w:pPr>
        <w:pStyle w:val="Poetry"/>
      </w:pPr>
      <w:r w:rsidRPr="00AB3E1F">
        <w:t>Spread ev’ry sail, pursue your wat’ry track,</w:t>
      </w:r>
    </w:p>
    <w:p w14:paraId="331C8F66" w14:textId="77777777" w:rsidR="00AB3E1F" w:rsidRDefault="003A417A" w:rsidP="00AB3E1F">
      <w:pPr>
        <w:pStyle w:val="Poetry"/>
      </w:pPr>
      <w:r w:rsidRPr="00AB3E1F">
        <w:t xml:space="preserve">And haste your course. Your navy once were we, </w:t>
      </w:r>
    </w:p>
    <w:p w14:paraId="5785047D" w14:textId="3E969D47" w:rsidR="003A417A" w:rsidRPr="00AB3E1F" w:rsidRDefault="003A417A" w:rsidP="00AB3E1F">
      <w:pPr>
        <w:pStyle w:val="Poetry"/>
      </w:pPr>
      <w:r w:rsidRPr="00AB3E1F">
        <w:t xml:space="preserve">From Ida’s height descending to the </w:t>
      </w:r>
      <w:proofErr w:type="gramStart"/>
      <w:r w:rsidRPr="00AB3E1F">
        <w:t>sea;</w:t>
      </w:r>
      <w:proofErr w:type="gramEnd"/>
    </w:p>
    <w:p w14:paraId="250A201B" w14:textId="77777777" w:rsidR="003A417A" w:rsidRPr="00AB3E1F" w:rsidRDefault="003A417A" w:rsidP="00AB3E1F">
      <w:pPr>
        <w:pStyle w:val="Poetry"/>
      </w:pPr>
      <w:r w:rsidRPr="00AB3E1F">
        <w:t>Till Turnus, as at anchor fix’d we stood,</w:t>
      </w:r>
    </w:p>
    <w:p w14:paraId="107E667B" w14:textId="21A5A024" w:rsidR="003A417A" w:rsidRPr="00AB3E1F" w:rsidRDefault="003A417A" w:rsidP="00AB3E1F">
      <w:pPr>
        <w:pStyle w:val="Poetry"/>
      </w:pPr>
      <w:r w:rsidRPr="00AB3E1F">
        <w:t>Presum’d to violate our holy wood.</w:t>
      </w:r>
    </w:p>
    <w:p w14:paraId="5C2E38C6" w14:textId="77777777" w:rsidR="003A417A" w:rsidRPr="00AB3E1F" w:rsidRDefault="003A417A" w:rsidP="00AB3E1F">
      <w:pPr>
        <w:pStyle w:val="Poetry"/>
      </w:pPr>
      <w:r w:rsidRPr="00AB3E1F">
        <w:t>Then, loos’d from shore, we fled his fires profane</w:t>
      </w:r>
    </w:p>
    <w:p w14:paraId="634ADE9A" w14:textId="77777777" w:rsidR="003A417A" w:rsidRPr="00AB3E1F" w:rsidRDefault="003A417A" w:rsidP="00AB3E1F">
      <w:pPr>
        <w:pStyle w:val="Poetry"/>
      </w:pPr>
      <w:r w:rsidRPr="00AB3E1F">
        <w:t>(Unwillingly we broke our master’s chain),</w:t>
      </w:r>
    </w:p>
    <w:p w14:paraId="335B26A7" w14:textId="77777777" w:rsidR="00AB3E1F" w:rsidRDefault="003A417A" w:rsidP="00AB3E1F">
      <w:pPr>
        <w:pStyle w:val="Poetry"/>
      </w:pPr>
      <w:r w:rsidRPr="00AB3E1F">
        <w:t xml:space="preserve">And since have sought you thro’ the Tuscan main. </w:t>
      </w:r>
    </w:p>
    <w:p w14:paraId="4A4AB534" w14:textId="69FD3EB2" w:rsidR="003A417A" w:rsidRPr="00AB3E1F" w:rsidRDefault="003A417A" w:rsidP="00AB3E1F">
      <w:pPr>
        <w:pStyle w:val="Poetry"/>
      </w:pPr>
      <w:r w:rsidRPr="00AB3E1F">
        <w:t>The mighty Mother chang’d our forms to these,</w:t>
      </w:r>
    </w:p>
    <w:p w14:paraId="2F165E03" w14:textId="402F06C0" w:rsidR="003A417A" w:rsidRPr="00AB3E1F" w:rsidRDefault="003A417A" w:rsidP="00AB3E1F">
      <w:pPr>
        <w:pStyle w:val="Poetry"/>
      </w:pPr>
      <w:r w:rsidRPr="00AB3E1F">
        <w:t>And gave us life immortal in the seas.</w:t>
      </w:r>
    </w:p>
    <w:p w14:paraId="3B58C0FF" w14:textId="77777777" w:rsidR="00AB3E1F" w:rsidRDefault="003A417A" w:rsidP="00AB3E1F">
      <w:pPr>
        <w:pStyle w:val="Poetry"/>
      </w:pPr>
      <w:r w:rsidRPr="00AB3E1F">
        <w:t xml:space="preserve">But young Ascanius, in his camp distress’d, </w:t>
      </w:r>
    </w:p>
    <w:p w14:paraId="082175EE" w14:textId="6722C126" w:rsidR="003A417A" w:rsidRPr="00AB3E1F" w:rsidRDefault="003A417A" w:rsidP="00AB3E1F">
      <w:pPr>
        <w:pStyle w:val="Poetry"/>
      </w:pPr>
      <w:r w:rsidRPr="00AB3E1F">
        <w:t>By your insulting foes is hardly press’d.</w:t>
      </w:r>
    </w:p>
    <w:p w14:paraId="6E7235E3" w14:textId="77777777" w:rsidR="00AB3E1F" w:rsidRDefault="003A417A" w:rsidP="00AB3E1F">
      <w:pPr>
        <w:pStyle w:val="Poetry"/>
      </w:pPr>
      <w:r w:rsidRPr="00AB3E1F">
        <w:t xml:space="preserve">Th’ Arcadian horsemen, and Etrurian host, </w:t>
      </w:r>
    </w:p>
    <w:p w14:paraId="06B5E0F7" w14:textId="56F0C995" w:rsidR="003A417A" w:rsidRPr="00AB3E1F" w:rsidRDefault="003A417A" w:rsidP="00AB3E1F">
      <w:pPr>
        <w:pStyle w:val="Poetry"/>
      </w:pPr>
      <w:r w:rsidRPr="00AB3E1F">
        <w:t>Advance in order on the Latian coast:</w:t>
      </w:r>
    </w:p>
    <w:p w14:paraId="0A840B5F" w14:textId="20059FDC" w:rsidR="003A417A" w:rsidRPr="00AB3E1F" w:rsidRDefault="003A417A" w:rsidP="00AB3E1F">
      <w:pPr>
        <w:pStyle w:val="Poetry"/>
      </w:pPr>
      <w:r w:rsidRPr="00AB3E1F">
        <w:t>To cut their way the Daunian chief designs,</w:t>
      </w:r>
    </w:p>
    <w:p w14:paraId="3051D4AA" w14:textId="77777777" w:rsidR="00AB3E1F" w:rsidRDefault="003A417A" w:rsidP="00AB3E1F">
      <w:pPr>
        <w:pStyle w:val="Poetry"/>
      </w:pPr>
      <w:r w:rsidRPr="00AB3E1F">
        <w:t xml:space="preserve">Before their troops can reach the Trojan lines. </w:t>
      </w:r>
    </w:p>
    <w:p w14:paraId="2C4B0F98" w14:textId="77777777" w:rsidR="00AB3E1F" w:rsidRDefault="003A417A" w:rsidP="00AB3E1F">
      <w:pPr>
        <w:pStyle w:val="Poetry"/>
      </w:pPr>
      <w:r w:rsidRPr="00AB3E1F">
        <w:t xml:space="preserve">Thou, when the rosy morn restores the light, </w:t>
      </w:r>
    </w:p>
    <w:p w14:paraId="06B4F25D" w14:textId="4E584B3C" w:rsidR="003A417A" w:rsidRPr="00AB3E1F" w:rsidRDefault="003A417A" w:rsidP="00AB3E1F">
      <w:pPr>
        <w:pStyle w:val="Poetry"/>
      </w:pPr>
      <w:r w:rsidRPr="00AB3E1F">
        <w:t>First arm thy soldiers for th’ ensuing fight:</w:t>
      </w:r>
    </w:p>
    <w:p w14:paraId="66C28BC3" w14:textId="77777777" w:rsidR="003A417A" w:rsidRPr="00AB3E1F" w:rsidRDefault="003A417A" w:rsidP="00AB3E1F">
      <w:pPr>
        <w:pStyle w:val="Poetry"/>
      </w:pPr>
      <w:r w:rsidRPr="00AB3E1F">
        <w:t>Thyself the fated sword of Vulcan wield,</w:t>
      </w:r>
    </w:p>
    <w:p w14:paraId="50789799" w14:textId="769FFF96" w:rsidR="003A417A" w:rsidRPr="00AB3E1F" w:rsidRDefault="003A417A" w:rsidP="00AB3E1F">
      <w:pPr>
        <w:pStyle w:val="Poetry"/>
      </w:pPr>
      <w:r w:rsidRPr="00AB3E1F">
        <w:t>And bear aloft th’ impenetrable shield.</w:t>
      </w:r>
    </w:p>
    <w:p w14:paraId="3F7EE209" w14:textId="77777777" w:rsidR="00AB3E1F" w:rsidRDefault="003A417A" w:rsidP="00AB3E1F">
      <w:pPr>
        <w:pStyle w:val="Poetry"/>
      </w:pPr>
      <w:r w:rsidRPr="00AB3E1F">
        <w:t xml:space="preserve">To-morrow’s sun, unless my skill be vain, </w:t>
      </w:r>
    </w:p>
    <w:p w14:paraId="2DE39843" w14:textId="77777777" w:rsidR="00AB3E1F" w:rsidRDefault="003A417A" w:rsidP="00AB3E1F">
      <w:pPr>
        <w:pStyle w:val="Poetry"/>
      </w:pPr>
      <w:r w:rsidRPr="00AB3E1F">
        <w:t xml:space="preserve">Shall see huge heaps of foes in battle slain.” </w:t>
      </w:r>
    </w:p>
    <w:p w14:paraId="4DC8492A" w14:textId="77777777" w:rsidR="00AB3E1F" w:rsidRDefault="003A417A" w:rsidP="00AB3E1F">
      <w:pPr>
        <w:pStyle w:val="Poetry"/>
      </w:pPr>
      <w:r w:rsidRPr="00AB3E1F">
        <w:t xml:space="preserve">Parting, she </w:t>
      </w:r>
      <w:proofErr w:type="gramStart"/>
      <w:r w:rsidRPr="00AB3E1F">
        <w:t>spoke;</w:t>
      </w:r>
      <w:proofErr w:type="gramEnd"/>
      <w:r w:rsidRPr="00AB3E1F">
        <w:t xml:space="preserve"> and with immortal force </w:t>
      </w:r>
    </w:p>
    <w:p w14:paraId="3D5CA7AB" w14:textId="0F55130B" w:rsidR="003A417A" w:rsidRPr="00AB3E1F" w:rsidRDefault="003A417A" w:rsidP="00AB3E1F">
      <w:pPr>
        <w:pStyle w:val="Poetry"/>
      </w:pPr>
      <w:r w:rsidRPr="00AB3E1F">
        <w:t xml:space="preserve">Push’d on the vessel in her wat’ry </w:t>
      </w:r>
      <w:proofErr w:type="gramStart"/>
      <w:r w:rsidRPr="00AB3E1F">
        <w:t>course;</w:t>
      </w:r>
      <w:proofErr w:type="gramEnd"/>
    </w:p>
    <w:p w14:paraId="269911DB" w14:textId="2907B5FB" w:rsidR="003A417A" w:rsidRPr="00AB3E1F" w:rsidRDefault="003A417A" w:rsidP="00AB3E1F">
      <w:pPr>
        <w:pStyle w:val="Poetry"/>
      </w:pPr>
      <w:r w:rsidRPr="00AB3E1F">
        <w:t>For well she knew the way. Impell’d behind,</w:t>
      </w:r>
    </w:p>
    <w:p w14:paraId="6A8A8911" w14:textId="77777777" w:rsidR="00AB3E1F" w:rsidRDefault="003A417A" w:rsidP="00AB3E1F">
      <w:pPr>
        <w:pStyle w:val="Poetry"/>
      </w:pPr>
      <w:r w:rsidRPr="00AB3E1F">
        <w:lastRenderedPageBreak/>
        <w:t xml:space="preserve">The ship flew forward, and outstripp’d the wind. </w:t>
      </w:r>
    </w:p>
    <w:p w14:paraId="594EC404" w14:textId="27DD296A" w:rsidR="003A417A" w:rsidRPr="00AB3E1F" w:rsidRDefault="003A417A" w:rsidP="00AB3E1F">
      <w:pPr>
        <w:pStyle w:val="Poetry"/>
      </w:pPr>
      <w:r w:rsidRPr="00AB3E1F">
        <w:t>The rest make up. Unknowing of the cause,</w:t>
      </w:r>
    </w:p>
    <w:p w14:paraId="3DC2B5E7" w14:textId="5FB94EE7" w:rsidR="003A417A" w:rsidRDefault="003A417A" w:rsidP="00AB3E1F">
      <w:pPr>
        <w:pStyle w:val="Poetry"/>
      </w:pPr>
      <w:r w:rsidRPr="00AB3E1F">
        <w:t>The chief admires their speed, and happy omens draws.</w:t>
      </w:r>
    </w:p>
    <w:p w14:paraId="6314EC2D" w14:textId="77777777" w:rsidR="00AB3E1F" w:rsidRPr="00AB3E1F" w:rsidRDefault="00AB3E1F" w:rsidP="00AB3E1F">
      <w:pPr>
        <w:pStyle w:val="Poetry"/>
      </w:pPr>
    </w:p>
    <w:p w14:paraId="71C940B2" w14:textId="77777777" w:rsidR="003A417A" w:rsidRPr="00AB3E1F" w:rsidRDefault="003A417A" w:rsidP="00AB3E1F">
      <w:pPr>
        <w:pStyle w:val="Poetry"/>
      </w:pPr>
      <w:r w:rsidRPr="00AB3E1F">
        <w:t>Then thus he pray’d, and fix’d on heav’n his eyes:</w:t>
      </w:r>
    </w:p>
    <w:p w14:paraId="50C3EE70" w14:textId="70BE5EC5" w:rsidR="003A417A" w:rsidRPr="00AB3E1F" w:rsidRDefault="003A417A" w:rsidP="00AB3E1F">
      <w:pPr>
        <w:pStyle w:val="Poetry"/>
      </w:pPr>
      <w:r w:rsidRPr="00AB3E1F">
        <w:t>“Hear thou, great Mother of the deities.</w:t>
      </w:r>
    </w:p>
    <w:p w14:paraId="78CE9DA0" w14:textId="77777777" w:rsidR="00AB3E1F" w:rsidRDefault="003A417A" w:rsidP="00AB3E1F">
      <w:pPr>
        <w:pStyle w:val="Poetry"/>
      </w:pPr>
      <w:r w:rsidRPr="00AB3E1F">
        <w:t xml:space="preserve">With turrets crown’d! (on Ida’s holy hill </w:t>
      </w:r>
    </w:p>
    <w:p w14:paraId="7AC6AAD8" w14:textId="77777777" w:rsidR="00AB3E1F" w:rsidRDefault="003A417A" w:rsidP="00AB3E1F">
      <w:pPr>
        <w:pStyle w:val="Poetry"/>
      </w:pPr>
      <w:r w:rsidRPr="00AB3E1F">
        <w:t xml:space="preserve">Fierce tigers, rein’d and curb’d, obey thy will.) </w:t>
      </w:r>
    </w:p>
    <w:p w14:paraId="1D91DE21" w14:textId="77777777" w:rsidR="00AB3E1F" w:rsidRDefault="003A417A" w:rsidP="00AB3E1F">
      <w:pPr>
        <w:pStyle w:val="Poetry"/>
      </w:pPr>
      <w:r w:rsidRPr="00AB3E1F">
        <w:t xml:space="preserve">Firm thy own omens; lead us on to </w:t>
      </w:r>
      <w:proofErr w:type="gramStart"/>
      <w:r w:rsidRPr="00AB3E1F">
        <w:t>fight;</w:t>
      </w:r>
      <w:proofErr w:type="gramEnd"/>
      <w:r w:rsidRPr="00AB3E1F">
        <w:t xml:space="preserve"> </w:t>
      </w:r>
    </w:p>
    <w:p w14:paraId="079F2F9C" w14:textId="32951D4D" w:rsidR="003A417A" w:rsidRPr="00AB3E1F" w:rsidRDefault="003A417A" w:rsidP="00AB3E1F">
      <w:pPr>
        <w:pStyle w:val="Poetry"/>
      </w:pPr>
      <w:r w:rsidRPr="00AB3E1F">
        <w:t>And let thy Phrygians conquer in thy right.”</w:t>
      </w:r>
    </w:p>
    <w:p w14:paraId="00F21CE3" w14:textId="2566EB2E" w:rsidR="003A417A" w:rsidRPr="00AB3E1F" w:rsidRDefault="003A417A" w:rsidP="00AB3E1F">
      <w:pPr>
        <w:pStyle w:val="Poetry"/>
      </w:pPr>
      <w:r w:rsidRPr="00AB3E1F">
        <w:t>He said no more. And now renewing day</w:t>
      </w:r>
    </w:p>
    <w:p w14:paraId="09155258" w14:textId="77777777" w:rsidR="00AB3E1F" w:rsidRDefault="003A417A" w:rsidP="00AB3E1F">
      <w:pPr>
        <w:pStyle w:val="Poetry"/>
      </w:pPr>
      <w:r w:rsidRPr="00AB3E1F">
        <w:t xml:space="preserve">Had chas’d the shadows of the night away. </w:t>
      </w:r>
    </w:p>
    <w:p w14:paraId="59BAF1DC" w14:textId="77777777" w:rsidR="00AB3E1F" w:rsidRDefault="003A417A" w:rsidP="00AB3E1F">
      <w:pPr>
        <w:pStyle w:val="Poetry"/>
      </w:pPr>
      <w:r w:rsidRPr="00AB3E1F">
        <w:t xml:space="preserve">He charg’d the soldiers, with preventing care, </w:t>
      </w:r>
    </w:p>
    <w:p w14:paraId="634AE031" w14:textId="1204B5B1" w:rsidR="003A417A" w:rsidRPr="00AB3E1F" w:rsidRDefault="003A417A" w:rsidP="00AB3E1F">
      <w:pPr>
        <w:pStyle w:val="Poetry"/>
      </w:pPr>
      <w:r w:rsidRPr="00AB3E1F">
        <w:t xml:space="preserve">Their flags to follow, and their arms </w:t>
      </w:r>
      <w:proofErr w:type="gramStart"/>
      <w:r w:rsidRPr="00AB3E1F">
        <w:t>prepare;</w:t>
      </w:r>
      <w:proofErr w:type="gramEnd"/>
    </w:p>
    <w:p w14:paraId="4A87ACB1" w14:textId="77777777" w:rsidR="003A417A" w:rsidRPr="00AB3E1F" w:rsidRDefault="003A417A" w:rsidP="00AB3E1F">
      <w:pPr>
        <w:pStyle w:val="Poetry"/>
      </w:pPr>
      <w:r w:rsidRPr="00AB3E1F">
        <w:t xml:space="preserve">Warn’d of th’ ensuing </w:t>
      </w:r>
      <w:proofErr w:type="gramStart"/>
      <w:r w:rsidRPr="00AB3E1F">
        <w:t>fight, and</w:t>
      </w:r>
      <w:proofErr w:type="gramEnd"/>
      <w:r w:rsidRPr="00AB3E1F">
        <w:t xml:space="preserve"> bade ‘em hope the war.</w:t>
      </w:r>
    </w:p>
    <w:p w14:paraId="51F8CF07" w14:textId="082D83C8" w:rsidR="003A417A" w:rsidRPr="00AB3E1F" w:rsidRDefault="003A417A" w:rsidP="00AB3E1F">
      <w:pPr>
        <w:pStyle w:val="Poetry"/>
      </w:pPr>
      <w:r w:rsidRPr="00AB3E1F">
        <w:t>Now, his lofty poop, he view’d below</w:t>
      </w:r>
    </w:p>
    <w:p w14:paraId="14506136" w14:textId="77777777" w:rsidR="00AB3E1F" w:rsidRDefault="003A417A" w:rsidP="00AB3E1F">
      <w:pPr>
        <w:pStyle w:val="Poetry"/>
      </w:pPr>
      <w:r w:rsidRPr="00AB3E1F">
        <w:t xml:space="preserve">His camp incompass’d, and th’ inclosing foe. </w:t>
      </w:r>
    </w:p>
    <w:p w14:paraId="512B1962" w14:textId="55255590" w:rsidR="003A417A" w:rsidRPr="00AB3E1F" w:rsidRDefault="003A417A" w:rsidP="00AB3E1F">
      <w:pPr>
        <w:pStyle w:val="Poetry"/>
      </w:pPr>
      <w:r w:rsidRPr="00AB3E1F">
        <w:t xml:space="preserve">His blazing shield, imbrac’d, he held on </w:t>
      </w:r>
      <w:proofErr w:type="gramStart"/>
      <w:r w:rsidRPr="00AB3E1F">
        <w:t>high;</w:t>
      </w:r>
      <w:proofErr w:type="gramEnd"/>
    </w:p>
    <w:p w14:paraId="34B52D25" w14:textId="77777777" w:rsidR="00AB3E1F" w:rsidRDefault="003A417A" w:rsidP="00AB3E1F">
      <w:pPr>
        <w:pStyle w:val="Poetry"/>
      </w:pPr>
      <w:r w:rsidRPr="00AB3E1F">
        <w:t xml:space="preserve">The camp </w:t>
      </w:r>
      <w:proofErr w:type="gramStart"/>
      <w:r w:rsidRPr="00AB3E1F">
        <w:t>receive</w:t>
      </w:r>
      <w:proofErr w:type="gramEnd"/>
      <w:r w:rsidRPr="00AB3E1F">
        <w:t xml:space="preserve"> the sign, and with loud shouts reply. </w:t>
      </w:r>
    </w:p>
    <w:p w14:paraId="7D799645" w14:textId="6AAE1DAC" w:rsidR="003A417A" w:rsidRPr="00AB3E1F" w:rsidRDefault="003A417A" w:rsidP="00AB3E1F">
      <w:pPr>
        <w:pStyle w:val="Poetry"/>
      </w:pPr>
      <w:r w:rsidRPr="00AB3E1F">
        <w:t>Hope arms their courage: from their tow’rs they throw</w:t>
      </w:r>
    </w:p>
    <w:p w14:paraId="3C86D4D2" w14:textId="2458D4D8" w:rsidR="003A417A" w:rsidRPr="00AB3E1F" w:rsidRDefault="003A417A" w:rsidP="00AB3E1F">
      <w:pPr>
        <w:pStyle w:val="Poetry"/>
      </w:pPr>
      <w:r w:rsidRPr="00AB3E1F">
        <w:t xml:space="preserve">Their darts with double </w:t>
      </w:r>
      <w:proofErr w:type="gramStart"/>
      <w:r w:rsidRPr="00AB3E1F">
        <w:t>force, and</w:t>
      </w:r>
      <w:proofErr w:type="gramEnd"/>
      <w:r w:rsidRPr="00AB3E1F">
        <w:t xml:space="preserve"> drive the foe.</w:t>
      </w:r>
    </w:p>
    <w:p w14:paraId="1B9F4A97" w14:textId="77777777" w:rsidR="003A417A" w:rsidRPr="00AB3E1F" w:rsidRDefault="003A417A" w:rsidP="00AB3E1F">
      <w:pPr>
        <w:pStyle w:val="Poetry"/>
      </w:pPr>
      <w:r w:rsidRPr="00AB3E1F">
        <w:t>Thus, at the signal giv’n, the cranes arise</w:t>
      </w:r>
    </w:p>
    <w:p w14:paraId="48FD5593" w14:textId="7EEA2D3E" w:rsidR="003A417A" w:rsidRDefault="003A417A" w:rsidP="00AB3E1F">
      <w:pPr>
        <w:pStyle w:val="Poetry"/>
      </w:pPr>
      <w:r w:rsidRPr="00AB3E1F">
        <w:t xml:space="preserve">Before the stormy </w:t>
      </w:r>
      <w:proofErr w:type="gramStart"/>
      <w:r w:rsidRPr="00AB3E1F">
        <w:t>south, and</w:t>
      </w:r>
      <w:proofErr w:type="gramEnd"/>
      <w:r w:rsidRPr="00AB3E1F">
        <w:t xml:space="preserve"> blacken all the skies.</w:t>
      </w:r>
    </w:p>
    <w:p w14:paraId="78D6AE5D" w14:textId="77777777" w:rsidR="00AB3E1F" w:rsidRPr="00AB3E1F" w:rsidRDefault="00AB3E1F" w:rsidP="00AB3E1F">
      <w:pPr>
        <w:pStyle w:val="Poetry"/>
      </w:pPr>
    </w:p>
    <w:p w14:paraId="22130856" w14:textId="77777777" w:rsidR="00AB3E1F" w:rsidRDefault="003A417A" w:rsidP="00AB3E1F">
      <w:pPr>
        <w:pStyle w:val="Poetry"/>
      </w:pPr>
      <w:r w:rsidRPr="00AB3E1F">
        <w:t xml:space="preserve">King Turnus wonder’d at the fight renew’d, </w:t>
      </w:r>
    </w:p>
    <w:p w14:paraId="39C8D69F" w14:textId="5EEC15F4" w:rsidR="003A417A" w:rsidRPr="00AB3E1F" w:rsidRDefault="003A417A" w:rsidP="00AB3E1F">
      <w:pPr>
        <w:pStyle w:val="Poetry"/>
      </w:pPr>
      <w:r w:rsidRPr="00AB3E1F">
        <w:t>Till, looking back, the Trojan fleet he view’d,</w:t>
      </w:r>
    </w:p>
    <w:p w14:paraId="68DE7304" w14:textId="428290C5" w:rsidR="003A417A" w:rsidRPr="00AB3E1F" w:rsidRDefault="003A417A" w:rsidP="00AB3E1F">
      <w:pPr>
        <w:pStyle w:val="Poetry"/>
      </w:pPr>
      <w:r w:rsidRPr="00AB3E1F">
        <w:t>The seas with swelling canvas cover’d o’er,</w:t>
      </w:r>
    </w:p>
    <w:p w14:paraId="513A1145" w14:textId="77777777" w:rsidR="00AB3E1F" w:rsidRDefault="003A417A" w:rsidP="00AB3E1F">
      <w:pPr>
        <w:pStyle w:val="Poetry"/>
      </w:pPr>
      <w:r w:rsidRPr="00AB3E1F">
        <w:t xml:space="preserve">And the swift ships descending on the shore. </w:t>
      </w:r>
    </w:p>
    <w:p w14:paraId="39F42707" w14:textId="77777777" w:rsidR="00AB3E1F" w:rsidRDefault="003A417A" w:rsidP="00AB3E1F">
      <w:pPr>
        <w:pStyle w:val="Poetry"/>
      </w:pPr>
      <w:r w:rsidRPr="00AB3E1F">
        <w:t xml:space="preserve">The Latians saw from far, with dazzled eyes, </w:t>
      </w:r>
    </w:p>
    <w:p w14:paraId="5A7346A4" w14:textId="77777777" w:rsidR="00AB3E1F" w:rsidRDefault="003A417A" w:rsidP="00AB3E1F">
      <w:pPr>
        <w:pStyle w:val="Poetry"/>
      </w:pPr>
      <w:r w:rsidRPr="00AB3E1F">
        <w:t xml:space="preserve">The radiant crest that seem’d in flames to rise, </w:t>
      </w:r>
    </w:p>
    <w:p w14:paraId="38EF57D1" w14:textId="668A15CD" w:rsidR="003A417A" w:rsidRPr="00AB3E1F" w:rsidRDefault="003A417A" w:rsidP="00AB3E1F">
      <w:pPr>
        <w:pStyle w:val="Poetry"/>
      </w:pPr>
      <w:r w:rsidRPr="00AB3E1F">
        <w:t>And dart diffusive fires around the field,</w:t>
      </w:r>
    </w:p>
    <w:p w14:paraId="5108ADF6" w14:textId="0E4092C8" w:rsidR="003A417A" w:rsidRPr="00AB3E1F" w:rsidRDefault="003A417A" w:rsidP="00AB3E1F">
      <w:pPr>
        <w:pStyle w:val="Poetry"/>
      </w:pPr>
      <w:r w:rsidRPr="00AB3E1F">
        <w:t>And the keen glitt’ring of the golden shield.</w:t>
      </w:r>
    </w:p>
    <w:p w14:paraId="1B8571C8" w14:textId="77777777" w:rsidR="00AB3E1F" w:rsidRDefault="003A417A" w:rsidP="00AB3E1F">
      <w:pPr>
        <w:pStyle w:val="Poetry"/>
      </w:pPr>
      <w:proofErr w:type="gramStart"/>
      <w:r w:rsidRPr="00AB3E1F">
        <w:t>Thus</w:t>
      </w:r>
      <w:proofErr w:type="gramEnd"/>
      <w:r w:rsidRPr="00AB3E1F">
        <w:t xml:space="preserve"> threat’ning comets, when by night they rise, </w:t>
      </w:r>
    </w:p>
    <w:p w14:paraId="413E3D24" w14:textId="77777777" w:rsidR="00AB3E1F" w:rsidRDefault="003A417A" w:rsidP="00AB3E1F">
      <w:pPr>
        <w:pStyle w:val="Poetry"/>
      </w:pPr>
      <w:r w:rsidRPr="00AB3E1F">
        <w:t xml:space="preserve">Shoot sanguine streams, and sadden all the skies: </w:t>
      </w:r>
    </w:p>
    <w:p w14:paraId="5506A9AE" w14:textId="696ACCC3" w:rsidR="003A417A" w:rsidRPr="00AB3E1F" w:rsidRDefault="003A417A" w:rsidP="00AB3E1F">
      <w:pPr>
        <w:pStyle w:val="Poetry"/>
      </w:pPr>
      <w:proofErr w:type="gramStart"/>
      <w:r w:rsidRPr="00AB3E1F">
        <w:t>So</w:t>
      </w:r>
      <w:proofErr w:type="gramEnd"/>
      <w:r w:rsidRPr="00AB3E1F">
        <w:t xml:space="preserve"> Sirius, flashing forth sinister lights,</w:t>
      </w:r>
    </w:p>
    <w:p w14:paraId="7BA866F4" w14:textId="77777777" w:rsidR="003A417A" w:rsidRPr="00AB3E1F" w:rsidRDefault="003A417A" w:rsidP="00AB3E1F">
      <w:pPr>
        <w:pStyle w:val="Poetry"/>
      </w:pPr>
      <w:r w:rsidRPr="00AB3E1F">
        <w:lastRenderedPageBreak/>
        <w:t>Pale humankind with plagues and with dry famine fright:</w:t>
      </w:r>
    </w:p>
    <w:p w14:paraId="1576464D" w14:textId="43DDD50C" w:rsidR="003A417A" w:rsidRPr="00AB3E1F" w:rsidRDefault="003A417A" w:rsidP="00AB3E1F">
      <w:pPr>
        <w:pStyle w:val="Poetry"/>
      </w:pPr>
      <w:r w:rsidRPr="00AB3E1F">
        <w:t>Yet Turnus with undaunted mind is bent</w:t>
      </w:r>
    </w:p>
    <w:p w14:paraId="1815EE94" w14:textId="77777777" w:rsidR="00AB3E1F" w:rsidRDefault="003A417A" w:rsidP="00AB3E1F">
      <w:pPr>
        <w:pStyle w:val="Poetry"/>
      </w:pPr>
      <w:r w:rsidRPr="00AB3E1F">
        <w:t xml:space="preserve">To man the shores, and hinder their descent, </w:t>
      </w:r>
    </w:p>
    <w:p w14:paraId="7573A826" w14:textId="304311FD" w:rsidR="003A417A" w:rsidRPr="00AB3E1F" w:rsidRDefault="003A417A" w:rsidP="00AB3E1F">
      <w:pPr>
        <w:pStyle w:val="Poetry"/>
      </w:pPr>
      <w:r w:rsidRPr="00AB3E1F">
        <w:t>And thus awakes the courage of his friends:</w:t>
      </w:r>
    </w:p>
    <w:p w14:paraId="531254CB" w14:textId="77777777" w:rsidR="00AB3E1F" w:rsidRDefault="003A417A" w:rsidP="00AB3E1F">
      <w:pPr>
        <w:pStyle w:val="Poetry"/>
      </w:pPr>
      <w:r w:rsidRPr="00AB3E1F">
        <w:t xml:space="preserve">“What you so long have wish’d, kind Fortune </w:t>
      </w:r>
      <w:proofErr w:type="gramStart"/>
      <w:r w:rsidRPr="00AB3E1F">
        <w:t>sends;</w:t>
      </w:r>
      <w:proofErr w:type="gramEnd"/>
      <w:r w:rsidRPr="00AB3E1F">
        <w:t xml:space="preserve"> </w:t>
      </w:r>
    </w:p>
    <w:p w14:paraId="7106B223" w14:textId="1C6E6B2D" w:rsidR="003A417A" w:rsidRPr="00AB3E1F" w:rsidRDefault="003A417A" w:rsidP="00AB3E1F">
      <w:pPr>
        <w:pStyle w:val="Poetry"/>
      </w:pPr>
      <w:r w:rsidRPr="00AB3E1F">
        <w:t>In ardent arms to meet th’ invading foe:</w:t>
      </w:r>
    </w:p>
    <w:p w14:paraId="28ECDE21" w14:textId="2F4B4E41" w:rsidR="003A417A" w:rsidRPr="00AB3E1F" w:rsidRDefault="003A417A" w:rsidP="00AB3E1F">
      <w:pPr>
        <w:pStyle w:val="Poetry"/>
      </w:pPr>
      <w:r w:rsidRPr="00AB3E1F">
        <w:t xml:space="preserve">You </w:t>
      </w:r>
      <w:proofErr w:type="gramStart"/>
      <w:r w:rsidRPr="00AB3E1F">
        <w:t>find, and</w:t>
      </w:r>
      <w:proofErr w:type="gramEnd"/>
      <w:r w:rsidRPr="00AB3E1F">
        <w:t xml:space="preserve"> find him at advantage now.</w:t>
      </w:r>
    </w:p>
    <w:p w14:paraId="221263BE" w14:textId="77777777" w:rsidR="003A417A" w:rsidRPr="00AB3E1F" w:rsidRDefault="003A417A" w:rsidP="00AB3E1F">
      <w:pPr>
        <w:pStyle w:val="Poetry"/>
      </w:pPr>
      <w:r w:rsidRPr="00AB3E1F">
        <w:t xml:space="preserve">Yours is the day: you need but only </w:t>
      </w:r>
      <w:proofErr w:type="gramStart"/>
      <w:r w:rsidRPr="00AB3E1F">
        <w:t>dare;</w:t>
      </w:r>
      <w:proofErr w:type="gramEnd"/>
    </w:p>
    <w:p w14:paraId="3A0BA5F5" w14:textId="77777777" w:rsidR="00AB3E1F" w:rsidRDefault="003A417A" w:rsidP="00AB3E1F">
      <w:pPr>
        <w:pStyle w:val="Poetry"/>
      </w:pPr>
      <w:r w:rsidRPr="00AB3E1F">
        <w:t xml:space="preserve">Your swords will make you masters of the war. </w:t>
      </w:r>
    </w:p>
    <w:p w14:paraId="2038F97C" w14:textId="77777777" w:rsidR="00AB3E1F" w:rsidRDefault="003A417A" w:rsidP="00AB3E1F">
      <w:pPr>
        <w:pStyle w:val="Poetry"/>
      </w:pPr>
      <w:r w:rsidRPr="00AB3E1F">
        <w:t xml:space="preserve">Your sires, your sons, your houses, and your lands, </w:t>
      </w:r>
    </w:p>
    <w:p w14:paraId="36893C00" w14:textId="6BEA8D3B" w:rsidR="003A417A" w:rsidRPr="00AB3E1F" w:rsidRDefault="003A417A" w:rsidP="00AB3E1F">
      <w:pPr>
        <w:pStyle w:val="Poetry"/>
      </w:pPr>
      <w:r w:rsidRPr="00AB3E1F">
        <w:t>And dearest wifes, are all within your hands.</w:t>
      </w:r>
    </w:p>
    <w:p w14:paraId="49CFACE2" w14:textId="3859AE40" w:rsidR="003A417A" w:rsidRPr="00AB3E1F" w:rsidRDefault="003A417A" w:rsidP="00AB3E1F">
      <w:pPr>
        <w:pStyle w:val="Poetry"/>
      </w:pPr>
      <w:r w:rsidRPr="00AB3E1F">
        <w:t>Be mindful of the race from whence you came,</w:t>
      </w:r>
    </w:p>
    <w:p w14:paraId="3F282E9F" w14:textId="77777777" w:rsidR="003A417A" w:rsidRPr="00AB3E1F" w:rsidRDefault="003A417A" w:rsidP="00AB3E1F">
      <w:pPr>
        <w:pStyle w:val="Poetry"/>
      </w:pPr>
      <w:r w:rsidRPr="00AB3E1F">
        <w:t>And emulate in arms your fathers’ fame.</w:t>
      </w:r>
    </w:p>
    <w:p w14:paraId="0BA67CFF" w14:textId="77777777" w:rsidR="00AB3E1F" w:rsidRDefault="003A417A" w:rsidP="00AB3E1F">
      <w:pPr>
        <w:pStyle w:val="Poetry"/>
      </w:pPr>
      <w:r w:rsidRPr="00AB3E1F">
        <w:t xml:space="preserve">Now take the time, while stagg’ring yet they stand </w:t>
      </w:r>
    </w:p>
    <w:p w14:paraId="03915F69" w14:textId="637E9EFF" w:rsidR="003A417A" w:rsidRPr="00AB3E1F" w:rsidRDefault="003A417A" w:rsidP="00AB3E1F">
      <w:pPr>
        <w:pStyle w:val="Poetry"/>
      </w:pPr>
      <w:r w:rsidRPr="00AB3E1F">
        <w:t>With feet unfirm, and prepossess the strand:</w:t>
      </w:r>
    </w:p>
    <w:p w14:paraId="7B05E3DB" w14:textId="77777777" w:rsidR="003A417A" w:rsidRPr="00AB3E1F" w:rsidRDefault="003A417A" w:rsidP="00AB3E1F">
      <w:pPr>
        <w:pStyle w:val="Poetry"/>
      </w:pPr>
      <w:r w:rsidRPr="00AB3E1F">
        <w:t>Fortune befriends the bold.” Nor more he said,</w:t>
      </w:r>
    </w:p>
    <w:p w14:paraId="2C0348EA" w14:textId="28C70799" w:rsidR="003A417A" w:rsidRPr="00AB3E1F" w:rsidRDefault="003A417A" w:rsidP="00AB3E1F">
      <w:pPr>
        <w:pStyle w:val="Poetry"/>
      </w:pPr>
      <w:r w:rsidRPr="00AB3E1F">
        <w:t xml:space="preserve">But balanc’d whom to leave, and whom to </w:t>
      </w:r>
      <w:proofErr w:type="gramStart"/>
      <w:r w:rsidRPr="00AB3E1F">
        <w:t>lead;</w:t>
      </w:r>
      <w:proofErr w:type="gramEnd"/>
    </w:p>
    <w:p w14:paraId="73AE5B10" w14:textId="77777777" w:rsidR="00AB3E1F" w:rsidRDefault="003A417A" w:rsidP="00AB3E1F">
      <w:pPr>
        <w:pStyle w:val="Poetry"/>
      </w:pPr>
      <w:r w:rsidRPr="00AB3E1F">
        <w:t xml:space="preserve">Then these elects, the landing to </w:t>
      </w:r>
      <w:proofErr w:type="gramStart"/>
      <w:r w:rsidRPr="00AB3E1F">
        <w:t>prevent;</w:t>
      </w:r>
      <w:proofErr w:type="gramEnd"/>
      <w:r w:rsidRPr="00AB3E1F">
        <w:t xml:space="preserve"> </w:t>
      </w:r>
    </w:p>
    <w:p w14:paraId="1510F255" w14:textId="02E857CC" w:rsidR="003A417A" w:rsidRDefault="003A417A" w:rsidP="00AB3E1F">
      <w:pPr>
        <w:pStyle w:val="Poetry"/>
      </w:pPr>
      <w:r w:rsidRPr="00AB3E1F">
        <w:t>And those he leaves, to keep the city pent.</w:t>
      </w:r>
    </w:p>
    <w:p w14:paraId="267CDEA4" w14:textId="77777777" w:rsidR="00AB3E1F" w:rsidRPr="00AB3E1F" w:rsidRDefault="00AB3E1F" w:rsidP="00AB3E1F">
      <w:pPr>
        <w:pStyle w:val="Poetry"/>
      </w:pPr>
    </w:p>
    <w:p w14:paraId="462D58A2" w14:textId="77777777" w:rsidR="003A417A" w:rsidRPr="00AB3E1F" w:rsidRDefault="003A417A" w:rsidP="00AB3E1F">
      <w:pPr>
        <w:pStyle w:val="Poetry"/>
      </w:pPr>
      <w:r w:rsidRPr="00AB3E1F">
        <w:t>Meantime the Trojan sends his troops ashore:</w:t>
      </w:r>
    </w:p>
    <w:p w14:paraId="54AE09B4" w14:textId="77777777" w:rsidR="003A417A" w:rsidRPr="00AB3E1F" w:rsidRDefault="003A417A" w:rsidP="00AB3E1F">
      <w:pPr>
        <w:pStyle w:val="Poetry"/>
      </w:pPr>
      <w:r w:rsidRPr="00AB3E1F">
        <w:t>Some are by boats expos’d, by bridges more.</w:t>
      </w:r>
    </w:p>
    <w:p w14:paraId="33B729D7" w14:textId="0D33992A" w:rsidR="003A417A" w:rsidRPr="00AB3E1F" w:rsidRDefault="003A417A" w:rsidP="00AB3E1F">
      <w:pPr>
        <w:pStyle w:val="Poetry"/>
      </w:pPr>
      <w:r w:rsidRPr="00AB3E1F">
        <w:t>With lab’ring oars they bear along the strand,</w:t>
      </w:r>
    </w:p>
    <w:p w14:paraId="5EABAB6F" w14:textId="77777777" w:rsidR="00AB3E1F" w:rsidRDefault="003A417A" w:rsidP="00AB3E1F">
      <w:pPr>
        <w:pStyle w:val="Poetry"/>
      </w:pPr>
      <w:r w:rsidRPr="00AB3E1F">
        <w:t xml:space="preserve">Where the tide languishes, and leap aland. </w:t>
      </w:r>
    </w:p>
    <w:p w14:paraId="7E4A5421" w14:textId="77777777" w:rsidR="00AB3E1F" w:rsidRDefault="003A417A" w:rsidP="00AB3E1F">
      <w:pPr>
        <w:pStyle w:val="Poetry"/>
      </w:pPr>
      <w:r w:rsidRPr="00AB3E1F">
        <w:t xml:space="preserve">Tarchon observes the coast with careful eyes, </w:t>
      </w:r>
    </w:p>
    <w:p w14:paraId="5032788C" w14:textId="77777777" w:rsidR="00AB3E1F" w:rsidRDefault="003A417A" w:rsidP="00AB3E1F">
      <w:pPr>
        <w:pStyle w:val="Poetry"/>
      </w:pPr>
      <w:r w:rsidRPr="00AB3E1F">
        <w:t xml:space="preserve">And, where no ford he finds, no water fries, </w:t>
      </w:r>
    </w:p>
    <w:p w14:paraId="14CCE2B8" w14:textId="048A7EE3" w:rsidR="003A417A" w:rsidRPr="00AB3E1F" w:rsidRDefault="003A417A" w:rsidP="00AB3E1F">
      <w:pPr>
        <w:pStyle w:val="Poetry"/>
      </w:pPr>
      <w:r w:rsidRPr="00AB3E1F">
        <w:t>Nor billows with unequal murmurs roar,</w:t>
      </w:r>
    </w:p>
    <w:p w14:paraId="13225682" w14:textId="637419A8" w:rsidR="003A417A" w:rsidRPr="00AB3E1F" w:rsidRDefault="003A417A" w:rsidP="00AB3E1F">
      <w:pPr>
        <w:pStyle w:val="Poetry"/>
      </w:pPr>
      <w:r w:rsidRPr="00AB3E1F">
        <w:t>But smoothly slide along, and swell the shore,</w:t>
      </w:r>
    </w:p>
    <w:p w14:paraId="275D6C68" w14:textId="77777777" w:rsidR="003A417A" w:rsidRPr="00AB3E1F" w:rsidRDefault="003A417A" w:rsidP="00AB3E1F">
      <w:pPr>
        <w:pStyle w:val="Poetry"/>
      </w:pPr>
      <w:r w:rsidRPr="00AB3E1F">
        <w:t>That course he steer’d, and thus he gave command:</w:t>
      </w:r>
    </w:p>
    <w:p w14:paraId="46148794" w14:textId="77777777" w:rsidR="003A417A" w:rsidRPr="00AB3E1F" w:rsidRDefault="003A417A" w:rsidP="00AB3E1F">
      <w:pPr>
        <w:pStyle w:val="Poetry"/>
      </w:pPr>
      <w:r w:rsidRPr="00AB3E1F">
        <w:t>“Here ply your oars, and at all hazard land:</w:t>
      </w:r>
    </w:p>
    <w:p w14:paraId="15B7AF8D" w14:textId="77777777" w:rsidR="00AB3E1F" w:rsidRDefault="003A417A" w:rsidP="00AB3E1F">
      <w:pPr>
        <w:pStyle w:val="Poetry"/>
      </w:pPr>
      <w:r w:rsidRPr="00AB3E1F">
        <w:t xml:space="preserve">Force on the vessel, that her keel may wound </w:t>
      </w:r>
    </w:p>
    <w:p w14:paraId="1CA222A4" w14:textId="78093EB5" w:rsidR="003A417A" w:rsidRPr="00AB3E1F" w:rsidRDefault="003A417A" w:rsidP="00AB3E1F">
      <w:pPr>
        <w:pStyle w:val="Poetry"/>
      </w:pPr>
      <w:r w:rsidRPr="00AB3E1F">
        <w:t>This hated soil, and furrow hostile ground.</w:t>
      </w:r>
    </w:p>
    <w:p w14:paraId="1317BA4F" w14:textId="48A8A3D9" w:rsidR="003A417A" w:rsidRPr="00AB3E1F" w:rsidRDefault="003A417A" w:rsidP="00AB3E1F">
      <w:pPr>
        <w:pStyle w:val="Poetry"/>
      </w:pPr>
      <w:r w:rsidRPr="00AB3E1F">
        <w:t xml:space="preserve">Let me securely land—I ask no </w:t>
      </w:r>
      <w:proofErr w:type="gramStart"/>
      <w:r w:rsidRPr="00AB3E1F">
        <w:t>more;</w:t>
      </w:r>
      <w:proofErr w:type="gramEnd"/>
    </w:p>
    <w:p w14:paraId="10531C2E" w14:textId="77777777" w:rsidR="003A417A" w:rsidRPr="00AB3E1F" w:rsidRDefault="003A417A" w:rsidP="00AB3E1F">
      <w:pPr>
        <w:pStyle w:val="Poetry"/>
      </w:pPr>
      <w:r w:rsidRPr="00AB3E1F">
        <w:t>Then sink my ships, or shatter on the shore.”</w:t>
      </w:r>
    </w:p>
    <w:p w14:paraId="61406E8D" w14:textId="77777777" w:rsidR="00AB3E1F" w:rsidRDefault="00AB3E1F" w:rsidP="00AB3E1F">
      <w:pPr>
        <w:pStyle w:val="Poetry"/>
      </w:pPr>
    </w:p>
    <w:p w14:paraId="5F6CBC05" w14:textId="08A29BD2" w:rsidR="003A417A" w:rsidRPr="00AB3E1F" w:rsidRDefault="003A417A" w:rsidP="00AB3E1F">
      <w:pPr>
        <w:pStyle w:val="Poetry"/>
      </w:pPr>
      <w:r w:rsidRPr="00AB3E1F">
        <w:lastRenderedPageBreak/>
        <w:t>This fiery speech inflames his fearful friends:</w:t>
      </w:r>
    </w:p>
    <w:p w14:paraId="017E3897" w14:textId="77777777" w:rsidR="00AB3E1F" w:rsidRDefault="003A417A" w:rsidP="00AB3E1F">
      <w:pPr>
        <w:pStyle w:val="Poetry"/>
      </w:pPr>
      <w:r w:rsidRPr="00AB3E1F">
        <w:t xml:space="preserve">They tug at ev’ry oar, and ev’ry stretcher </w:t>
      </w:r>
      <w:proofErr w:type="gramStart"/>
      <w:r w:rsidRPr="00AB3E1F">
        <w:t>bends;</w:t>
      </w:r>
      <w:proofErr w:type="gramEnd"/>
      <w:r w:rsidRPr="00AB3E1F">
        <w:t xml:space="preserve"> </w:t>
      </w:r>
    </w:p>
    <w:p w14:paraId="6975E534" w14:textId="7FDDF7F4" w:rsidR="003A417A" w:rsidRPr="00AB3E1F" w:rsidRDefault="003A417A" w:rsidP="00AB3E1F">
      <w:pPr>
        <w:pStyle w:val="Poetry"/>
      </w:pPr>
      <w:r w:rsidRPr="00AB3E1F">
        <w:t>They run their ships aground; the vessels knock,</w:t>
      </w:r>
    </w:p>
    <w:p w14:paraId="6AE6F07A" w14:textId="6F937D7A" w:rsidR="003A417A" w:rsidRPr="00AB3E1F" w:rsidRDefault="003A417A" w:rsidP="00AB3E1F">
      <w:pPr>
        <w:pStyle w:val="Poetry"/>
      </w:pPr>
      <w:r w:rsidRPr="00AB3E1F">
        <w:t>(</w:t>
      </w:r>
      <w:proofErr w:type="gramStart"/>
      <w:r w:rsidRPr="00AB3E1F">
        <w:t>Thus</w:t>
      </w:r>
      <w:proofErr w:type="gramEnd"/>
      <w:r w:rsidRPr="00AB3E1F">
        <w:t xml:space="preserve"> forc’d ashore,) and tremble with the shock.</w:t>
      </w:r>
    </w:p>
    <w:p w14:paraId="5A895BE8" w14:textId="77777777" w:rsidR="00AB3E1F" w:rsidRDefault="003A417A" w:rsidP="00AB3E1F">
      <w:pPr>
        <w:pStyle w:val="Poetry"/>
      </w:pPr>
      <w:r w:rsidRPr="00AB3E1F">
        <w:t xml:space="preserve">Tarchon’s alone was lost, that stranded stood, </w:t>
      </w:r>
    </w:p>
    <w:p w14:paraId="38A46A70" w14:textId="0841ACA8" w:rsidR="003A417A" w:rsidRPr="00AB3E1F" w:rsidRDefault="003A417A" w:rsidP="00AB3E1F">
      <w:pPr>
        <w:pStyle w:val="Poetry"/>
      </w:pPr>
      <w:r w:rsidRPr="00AB3E1F">
        <w:t>Stuck on a bank, and beaten by the flood:</w:t>
      </w:r>
    </w:p>
    <w:p w14:paraId="71C4D9D1" w14:textId="77777777" w:rsidR="00AB3E1F" w:rsidRDefault="003A417A" w:rsidP="00AB3E1F">
      <w:pPr>
        <w:pStyle w:val="Poetry"/>
      </w:pPr>
      <w:r w:rsidRPr="00AB3E1F">
        <w:t xml:space="preserve">She breaks her back; the loosen’d sides give way, </w:t>
      </w:r>
    </w:p>
    <w:p w14:paraId="169416BE" w14:textId="6297B9EE" w:rsidR="003A417A" w:rsidRPr="00AB3E1F" w:rsidRDefault="003A417A" w:rsidP="00AB3E1F">
      <w:pPr>
        <w:pStyle w:val="Poetry"/>
      </w:pPr>
      <w:r w:rsidRPr="00AB3E1F">
        <w:t>And plunge the Tuscan soldiers in the sea.</w:t>
      </w:r>
    </w:p>
    <w:p w14:paraId="4A393883" w14:textId="68C673CC" w:rsidR="003A417A" w:rsidRPr="00AB3E1F" w:rsidRDefault="003A417A" w:rsidP="00AB3E1F">
      <w:pPr>
        <w:pStyle w:val="Poetry"/>
      </w:pPr>
      <w:r w:rsidRPr="00AB3E1F">
        <w:t>Their broken oars and floating planks withstand</w:t>
      </w:r>
    </w:p>
    <w:p w14:paraId="1039C9FE" w14:textId="77777777" w:rsidR="003A417A" w:rsidRPr="00AB3E1F" w:rsidRDefault="003A417A" w:rsidP="00AB3E1F">
      <w:pPr>
        <w:pStyle w:val="Poetry"/>
      </w:pPr>
      <w:r w:rsidRPr="00AB3E1F">
        <w:t>Their passage, while they labor to the land,</w:t>
      </w:r>
    </w:p>
    <w:p w14:paraId="1406C4EE" w14:textId="20554C5A" w:rsidR="003A417A" w:rsidRDefault="003A417A" w:rsidP="00AB3E1F">
      <w:pPr>
        <w:pStyle w:val="Poetry"/>
      </w:pPr>
      <w:r w:rsidRPr="00AB3E1F">
        <w:t>And ebbing tides bear back upon th’ uncertain sand.</w:t>
      </w:r>
    </w:p>
    <w:p w14:paraId="035EDA1D" w14:textId="77777777" w:rsidR="00AB3E1F" w:rsidRPr="00AB3E1F" w:rsidRDefault="00AB3E1F" w:rsidP="00AB3E1F">
      <w:pPr>
        <w:pStyle w:val="Poetry"/>
      </w:pPr>
    </w:p>
    <w:p w14:paraId="47FC4715" w14:textId="77777777" w:rsidR="00AB3E1F" w:rsidRDefault="003A417A" w:rsidP="00AB3E1F">
      <w:pPr>
        <w:pStyle w:val="Poetry"/>
      </w:pPr>
      <w:r w:rsidRPr="00AB3E1F">
        <w:t xml:space="preserve">Now Turnus leads his troops without delay, </w:t>
      </w:r>
    </w:p>
    <w:p w14:paraId="62BDA604" w14:textId="68E22D99" w:rsidR="003A417A" w:rsidRPr="00AB3E1F" w:rsidRDefault="003A417A" w:rsidP="00AB3E1F">
      <w:pPr>
        <w:pStyle w:val="Poetry"/>
      </w:pPr>
      <w:r w:rsidRPr="00AB3E1F">
        <w:t>Advancing to the margin of the sea.</w:t>
      </w:r>
    </w:p>
    <w:p w14:paraId="2096D334" w14:textId="0BB9427F" w:rsidR="003A417A" w:rsidRPr="00AB3E1F" w:rsidRDefault="003A417A" w:rsidP="00AB3E1F">
      <w:pPr>
        <w:pStyle w:val="Poetry"/>
      </w:pPr>
      <w:r w:rsidRPr="00AB3E1F">
        <w:t>The trumpets sound: Aeneas first assail’d</w:t>
      </w:r>
    </w:p>
    <w:p w14:paraId="63C17806" w14:textId="77777777" w:rsidR="00AB3E1F" w:rsidRDefault="003A417A" w:rsidP="00AB3E1F">
      <w:pPr>
        <w:pStyle w:val="Poetry"/>
      </w:pPr>
      <w:r w:rsidRPr="00AB3E1F">
        <w:t xml:space="preserve">The clowns new-rais’d and raw, and soon prevail’d. </w:t>
      </w:r>
    </w:p>
    <w:p w14:paraId="55312D02" w14:textId="5D38B696" w:rsidR="003A417A" w:rsidRPr="00AB3E1F" w:rsidRDefault="003A417A" w:rsidP="00AB3E1F">
      <w:pPr>
        <w:pStyle w:val="Poetry"/>
      </w:pPr>
      <w:r w:rsidRPr="00AB3E1F">
        <w:t xml:space="preserve">Great Theron fell, an omen of the </w:t>
      </w:r>
      <w:proofErr w:type="gramStart"/>
      <w:r w:rsidRPr="00AB3E1F">
        <w:t>fight;</w:t>
      </w:r>
      <w:proofErr w:type="gramEnd"/>
    </w:p>
    <w:p w14:paraId="2D72824E" w14:textId="77777777" w:rsidR="00AB3E1F" w:rsidRDefault="003A417A" w:rsidP="00AB3E1F">
      <w:pPr>
        <w:pStyle w:val="Poetry"/>
      </w:pPr>
      <w:r w:rsidRPr="00AB3E1F">
        <w:t xml:space="preserve">Great Theron, large of limbs, of giant height. </w:t>
      </w:r>
    </w:p>
    <w:p w14:paraId="5A988BA1" w14:textId="10266EBA" w:rsidR="003A417A" w:rsidRPr="00AB3E1F" w:rsidRDefault="003A417A" w:rsidP="00AB3E1F">
      <w:pPr>
        <w:pStyle w:val="Poetry"/>
      </w:pPr>
      <w:r w:rsidRPr="00AB3E1F">
        <w:t>He first in open field defied the prince:</w:t>
      </w:r>
    </w:p>
    <w:p w14:paraId="29317A87" w14:textId="294C9C85" w:rsidR="003A417A" w:rsidRPr="00AB3E1F" w:rsidRDefault="003A417A" w:rsidP="00AB3E1F">
      <w:pPr>
        <w:pStyle w:val="Poetry"/>
      </w:pPr>
      <w:r w:rsidRPr="00AB3E1F">
        <w:t>But armor scal’d with gold was no defense</w:t>
      </w:r>
    </w:p>
    <w:p w14:paraId="2F384B2B" w14:textId="77777777" w:rsidR="00AB3E1F" w:rsidRDefault="003A417A" w:rsidP="00AB3E1F">
      <w:pPr>
        <w:pStyle w:val="Poetry"/>
      </w:pPr>
      <w:r w:rsidRPr="00AB3E1F">
        <w:t xml:space="preserve">Against the fated sword, which open’d wide </w:t>
      </w:r>
    </w:p>
    <w:p w14:paraId="63C97A13" w14:textId="77777777" w:rsidR="00AB3E1F" w:rsidRDefault="003A417A" w:rsidP="00AB3E1F">
      <w:pPr>
        <w:pStyle w:val="Poetry"/>
      </w:pPr>
      <w:r w:rsidRPr="00AB3E1F">
        <w:t xml:space="preserve">His plated shield, and pierc’d his naked side. </w:t>
      </w:r>
    </w:p>
    <w:p w14:paraId="6A365B1E" w14:textId="1DA87CD3" w:rsidR="003A417A" w:rsidRPr="00AB3E1F" w:rsidRDefault="003A417A" w:rsidP="00AB3E1F">
      <w:pPr>
        <w:pStyle w:val="Poetry"/>
      </w:pPr>
      <w:r w:rsidRPr="00AB3E1F">
        <w:t>Next, Lichas fell, who, not like others born,</w:t>
      </w:r>
    </w:p>
    <w:p w14:paraId="26BF265A" w14:textId="77777777" w:rsidR="003A417A" w:rsidRPr="00AB3E1F" w:rsidRDefault="003A417A" w:rsidP="00AB3E1F">
      <w:pPr>
        <w:pStyle w:val="Poetry"/>
      </w:pPr>
      <w:r w:rsidRPr="00AB3E1F">
        <w:t xml:space="preserve">Was from his wretched mother ripp’d and </w:t>
      </w:r>
      <w:proofErr w:type="gramStart"/>
      <w:r w:rsidRPr="00AB3E1F">
        <w:t>torn;</w:t>
      </w:r>
      <w:proofErr w:type="gramEnd"/>
    </w:p>
    <w:p w14:paraId="0E2F03CB" w14:textId="0F590316" w:rsidR="003A417A" w:rsidRPr="00AB3E1F" w:rsidRDefault="003A417A" w:rsidP="00AB3E1F">
      <w:pPr>
        <w:pStyle w:val="Poetry"/>
      </w:pPr>
      <w:r w:rsidRPr="00AB3E1F">
        <w:t xml:space="preserve">Sacred, O Phoebus, from his birth to </w:t>
      </w:r>
      <w:proofErr w:type="gramStart"/>
      <w:r w:rsidRPr="00AB3E1F">
        <w:t>thee;</w:t>
      </w:r>
      <w:proofErr w:type="gramEnd"/>
    </w:p>
    <w:p w14:paraId="4EF46182" w14:textId="77777777" w:rsidR="00AB3E1F" w:rsidRDefault="003A417A" w:rsidP="00AB3E1F">
      <w:pPr>
        <w:pStyle w:val="Poetry"/>
      </w:pPr>
      <w:r w:rsidRPr="00AB3E1F">
        <w:t xml:space="preserve">For his beginning life from biting steel was free. </w:t>
      </w:r>
    </w:p>
    <w:p w14:paraId="3CB145F5" w14:textId="64D80994" w:rsidR="003A417A" w:rsidRPr="00AB3E1F" w:rsidRDefault="003A417A" w:rsidP="00AB3E1F">
      <w:pPr>
        <w:pStyle w:val="Poetry"/>
      </w:pPr>
      <w:r w:rsidRPr="00AB3E1F">
        <w:t>Not far from him was Gyas laid along,</w:t>
      </w:r>
    </w:p>
    <w:p w14:paraId="77D59F38" w14:textId="77777777" w:rsidR="003A417A" w:rsidRPr="00AB3E1F" w:rsidRDefault="003A417A" w:rsidP="00AB3E1F">
      <w:pPr>
        <w:pStyle w:val="Poetry"/>
      </w:pPr>
      <w:r w:rsidRPr="00AB3E1F">
        <w:t>Of monstrous bulk; with Cisseus fierce and strong:</w:t>
      </w:r>
    </w:p>
    <w:p w14:paraId="594A11AA" w14:textId="77777777" w:rsidR="003A417A" w:rsidRPr="00AB3E1F" w:rsidRDefault="003A417A" w:rsidP="00AB3E1F">
      <w:pPr>
        <w:pStyle w:val="Poetry"/>
      </w:pPr>
      <w:r w:rsidRPr="00AB3E1F">
        <w:t>Vain bulk and strength! for, when the chief assail’d,</w:t>
      </w:r>
    </w:p>
    <w:p w14:paraId="09949D5F" w14:textId="5410DE7A" w:rsidR="003A417A" w:rsidRPr="00AB3E1F" w:rsidRDefault="003A417A" w:rsidP="00AB3E1F">
      <w:pPr>
        <w:pStyle w:val="Poetry"/>
      </w:pPr>
      <w:r w:rsidRPr="00AB3E1F">
        <w:t>Nor valor nor Herculean arms avail’d,</w:t>
      </w:r>
    </w:p>
    <w:p w14:paraId="2DE5A3CC" w14:textId="77777777" w:rsidR="00AB3E1F" w:rsidRDefault="003A417A" w:rsidP="00AB3E1F">
      <w:pPr>
        <w:pStyle w:val="Poetry"/>
      </w:pPr>
      <w:r w:rsidRPr="00AB3E1F">
        <w:t xml:space="preserve">Nor their fam’d father, wont in war to go </w:t>
      </w:r>
    </w:p>
    <w:p w14:paraId="1A100660" w14:textId="77777777" w:rsidR="00AB3E1F" w:rsidRDefault="003A417A" w:rsidP="00AB3E1F">
      <w:pPr>
        <w:pStyle w:val="Poetry"/>
      </w:pPr>
      <w:r w:rsidRPr="00AB3E1F">
        <w:t xml:space="preserve">With great Alcides, while he toil’d below. </w:t>
      </w:r>
    </w:p>
    <w:p w14:paraId="25660D98" w14:textId="5DC9996E" w:rsidR="003A417A" w:rsidRPr="00AB3E1F" w:rsidRDefault="003A417A" w:rsidP="00AB3E1F">
      <w:pPr>
        <w:pStyle w:val="Poetry"/>
      </w:pPr>
      <w:r w:rsidRPr="00AB3E1F">
        <w:t>The noisy Pharos next receiv’d his death:</w:t>
      </w:r>
    </w:p>
    <w:p w14:paraId="57245004" w14:textId="77777777" w:rsidR="003A417A" w:rsidRPr="00AB3E1F" w:rsidRDefault="003A417A" w:rsidP="00AB3E1F">
      <w:pPr>
        <w:pStyle w:val="Poetry"/>
      </w:pPr>
      <w:r w:rsidRPr="00AB3E1F">
        <w:t>Aeneas writh’d his dart, and stopp’d his bawling breath.</w:t>
      </w:r>
    </w:p>
    <w:p w14:paraId="271E9474" w14:textId="6FC90F4E" w:rsidR="003A417A" w:rsidRPr="00AB3E1F" w:rsidRDefault="003A417A" w:rsidP="00AB3E1F">
      <w:pPr>
        <w:pStyle w:val="Poetry"/>
      </w:pPr>
      <w:r w:rsidRPr="00AB3E1F">
        <w:t>Then wretched Cydon had receiv’d his doom,</w:t>
      </w:r>
    </w:p>
    <w:p w14:paraId="025FFFF0" w14:textId="77777777" w:rsidR="00AB3E1F" w:rsidRDefault="003A417A" w:rsidP="00AB3E1F">
      <w:pPr>
        <w:pStyle w:val="Poetry"/>
      </w:pPr>
      <w:r w:rsidRPr="00AB3E1F">
        <w:lastRenderedPageBreak/>
        <w:t xml:space="preserve">Who courted Clytius in his beardless bloom, </w:t>
      </w:r>
    </w:p>
    <w:p w14:paraId="5B31E84D" w14:textId="0F5D1E4C" w:rsidR="003A417A" w:rsidRPr="00AB3E1F" w:rsidRDefault="003A417A" w:rsidP="00AB3E1F">
      <w:pPr>
        <w:pStyle w:val="Poetry"/>
      </w:pPr>
      <w:r w:rsidRPr="00AB3E1F">
        <w:t>And sought with lust obscene polluted joys:</w:t>
      </w:r>
    </w:p>
    <w:p w14:paraId="24A9BAB9" w14:textId="77777777" w:rsidR="003A417A" w:rsidRPr="00AB3E1F" w:rsidRDefault="003A417A" w:rsidP="00AB3E1F">
      <w:pPr>
        <w:pStyle w:val="Poetry"/>
      </w:pPr>
      <w:r w:rsidRPr="00AB3E1F">
        <w:t xml:space="preserve">The Trojan sword had </w:t>
      </w:r>
      <w:proofErr w:type="gramStart"/>
      <w:r w:rsidRPr="00AB3E1F">
        <w:t>curd</w:t>
      </w:r>
      <w:proofErr w:type="gramEnd"/>
      <w:r w:rsidRPr="00AB3E1F">
        <w:t xml:space="preserve"> his love of boys,</w:t>
      </w:r>
    </w:p>
    <w:p w14:paraId="1E6D2280" w14:textId="77777777" w:rsidR="003A417A" w:rsidRPr="00AB3E1F" w:rsidRDefault="003A417A" w:rsidP="00AB3E1F">
      <w:pPr>
        <w:pStyle w:val="Poetry"/>
      </w:pPr>
      <w:r w:rsidRPr="00AB3E1F">
        <w:t>Had not his sev’n bold brethren stopp’d the course</w:t>
      </w:r>
    </w:p>
    <w:p w14:paraId="5BD1536D" w14:textId="22DB5397" w:rsidR="003A417A" w:rsidRPr="00AB3E1F" w:rsidRDefault="003A417A" w:rsidP="00AB3E1F">
      <w:pPr>
        <w:pStyle w:val="Poetry"/>
      </w:pPr>
      <w:r w:rsidRPr="00AB3E1F">
        <w:t>Of the fierce champions, with united force.</w:t>
      </w:r>
    </w:p>
    <w:p w14:paraId="6F4C41BE" w14:textId="77777777" w:rsidR="00AB3E1F" w:rsidRDefault="003A417A" w:rsidP="00AB3E1F">
      <w:pPr>
        <w:pStyle w:val="Poetry"/>
      </w:pPr>
      <w:r w:rsidRPr="00AB3E1F">
        <w:t xml:space="preserve">Sev’n darts were thrown at once; and some rebound </w:t>
      </w:r>
    </w:p>
    <w:p w14:paraId="087A6F04" w14:textId="53228B71" w:rsidR="003A417A" w:rsidRPr="00AB3E1F" w:rsidRDefault="003A417A" w:rsidP="00AB3E1F">
      <w:pPr>
        <w:pStyle w:val="Poetry"/>
      </w:pPr>
      <w:r w:rsidRPr="00AB3E1F">
        <w:t>From his bright shield, some on his helmet sound:</w:t>
      </w:r>
    </w:p>
    <w:p w14:paraId="4E5A67DB" w14:textId="77777777" w:rsidR="00AB3E1F" w:rsidRDefault="003A417A" w:rsidP="00AB3E1F">
      <w:pPr>
        <w:pStyle w:val="Poetry"/>
      </w:pPr>
      <w:r w:rsidRPr="00AB3E1F">
        <w:t xml:space="preserve">The rest had reach’d </w:t>
      </w:r>
      <w:proofErr w:type="gramStart"/>
      <w:r w:rsidRPr="00AB3E1F">
        <w:t>him;</w:t>
      </w:r>
      <w:proofErr w:type="gramEnd"/>
      <w:r w:rsidRPr="00AB3E1F">
        <w:t xml:space="preserve"> but his mother’s care </w:t>
      </w:r>
    </w:p>
    <w:p w14:paraId="5C01ADF0" w14:textId="5B83121A" w:rsidR="003A417A" w:rsidRPr="00AB3E1F" w:rsidRDefault="003A417A" w:rsidP="00AB3E1F">
      <w:pPr>
        <w:pStyle w:val="Poetry"/>
      </w:pPr>
      <w:r w:rsidRPr="00AB3E1F">
        <w:t>Prevented those, and turn’d aside in air.</w:t>
      </w:r>
    </w:p>
    <w:p w14:paraId="2A792C35" w14:textId="77777777" w:rsidR="00AB3E1F" w:rsidRDefault="00AB3E1F" w:rsidP="00AB3E1F">
      <w:pPr>
        <w:pStyle w:val="Poetry"/>
      </w:pPr>
    </w:p>
    <w:p w14:paraId="477AC6F3" w14:textId="0AFD1772" w:rsidR="003A417A" w:rsidRPr="00AB3E1F" w:rsidRDefault="003A417A" w:rsidP="00AB3E1F">
      <w:pPr>
        <w:pStyle w:val="Poetry"/>
      </w:pPr>
      <w:r w:rsidRPr="00AB3E1F">
        <w:t>The prince then call’d Achates, to supply</w:t>
      </w:r>
    </w:p>
    <w:p w14:paraId="507DF3C1" w14:textId="77777777" w:rsidR="00AB3E1F" w:rsidRDefault="003A417A" w:rsidP="00AB3E1F">
      <w:pPr>
        <w:pStyle w:val="Poetry"/>
      </w:pPr>
      <w:r w:rsidRPr="00AB3E1F">
        <w:t xml:space="preserve">The spears that knew the way to victory— </w:t>
      </w:r>
    </w:p>
    <w:p w14:paraId="2A14F8C1" w14:textId="77777777" w:rsidR="00AB3E1F" w:rsidRDefault="003A417A" w:rsidP="00AB3E1F">
      <w:pPr>
        <w:pStyle w:val="Poetry"/>
      </w:pPr>
      <w:r w:rsidRPr="00AB3E1F">
        <w:t xml:space="preserve">“Those fatal weapons, which, inur’d to blood, </w:t>
      </w:r>
    </w:p>
    <w:p w14:paraId="4C2F2E4B" w14:textId="05A1C526" w:rsidR="003A417A" w:rsidRPr="00AB3E1F" w:rsidRDefault="003A417A" w:rsidP="00AB3E1F">
      <w:pPr>
        <w:pStyle w:val="Poetry"/>
      </w:pPr>
      <w:r w:rsidRPr="00AB3E1F">
        <w:t>In Grecian bodies under Ilium stood:</w:t>
      </w:r>
    </w:p>
    <w:p w14:paraId="490FE12A" w14:textId="77777777" w:rsidR="003A417A" w:rsidRPr="00AB3E1F" w:rsidRDefault="003A417A" w:rsidP="00AB3E1F">
      <w:pPr>
        <w:pStyle w:val="Poetry"/>
      </w:pPr>
      <w:r w:rsidRPr="00AB3E1F">
        <w:t>Not one of those my hand shall toss in vain</w:t>
      </w:r>
    </w:p>
    <w:p w14:paraId="013DF402" w14:textId="6923A3A5" w:rsidR="003A417A" w:rsidRPr="00AB3E1F" w:rsidRDefault="003A417A" w:rsidP="00AB3E1F">
      <w:pPr>
        <w:pStyle w:val="Poetry"/>
      </w:pPr>
      <w:r w:rsidRPr="00AB3E1F">
        <w:t>Against our foes, on this contended plain.”</w:t>
      </w:r>
    </w:p>
    <w:p w14:paraId="0628BE7E" w14:textId="77777777" w:rsidR="00AB3E1F" w:rsidRDefault="003A417A" w:rsidP="00AB3E1F">
      <w:pPr>
        <w:pStyle w:val="Poetry"/>
      </w:pPr>
      <w:r w:rsidRPr="00AB3E1F">
        <w:t xml:space="preserve">He </w:t>
      </w:r>
      <w:proofErr w:type="gramStart"/>
      <w:r w:rsidRPr="00AB3E1F">
        <w:t>said;</w:t>
      </w:r>
      <w:proofErr w:type="gramEnd"/>
      <w:r w:rsidRPr="00AB3E1F">
        <w:t xml:space="preserve"> then seiz’d a mighty spear, and threw; </w:t>
      </w:r>
    </w:p>
    <w:p w14:paraId="54C7F734" w14:textId="77777777" w:rsidR="00AB3E1F" w:rsidRDefault="003A417A" w:rsidP="00AB3E1F">
      <w:pPr>
        <w:pStyle w:val="Poetry"/>
      </w:pPr>
      <w:r w:rsidRPr="00AB3E1F">
        <w:t xml:space="preserve">Which, wing’d with fate, thro’ Maeon’s buckler flew, </w:t>
      </w:r>
    </w:p>
    <w:p w14:paraId="40C6ABD8" w14:textId="6420AE34" w:rsidR="003A417A" w:rsidRPr="00AB3E1F" w:rsidRDefault="003A417A" w:rsidP="00AB3E1F">
      <w:pPr>
        <w:pStyle w:val="Poetry"/>
      </w:pPr>
      <w:r w:rsidRPr="00AB3E1F">
        <w:t>Pierc’d all the brazen plates, and reach’d his heart:</w:t>
      </w:r>
    </w:p>
    <w:p w14:paraId="20BB6360" w14:textId="77777777" w:rsidR="003A417A" w:rsidRPr="00AB3E1F" w:rsidRDefault="003A417A" w:rsidP="00AB3E1F">
      <w:pPr>
        <w:pStyle w:val="Poetry"/>
      </w:pPr>
      <w:r w:rsidRPr="00AB3E1F">
        <w:t>He stagger’d with intolerable smart.</w:t>
      </w:r>
    </w:p>
    <w:p w14:paraId="4FE01A03" w14:textId="2F038F34" w:rsidR="003A417A" w:rsidRPr="00AB3E1F" w:rsidRDefault="003A417A" w:rsidP="00AB3E1F">
      <w:pPr>
        <w:pStyle w:val="Poetry"/>
      </w:pPr>
      <w:r w:rsidRPr="00AB3E1F">
        <w:t xml:space="preserve">Alcanor </w:t>
      </w:r>
      <w:proofErr w:type="gramStart"/>
      <w:r w:rsidRPr="00AB3E1F">
        <w:t>saw;</w:t>
      </w:r>
      <w:proofErr w:type="gramEnd"/>
      <w:r w:rsidRPr="00AB3E1F">
        <w:t xml:space="preserve"> and reach’d, but reach’d in vain,</w:t>
      </w:r>
    </w:p>
    <w:p w14:paraId="6352D182" w14:textId="77777777" w:rsidR="003A417A" w:rsidRPr="00AB3E1F" w:rsidRDefault="003A417A" w:rsidP="00AB3E1F">
      <w:pPr>
        <w:pStyle w:val="Poetry"/>
      </w:pPr>
      <w:r w:rsidRPr="00AB3E1F">
        <w:t>His helping hand, his brother to sustain.</w:t>
      </w:r>
    </w:p>
    <w:p w14:paraId="3A313735" w14:textId="77777777" w:rsidR="00AB3E1F" w:rsidRDefault="003A417A" w:rsidP="00AB3E1F">
      <w:pPr>
        <w:pStyle w:val="Poetry"/>
      </w:pPr>
      <w:r w:rsidRPr="00AB3E1F">
        <w:t xml:space="preserve">A second spear, which kept the former course, </w:t>
      </w:r>
    </w:p>
    <w:p w14:paraId="137BA0DF" w14:textId="77777777" w:rsidR="00AB3E1F" w:rsidRDefault="003A417A" w:rsidP="00AB3E1F">
      <w:pPr>
        <w:pStyle w:val="Poetry"/>
      </w:pPr>
      <w:r w:rsidRPr="00AB3E1F">
        <w:t xml:space="preserve">From the same hand, and sent with equal force, </w:t>
      </w:r>
    </w:p>
    <w:p w14:paraId="7B3C620F" w14:textId="0D1FAEA5" w:rsidR="003A417A" w:rsidRPr="00AB3E1F" w:rsidRDefault="003A417A" w:rsidP="00AB3E1F">
      <w:pPr>
        <w:pStyle w:val="Poetry"/>
      </w:pPr>
      <w:r w:rsidRPr="00AB3E1F">
        <w:t>His right arm pierc’d, and holding on, bereft</w:t>
      </w:r>
    </w:p>
    <w:p w14:paraId="568AC0A0" w14:textId="59826871" w:rsidR="003A417A" w:rsidRPr="00AB3E1F" w:rsidRDefault="003A417A" w:rsidP="00AB3E1F">
      <w:pPr>
        <w:pStyle w:val="Poetry"/>
      </w:pPr>
      <w:r w:rsidRPr="00AB3E1F">
        <w:t>His use of both, and pinion’d down his left.</w:t>
      </w:r>
    </w:p>
    <w:p w14:paraId="098B4D98" w14:textId="77777777" w:rsidR="00AB3E1F" w:rsidRDefault="003A417A" w:rsidP="00AB3E1F">
      <w:pPr>
        <w:pStyle w:val="Poetry"/>
      </w:pPr>
      <w:r w:rsidRPr="00AB3E1F">
        <w:t xml:space="preserve">Then Numitor from his dead brother drew </w:t>
      </w:r>
    </w:p>
    <w:p w14:paraId="240C989D" w14:textId="7AEDA2CB" w:rsidR="003A417A" w:rsidRPr="00AB3E1F" w:rsidRDefault="003A417A" w:rsidP="00AB3E1F">
      <w:pPr>
        <w:pStyle w:val="Poetry"/>
      </w:pPr>
      <w:r w:rsidRPr="00AB3E1F">
        <w:t>Th’ ill-omen’d spear, and at the Trojan threw:</w:t>
      </w:r>
    </w:p>
    <w:p w14:paraId="0630F064" w14:textId="77777777" w:rsidR="00AB3E1F" w:rsidRDefault="003A417A" w:rsidP="00AB3E1F">
      <w:pPr>
        <w:pStyle w:val="Poetry"/>
      </w:pPr>
      <w:r w:rsidRPr="00AB3E1F">
        <w:t xml:space="preserve">Preventing fate directs the lance awry, </w:t>
      </w:r>
    </w:p>
    <w:p w14:paraId="12477463" w14:textId="1E82CFEC" w:rsidR="003A417A" w:rsidRDefault="003A417A" w:rsidP="00AB3E1F">
      <w:pPr>
        <w:pStyle w:val="Poetry"/>
      </w:pPr>
      <w:r w:rsidRPr="00AB3E1F">
        <w:t>Which, glancing, only mark’d Achates’ thigh.</w:t>
      </w:r>
    </w:p>
    <w:p w14:paraId="1B6F4EED" w14:textId="77777777" w:rsidR="00AB3E1F" w:rsidRPr="00AB3E1F" w:rsidRDefault="00AB3E1F" w:rsidP="00AB3E1F">
      <w:pPr>
        <w:pStyle w:val="Poetry"/>
      </w:pPr>
    </w:p>
    <w:p w14:paraId="5A48BA07" w14:textId="79C1E79A" w:rsidR="003A417A" w:rsidRPr="00AB3E1F" w:rsidRDefault="003A417A" w:rsidP="00AB3E1F">
      <w:pPr>
        <w:pStyle w:val="Poetry"/>
      </w:pPr>
      <w:r w:rsidRPr="00AB3E1F">
        <w:t>In pride of youth the Sabine Clausus came,</w:t>
      </w:r>
    </w:p>
    <w:p w14:paraId="331583FF" w14:textId="77777777" w:rsidR="003A417A" w:rsidRPr="00AB3E1F" w:rsidRDefault="003A417A" w:rsidP="00AB3E1F">
      <w:pPr>
        <w:pStyle w:val="Poetry"/>
      </w:pPr>
      <w:r w:rsidRPr="00AB3E1F">
        <w:t>And, from afar, at Dryops took his aim.</w:t>
      </w:r>
    </w:p>
    <w:p w14:paraId="6D3C978C" w14:textId="77777777" w:rsidR="00AB3E1F" w:rsidRDefault="003A417A" w:rsidP="00AB3E1F">
      <w:pPr>
        <w:pStyle w:val="Poetry"/>
      </w:pPr>
      <w:r w:rsidRPr="00AB3E1F">
        <w:t xml:space="preserve">The spear flew hissing thro’ the middle space, </w:t>
      </w:r>
    </w:p>
    <w:p w14:paraId="5B75A53A" w14:textId="1EDF07D7" w:rsidR="003A417A" w:rsidRPr="00AB3E1F" w:rsidRDefault="003A417A" w:rsidP="00AB3E1F">
      <w:pPr>
        <w:pStyle w:val="Poetry"/>
      </w:pPr>
      <w:r w:rsidRPr="00AB3E1F">
        <w:t xml:space="preserve">And pierc’d his throat, directed at his </w:t>
      </w:r>
      <w:proofErr w:type="gramStart"/>
      <w:r w:rsidRPr="00AB3E1F">
        <w:t>face;</w:t>
      </w:r>
      <w:proofErr w:type="gramEnd"/>
    </w:p>
    <w:p w14:paraId="4B5088DF" w14:textId="77777777" w:rsidR="003A417A" w:rsidRPr="00AB3E1F" w:rsidRDefault="003A417A" w:rsidP="00AB3E1F">
      <w:pPr>
        <w:pStyle w:val="Poetry"/>
      </w:pPr>
      <w:r w:rsidRPr="00AB3E1F">
        <w:lastRenderedPageBreak/>
        <w:t>It stopp’d at once the passage of his wind,</w:t>
      </w:r>
    </w:p>
    <w:p w14:paraId="6B9FB4F1" w14:textId="67689F7E" w:rsidR="003A417A" w:rsidRPr="00AB3E1F" w:rsidRDefault="003A417A" w:rsidP="00AB3E1F">
      <w:pPr>
        <w:pStyle w:val="Poetry"/>
      </w:pPr>
      <w:r w:rsidRPr="00AB3E1F">
        <w:t>And the free soul to flitting air resign’d:</w:t>
      </w:r>
    </w:p>
    <w:p w14:paraId="3FC0877C" w14:textId="77777777" w:rsidR="00AB3E1F" w:rsidRDefault="003A417A" w:rsidP="00AB3E1F">
      <w:pPr>
        <w:pStyle w:val="Poetry"/>
      </w:pPr>
      <w:r w:rsidRPr="00AB3E1F">
        <w:t xml:space="preserve">His forehead was the first that struck the </w:t>
      </w:r>
      <w:proofErr w:type="gramStart"/>
      <w:r w:rsidRPr="00AB3E1F">
        <w:t>ground;</w:t>
      </w:r>
      <w:proofErr w:type="gramEnd"/>
      <w:r w:rsidRPr="00AB3E1F">
        <w:t xml:space="preserve"> </w:t>
      </w:r>
    </w:p>
    <w:p w14:paraId="0B722340" w14:textId="77777777" w:rsidR="00AB3E1F" w:rsidRDefault="003A417A" w:rsidP="00AB3E1F">
      <w:pPr>
        <w:pStyle w:val="Poetry"/>
      </w:pPr>
      <w:r w:rsidRPr="00AB3E1F">
        <w:t xml:space="preserve">Lifeblood and life rush’d mingled thro’ the wound. </w:t>
      </w:r>
    </w:p>
    <w:p w14:paraId="68ED6AE6" w14:textId="581A7E75" w:rsidR="003A417A" w:rsidRPr="00AB3E1F" w:rsidRDefault="003A417A" w:rsidP="00AB3E1F">
      <w:pPr>
        <w:pStyle w:val="Poetry"/>
      </w:pPr>
      <w:r w:rsidRPr="00AB3E1F">
        <w:t>He slew three brothers of the Borean race,</w:t>
      </w:r>
    </w:p>
    <w:p w14:paraId="772AE260" w14:textId="77777777" w:rsidR="003A417A" w:rsidRPr="00AB3E1F" w:rsidRDefault="003A417A" w:rsidP="00AB3E1F">
      <w:pPr>
        <w:pStyle w:val="Poetry"/>
      </w:pPr>
      <w:r w:rsidRPr="00AB3E1F">
        <w:t>And three, whom Ismarus, their native place,</w:t>
      </w:r>
    </w:p>
    <w:p w14:paraId="433B8180" w14:textId="6EF56E55" w:rsidR="003A417A" w:rsidRPr="00AB3E1F" w:rsidRDefault="003A417A" w:rsidP="00AB3E1F">
      <w:pPr>
        <w:pStyle w:val="Poetry"/>
      </w:pPr>
      <w:r w:rsidRPr="00AB3E1F">
        <w:t>Had sent to war, but all the sons of Thrace.</w:t>
      </w:r>
    </w:p>
    <w:p w14:paraId="28CB5984" w14:textId="77777777" w:rsidR="00AB3E1F" w:rsidRDefault="003A417A" w:rsidP="00AB3E1F">
      <w:pPr>
        <w:pStyle w:val="Poetry"/>
      </w:pPr>
      <w:r w:rsidRPr="00AB3E1F">
        <w:t xml:space="preserve">Halesus, next, the bold Aurunci leads: </w:t>
      </w:r>
    </w:p>
    <w:p w14:paraId="5CE3D275" w14:textId="5896B5DA" w:rsidR="003A417A" w:rsidRPr="00AB3E1F" w:rsidRDefault="003A417A" w:rsidP="00AB3E1F">
      <w:pPr>
        <w:pStyle w:val="Poetry"/>
      </w:pPr>
      <w:r w:rsidRPr="00AB3E1F">
        <w:t>The son of Neptune to his aid succeeds,</w:t>
      </w:r>
    </w:p>
    <w:p w14:paraId="2B0DACDE" w14:textId="77777777" w:rsidR="003A417A" w:rsidRPr="00AB3E1F" w:rsidRDefault="003A417A" w:rsidP="00AB3E1F">
      <w:pPr>
        <w:pStyle w:val="Poetry"/>
      </w:pPr>
      <w:r w:rsidRPr="00AB3E1F">
        <w:t>Conspicuous on his horse. On either hand,</w:t>
      </w:r>
    </w:p>
    <w:p w14:paraId="6C3B4E1F" w14:textId="77777777" w:rsidR="003A417A" w:rsidRPr="00AB3E1F" w:rsidRDefault="003A417A" w:rsidP="00AB3E1F">
      <w:pPr>
        <w:pStyle w:val="Poetry"/>
      </w:pPr>
      <w:r w:rsidRPr="00AB3E1F">
        <w:t>These fight to keep, and those to win, the land.</w:t>
      </w:r>
    </w:p>
    <w:p w14:paraId="3A30F6D2" w14:textId="60573727" w:rsidR="003A417A" w:rsidRPr="00AB3E1F" w:rsidRDefault="003A417A" w:rsidP="00AB3E1F">
      <w:pPr>
        <w:pStyle w:val="Poetry"/>
      </w:pPr>
      <w:r w:rsidRPr="00AB3E1F">
        <w:t>With mutual blood th’ Ausonian soil is dyed,</w:t>
      </w:r>
    </w:p>
    <w:p w14:paraId="4AC01BB9" w14:textId="77777777" w:rsidR="00AB3E1F" w:rsidRDefault="003A417A" w:rsidP="00AB3E1F">
      <w:pPr>
        <w:pStyle w:val="Poetry"/>
      </w:pPr>
      <w:r w:rsidRPr="00AB3E1F">
        <w:t xml:space="preserve">While on its borders each their claim </w:t>
      </w:r>
      <w:proofErr w:type="gramStart"/>
      <w:r w:rsidRPr="00AB3E1F">
        <w:t>decide</w:t>
      </w:r>
      <w:proofErr w:type="gramEnd"/>
      <w:r w:rsidRPr="00AB3E1F">
        <w:t xml:space="preserve">. </w:t>
      </w:r>
    </w:p>
    <w:p w14:paraId="28623808" w14:textId="77777777" w:rsidR="00AB3E1F" w:rsidRDefault="003A417A" w:rsidP="00AB3E1F">
      <w:pPr>
        <w:pStyle w:val="Poetry"/>
      </w:pPr>
      <w:r w:rsidRPr="00AB3E1F">
        <w:t xml:space="preserve">As wintry winds, contending in the sky, </w:t>
      </w:r>
    </w:p>
    <w:p w14:paraId="03799E00" w14:textId="46F4620C" w:rsidR="003A417A" w:rsidRPr="00AB3E1F" w:rsidRDefault="003A417A" w:rsidP="00AB3E1F">
      <w:pPr>
        <w:pStyle w:val="Poetry"/>
      </w:pPr>
      <w:r w:rsidRPr="00AB3E1F">
        <w:t>With equal force of lungs their titles try:</w:t>
      </w:r>
    </w:p>
    <w:p w14:paraId="6BAF12F4" w14:textId="77777777" w:rsidR="003A417A" w:rsidRPr="00AB3E1F" w:rsidRDefault="003A417A" w:rsidP="00AB3E1F">
      <w:pPr>
        <w:pStyle w:val="Poetry"/>
      </w:pPr>
      <w:r w:rsidRPr="00AB3E1F">
        <w:t>They rage, they roar; the doubtful rack of heav’n</w:t>
      </w:r>
    </w:p>
    <w:p w14:paraId="36771A3F" w14:textId="083DEC65" w:rsidR="003A417A" w:rsidRPr="00AB3E1F" w:rsidRDefault="003A417A" w:rsidP="00AB3E1F">
      <w:pPr>
        <w:pStyle w:val="Poetry"/>
      </w:pPr>
      <w:r w:rsidRPr="00AB3E1F">
        <w:t>Stands without motion, and the tide undriv’n:</w:t>
      </w:r>
    </w:p>
    <w:p w14:paraId="592D5489" w14:textId="77777777" w:rsidR="00AB3E1F" w:rsidRDefault="003A417A" w:rsidP="00AB3E1F">
      <w:pPr>
        <w:pStyle w:val="Poetry"/>
      </w:pPr>
      <w:r w:rsidRPr="00AB3E1F">
        <w:t xml:space="preserve">Each bent to conquer, neither side to yield, </w:t>
      </w:r>
    </w:p>
    <w:p w14:paraId="124B2317" w14:textId="77777777" w:rsidR="00AB3E1F" w:rsidRDefault="003A417A" w:rsidP="00AB3E1F">
      <w:pPr>
        <w:pStyle w:val="Poetry"/>
      </w:pPr>
      <w:r w:rsidRPr="00AB3E1F">
        <w:t xml:space="preserve">They long suspend the fortune of the field. </w:t>
      </w:r>
    </w:p>
    <w:p w14:paraId="4710380D" w14:textId="77777777" w:rsidR="00AB3E1F" w:rsidRDefault="003A417A" w:rsidP="00AB3E1F">
      <w:pPr>
        <w:pStyle w:val="Poetry"/>
      </w:pPr>
      <w:r w:rsidRPr="00AB3E1F">
        <w:t xml:space="preserve">Both armies thus perform what courage </w:t>
      </w:r>
      <w:proofErr w:type="gramStart"/>
      <w:r w:rsidRPr="00AB3E1F">
        <w:t>can;</w:t>
      </w:r>
      <w:proofErr w:type="gramEnd"/>
      <w:r w:rsidRPr="00AB3E1F">
        <w:t xml:space="preserve"> </w:t>
      </w:r>
    </w:p>
    <w:p w14:paraId="1236A341" w14:textId="544335CB" w:rsidR="003A417A" w:rsidRDefault="003A417A" w:rsidP="00AB3E1F">
      <w:pPr>
        <w:pStyle w:val="Poetry"/>
      </w:pPr>
      <w:r w:rsidRPr="00AB3E1F">
        <w:t>Foot set to foot, and mingled man to man.</w:t>
      </w:r>
    </w:p>
    <w:p w14:paraId="31739C3E" w14:textId="77777777" w:rsidR="00AB3E1F" w:rsidRPr="00AB3E1F" w:rsidRDefault="00AB3E1F" w:rsidP="00AB3E1F">
      <w:pPr>
        <w:pStyle w:val="Poetry"/>
      </w:pPr>
    </w:p>
    <w:p w14:paraId="5521A936" w14:textId="43CFF988" w:rsidR="003A417A" w:rsidRPr="00AB3E1F" w:rsidRDefault="003A417A" w:rsidP="00AB3E1F">
      <w:pPr>
        <w:pStyle w:val="Poetry"/>
      </w:pPr>
      <w:r w:rsidRPr="00AB3E1F">
        <w:t>But, in another part, th’ Arcadian horse</w:t>
      </w:r>
    </w:p>
    <w:p w14:paraId="07656A17" w14:textId="77777777" w:rsidR="003A417A" w:rsidRPr="00AB3E1F" w:rsidRDefault="003A417A" w:rsidP="00AB3E1F">
      <w:pPr>
        <w:pStyle w:val="Poetry"/>
      </w:pPr>
      <w:r w:rsidRPr="00AB3E1F">
        <w:t>With ill success ingage the Latin force:</w:t>
      </w:r>
    </w:p>
    <w:p w14:paraId="76466454" w14:textId="77777777" w:rsidR="00AB3E1F" w:rsidRDefault="003A417A" w:rsidP="00AB3E1F">
      <w:pPr>
        <w:pStyle w:val="Poetry"/>
      </w:pPr>
      <w:r w:rsidRPr="00AB3E1F">
        <w:t xml:space="preserve">For, where th’ impetuous torrent, rushing down, </w:t>
      </w:r>
    </w:p>
    <w:p w14:paraId="31CD5B36" w14:textId="77777777" w:rsidR="00AB3E1F" w:rsidRDefault="003A417A" w:rsidP="00AB3E1F">
      <w:pPr>
        <w:pStyle w:val="Poetry"/>
      </w:pPr>
      <w:r w:rsidRPr="00AB3E1F">
        <w:t xml:space="preserve">Huge craggy stones and rooted trees had thrown, </w:t>
      </w:r>
    </w:p>
    <w:p w14:paraId="58A3B64B" w14:textId="0583F151" w:rsidR="003A417A" w:rsidRPr="00AB3E1F" w:rsidRDefault="003A417A" w:rsidP="00AB3E1F">
      <w:pPr>
        <w:pStyle w:val="Poetry"/>
      </w:pPr>
      <w:r w:rsidRPr="00AB3E1F">
        <w:t xml:space="preserve">They left their coursers, </w:t>
      </w:r>
      <w:proofErr w:type="gramStart"/>
      <w:r w:rsidRPr="00AB3E1F">
        <w:t>and,</w:t>
      </w:r>
      <w:proofErr w:type="gramEnd"/>
      <w:r w:rsidRPr="00AB3E1F">
        <w:t xml:space="preserve"> unus’d to fight</w:t>
      </w:r>
    </w:p>
    <w:p w14:paraId="1B952F18" w14:textId="1FAC47C3" w:rsidR="003A417A" w:rsidRPr="00AB3E1F" w:rsidRDefault="003A417A" w:rsidP="00AB3E1F">
      <w:pPr>
        <w:pStyle w:val="Poetry"/>
      </w:pPr>
      <w:r w:rsidRPr="00AB3E1F">
        <w:t>On foot, were scatter’d in a shameful flight.</w:t>
      </w:r>
    </w:p>
    <w:p w14:paraId="3A04B05B" w14:textId="77777777" w:rsidR="00AB3E1F" w:rsidRDefault="003A417A" w:rsidP="00AB3E1F">
      <w:pPr>
        <w:pStyle w:val="Poetry"/>
      </w:pPr>
      <w:r w:rsidRPr="00AB3E1F">
        <w:t xml:space="preserve">Pallas, who with disdain and grief had view’d </w:t>
      </w:r>
    </w:p>
    <w:p w14:paraId="453C6903" w14:textId="2F49B72B" w:rsidR="003A417A" w:rsidRPr="00AB3E1F" w:rsidRDefault="003A417A" w:rsidP="00AB3E1F">
      <w:pPr>
        <w:pStyle w:val="Poetry"/>
      </w:pPr>
      <w:r w:rsidRPr="00AB3E1F">
        <w:t>His foes pursuing, and his friends pursued,</w:t>
      </w:r>
    </w:p>
    <w:p w14:paraId="399561E5" w14:textId="77777777" w:rsidR="003A417A" w:rsidRPr="00AB3E1F" w:rsidRDefault="003A417A" w:rsidP="00AB3E1F">
      <w:pPr>
        <w:pStyle w:val="Poetry"/>
      </w:pPr>
      <w:r w:rsidRPr="00AB3E1F">
        <w:t>Us’d threat’nings mix’d with pray’rs, his last resource,</w:t>
      </w:r>
    </w:p>
    <w:p w14:paraId="32D964CF" w14:textId="77777777" w:rsidR="003A417A" w:rsidRPr="00AB3E1F" w:rsidRDefault="003A417A" w:rsidP="00AB3E1F">
      <w:pPr>
        <w:pStyle w:val="Poetry"/>
      </w:pPr>
      <w:r w:rsidRPr="00AB3E1F">
        <w:t>With these to move their minds, with those to fire their force</w:t>
      </w:r>
    </w:p>
    <w:p w14:paraId="58FD3223" w14:textId="05EEE7AC" w:rsidR="003A417A" w:rsidRPr="00AB3E1F" w:rsidRDefault="003A417A" w:rsidP="00AB3E1F">
      <w:pPr>
        <w:pStyle w:val="Poetry"/>
      </w:pPr>
      <w:r w:rsidRPr="00AB3E1F">
        <w:t>“Which way, companions? whether would you run?</w:t>
      </w:r>
    </w:p>
    <w:p w14:paraId="108DB68B" w14:textId="77777777" w:rsidR="00AB3E1F" w:rsidRDefault="003A417A" w:rsidP="00AB3E1F">
      <w:pPr>
        <w:pStyle w:val="Poetry"/>
      </w:pPr>
      <w:r w:rsidRPr="00AB3E1F">
        <w:t xml:space="preserve">By you yourselves, and mighty battles won, </w:t>
      </w:r>
    </w:p>
    <w:p w14:paraId="5BA6F520" w14:textId="77777777" w:rsidR="00AB3E1F" w:rsidRDefault="003A417A" w:rsidP="00AB3E1F">
      <w:pPr>
        <w:pStyle w:val="Poetry"/>
      </w:pPr>
      <w:r w:rsidRPr="00AB3E1F">
        <w:t xml:space="preserve">By my great sire, by his establish’d name, </w:t>
      </w:r>
    </w:p>
    <w:p w14:paraId="047959DC" w14:textId="27A0B75B" w:rsidR="003A417A" w:rsidRPr="00AB3E1F" w:rsidRDefault="003A417A" w:rsidP="00AB3E1F">
      <w:pPr>
        <w:pStyle w:val="Poetry"/>
      </w:pPr>
      <w:r w:rsidRPr="00AB3E1F">
        <w:lastRenderedPageBreak/>
        <w:t xml:space="preserve">And early promise of my future </w:t>
      </w:r>
      <w:proofErr w:type="gramStart"/>
      <w:r w:rsidRPr="00AB3E1F">
        <w:t>fame;</w:t>
      </w:r>
      <w:proofErr w:type="gramEnd"/>
    </w:p>
    <w:p w14:paraId="3E790B0A" w14:textId="77777777" w:rsidR="003A417A" w:rsidRPr="00AB3E1F" w:rsidRDefault="003A417A" w:rsidP="00AB3E1F">
      <w:pPr>
        <w:pStyle w:val="Poetry"/>
      </w:pPr>
      <w:r w:rsidRPr="00AB3E1F">
        <w:t>By my youth, emulous of equal right</w:t>
      </w:r>
    </w:p>
    <w:p w14:paraId="44A9485D" w14:textId="110A57FF" w:rsidR="003A417A" w:rsidRPr="00AB3E1F" w:rsidRDefault="003A417A" w:rsidP="00AB3E1F">
      <w:pPr>
        <w:pStyle w:val="Poetry"/>
      </w:pPr>
      <w:r w:rsidRPr="00AB3E1F">
        <w:t>To share his honors—shun ignoble flight!</w:t>
      </w:r>
    </w:p>
    <w:p w14:paraId="76BF858D" w14:textId="77777777" w:rsidR="00AB3E1F" w:rsidRDefault="003A417A" w:rsidP="00AB3E1F">
      <w:pPr>
        <w:pStyle w:val="Poetry"/>
      </w:pPr>
      <w:r w:rsidRPr="00AB3E1F">
        <w:t xml:space="preserve">Trust not your feet: your hands must hew way </w:t>
      </w:r>
    </w:p>
    <w:p w14:paraId="2D49E76F" w14:textId="54DE7F1E" w:rsidR="003A417A" w:rsidRPr="00AB3E1F" w:rsidRDefault="003A417A" w:rsidP="00AB3E1F">
      <w:pPr>
        <w:pStyle w:val="Poetry"/>
      </w:pPr>
      <w:r w:rsidRPr="00AB3E1F">
        <w:t>Thro’ yon black body, and that thick array:</w:t>
      </w:r>
    </w:p>
    <w:p w14:paraId="61926D05" w14:textId="77777777" w:rsidR="00AB3E1F" w:rsidRDefault="003A417A" w:rsidP="00AB3E1F">
      <w:pPr>
        <w:pStyle w:val="Poetry"/>
      </w:pPr>
      <w:r w:rsidRPr="00AB3E1F">
        <w:t xml:space="preserve">‘T is thro’ that forward path that we must </w:t>
      </w:r>
      <w:proofErr w:type="gramStart"/>
      <w:r w:rsidRPr="00AB3E1F">
        <w:t>come;</w:t>
      </w:r>
      <w:proofErr w:type="gramEnd"/>
      <w:r w:rsidRPr="00AB3E1F">
        <w:t xml:space="preserve"> </w:t>
      </w:r>
    </w:p>
    <w:p w14:paraId="07406A64" w14:textId="2C736264" w:rsidR="003A417A" w:rsidRPr="00AB3E1F" w:rsidRDefault="003A417A" w:rsidP="00AB3E1F">
      <w:pPr>
        <w:pStyle w:val="Poetry"/>
      </w:pPr>
      <w:r w:rsidRPr="00AB3E1F">
        <w:t>There lies our way, and that our passage home.</w:t>
      </w:r>
    </w:p>
    <w:p w14:paraId="4D3E225E" w14:textId="63BF39BD" w:rsidR="003A417A" w:rsidRPr="00AB3E1F" w:rsidRDefault="003A417A" w:rsidP="00AB3E1F">
      <w:pPr>
        <w:pStyle w:val="Poetry"/>
      </w:pPr>
      <w:r w:rsidRPr="00AB3E1F">
        <w:t>Nor pow’rs above, nor destinies below</w:t>
      </w:r>
    </w:p>
    <w:p w14:paraId="1BBE92B3" w14:textId="77777777" w:rsidR="00AB3E1F" w:rsidRDefault="003A417A" w:rsidP="00AB3E1F">
      <w:pPr>
        <w:pStyle w:val="Poetry"/>
      </w:pPr>
      <w:r w:rsidRPr="00AB3E1F">
        <w:t xml:space="preserve">Oppress our arms: with equal strength we go, </w:t>
      </w:r>
    </w:p>
    <w:p w14:paraId="63B95826" w14:textId="3A16E792" w:rsidR="003A417A" w:rsidRPr="00AB3E1F" w:rsidRDefault="003A417A" w:rsidP="00AB3E1F">
      <w:pPr>
        <w:pStyle w:val="Poetry"/>
      </w:pPr>
      <w:r w:rsidRPr="00AB3E1F">
        <w:t>With mortal hands to meet a mortal foe.</w:t>
      </w:r>
    </w:p>
    <w:p w14:paraId="40710386" w14:textId="77777777" w:rsidR="00AB3E1F" w:rsidRDefault="003A417A" w:rsidP="00AB3E1F">
      <w:pPr>
        <w:pStyle w:val="Poetry"/>
      </w:pPr>
      <w:r w:rsidRPr="00AB3E1F">
        <w:t xml:space="preserve">See on what foot we stand: a scanty shore, </w:t>
      </w:r>
    </w:p>
    <w:p w14:paraId="58778823" w14:textId="790E9B84" w:rsidR="003A417A" w:rsidRPr="00AB3E1F" w:rsidRDefault="003A417A" w:rsidP="00AB3E1F">
      <w:pPr>
        <w:pStyle w:val="Poetry"/>
      </w:pPr>
      <w:r w:rsidRPr="00AB3E1F">
        <w:t xml:space="preserve">The sea behind, our enemies </w:t>
      </w:r>
      <w:proofErr w:type="gramStart"/>
      <w:r w:rsidRPr="00AB3E1F">
        <w:t>before;</w:t>
      </w:r>
      <w:proofErr w:type="gramEnd"/>
    </w:p>
    <w:p w14:paraId="7CAE9ADA" w14:textId="12A62556" w:rsidR="003A417A" w:rsidRPr="00AB3E1F" w:rsidRDefault="003A417A" w:rsidP="00AB3E1F">
      <w:pPr>
        <w:pStyle w:val="Poetry"/>
      </w:pPr>
      <w:r w:rsidRPr="00AB3E1F">
        <w:t xml:space="preserve">No passage left, unless we swim the </w:t>
      </w:r>
      <w:proofErr w:type="gramStart"/>
      <w:r w:rsidRPr="00AB3E1F">
        <w:t>main;</w:t>
      </w:r>
      <w:proofErr w:type="gramEnd"/>
    </w:p>
    <w:p w14:paraId="283132E1" w14:textId="77777777" w:rsidR="00AB3E1F" w:rsidRDefault="003A417A" w:rsidP="00AB3E1F">
      <w:pPr>
        <w:pStyle w:val="Poetry"/>
      </w:pPr>
      <w:r w:rsidRPr="00AB3E1F">
        <w:t xml:space="preserve">Or, forcing these, the Trojan trenches gain.” </w:t>
      </w:r>
    </w:p>
    <w:p w14:paraId="11DBFCED" w14:textId="77777777" w:rsidR="00AB3E1F" w:rsidRDefault="003A417A" w:rsidP="00AB3E1F">
      <w:pPr>
        <w:pStyle w:val="Poetry"/>
      </w:pPr>
      <w:r w:rsidRPr="00AB3E1F">
        <w:t xml:space="preserve">This said, he strode with eager haste along, </w:t>
      </w:r>
    </w:p>
    <w:p w14:paraId="16B285C9" w14:textId="77777777" w:rsidR="00AB3E1F" w:rsidRDefault="003A417A" w:rsidP="00AB3E1F">
      <w:pPr>
        <w:pStyle w:val="Poetry"/>
      </w:pPr>
      <w:r w:rsidRPr="00AB3E1F">
        <w:t xml:space="preserve">And bore amidst the thickest of the throng. </w:t>
      </w:r>
    </w:p>
    <w:p w14:paraId="51778BDD" w14:textId="3F82C453" w:rsidR="003A417A" w:rsidRPr="00AB3E1F" w:rsidRDefault="003A417A" w:rsidP="00AB3E1F">
      <w:pPr>
        <w:pStyle w:val="Poetry"/>
      </w:pPr>
      <w:r w:rsidRPr="00AB3E1F">
        <w:t>Lagus, the first he met, with fate to foe,</w:t>
      </w:r>
    </w:p>
    <w:p w14:paraId="723D8210" w14:textId="4703C61D" w:rsidR="003A417A" w:rsidRPr="00AB3E1F" w:rsidRDefault="003A417A" w:rsidP="00AB3E1F">
      <w:pPr>
        <w:pStyle w:val="Poetry"/>
      </w:pPr>
      <w:r w:rsidRPr="00AB3E1F">
        <w:t>Had heav’d a stone of mighty weight, to throw:</w:t>
      </w:r>
    </w:p>
    <w:p w14:paraId="43A88C03" w14:textId="77777777" w:rsidR="00AB3E1F" w:rsidRDefault="003A417A" w:rsidP="00AB3E1F">
      <w:pPr>
        <w:pStyle w:val="Poetry"/>
      </w:pPr>
      <w:r w:rsidRPr="00AB3E1F">
        <w:t xml:space="preserve">Stooping, the spear descended on his chine, </w:t>
      </w:r>
    </w:p>
    <w:p w14:paraId="3CB3856A" w14:textId="76D42551" w:rsidR="003A417A" w:rsidRPr="00AB3E1F" w:rsidRDefault="003A417A" w:rsidP="00AB3E1F">
      <w:pPr>
        <w:pStyle w:val="Poetry"/>
      </w:pPr>
      <w:r w:rsidRPr="00AB3E1F">
        <w:t>Just where the bone distinguished either loin:</w:t>
      </w:r>
    </w:p>
    <w:p w14:paraId="4E121909" w14:textId="77777777" w:rsidR="003A417A" w:rsidRPr="00AB3E1F" w:rsidRDefault="003A417A" w:rsidP="00AB3E1F">
      <w:pPr>
        <w:pStyle w:val="Poetry"/>
      </w:pPr>
      <w:r w:rsidRPr="00AB3E1F">
        <w:t>It stuck so fast, so deeply buried lay,</w:t>
      </w:r>
    </w:p>
    <w:p w14:paraId="27574CD5" w14:textId="77777777" w:rsidR="003A417A" w:rsidRPr="00AB3E1F" w:rsidRDefault="003A417A" w:rsidP="00AB3E1F">
      <w:pPr>
        <w:pStyle w:val="Poetry"/>
      </w:pPr>
      <w:r w:rsidRPr="00AB3E1F">
        <w:t>That scarce the victor forc’d the steel away.</w:t>
      </w:r>
    </w:p>
    <w:p w14:paraId="5B2B43B2" w14:textId="795F0A34" w:rsidR="003A417A" w:rsidRPr="00AB3E1F" w:rsidRDefault="003A417A" w:rsidP="00AB3E1F">
      <w:pPr>
        <w:pStyle w:val="Poetry"/>
      </w:pPr>
      <w:r w:rsidRPr="00AB3E1F">
        <w:t>Hisbon came on: but, while he mov’d too slow</w:t>
      </w:r>
    </w:p>
    <w:p w14:paraId="71B5DB00" w14:textId="77777777" w:rsidR="00AB3E1F" w:rsidRDefault="003A417A" w:rsidP="00AB3E1F">
      <w:pPr>
        <w:pStyle w:val="Poetry"/>
      </w:pPr>
      <w:r w:rsidRPr="00AB3E1F">
        <w:t xml:space="preserve">To wish’d revenge, the prince prevents his </w:t>
      </w:r>
      <w:proofErr w:type="gramStart"/>
      <w:r w:rsidRPr="00AB3E1F">
        <w:t>blow;</w:t>
      </w:r>
      <w:proofErr w:type="gramEnd"/>
      <w:r w:rsidRPr="00AB3E1F">
        <w:t xml:space="preserve"> </w:t>
      </w:r>
    </w:p>
    <w:p w14:paraId="4AAA820E" w14:textId="77777777" w:rsidR="00AB3E1F" w:rsidRDefault="003A417A" w:rsidP="00AB3E1F">
      <w:pPr>
        <w:pStyle w:val="Poetry"/>
      </w:pPr>
      <w:r w:rsidRPr="00AB3E1F">
        <w:t xml:space="preserve">For, warding his at once, at once he press’d, </w:t>
      </w:r>
    </w:p>
    <w:p w14:paraId="25D0E5F9" w14:textId="689F847C" w:rsidR="003A417A" w:rsidRPr="00AB3E1F" w:rsidRDefault="003A417A" w:rsidP="00AB3E1F">
      <w:pPr>
        <w:pStyle w:val="Poetry"/>
      </w:pPr>
      <w:r w:rsidRPr="00AB3E1F">
        <w:t>And plung’d the fatal weapon in his breast.</w:t>
      </w:r>
    </w:p>
    <w:p w14:paraId="5A1340EC" w14:textId="77777777" w:rsidR="003A417A" w:rsidRPr="00AB3E1F" w:rsidRDefault="003A417A" w:rsidP="00AB3E1F">
      <w:pPr>
        <w:pStyle w:val="Poetry"/>
      </w:pPr>
      <w:r w:rsidRPr="00AB3E1F">
        <w:t>Then lewd Anchemolus he laid in dust,</w:t>
      </w:r>
    </w:p>
    <w:p w14:paraId="2FAE71CE" w14:textId="2C7660D2" w:rsidR="003A417A" w:rsidRPr="00AB3E1F" w:rsidRDefault="003A417A" w:rsidP="00AB3E1F">
      <w:pPr>
        <w:pStyle w:val="Poetry"/>
      </w:pPr>
      <w:r w:rsidRPr="00AB3E1F">
        <w:t>Who stain’d his stepdam’s bed with impious lust.</w:t>
      </w:r>
    </w:p>
    <w:p w14:paraId="780FBCDC" w14:textId="77777777" w:rsidR="00AB3E1F" w:rsidRDefault="003A417A" w:rsidP="00AB3E1F">
      <w:pPr>
        <w:pStyle w:val="Poetry"/>
      </w:pPr>
      <w:r w:rsidRPr="00AB3E1F">
        <w:t xml:space="preserve">And, after him, the Daucian twins were slain, </w:t>
      </w:r>
    </w:p>
    <w:p w14:paraId="5250BE08" w14:textId="546D16C7" w:rsidR="003A417A" w:rsidRPr="00AB3E1F" w:rsidRDefault="003A417A" w:rsidP="00AB3E1F">
      <w:pPr>
        <w:pStyle w:val="Poetry"/>
      </w:pPr>
      <w:r w:rsidRPr="00AB3E1F">
        <w:t xml:space="preserve">Laris and Thymbrus, on the Latian </w:t>
      </w:r>
      <w:proofErr w:type="gramStart"/>
      <w:r w:rsidRPr="00AB3E1F">
        <w:t>plain;</w:t>
      </w:r>
      <w:proofErr w:type="gramEnd"/>
    </w:p>
    <w:p w14:paraId="74DDA43B" w14:textId="77777777" w:rsidR="00AB3E1F" w:rsidRDefault="003A417A" w:rsidP="00AB3E1F">
      <w:pPr>
        <w:pStyle w:val="Poetry"/>
      </w:pPr>
      <w:r w:rsidRPr="00AB3E1F">
        <w:t xml:space="preserve">So wondrous like in feature, shape, and size, </w:t>
      </w:r>
    </w:p>
    <w:p w14:paraId="7E971CB5" w14:textId="0ECD4BB2" w:rsidR="003A417A" w:rsidRPr="00AB3E1F" w:rsidRDefault="003A417A" w:rsidP="00AB3E1F">
      <w:pPr>
        <w:pStyle w:val="Poetry"/>
      </w:pPr>
      <w:r w:rsidRPr="00AB3E1F">
        <w:t>As caus’d an error in their parents’ eyes—</w:t>
      </w:r>
    </w:p>
    <w:p w14:paraId="73DB5C2B" w14:textId="34D325F8" w:rsidR="003A417A" w:rsidRPr="00AB3E1F" w:rsidRDefault="003A417A" w:rsidP="00AB3E1F">
      <w:pPr>
        <w:pStyle w:val="Poetry"/>
      </w:pPr>
      <w:r w:rsidRPr="00AB3E1F">
        <w:t>Grateful mistake! but soon the sword decides</w:t>
      </w:r>
    </w:p>
    <w:p w14:paraId="416BC399" w14:textId="77777777" w:rsidR="003A417A" w:rsidRPr="00AB3E1F" w:rsidRDefault="003A417A" w:rsidP="00AB3E1F">
      <w:pPr>
        <w:pStyle w:val="Poetry"/>
      </w:pPr>
      <w:r w:rsidRPr="00AB3E1F">
        <w:t>The nice distinction, and their fate divides:</w:t>
      </w:r>
    </w:p>
    <w:p w14:paraId="5C602F1A" w14:textId="77777777" w:rsidR="00AB3E1F" w:rsidRDefault="003A417A" w:rsidP="00AB3E1F">
      <w:pPr>
        <w:pStyle w:val="Poetry"/>
      </w:pPr>
      <w:r w:rsidRPr="00AB3E1F">
        <w:t xml:space="preserve">For Thymbrus’ head was </w:t>
      </w:r>
      <w:proofErr w:type="gramStart"/>
      <w:r w:rsidRPr="00AB3E1F">
        <w:t>lopp’d;</w:t>
      </w:r>
      <w:proofErr w:type="gramEnd"/>
      <w:r w:rsidRPr="00AB3E1F">
        <w:t xml:space="preserve"> and Laris’ hand, </w:t>
      </w:r>
    </w:p>
    <w:p w14:paraId="5E3BA6A9" w14:textId="23645D68" w:rsidR="003A417A" w:rsidRPr="00AB3E1F" w:rsidRDefault="003A417A" w:rsidP="00AB3E1F">
      <w:pPr>
        <w:pStyle w:val="Poetry"/>
      </w:pPr>
      <w:r w:rsidRPr="00AB3E1F">
        <w:lastRenderedPageBreak/>
        <w:t>Dismember’d, sought its owner on the strand:</w:t>
      </w:r>
    </w:p>
    <w:p w14:paraId="317598AE" w14:textId="77777777" w:rsidR="003A417A" w:rsidRPr="00AB3E1F" w:rsidRDefault="003A417A" w:rsidP="00AB3E1F">
      <w:pPr>
        <w:pStyle w:val="Poetry"/>
      </w:pPr>
      <w:r w:rsidRPr="00AB3E1F">
        <w:t>The trembling fingers yet the fauchion strain,</w:t>
      </w:r>
    </w:p>
    <w:p w14:paraId="076F2BA6" w14:textId="75220C8F" w:rsidR="003A417A" w:rsidRPr="00AB3E1F" w:rsidRDefault="003A417A" w:rsidP="00AB3E1F">
      <w:pPr>
        <w:pStyle w:val="Poetry"/>
      </w:pPr>
      <w:r w:rsidRPr="00AB3E1F">
        <w:t>And threaten still th’ intended stroke in vain.</w:t>
      </w:r>
    </w:p>
    <w:p w14:paraId="24D6C3EB" w14:textId="77777777" w:rsidR="00AB3E1F" w:rsidRDefault="00AB3E1F" w:rsidP="00AB3E1F">
      <w:pPr>
        <w:pStyle w:val="Poetry"/>
      </w:pPr>
    </w:p>
    <w:p w14:paraId="4EEA2A03" w14:textId="512F7636" w:rsidR="003A417A" w:rsidRPr="00AB3E1F" w:rsidRDefault="003A417A" w:rsidP="00AB3E1F">
      <w:pPr>
        <w:pStyle w:val="Poetry"/>
      </w:pPr>
      <w:r w:rsidRPr="00AB3E1F">
        <w:t>Now, to renew the charge, th’ Arcadians came:</w:t>
      </w:r>
    </w:p>
    <w:p w14:paraId="21520DFC" w14:textId="77777777" w:rsidR="00AB3E1F" w:rsidRDefault="003A417A" w:rsidP="00AB3E1F">
      <w:pPr>
        <w:pStyle w:val="Poetry"/>
      </w:pPr>
      <w:r w:rsidRPr="00AB3E1F">
        <w:t xml:space="preserve">Sight of such acts, and sense of honest shame, </w:t>
      </w:r>
    </w:p>
    <w:p w14:paraId="6F2E0D01" w14:textId="77777777" w:rsidR="00AB3E1F" w:rsidRDefault="003A417A" w:rsidP="00AB3E1F">
      <w:pPr>
        <w:pStyle w:val="Poetry"/>
      </w:pPr>
      <w:r w:rsidRPr="00AB3E1F">
        <w:t xml:space="preserve">And grief, with anger mix’d, their minds inflame. </w:t>
      </w:r>
    </w:p>
    <w:p w14:paraId="085AA377" w14:textId="63EF521D" w:rsidR="003A417A" w:rsidRPr="00AB3E1F" w:rsidRDefault="003A417A" w:rsidP="00AB3E1F">
      <w:pPr>
        <w:pStyle w:val="Poetry"/>
      </w:pPr>
      <w:r w:rsidRPr="00AB3E1F">
        <w:t>Then, with a casual blow was Rhoeteus slain,</w:t>
      </w:r>
    </w:p>
    <w:p w14:paraId="183DAEB3" w14:textId="3E3D4FE9" w:rsidR="003A417A" w:rsidRPr="00AB3E1F" w:rsidRDefault="003A417A" w:rsidP="00AB3E1F">
      <w:pPr>
        <w:pStyle w:val="Poetry"/>
      </w:pPr>
      <w:r w:rsidRPr="00AB3E1F">
        <w:t>Who chanc’d, as Pallas threw, to cross the plain:</w:t>
      </w:r>
    </w:p>
    <w:p w14:paraId="1163D1C9" w14:textId="77777777" w:rsidR="003A417A" w:rsidRPr="00AB3E1F" w:rsidRDefault="003A417A" w:rsidP="00AB3E1F">
      <w:pPr>
        <w:pStyle w:val="Poetry"/>
      </w:pPr>
      <w:r w:rsidRPr="00AB3E1F">
        <w:t xml:space="preserve">The flying spear was after Ilus </w:t>
      </w:r>
      <w:proofErr w:type="gramStart"/>
      <w:r w:rsidRPr="00AB3E1F">
        <w:t>sent;</w:t>
      </w:r>
      <w:proofErr w:type="gramEnd"/>
    </w:p>
    <w:p w14:paraId="3D73CDCF" w14:textId="77777777" w:rsidR="003A417A" w:rsidRPr="00AB3E1F" w:rsidRDefault="003A417A" w:rsidP="00AB3E1F">
      <w:pPr>
        <w:pStyle w:val="Poetry"/>
      </w:pPr>
      <w:r w:rsidRPr="00AB3E1F">
        <w:t>But Rhoeteus happen’d on a death unmeant:</w:t>
      </w:r>
    </w:p>
    <w:p w14:paraId="14961D94" w14:textId="77777777" w:rsidR="00AB3E1F" w:rsidRDefault="003A417A" w:rsidP="00AB3E1F">
      <w:pPr>
        <w:pStyle w:val="Poetry"/>
      </w:pPr>
      <w:r w:rsidRPr="00AB3E1F">
        <w:t xml:space="preserve">From Teuthras and from Tyres while he fled, </w:t>
      </w:r>
    </w:p>
    <w:p w14:paraId="1EAB441C" w14:textId="5E26E117" w:rsidR="003A417A" w:rsidRPr="00AB3E1F" w:rsidRDefault="003A417A" w:rsidP="00AB3E1F">
      <w:pPr>
        <w:pStyle w:val="Poetry"/>
      </w:pPr>
      <w:r w:rsidRPr="00AB3E1F">
        <w:t>The lance, athwart his body, laid him dead:</w:t>
      </w:r>
    </w:p>
    <w:p w14:paraId="2B60ABB5" w14:textId="7AF8B823" w:rsidR="003A417A" w:rsidRPr="00AB3E1F" w:rsidRDefault="003A417A" w:rsidP="00AB3E1F">
      <w:pPr>
        <w:pStyle w:val="Poetry"/>
      </w:pPr>
      <w:r w:rsidRPr="00AB3E1F">
        <w:t>Roll’d from his chariot with a mortal wound,</w:t>
      </w:r>
    </w:p>
    <w:p w14:paraId="1B41C5D4" w14:textId="77777777" w:rsidR="00AB3E1F" w:rsidRDefault="003A417A" w:rsidP="00AB3E1F">
      <w:pPr>
        <w:pStyle w:val="Poetry"/>
      </w:pPr>
      <w:r w:rsidRPr="00AB3E1F">
        <w:t xml:space="preserve">And intercepted fate, he spurn’d the ground. </w:t>
      </w:r>
    </w:p>
    <w:p w14:paraId="04B8D21D" w14:textId="77777777" w:rsidR="00AB3E1F" w:rsidRDefault="003A417A" w:rsidP="00AB3E1F">
      <w:pPr>
        <w:pStyle w:val="Poetry"/>
      </w:pPr>
      <w:r w:rsidRPr="00AB3E1F">
        <w:t xml:space="preserve">As when, in summer, welcome winds arise, </w:t>
      </w:r>
    </w:p>
    <w:p w14:paraId="36A807CF" w14:textId="454F0D2A" w:rsidR="003A417A" w:rsidRPr="00AB3E1F" w:rsidRDefault="003A417A" w:rsidP="00AB3E1F">
      <w:pPr>
        <w:pStyle w:val="Poetry"/>
      </w:pPr>
      <w:r w:rsidRPr="00AB3E1F">
        <w:t>The watchful shepherd to the forest flies,</w:t>
      </w:r>
    </w:p>
    <w:p w14:paraId="67406DDC" w14:textId="77777777" w:rsidR="003A417A" w:rsidRPr="00AB3E1F" w:rsidRDefault="003A417A" w:rsidP="00AB3E1F">
      <w:pPr>
        <w:pStyle w:val="Poetry"/>
      </w:pPr>
      <w:r w:rsidRPr="00AB3E1F">
        <w:t xml:space="preserve">And fires the midmost </w:t>
      </w:r>
      <w:proofErr w:type="gramStart"/>
      <w:r w:rsidRPr="00AB3E1F">
        <w:t>plants;</w:t>
      </w:r>
      <w:proofErr w:type="gramEnd"/>
      <w:r w:rsidRPr="00AB3E1F">
        <w:t xml:space="preserve"> contagion spreads,</w:t>
      </w:r>
    </w:p>
    <w:p w14:paraId="2DC36CB6" w14:textId="3859EFFA" w:rsidR="003A417A" w:rsidRPr="00AB3E1F" w:rsidRDefault="003A417A" w:rsidP="00AB3E1F">
      <w:pPr>
        <w:pStyle w:val="Poetry"/>
      </w:pPr>
      <w:r w:rsidRPr="00AB3E1F">
        <w:t xml:space="preserve">And catching flames infect the neighb’ring </w:t>
      </w:r>
      <w:proofErr w:type="gramStart"/>
      <w:r w:rsidRPr="00AB3E1F">
        <w:t>heads;</w:t>
      </w:r>
      <w:proofErr w:type="gramEnd"/>
    </w:p>
    <w:p w14:paraId="6554EA7E" w14:textId="77777777" w:rsidR="00AB3E1F" w:rsidRDefault="003A417A" w:rsidP="00AB3E1F">
      <w:pPr>
        <w:pStyle w:val="Poetry"/>
      </w:pPr>
      <w:r w:rsidRPr="00AB3E1F">
        <w:t xml:space="preserve">Around the forest flies the furious blast, </w:t>
      </w:r>
    </w:p>
    <w:p w14:paraId="3D2E4926" w14:textId="6D5808C2" w:rsidR="003A417A" w:rsidRPr="00AB3E1F" w:rsidRDefault="003A417A" w:rsidP="00AB3E1F">
      <w:pPr>
        <w:pStyle w:val="Poetry"/>
      </w:pPr>
      <w:r w:rsidRPr="00AB3E1F">
        <w:t>And all the leafy nation sinks at last,</w:t>
      </w:r>
    </w:p>
    <w:p w14:paraId="050B5CFB" w14:textId="77777777" w:rsidR="00AB3E1F" w:rsidRDefault="003A417A" w:rsidP="00AB3E1F">
      <w:pPr>
        <w:pStyle w:val="Poetry"/>
      </w:pPr>
      <w:r w:rsidRPr="00AB3E1F">
        <w:t xml:space="preserve">And Vulcan rides in triumph o’er the </w:t>
      </w:r>
      <w:proofErr w:type="gramStart"/>
      <w:r w:rsidRPr="00AB3E1F">
        <w:t>waste;</w:t>
      </w:r>
      <w:proofErr w:type="gramEnd"/>
      <w:r w:rsidRPr="00AB3E1F">
        <w:t xml:space="preserve"> </w:t>
      </w:r>
    </w:p>
    <w:p w14:paraId="33B91823" w14:textId="05B4D2E5" w:rsidR="003A417A" w:rsidRPr="00AB3E1F" w:rsidRDefault="003A417A" w:rsidP="00AB3E1F">
      <w:pPr>
        <w:pStyle w:val="Poetry"/>
      </w:pPr>
      <w:r w:rsidRPr="00AB3E1F">
        <w:t>The pastor, pleas’d with his dire victory,</w:t>
      </w:r>
    </w:p>
    <w:p w14:paraId="5EDFCEAE" w14:textId="3F716E7D" w:rsidR="003A417A" w:rsidRPr="00AB3E1F" w:rsidRDefault="003A417A" w:rsidP="00AB3E1F">
      <w:pPr>
        <w:pStyle w:val="Poetry"/>
      </w:pPr>
      <w:r w:rsidRPr="00AB3E1F">
        <w:t>Beholds the satiate flames in sheets ascend the sky:</w:t>
      </w:r>
    </w:p>
    <w:p w14:paraId="4377A481" w14:textId="77777777" w:rsidR="00AB3E1F" w:rsidRDefault="003A417A" w:rsidP="00AB3E1F">
      <w:pPr>
        <w:pStyle w:val="Poetry"/>
      </w:pPr>
      <w:proofErr w:type="gramStart"/>
      <w:r w:rsidRPr="00AB3E1F">
        <w:t>So</w:t>
      </w:r>
      <w:proofErr w:type="gramEnd"/>
      <w:r w:rsidRPr="00AB3E1F">
        <w:t xml:space="preserve"> Pallas’ troops their scatter’d strength unite, </w:t>
      </w:r>
    </w:p>
    <w:p w14:paraId="4B08CC7E" w14:textId="7DA87AB0" w:rsidR="003A417A" w:rsidRPr="00AB3E1F" w:rsidRDefault="003A417A" w:rsidP="00AB3E1F">
      <w:pPr>
        <w:pStyle w:val="Poetry"/>
      </w:pPr>
      <w:r w:rsidRPr="00AB3E1F">
        <w:t>And, pouring on their foes, their prince delight.</w:t>
      </w:r>
    </w:p>
    <w:p w14:paraId="598D8B6F" w14:textId="77777777" w:rsidR="00AB3E1F" w:rsidRDefault="00AB3E1F" w:rsidP="00AB3E1F">
      <w:pPr>
        <w:pStyle w:val="Poetry"/>
      </w:pPr>
    </w:p>
    <w:p w14:paraId="642396E8" w14:textId="7D0C3D03" w:rsidR="00AB3E1F" w:rsidRDefault="003A417A" w:rsidP="00AB3E1F">
      <w:pPr>
        <w:pStyle w:val="Poetry"/>
      </w:pPr>
      <w:r w:rsidRPr="00AB3E1F">
        <w:t xml:space="preserve">Halesus came, fierce with desire of </w:t>
      </w:r>
      <w:proofErr w:type="gramStart"/>
      <w:r w:rsidRPr="00AB3E1F">
        <w:t>blood;</w:t>
      </w:r>
      <w:proofErr w:type="gramEnd"/>
      <w:r w:rsidRPr="00AB3E1F">
        <w:t xml:space="preserve"> </w:t>
      </w:r>
    </w:p>
    <w:p w14:paraId="2B99CB1A" w14:textId="5FEEB85C" w:rsidR="003A417A" w:rsidRPr="00AB3E1F" w:rsidRDefault="003A417A" w:rsidP="00AB3E1F">
      <w:pPr>
        <w:pStyle w:val="Poetry"/>
      </w:pPr>
      <w:r w:rsidRPr="00AB3E1F">
        <w:t>But first collected in his arms he stood:</w:t>
      </w:r>
    </w:p>
    <w:p w14:paraId="4611694E" w14:textId="1E28892A" w:rsidR="003A417A" w:rsidRPr="00AB3E1F" w:rsidRDefault="003A417A" w:rsidP="00AB3E1F">
      <w:pPr>
        <w:pStyle w:val="Poetry"/>
      </w:pPr>
      <w:r w:rsidRPr="00AB3E1F">
        <w:t>Advancing then, he plied the spear so well,</w:t>
      </w:r>
    </w:p>
    <w:p w14:paraId="2501AC68" w14:textId="77777777" w:rsidR="003A417A" w:rsidRPr="00AB3E1F" w:rsidRDefault="003A417A" w:rsidP="00AB3E1F">
      <w:pPr>
        <w:pStyle w:val="Poetry"/>
      </w:pPr>
      <w:r w:rsidRPr="00AB3E1F">
        <w:t>Ladon, Demodocus, and Pheres fell.</w:t>
      </w:r>
    </w:p>
    <w:p w14:paraId="149396C8" w14:textId="77777777" w:rsidR="00AB3E1F" w:rsidRDefault="003A417A" w:rsidP="00AB3E1F">
      <w:pPr>
        <w:pStyle w:val="Poetry"/>
      </w:pPr>
      <w:r w:rsidRPr="00AB3E1F">
        <w:t xml:space="preserve">Around his head he toss’d his glitt’ring brand, </w:t>
      </w:r>
    </w:p>
    <w:p w14:paraId="597F511A" w14:textId="77777777" w:rsidR="00AB3E1F" w:rsidRDefault="003A417A" w:rsidP="00AB3E1F">
      <w:pPr>
        <w:pStyle w:val="Poetry"/>
      </w:pPr>
      <w:r w:rsidRPr="00AB3E1F">
        <w:t xml:space="preserve">And from Strymonius hew’d his better hand, </w:t>
      </w:r>
    </w:p>
    <w:p w14:paraId="4C3FC7CE" w14:textId="262AF82B" w:rsidR="003A417A" w:rsidRPr="00AB3E1F" w:rsidRDefault="003A417A" w:rsidP="00AB3E1F">
      <w:pPr>
        <w:pStyle w:val="Poetry"/>
      </w:pPr>
      <w:r w:rsidRPr="00AB3E1F">
        <w:t xml:space="preserve">Held up to guard his </w:t>
      </w:r>
      <w:proofErr w:type="gramStart"/>
      <w:r w:rsidRPr="00AB3E1F">
        <w:t>throat;</w:t>
      </w:r>
      <w:proofErr w:type="gramEnd"/>
      <w:r w:rsidRPr="00AB3E1F">
        <w:t xml:space="preserve"> then hurl’d a stone</w:t>
      </w:r>
    </w:p>
    <w:p w14:paraId="45E10240" w14:textId="538B78AB" w:rsidR="003A417A" w:rsidRPr="00AB3E1F" w:rsidRDefault="003A417A" w:rsidP="00AB3E1F">
      <w:pPr>
        <w:pStyle w:val="Poetry"/>
      </w:pPr>
      <w:r w:rsidRPr="00AB3E1F">
        <w:t>At Thoas’ ample front, and pierc’d the bone:</w:t>
      </w:r>
    </w:p>
    <w:p w14:paraId="46CA9593" w14:textId="77777777" w:rsidR="00AB3E1F" w:rsidRDefault="003A417A" w:rsidP="00AB3E1F">
      <w:pPr>
        <w:pStyle w:val="Poetry"/>
      </w:pPr>
      <w:r w:rsidRPr="00AB3E1F">
        <w:lastRenderedPageBreak/>
        <w:t xml:space="preserve">It struck beneath the space of either </w:t>
      </w:r>
      <w:proofErr w:type="gramStart"/>
      <w:r w:rsidRPr="00AB3E1F">
        <w:t>eye;</w:t>
      </w:r>
      <w:proofErr w:type="gramEnd"/>
      <w:r w:rsidRPr="00AB3E1F">
        <w:t xml:space="preserve"> </w:t>
      </w:r>
    </w:p>
    <w:p w14:paraId="72046F8A" w14:textId="77777777" w:rsidR="00AB3E1F" w:rsidRDefault="003A417A" w:rsidP="00AB3E1F">
      <w:pPr>
        <w:pStyle w:val="Poetry"/>
      </w:pPr>
      <w:r w:rsidRPr="00AB3E1F">
        <w:t xml:space="preserve">And blood, and mingled brains, together fly. </w:t>
      </w:r>
    </w:p>
    <w:p w14:paraId="642037FA" w14:textId="64D8F38E" w:rsidR="003A417A" w:rsidRPr="00AB3E1F" w:rsidRDefault="003A417A" w:rsidP="00AB3E1F">
      <w:pPr>
        <w:pStyle w:val="Poetry"/>
      </w:pPr>
      <w:r w:rsidRPr="00AB3E1F">
        <w:t>Deep skill’d in future fates, Halesus’ sire</w:t>
      </w:r>
    </w:p>
    <w:p w14:paraId="43104CC9" w14:textId="77777777" w:rsidR="003A417A" w:rsidRPr="00AB3E1F" w:rsidRDefault="003A417A" w:rsidP="00AB3E1F">
      <w:pPr>
        <w:pStyle w:val="Poetry"/>
      </w:pPr>
      <w:r w:rsidRPr="00AB3E1F">
        <w:t>Did with the youth to lonely groves retire:</w:t>
      </w:r>
    </w:p>
    <w:p w14:paraId="635E8220" w14:textId="330EF0EF" w:rsidR="003A417A" w:rsidRPr="00AB3E1F" w:rsidRDefault="003A417A" w:rsidP="00AB3E1F">
      <w:pPr>
        <w:pStyle w:val="Poetry"/>
      </w:pPr>
      <w:r w:rsidRPr="00AB3E1F">
        <w:t>But, when the father’s mortal race was run,</w:t>
      </w:r>
    </w:p>
    <w:p w14:paraId="3BB2EDED" w14:textId="77777777" w:rsidR="003A417A" w:rsidRPr="00AB3E1F" w:rsidRDefault="003A417A" w:rsidP="00AB3E1F">
      <w:pPr>
        <w:pStyle w:val="Poetry"/>
      </w:pPr>
      <w:r w:rsidRPr="00AB3E1F">
        <w:t>Dire destiny laid hold upon the son,</w:t>
      </w:r>
    </w:p>
    <w:p w14:paraId="615F6FEC" w14:textId="77777777" w:rsidR="00AB3E1F" w:rsidRDefault="003A417A" w:rsidP="00AB3E1F">
      <w:pPr>
        <w:pStyle w:val="Poetry"/>
      </w:pPr>
      <w:r w:rsidRPr="00AB3E1F">
        <w:t xml:space="preserve">And haul’d him to the war, to find, beneath </w:t>
      </w:r>
    </w:p>
    <w:p w14:paraId="5FB483EC" w14:textId="77777777" w:rsidR="00AB3E1F" w:rsidRDefault="003A417A" w:rsidP="00AB3E1F">
      <w:pPr>
        <w:pStyle w:val="Poetry"/>
      </w:pPr>
      <w:r w:rsidRPr="00AB3E1F">
        <w:t xml:space="preserve">Th’ Evandrian spear, a memorable death. </w:t>
      </w:r>
    </w:p>
    <w:p w14:paraId="5A5E70F1" w14:textId="255597FD" w:rsidR="003A417A" w:rsidRPr="00AB3E1F" w:rsidRDefault="003A417A" w:rsidP="00AB3E1F">
      <w:pPr>
        <w:pStyle w:val="Poetry"/>
      </w:pPr>
      <w:r w:rsidRPr="00AB3E1F">
        <w:t>Pallas th’ encounter seeks, but, ere he throws,</w:t>
      </w:r>
    </w:p>
    <w:p w14:paraId="741FB134" w14:textId="202DD1B4" w:rsidR="003A417A" w:rsidRPr="00AB3E1F" w:rsidRDefault="003A417A" w:rsidP="00AB3E1F">
      <w:pPr>
        <w:pStyle w:val="Poetry"/>
      </w:pPr>
      <w:r w:rsidRPr="00AB3E1F">
        <w:t>To Tuscan Tiber thus address’d his vows:</w:t>
      </w:r>
    </w:p>
    <w:p w14:paraId="636B3F8D" w14:textId="77777777" w:rsidR="00AB3E1F" w:rsidRDefault="003A417A" w:rsidP="00AB3E1F">
      <w:pPr>
        <w:pStyle w:val="Poetry"/>
      </w:pPr>
      <w:r w:rsidRPr="00AB3E1F">
        <w:t xml:space="preserve">“O sacred stream, direct my flying dart, </w:t>
      </w:r>
    </w:p>
    <w:p w14:paraId="409A2F63" w14:textId="77777777" w:rsidR="00AB3E1F" w:rsidRDefault="003A417A" w:rsidP="00AB3E1F">
      <w:pPr>
        <w:pStyle w:val="Poetry"/>
      </w:pPr>
      <w:r w:rsidRPr="00AB3E1F">
        <w:t xml:space="preserve">And give to pass the proud Halesus’ heart! </w:t>
      </w:r>
    </w:p>
    <w:p w14:paraId="7EDE080E" w14:textId="2471E63B" w:rsidR="003A417A" w:rsidRPr="00AB3E1F" w:rsidRDefault="003A417A" w:rsidP="00AB3E1F">
      <w:pPr>
        <w:pStyle w:val="Poetry"/>
      </w:pPr>
      <w:r w:rsidRPr="00AB3E1F">
        <w:t>His arms and spoils thy holy oak shall bear.”</w:t>
      </w:r>
    </w:p>
    <w:p w14:paraId="26E7FE25" w14:textId="77777777" w:rsidR="003A417A" w:rsidRPr="00AB3E1F" w:rsidRDefault="003A417A" w:rsidP="00AB3E1F">
      <w:pPr>
        <w:pStyle w:val="Poetry"/>
      </w:pPr>
      <w:r w:rsidRPr="00AB3E1F">
        <w:t>Pleas’d with the bribe, the god receiv’d his pray’r:</w:t>
      </w:r>
    </w:p>
    <w:p w14:paraId="2D0D8B10" w14:textId="0BC7458B" w:rsidR="003A417A" w:rsidRPr="00AB3E1F" w:rsidRDefault="003A417A" w:rsidP="00AB3E1F">
      <w:pPr>
        <w:pStyle w:val="Poetry"/>
      </w:pPr>
      <w:r w:rsidRPr="00AB3E1F">
        <w:t>For, while his shield protects a friend distress’d,</w:t>
      </w:r>
    </w:p>
    <w:p w14:paraId="7B9CB26F" w14:textId="77777777" w:rsidR="003A417A" w:rsidRPr="00AB3E1F" w:rsidRDefault="003A417A" w:rsidP="00AB3E1F">
      <w:pPr>
        <w:pStyle w:val="Poetry"/>
      </w:pPr>
      <w:r w:rsidRPr="00AB3E1F">
        <w:t>The dart came driving on, and pierc’d his breast.</w:t>
      </w:r>
    </w:p>
    <w:p w14:paraId="3610A82B" w14:textId="77777777" w:rsidR="00AB3E1F" w:rsidRDefault="00AB3E1F" w:rsidP="00AB3E1F">
      <w:pPr>
        <w:pStyle w:val="Poetry"/>
      </w:pPr>
    </w:p>
    <w:p w14:paraId="493D9537" w14:textId="5A923539" w:rsidR="00AB3E1F" w:rsidRDefault="003A417A" w:rsidP="00AB3E1F">
      <w:pPr>
        <w:pStyle w:val="Poetry"/>
      </w:pPr>
      <w:r w:rsidRPr="00AB3E1F">
        <w:t xml:space="preserve">But Lausus, no small portion of the war, </w:t>
      </w:r>
    </w:p>
    <w:p w14:paraId="4576536C" w14:textId="76C39BD1" w:rsidR="003A417A" w:rsidRPr="00AB3E1F" w:rsidRDefault="003A417A" w:rsidP="00AB3E1F">
      <w:pPr>
        <w:pStyle w:val="Poetry"/>
      </w:pPr>
      <w:r w:rsidRPr="00AB3E1F">
        <w:t>Permits not panic fear to reign too far,</w:t>
      </w:r>
    </w:p>
    <w:p w14:paraId="502CD010" w14:textId="77777777" w:rsidR="003A417A" w:rsidRPr="00AB3E1F" w:rsidRDefault="003A417A" w:rsidP="00AB3E1F">
      <w:pPr>
        <w:pStyle w:val="Poetry"/>
      </w:pPr>
      <w:r w:rsidRPr="00AB3E1F">
        <w:t xml:space="preserve">Caus’d by the death of so renown’d a </w:t>
      </w:r>
      <w:proofErr w:type="gramStart"/>
      <w:r w:rsidRPr="00AB3E1F">
        <w:t>knight;</w:t>
      </w:r>
      <w:proofErr w:type="gramEnd"/>
    </w:p>
    <w:p w14:paraId="6236D4BF" w14:textId="5F873866" w:rsidR="003A417A" w:rsidRPr="00AB3E1F" w:rsidRDefault="003A417A" w:rsidP="00AB3E1F">
      <w:pPr>
        <w:pStyle w:val="Poetry"/>
      </w:pPr>
      <w:r w:rsidRPr="00AB3E1F">
        <w:t>But by his own example cheers the fight.</w:t>
      </w:r>
    </w:p>
    <w:p w14:paraId="6C8C828B" w14:textId="77777777" w:rsidR="003A417A" w:rsidRPr="00AB3E1F" w:rsidRDefault="003A417A" w:rsidP="00AB3E1F">
      <w:pPr>
        <w:pStyle w:val="Poetry"/>
      </w:pPr>
      <w:r w:rsidRPr="00AB3E1F">
        <w:t xml:space="preserve">Fierce Abas first he </w:t>
      </w:r>
      <w:proofErr w:type="gramStart"/>
      <w:r w:rsidRPr="00AB3E1F">
        <w:t>slew;</w:t>
      </w:r>
      <w:proofErr w:type="gramEnd"/>
      <w:r w:rsidRPr="00AB3E1F">
        <w:t xml:space="preserve"> Abas, the stay</w:t>
      </w:r>
    </w:p>
    <w:p w14:paraId="6579028F" w14:textId="77777777" w:rsidR="003A417A" w:rsidRPr="00AB3E1F" w:rsidRDefault="003A417A" w:rsidP="00AB3E1F">
      <w:pPr>
        <w:pStyle w:val="Poetry"/>
      </w:pPr>
      <w:r w:rsidRPr="00AB3E1F">
        <w:t>Of Trojan hopes, and hindrance of the day.</w:t>
      </w:r>
    </w:p>
    <w:p w14:paraId="6E640FB9" w14:textId="77777777" w:rsidR="003A417A" w:rsidRPr="00AB3E1F" w:rsidRDefault="003A417A" w:rsidP="00AB3E1F">
      <w:pPr>
        <w:pStyle w:val="Poetry"/>
      </w:pPr>
      <w:r w:rsidRPr="00AB3E1F">
        <w:t>The Phrygian troops escap’d the Greeks in vain:</w:t>
      </w:r>
    </w:p>
    <w:p w14:paraId="0FBC1C01" w14:textId="77777777" w:rsidR="003A417A" w:rsidRPr="00AB3E1F" w:rsidRDefault="003A417A" w:rsidP="00AB3E1F">
      <w:pPr>
        <w:pStyle w:val="Poetry"/>
      </w:pPr>
      <w:r w:rsidRPr="00AB3E1F">
        <w:t>They, and their mix’d allies, now load the plain.</w:t>
      </w:r>
    </w:p>
    <w:p w14:paraId="3E8B0624" w14:textId="29FE070A" w:rsidR="003A417A" w:rsidRPr="00AB3E1F" w:rsidRDefault="003A417A" w:rsidP="00AB3E1F">
      <w:pPr>
        <w:pStyle w:val="Poetry"/>
      </w:pPr>
      <w:r w:rsidRPr="00AB3E1F">
        <w:t xml:space="preserve">To the rude shock of war both armies </w:t>
      </w:r>
      <w:proofErr w:type="gramStart"/>
      <w:r w:rsidRPr="00AB3E1F">
        <w:t>came;</w:t>
      </w:r>
      <w:proofErr w:type="gramEnd"/>
    </w:p>
    <w:p w14:paraId="4B217F09" w14:textId="77777777" w:rsidR="00AB3E1F" w:rsidRDefault="003A417A" w:rsidP="00AB3E1F">
      <w:pPr>
        <w:pStyle w:val="Poetry"/>
      </w:pPr>
      <w:r w:rsidRPr="00AB3E1F">
        <w:t xml:space="preserve">Their leaders equal, and their strength the same. </w:t>
      </w:r>
    </w:p>
    <w:p w14:paraId="06568544" w14:textId="77777777" w:rsidR="00AB3E1F" w:rsidRDefault="003A417A" w:rsidP="00AB3E1F">
      <w:pPr>
        <w:pStyle w:val="Poetry"/>
      </w:pPr>
      <w:r w:rsidRPr="00AB3E1F">
        <w:t xml:space="preserve">The rear so press’d the front, they could not wield </w:t>
      </w:r>
    </w:p>
    <w:p w14:paraId="76775A42" w14:textId="5F1366AB" w:rsidR="003A417A" w:rsidRPr="00AB3E1F" w:rsidRDefault="003A417A" w:rsidP="00AB3E1F">
      <w:pPr>
        <w:pStyle w:val="Poetry"/>
      </w:pPr>
      <w:r w:rsidRPr="00AB3E1F">
        <w:t>Their angry weapons, to dispute the field.</w:t>
      </w:r>
    </w:p>
    <w:p w14:paraId="5BCE853E" w14:textId="77777777" w:rsidR="003A417A" w:rsidRPr="00AB3E1F" w:rsidRDefault="003A417A" w:rsidP="00AB3E1F">
      <w:pPr>
        <w:pStyle w:val="Poetry"/>
      </w:pPr>
      <w:r w:rsidRPr="00AB3E1F">
        <w:t>Here Pallas urges on, and Lausus there:</w:t>
      </w:r>
    </w:p>
    <w:p w14:paraId="1CDA91B0" w14:textId="74A129B5" w:rsidR="003A417A" w:rsidRPr="00AB3E1F" w:rsidRDefault="003A417A" w:rsidP="00AB3E1F">
      <w:pPr>
        <w:pStyle w:val="Poetry"/>
      </w:pPr>
      <w:r w:rsidRPr="00AB3E1F">
        <w:t>Of equal youth and beauty both appear,</w:t>
      </w:r>
    </w:p>
    <w:p w14:paraId="0EA6655D" w14:textId="77777777" w:rsidR="00AB3E1F" w:rsidRDefault="003A417A" w:rsidP="00AB3E1F">
      <w:pPr>
        <w:pStyle w:val="Poetry"/>
      </w:pPr>
      <w:r w:rsidRPr="00AB3E1F">
        <w:t xml:space="preserve">But </w:t>
      </w:r>
      <w:proofErr w:type="gramStart"/>
      <w:r w:rsidRPr="00AB3E1F">
        <w:t>both by</w:t>
      </w:r>
      <w:proofErr w:type="gramEnd"/>
      <w:r w:rsidRPr="00AB3E1F">
        <w:t xml:space="preserve"> fate forbid to breathe their native air. </w:t>
      </w:r>
    </w:p>
    <w:p w14:paraId="0813D193" w14:textId="65C9ED6D" w:rsidR="003A417A" w:rsidRPr="00AB3E1F" w:rsidRDefault="003A417A" w:rsidP="00AB3E1F">
      <w:pPr>
        <w:pStyle w:val="Poetry"/>
      </w:pPr>
      <w:r w:rsidRPr="00AB3E1F">
        <w:t>Their congress in the field great Jove withstands:</w:t>
      </w:r>
    </w:p>
    <w:p w14:paraId="7B5BB690" w14:textId="208B5071" w:rsidR="003A417A" w:rsidRDefault="003A417A" w:rsidP="00AB3E1F">
      <w:pPr>
        <w:pStyle w:val="Poetry"/>
      </w:pPr>
      <w:proofErr w:type="gramStart"/>
      <w:r w:rsidRPr="00AB3E1F">
        <w:t>Both doom’d</w:t>
      </w:r>
      <w:proofErr w:type="gramEnd"/>
      <w:r w:rsidRPr="00AB3E1F">
        <w:t xml:space="preserve"> to fall, but fall by greater hands.</w:t>
      </w:r>
    </w:p>
    <w:p w14:paraId="1B99C69C" w14:textId="77777777" w:rsidR="00AB3E1F" w:rsidRPr="00AB3E1F" w:rsidRDefault="00AB3E1F" w:rsidP="00AB3E1F">
      <w:pPr>
        <w:pStyle w:val="Poetry"/>
      </w:pPr>
    </w:p>
    <w:p w14:paraId="08779B11" w14:textId="77777777" w:rsidR="003A417A" w:rsidRPr="00AB3E1F" w:rsidRDefault="003A417A" w:rsidP="00AB3E1F">
      <w:pPr>
        <w:pStyle w:val="Poetry"/>
      </w:pPr>
      <w:r w:rsidRPr="00AB3E1F">
        <w:lastRenderedPageBreak/>
        <w:t>Meantime Juturna warns the Daunian chief</w:t>
      </w:r>
    </w:p>
    <w:p w14:paraId="6F848C40" w14:textId="700BA106" w:rsidR="003A417A" w:rsidRPr="00AB3E1F" w:rsidRDefault="003A417A" w:rsidP="00AB3E1F">
      <w:pPr>
        <w:pStyle w:val="Poetry"/>
      </w:pPr>
      <w:r w:rsidRPr="00AB3E1F">
        <w:t>Of Lausus’ danger, urging swift relief.</w:t>
      </w:r>
    </w:p>
    <w:p w14:paraId="2BEBC821" w14:textId="77777777" w:rsidR="00AB3E1F" w:rsidRDefault="003A417A" w:rsidP="00AB3E1F">
      <w:pPr>
        <w:pStyle w:val="Poetry"/>
      </w:pPr>
      <w:r w:rsidRPr="00AB3E1F">
        <w:t xml:space="preserve">With his driv’n chariot he divides the crowd, </w:t>
      </w:r>
    </w:p>
    <w:p w14:paraId="4B05727A" w14:textId="092D5A3F" w:rsidR="003A417A" w:rsidRPr="00AB3E1F" w:rsidRDefault="003A417A" w:rsidP="00AB3E1F">
      <w:pPr>
        <w:pStyle w:val="Poetry"/>
      </w:pPr>
      <w:r w:rsidRPr="00AB3E1F">
        <w:t>And, making to his friends, thus calls aloud:</w:t>
      </w:r>
    </w:p>
    <w:p w14:paraId="5762EDAB" w14:textId="77777777" w:rsidR="00AB3E1F" w:rsidRDefault="003A417A" w:rsidP="00AB3E1F">
      <w:pPr>
        <w:pStyle w:val="Poetry"/>
      </w:pPr>
      <w:r w:rsidRPr="00AB3E1F">
        <w:t xml:space="preserve">“Let none presume his needless aid to </w:t>
      </w:r>
      <w:proofErr w:type="gramStart"/>
      <w:r w:rsidRPr="00AB3E1F">
        <w:t>join;</w:t>
      </w:r>
      <w:proofErr w:type="gramEnd"/>
      <w:r w:rsidRPr="00AB3E1F">
        <w:t xml:space="preserve"> </w:t>
      </w:r>
    </w:p>
    <w:p w14:paraId="2B059CA5" w14:textId="0F695808" w:rsidR="003A417A" w:rsidRPr="00AB3E1F" w:rsidRDefault="003A417A" w:rsidP="00AB3E1F">
      <w:pPr>
        <w:pStyle w:val="Poetry"/>
      </w:pPr>
      <w:r w:rsidRPr="00AB3E1F">
        <w:t>Retire, and clear the field; the fight is mine:</w:t>
      </w:r>
    </w:p>
    <w:p w14:paraId="1157361E" w14:textId="3E9D7F53" w:rsidR="003A417A" w:rsidRPr="00AB3E1F" w:rsidRDefault="003A417A" w:rsidP="00AB3E1F">
      <w:pPr>
        <w:pStyle w:val="Poetry"/>
      </w:pPr>
      <w:r w:rsidRPr="00AB3E1F">
        <w:t xml:space="preserve">To this right hand is Pallas only </w:t>
      </w:r>
      <w:proofErr w:type="gramStart"/>
      <w:r w:rsidRPr="00AB3E1F">
        <w:t>due;</w:t>
      </w:r>
      <w:proofErr w:type="gramEnd"/>
    </w:p>
    <w:p w14:paraId="66F46ED0" w14:textId="77777777" w:rsidR="00AB3E1F" w:rsidRDefault="003A417A" w:rsidP="00AB3E1F">
      <w:pPr>
        <w:pStyle w:val="Poetry"/>
      </w:pPr>
      <w:r w:rsidRPr="00AB3E1F">
        <w:t xml:space="preserve">O were his father here, my just revenge to view!” </w:t>
      </w:r>
    </w:p>
    <w:p w14:paraId="59C3DE03" w14:textId="3B2A75C2" w:rsidR="003A417A" w:rsidRPr="00AB3E1F" w:rsidRDefault="003A417A" w:rsidP="00AB3E1F">
      <w:pPr>
        <w:pStyle w:val="Poetry"/>
      </w:pPr>
      <w:r w:rsidRPr="00AB3E1F">
        <w:t>From the forbidden space his men retir’d.</w:t>
      </w:r>
    </w:p>
    <w:p w14:paraId="62627448" w14:textId="77777777" w:rsidR="00AB3E1F" w:rsidRDefault="003A417A" w:rsidP="00AB3E1F">
      <w:pPr>
        <w:pStyle w:val="Poetry"/>
      </w:pPr>
      <w:r w:rsidRPr="00AB3E1F">
        <w:t xml:space="preserve">Pallas their awe, and his stern words, </w:t>
      </w:r>
      <w:proofErr w:type="gramStart"/>
      <w:r w:rsidRPr="00AB3E1F">
        <w:t>admir’d;</w:t>
      </w:r>
      <w:proofErr w:type="gramEnd"/>
      <w:r w:rsidRPr="00AB3E1F">
        <w:t xml:space="preserve"> </w:t>
      </w:r>
    </w:p>
    <w:p w14:paraId="4A28ED02" w14:textId="4A4C0B83" w:rsidR="003A417A" w:rsidRPr="00AB3E1F" w:rsidRDefault="003A417A" w:rsidP="00AB3E1F">
      <w:pPr>
        <w:pStyle w:val="Poetry"/>
      </w:pPr>
      <w:r w:rsidRPr="00AB3E1F">
        <w:t>Survey’d him o’er and o’er with wond’ring sight,</w:t>
      </w:r>
    </w:p>
    <w:p w14:paraId="1F19505A" w14:textId="12FD8A6B" w:rsidR="003A417A" w:rsidRPr="00AB3E1F" w:rsidRDefault="003A417A" w:rsidP="00AB3E1F">
      <w:pPr>
        <w:pStyle w:val="Poetry"/>
      </w:pPr>
      <w:r w:rsidRPr="00AB3E1F">
        <w:t>Struck with his haughty mien, and tow’ring height.</w:t>
      </w:r>
    </w:p>
    <w:p w14:paraId="48CA1275" w14:textId="77777777" w:rsidR="00AB3E1F" w:rsidRDefault="003A417A" w:rsidP="00AB3E1F">
      <w:pPr>
        <w:pStyle w:val="Poetry"/>
      </w:pPr>
      <w:r w:rsidRPr="00AB3E1F">
        <w:t xml:space="preserve">Then to the king: “Your empty vaunts </w:t>
      </w:r>
      <w:proofErr w:type="gramStart"/>
      <w:r w:rsidRPr="00AB3E1F">
        <w:t>forbear;</w:t>
      </w:r>
      <w:proofErr w:type="gramEnd"/>
      <w:r w:rsidRPr="00AB3E1F">
        <w:t xml:space="preserve"> </w:t>
      </w:r>
    </w:p>
    <w:p w14:paraId="292C5261" w14:textId="23B3EE4F" w:rsidR="003A417A" w:rsidRPr="00AB3E1F" w:rsidRDefault="003A417A" w:rsidP="00AB3E1F">
      <w:pPr>
        <w:pStyle w:val="Poetry"/>
      </w:pPr>
      <w:r w:rsidRPr="00AB3E1F">
        <w:t xml:space="preserve">Success I hope, and fate I cannot </w:t>
      </w:r>
      <w:proofErr w:type="gramStart"/>
      <w:r w:rsidRPr="00AB3E1F">
        <w:t>fear;</w:t>
      </w:r>
      <w:proofErr w:type="gramEnd"/>
    </w:p>
    <w:p w14:paraId="3C3FD687" w14:textId="77777777" w:rsidR="00AB3E1F" w:rsidRDefault="003A417A" w:rsidP="00AB3E1F">
      <w:pPr>
        <w:pStyle w:val="Poetry"/>
      </w:pPr>
      <w:r w:rsidRPr="00AB3E1F">
        <w:t xml:space="preserve">Alive or dead, I shall deserve a </w:t>
      </w:r>
      <w:proofErr w:type="gramStart"/>
      <w:r w:rsidRPr="00AB3E1F">
        <w:t>name;</w:t>
      </w:r>
      <w:proofErr w:type="gramEnd"/>
      <w:r w:rsidRPr="00AB3E1F">
        <w:t xml:space="preserve"> </w:t>
      </w:r>
    </w:p>
    <w:p w14:paraId="24612A3B" w14:textId="0B32F078" w:rsidR="003A417A" w:rsidRPr="00AB3E1F" w:rsidRDefault="003A417A" w:rsidP="00AB3E1F">
      <w:pPr>
        <w:pStyle w:val="Poetry"/>
      </w:pPr>
      <w:r w:rsidRPr="00AB3E1F">
        <w:t>Jove is impartial, and to both the same.”</w:t>
      </w:r>
    </w:p>
    <w:p w14:paraId="3E9DEEDA" w14:textId="51FD997D" w:rsidR="003A417A" w:rsidRPr="00AB3E1F" w:rsidRDefault="003A417A" w:rsidP="00AB3E1F">
      <w:pPr>
        <w:pStyle w:val="Poetry"/>
      </w:pPr>
      <w:r w:rsidRPr="00AB3E1F">
        <w:t>He said, and to the void advanc’d his pace:</w:t>
      </w:r>
    </w:p>
    <w:p w14:paraId="675AE3F0" w14:textId="77777777" w:rsidR="00AB3E1F" w:rsidRDefault="003A417A" w:rsidP="00AB3E1F">
      <w:pPr>
        <w:pStyle w:val="Poetry"/>
      </w:pPr>
      <w:r w:rsidRPr="00AB3E1F">
        <w:t xml:space="preserve">Pale horror sate on each Arcadian face. </w:t>
      </w:r>
    </w:p>
    <w:p w14:paraId="58D6F9CC" w14:textId="77777777" w:rsidR="00AB3E1F" w:rsidRDefault="003A417A" w:rsidP="00AB3E1F">
      <w:pPr>
        <w:pStyle w:val="Poetry"/>
      </w:pPr>
      <w:r w:rsidRPr="00AB3E1F">
        <w:t xml:space="preserve">Then Turnus, from his chariot leaping light, </w:t>
      </w:r>
    </w:p>
    <w:p w14:paraId="4BE0FDBB" w14:textId="24E74F39" w:rsidR="003A417A" w:rsidRPr="00AB3E1F" w:rsidRDefault="003A417A" w:rsidP="00AB3E1F">
      <w:pPr>
        <w:pStyle w:val="Poetry"/>
      </w:pPr>
      <w:r w:rsidRPr="00AB3E1F">
        <w:t>Address’d himself on foot to single fight.</w:t>
      </w:r>
    </w:p>
    <w:p w14:paraId="1172D54A" w14:textId="77777777" w:rsidR="003A417A" w:rsidRPr="00AB3E1F" w:rsidRDefault="003A417A" w:rsidP="00AB3E1F">
      <w:pPr>
        <w:pStyle w:val="Poetry"/>
      </w:pPr>
      <w:r w:rsidRPr="00AB3E1F">
        <w:t>And, as a lion—when he spies from far</w:t>
      </w:r>
    </w:p>
    <w:p w14:paraId="7D6D3000" w14:textId="0889D758" w:rsidR="003A417A" w:rsidRPr="00AB3E1F" w:rsidRDefault="003A417A" w:rsidP="00AB3E1F">
      <w:pPr>
        <w:pStyle w:val="Poetry"/>
      </w:pPr>
      <w:r w:rsidRPr="00AB3E1F">
        <w:t>A bull that seems to meditate the war,</w:t>
      </w:r>
    </w:p>
    <w:p w14:paraId="2B62F624" w14:textId="77777777" w:rsidR="00AB3E1F" w:rsidRDefault="003A417A" w:rsidP="00AB3E1F">
      <w:pPr>
        <w:pStyle w:val="Poetry"/>
      </w:pPr>
      <w:r w:rsidRPr="00AB3E1F">
        <w:t xml:space="preserve">Bending his neck, and spurning back the sand— </w:t>
      </w:r>
    </w:p>
    <w:p w14:paraId="60D77213" w14:textId="2B16F933" w:rsidR="003A417A" w:rsidRPr="00AB3E1F" w:rsidRDefault="003A417A" w:rsidP="00AB3E1F">
      <w:pPr>
        <w:pStyle w:val="Poetry"/>
      </w:pPr>
      <w:r w:rsidRPr="00AB3E1F">
        <w:t>Runs roaring downward from his hilly stand:</w:t>
      </w:r>
    </w:p>
    <w:p w14:paraId="4D8155A2" w14:textId="77777777" w:rsidR="00AB3E1F" w:rsidRDefault="003A417A" w:rsidP="00AB3E1F">
      <w:pPr>
        <w:pStyle w:val="Poetry"/>
      </w:pPr>
      <w:r w:rsidRPr="00AB3E1F">
        <w:t xml:space="preserve">Imagine eager Turnus not </w:t>
      </w:r>
      <w:proofErr w:type="gramStart"/>
      <w:r w:rsidRPr="00AB3E1F">
        <w:t>more slow</w:t>
      </w:r>
      <w:proofErr w:type="gramEnd"/>
      <w:r w:rsidRPr="00AB3E1F">
        <w:t xml:space="preserve">, </w:t>
      </w:r>
    </w:p>
    <w:p w14:paraId="44402954" w14:textId="0E898A0A" w:rsidR="003A417A" w:rsidRPr="00AB3E1F" w:rsidRDefault="003A417A" w:rsidP="00AB3E1F">
      <w:pPr>
        <w:pStyle w:val="Poetry"/>
      </w:pPr>
      <w:r w:rsidRPr="00AB3E1F">
        <w:t>To rush from high on his unequal foe.</w:t>
      </w:r>
    </w:p>
    <w:p w14:paraId="3C06F118" w14:textId="77777777" w:rsidR="00AB3E1F" w:rsidRDefault="00AB3E1F" w:rsidP="00AB3E1F">
      <w:pPr>
        <w:pStyle w:val="Poetry"/>
      </w:pPr>
    </w:p>
    <w:p w14:paraId="6C7E60F7" w14:textId="66563DEA" w:rsidR="003A417A" w:rsidRPr="00AB3E1F" w:rsidRDefault="003A417A" w:rsidP="00AB3E1F">
      <w:pPr>
        <w:pStyle w:val="Poetry"/>
      </w:pPr>
      <w:r w:rsidRPr="00AB3E1F">
        <w:t>Young Pallas, when he saw the chief advance</w:t>
      </w:r>
    </w:p>
    <w:p w14:paraId="20ED938C" w14:textId="77777777" w:rsidR="00AB3E1F" w:rsidRDefault="003A417A" w:rsidP="00AB3E1F">
      <w:pPr>
        <w:pStyle w:val="Poetry"/>
      </w:pPr>
      <w:r w:rsidRPr="00AB3E1F">
        <w:t xml:space="preserve">Within due distance of his flying lance, </w:t>
      </w:r>
    </w:p>
    <w:p w14:paraId="67584673" w14:textId="77777777" w:rsidR="00AB3E1F" w:rsidRDefault="003A417A" w:rsidP="00AB3E1F">
      <w:pPr>
        <w:pStyle w:val="Poetry"/>
      </w:pPr>
      <w:r w:rsidRPr="00AB3E1F">
        <w:t xml:space="preserve">Prepares to charge him first, resolv’d to try </w:t>
      </w:r>
    </w:p>
    <w:p w14:paraId="796BD0B1" w14:textId="77777777" w:rsidR="00AB3E1F" w:rsidRDefault="003A417A" w:rsidP="00AB3E1F">
      <w:pPr>
        <w:pStyle w:val="Poetry"/>
      </w:pPr>
      <w:r w:rsidRPr="00AB3E1F">
        <w:t xml:space="preserve">If fortune would his want of force </w:t>
      </w:r>
      <w:proofErr w:type="gramStart"/>
      <w:r w:rsidRPr="00AB3E1F">
        <w:t>supply;</w:t>
      </w:r>
      <w:proofErr w:type="gramEnd"/>
      <w:r w:rsidRPr="00AB3E1F">
        <w:t xml:space="preserve"> </w:t>
      </w:r>
    </w:p>
    <w:p w14:paraId="475AE1AF" w14:textId="40939945" w:rsidR="003A417A" w:rsidRPr="00AB3E1F" w:rsidRDefault="003A417A" w:rsidP="00AB3E1F">
      <w:pPr>
        <w:pStyle w:val="Poetry"/>
      </w:pPr>
      <w:r w:rsidRPr="00AB3E1F">
        <w:t xml:space="preserve">And </w:t>
      </w:r>
      <w:proofErr w:type="gramStart"/>
      <w:r w:rsidRPr="00AB3E1F">
        <w:t>thus</w:t>
      </w:r>
      <w:proofErr w:type="gramEnd"/>
      <w:r w:rsidRPr="00AB3E1F">
        <w:t xml:space="preserve"> to Heav’n and Hercules address’d:</w:t>
      </w:r>
    </w:p>
    <w:p w14:paraId="0490DD74" w14:textId="174C8F77" w:rsidR="003A417A" w:rsidRPr="00AB3E1F" w:rsidRDefault="003A417A" w:rsidP="00AB3E1F">
      <w:pPr>
        <w:pStyle w:val="Poetry"/>
      </w:pPr>
      <w:r w:rsidRPr="00AB3E1F">
        <w:t>“Alcides, once on earth Evander’s guest,</w:t>
      </w:r>
      <w:r w:rsidRPr="00AB3E1F">
        <w:tab/>
      </w:r>
    </w:p>
    <w:p w14:paraId="7E106C94" w14:textId="77777777" w:rsidR="00AB3E1F" w:rsidRDefault="003A417A" w:rsidP="00AB3E1F">
      <w:pPr>
        <w:pStyle w:val="Poetry"/>
      </w:pPr>
      <w:r w:rsidRPr="00AB3E1F">
        <w:t xml:space="preserve">His son adjures you by those holy rites, </w:t>
      </w:r>
    </w:p>
    <w:p w14:paraId="5EC69B26" w14:textId="77777777" w:rsidR="00AB3E1F" w:rsidRDefault="003A417A" w:rsidP="00AB3E1F">
      <w:pPr>
        <w:pStyle w:val="Poetry"/>
      </w:pPr>
      <w:r w:rsidRPr="00AB3E1F">
        <w:t xml:space="preserve">That hospitable board, those genial </w:t>
      </w:r>
      <w:proofErr w:type="gramStart"/>
      <w:r w:rsidRPr="00AB3E1F">
        <w:t>nights;</w:t>
      </w:r>
      <w:proofErr w:type="gramEnd"/>
      <w:r w:rsidRPr="00AB3E1F">
        <w:t xml:space="preserve"> </w:t>
      </w:r>
    </w:p>
    <w:p w14:paraId="448C6DAD" w14:textId="57226D44" w:rsidR="003A417A" w:rsidRPr="00AB3E1F" w:rsidRDefault="003A417A" w:rsidP="00AB3E1F">
      <w:pPr>
        <w:pStyle w:val="Poetry"/>
      </w:pPr>
      <w:r w:rsidRPr="00AB3E1F">
        <w:lastRenderedPageBreak/>
        <w:t>Assist my great attempt to gain this prize,</w:t>
      </w:r>
    </w:p>
    <w:p w14:paraId="5A586B13" w14:textId="77777777" w:rsidR="003A417A" w:rsidRPr="00AB3E1F" w:rsidRDefault="003A417A" w:rsidP="00AB3E1F">
      <w:pPr>
        <w:pStyle w:val="Poetry"/>
      </w:pPr>
      <w:r w:rsidRPr="00AB3E1F">
        <w:t>And let proud Turnus view, with dying eyes,</w:t>
      </w:r>
    </w:p>
    <w:p w14:paraId="0D10A0F5" w14:textId="343CDF86" w:rsidR="003A417A" w:rsidRPr="00AB3E1F" w:rsidRDefault="003A417A" w:rsidP="00AB3E1F">
      <w:pPr>
        <w:pStyle w:val="Poetry"/>
      </w:pPr>
      <w:r w:rsidRPr="00AB3E1F">
        <w:t xml:space="preserve">His ravish’d spoils.” ‘T was heard, the </w:t>
      </w:r>
      <w:proofErr w:type="gramStart"/>
      <w:r w:rsidRPr="00AB3E1F">
        <w:t>vain</w:t>
      </w:r>
      <w:proofErr w:type="gramEnd"/>
      <w:r w:rsidRPr="00AB3E1F">
        <w:t xml:space="preserve"> request;</w:t>
      </w:r>
    </w:p>
    <w:p w14:paraId="2AA35D7D" w14:textId="77777777" w:rsidR="00AB3E1F" w:rsidRDefault="003A417A" w:rsidP="00AB3E1F">
      <w:pPr>
        <w:pStyle w:val="Poetry"/>
      </w:pPr>
      <w:r w:rsidRPr="00AB3E1F">
        <w:t xml:space="preserve">Alcides mourn’d, and stifled sighs within his breast. </w:t>
      </w:r>
    </w:p>
    <w:p w14:paraId="51FB7D71" w14:textId="1E57D56C" w:rsidR="003A417A" w:rsidRPr="00AB3E1F" w:rsidRDefault="003A417A" w:rsidP="00AB3E1F">
      <w:pPr>
        <w:pStyle w:val="Poetry"/>
      </w:pPr>
      <w:r w:rsidRPr="00AB3E1F">
        <w:t>Then Jove, to soothe his sorrow, thus began:</w:t>
      </w:r>
    </w:p>
    <w:p w14:paraId="380838DC" w14:textId="77777777" w:rsidR="003A417A" w:rsidRPr="00AB3E1F" w:rsidRDefault="003A417A" w:rsidP="00AB3E1F">
      <w:pPr>
        <w:pStyle w:val="Poetry"/>
      </w:pPr>
      <w:r w:rsidRPr="00AB3E1F">
        <w:t>“Short bounds of life are set to mortal man.</w:t>
      </w:r>
    </w:p>
    <w:p w14:paraId="22060328" w14:textId="77777777" w:rsidR="003A417A" w:rsidRPr="00AB3E1F" w:rsidRDefault="003A417A" w:rsidP="00AB3E1F">
      <w:pPr>
        <w:pStyle w:val="Poetry"/>
      </w:pPr>
      <w:r w:rsidRPr="00AB3E1F">
        <w:t>‘T is virtue’s work alone to stretch the narrow span.</w:t>
      </w:r>
    </w:p>
    <w:p w14:paraId="5BB3E361" w14:textId="163B9A07" w:rsidR="003A417A" w:rsidRPr="00AB3E1F" w:rsidRDefault="003A417A" w:rsidP="00AB3E1F">
      <w:pPr>
        <w:pStyle w:val="Poetry"/>
      </w:pPr>
      <w:r w:rsidRPr="00AB3E1F">
        <w:t>So many sons of gods, in bloody fight,</w:t>
      </w:r>
    </w:p>
    <w:p w14:paraId="1F26F5E1" w14:textId="77777777" w:rsidR="003A417A" w:rsidRPr="00AB3E1F" w:rsidRDefault="003A417A" w:rsidP="00AB3E1F">
      <w:pPr>
        <w:pStyle w:val="Poetry"/>
      </w:pPr>
      <w:r w:rsidRPr="00AB3E1F">
        <w:t>Around the walls of Troy, have lost the light:</w:t>
      </w:r>
    </w:p>
    <w:p w14:paraId="34B372F5" w14:textId="77777777" w:rsidR="003A417A" w:rsidRPr="00AB3E1F" w:rsidRDefault="003A417A" w:rsidP="00AB3E1F">
      <w:pPr>
        <w:pStyle w:val="Poetry"/>
      </w:pPr>
      <w:r w:rsidRPr="00AB3E1F">
        <w:t xml:space="preserve">My own Sarpedon fell beneath his </w:t>
      </w:r>
      <w:proofErr w:type="gramStart"/>
      <w:r w:rsidRPr="00AB3E1F">
        <w:t>foe;</w:t>
      </w:r>
      <w:proofErr w:type="gramEnd"/>
    </w:p>
    <w:p w14:paraId="5441048A" w14:textId="77777777" w:rsidR="00AB3E1F" w:rsidRDefault="003A417A" w:rsidP="00AB3E1F">
      <w:pPr>
        <w:pStyle w:val="Poetry"/>
      </w:pPr>
      <w:r w:rsidRPr="00AB3E1F">
        <w:t xml:space="preserve">Nor I, his mighty sire, could ward the blow. </w:t>
      </w:r>
    </w:p>
    <w:p w14:paraId="634E0003" w14:textId="0790ACC7" w:rsidR="003A417A" w:rsidRPr="00AB3E1F" w:rsidRDefault="003A417A" w:rsidP="00AB3E1F">
      <w:pPr>
        <w:pStyle w:val="Poetry"/>
      </w:pPr>
      <w:r w:rsidRPr="00AB3E1F">
        <w:t>Ev’n Turnus shortly shall resign his breath,</w:t>
      </w:r>
    </w:p>
    <w:p w14:paraId="42635938" w14:textId="68F50A32" w:rsidR="003A417A" w:rsidRPr="00AB3E1F" w:rsidRDefault="003A417A" w:rsidP="00AB3E1F">
      <w:pPr>
        <w:pStyle w:val="Poetry"/>
      </w:pPr>
      <w:r w:rsidRPr="00AB3E1F">
        <w:t>And stands already on the verge of death.”</w:t>
      </w:r>
    </w:p>
    <w:p w14:paraId="42554FD7" w14:textId="77777777" w:rsidR="00AB3E1F" w:rsidRDefault="003A417A" w:rsidP="00AB3E1F">
      <w:pPr>
        <w:pStyle w:val="Poetry"/>
      </w:pPr>
      <w:r w:rsidRPr="00AB3E1F">
        <w:t xml:space="preserve">This said, the god permits the fatal fight, </w:t>
      </w:r>
    </w:p>
    <w:p w14:paraId="786282EC" w14:textId="5DE4B775" w:rsidR="003A417A" w:rsidRDefault="003A417A" w:rsidP="00AB3E1F">
      <w:pPr>
        <w:pStyle w:val="Poetry"/>
      </w:pPr>
      <w:r w:rsidRPr="00AB3E1F">
        <w:t>But from the Latian fields averts his sight.</w:t>
      </w:r>
    </w:p>
    <w:p w14:paraId="2A5EE0DE" w14:textId="77777777" w:rsidR="00AB3E1F" w:rsidRPr="00AB3E1F" w:rsidRDefault="00AB3E1F" w:rsidP="00AB3E1F">
      <w:pPr>
        <w:pStyle w:val="Poetry"/>
      </w:pPr>
    </w:p>
    <w:p w14:paraId="3F4FBFD4" w14:textId="77777777" w:rsidR="00AB3E1F" w:rsidRDefault="003A417A" w:rsidP="00AB3E1F">
      <w:pPr>
        <w:pStyle w:val="Poetry"/>
      </w:pPr>
      <w:r w:rsidRPr="00AB3E1F">
        <w:t xml:space="preserve">Now with full force his spear young Pallas threw, </w:t>
      </w:r>
    </w:p>
    <w:p w14:paraId="76457FCF" w14:textId="14E56491" w:rsidR="003A417A" w:rsidRPr="00AB3E1F" w:rsidRDefault="003A417A" w:rsidP="00AB3E1F">
      <w:pPr>
        <w:pStyle w:val="Poetry"/>
      </w:pPr>
      <w:r w:rsidRPr="00AB3E1F">
        <w:t>And, having thrown, his shining fauchion drew</w:t>
      </w:r>
    </w:p>
    <w:p w14:paraId="63450D93" w14:textId="39B509AC" w:rsidR="003A417A" w:rsidRPr="00AB3E1F" w:rsidRDefault="003A417A" w:rsidP="00AB3E1F">
      <w:pPr>
        <w:pStyle w:val="Poetry"/>
      </w:pPr>
      <w:r w:rsidRPr="00AB3E1F">
        <w:t>The steel just graz’d along the shoulder joint,</w:t>
      </w:r>
    </w:p>
    <w:p w14:paraId="61209008" w14:textId="77777777" w:rsidR="00AB3E1F" w:rsidRDefault="003A417A" w:rsidP="00AB3E1F">
      <w:pPr>
        <w:pStyle w:val="Poetry"/>
      </w:pPr>
      <w:r w:rsidRPr="00AB3E1F">
        <w:t xml:space="preserve">And mark’d it slightly with the glancing point, </w:t>
      </w:r>
    </w:p>
    <w:p w14:paraId="472860CB" w14:textId="77777777" w:rsidR="00AB3E1F" w:rsidRDefault="003A417A" w:rsidP="00AB3E1F">
      <w:pPr>
        <w:pStyle w:val="Poetry"/>
      </w:pPr>
      <w:r w:rsidRPr="00AB3E1F">
        <w:t xml:space="preserve">Fierce Turnus first to nearer distance drew, </w:t>
      </w:r>
    </w:p>
    <w:p w14:paraId="6B26B776" w14:textId="39427FAA" w:rsidR="003A417A" w:rsidRPr="00AB3E1F" w:rsidRDefault="003A417A" w:rsidP="00AB3E1F">
      <w:pPr>
        <w:pStyle w:val="Poetry"/>
      </w:pPr>
      <w:r w:rsidRPr="00AB3E1F">
        <w:t>And pois’d his pointed spear, before he threw:</w:t>
      </w:r>
    </w:p>
    <w:p w14:paraId="47591BC2" w14:textId="77777777" w:rsidR="003A417A" w:rsidRPr="00AB3E1F" w:rsidRDefault="003A417A" w:rsidP="00AB3E1F">
      <w:pPr>
        <w:pStyle w:val="Poetry"/>
      </w:pPr>
      <w:r w:rsidRPr="00AB3E1F">
        <w:t>Then, as the winged weapon whizz’d along,</w:t>
      </w:r>
    </w:p>
    <w:p w14:paraId="408ABEEA" w14:textId="26A237A6" w:rsidR="003A417A" w:rsidRPr="00AB3E1F" w:rsidRDefault="003A417A" w:rsidP="00AB3E1F">
      <w:pPr>
        <w:pStyle w:val="Poetry"/>
      </w:pPr>
      <w:r w:rsidRPr="00AB3E1F">
        <w:t>“See now,” said he, “whose arm is better strung.”</w:t>
      </w:r>
    </w:p>
    <w:p w14:paraId="25CADDE4" w14:textId="77777777" w:rsidR="003A417A" w:rsidRPr="00AB3E1F" w:rsidRDefault="003A417A" w:rsidP="00AB3E1F">
      <w:pPr>
        <w:pStyle w:val="Poetry"/>
      </w:pPr>
      <w:r w:rsidRPr="00AB3E1F">
        <w:t>The spear kept on the fatal course, unstay’d</w:t>
      </w:r>
    </w:p>
    <w:p w14:paraId="72AF4738" w14:textId="77777777" w:rsidR="003A417A" w:rsidRPr="00AB3E1F" w:rsidRDefault="003A417A" w:rsidP="00AB3E1F">
      <w:pPr>
        <w:pStyle w:val="Poetry"/>
      </w:pPr>
      <w:r w:rsidRPr="00AB3E1F">
        <w:t>By plates of ir’n, which o’er the shield were laid:</w:t>
      </w:r>
    </w:p>
    <w:p w14:paraId="32669D99" w14:textId="77777777" w:rsidR="00AB3E1F" w:rsidRDefault="003A417A" w:rsidP="00AB3E1F">
      <w:pPr>
        <w:pStyle w:val="Poetry"/>
      </w:pPr>
      <w:r w:rsidRPr="00AB3E1F">
        <w:t xml:space="preserve">Thro’ folded brass and tough bull hides it pass’d, </w:t>
      </w:r>
    </w:p>
    <w:p w14:paraId="494C35EA" w14:textId="383DB572" w:rsidR="003A417A" w:rsidRPr="00AB3E1F" w:rsidRDefault="003A417A" w:rsidP="00AB3E1F">
      <w:pPr>
        <w:pStyle w:val="Poetry"/>
      </w:pPr>
      <w:r w:rsidRPr="00AB3E1F">
        <w:t>His corslet pierc’d, and reach’d his heart at last.</w:t>
      </w:r>
    </w:p>
    <w:p w14:paraId="0BBD348B" w14:textId="2DA52823" w:rsidR="003A417A" w:rsidRPr="00AB3E1F" w:rsidRDefault="003A417A" w:rsidP="00AB3E1F">
      <w:pPr>
        <w:pStyle w:val="Poetry"/>
      </w:pPr>
      <w:r w:rsidRPr="00AB3E1F">
        <w:t xml:space="preserve">In vain the youth tugs at the broken </w:t>
      </w:r>
      <w:proofErr w:type="gramStart"/>
      <w:r w:rsidRPr="00AB3E1F">
        <w:t>wood;</w:t>
      </w:r>
      <w:proofErr w:type="gramEnd"/>
    </w:p>
    <w:p w14:paraId="74956680" w14:textId="77777777" w:rsidR="003A417A" w:rsidRPr="00AB3E1F" w:rsidRDefault="003A417A" w:rsidP="00AB3E1F">
      <w:pPr>
        <w:pStyle w:val="Poetry"/>
      </w:pPr>
      <w:r w:rsidRPr="00AB3E1F">
        <w:t>The soul comes issuing with the vital blood:</w:t>
      </w:r>
    </w:p>
    <w:p w14:paraId="228A2A92" w14:textId="77777777" w:rsidR="003A417A" w:rsidRPr="00AB3E1F" w:rsidRDefault="003A417A" w:rsidP="00AB3E1F">
      <w:pPr>
        <w:pStyle w:val="Poetry"/>
      </w:pPr>
      <w:r w:rsidRPr="00AB3E1F">
        <w:t xml:space="preserve">He falls; his arms upon his body </w:t>
      </w:r>
      <w:proofErr w:type="gramStart"/>
      <w:r w:rsidRPr="00AB3E1F">
        <w:t>sound;</w:t>
      </w:r>
      <w:proofErr w:type="gramEnd"/>
    </w:p>
    <w:p w14:paraId="298FF670" w14:textId="77777777" w:rsidR="003A417A" w:rsidRPr="00AB3E1F" w:rsidRDefault="003A417A" w:rsidP="00AB3E1F">
      <w:pPr>
        <w:pStyle w:val="Poetry"/>
      </w:pPr>
      <w:r w:rsidRPr="00AB3E1F">
        <w:t>And with his bloody teeth he bites the ground.</w:t>
      </w:r>
    </w:p>
    <w:p w14:paraId="3B321279" w14:textId="77777777" w:rsidR="00AB3E1F" w:rsidRDefault="00AB3E1F" w:rsidP="00AB3E1F">
      <w:pPr>
        <w:pStyle w:val="Poetry"/>
      </w:pPr>
    </w:p>
    <w:p w14:paraId="12EDE089" w14:textId="04E0B2A5" w:rsidR="003A417A" w:rsidRPr="00AB3E1F" w:rsidRDefault="003A417A" w:rsidP="00AB3E1F">
      <w:pPr>
        <w:pStyle w:val="Poetry"/>
      </w:pPr>
      <w:r w:rsidRPr="00AB3E1F">
        <w:t>Turnus bestrode the corpse: “Arcadians, hear,”</w:t>
      </w:r>
    </w:p>
    <w:p w14:paraId="4ACBA3F0" w14:textId="151FED56" w:rsidR="003A417A" w:rsidRPr="00AB3E1F" w:rsidRDefault="003A417A" w:rsidP="00AB3E1F">
      <w:pPr>
        <w:pStyle w:val="Poetry"/>
      </w:pPr>
      <w:r w:rsidRPr="00AB3E1F">
        <w:t>Said he; “my message to your master bear:</w:t>
      </w:r>
    </w:p>
    <w:p w14:paraId="015D0290" w14:textId="77777777" w:rsidR="003A417A" w:rsidRPr="00AB3E1F" w:rsidRDefault="003A417A" w:rsidP="00AB3E1F">
      <w:pPr>
        <w:pStyle w:val="Poetry"/>
      </w:pPr>
      <w:r w:rsidRPr="00AB3E1F">
        <w:lastRenderedPageBreak/>
        <w:t xml:space="preserve">Such as the sire deserv’d, the son I </w:t>
      </w:r>
      <w:proofErr w:type="gramStart"/>
      <w:r w:rsidRPr="00AB3E1F">
        <w:t>send;</w:t>
      </w:r>
      <w:proofErr w:type="gramEnd"/>
    </w:p>
    <w:p w14:paraId="6D20A219" w14:textId="77777777" w:rsidR="00AB3E1F" w:rsidRDefault="003A417A" w:rsidP="00AB3E1F">
      <w:pPr>
        <w:pStyle w:val="Poetry"/>
      </w:pPr>
      <w:r w:rsidRPr="00AB3E1F">
        <w:t xml:space="preserve">It costs him dear to be the Phrygians’ friend. </w:t>
      </w:r>
    </w:p>
    <w:p w14:paraId="6837EFA7" w14:textId="0AFB7E15" w:rsidR="003A417A" w:rsidRPr="00AB3E1F" w:rsidRDefault="003A417A" w:rsidP="00AB3E1F">
      <w:pPr>
        <w:pStyle w:val="Poetry"/>
      </w:pPr>
      <w:r w:rsidRPr="00AB3E1F">
        <w:t>The lifeless body, tell him, I bestow,</w:t>
      </w:r>
    </w:p>
    <w:p w14:paraId="44F1D35A" w14:textId="77777777" w:rsidR="003A417A" w:rsidRPr="00AB3E1F" w:rsidRDefault="003A417A" w:rsidP="00AB3E1F">
      <w:pPr>
        <w:pStyle w:val="Poetry"/>
      </w:pPr>
      <w:r w:rsidRPr="00AB3E1F">
        <w:t>Unask’d, to rest his wand’ring ghost below.”</w:t>
      </w:r>
    </w:p>
    <w:p w14:paraId="0C460867" w14:textId="4ACF36CC" w:rsidR="003A417A" w:rsidRPr="00AB3E1F" w:rsidRDefault="003A417A" w:rsidP="00AB3E1F">
      <w:pPr>
        <w:pStyle w:val="Poetry"/>
      </w:pPr>
      <w:r w:rsidRPr="00AB3E1F">
        <w:t>He said, and trampled down with all the force</w:t>
      </w:r>
    </w:p>
    <w:p w14:paraId="6FDE04A0" w14:textId="77777777" w:rsidR="00AB3E1F" w:rsidRDefault="003A417A" w:rsidP="00AB3E1F">
      <w:pPr>
        <w:pStyle w:val="Poetry"/>
      </w:pPr>
      <w:r w:rsidRPr="00AB3E1F">
        <w:t xml:space="preserve">Of his left foot, and spurn’d the wretched </w:t>
      </w:r>
      <w:proofErr w:type="gramStart"/>
      <w:r w:rsidRPr="00AB3E1F">
        <w:t>corse;</w:t>
      </w:r>
      <w:proofErr w:type="gramEnd"/>
      <w:r w:rsidRPr="00AB3E1F">
        <w:t xml:space="preserve"> </w:t>
      </w:r>
    </w:p>
    <w:p w14:paraId="2BD2E1C1" w14:textId="77777777" w:rsidR="00AB3E1F" w:rsidRDefault="003A417A" w:rsidP="00AB3E1F">
      <w:pPr>
        <w:pStyle w:val="Poetry"/>
      </w:pPr>
      <w:r w:rsidRPr="00AB3E1F">
        <w:t xml:space="preserve">Then snatch’d the shining belt, with gold </w:t>
      </w:r>
      <w:proofErr w:type="gramStart"/>
      <w:r w:rsidRPr="00AB3E1F">
        <w:t>inlaid;</w:t>
      </w:r>
      <w:proofErr w:type="gramEnd"/>
      <w:r w:rsidRPr="00AB3E1F">
        <w:t xml:space="preserve"> </w:t>
      </w:r>
    </w:p>
    <w:p w14:paraId="2196DB7B" w14:textId="77777777" w:rsidR="00AB3E1F" w:rsidRDefault="003A417A" w:rsidP="00AB3E1F">
      <w:pPr>
        <w:pStyle w:val="Poetry"/>
      </w:pPr>
      <w:r w:rsidRPr="00AB3E1F">
        <w:t xml:space="preserve">The belt Eurytion’s artful hands had made, </w:t>
      </w:r>
    </w:p>
    <w:p w14:paraId="75BD0FB0" w14:textId="542B70E5" w:rsidR="003A417A" w:rsidRPr="00AB3E1F" w:rsidRDefault="003A417A" w:rsidP="00AB3E1F">
      <w:pPr>
        <w:pStyle w:val="Poetry"/>
      </w:pPr>
      <w:r w:rsidRPr="00AB3E1F">
        <w:t>Where fifty fatal brides, express’d to sight,</w:t>
      </w:r>
    </w:p>
    <w:p w14:paraId="710FBC95" w14:textId="13296CF5" w:rsidR="003A417A" w:rsidRPr="00AB3E1F" w:rsidRDefault="003A417A" w:rsidP="00AB3E1F">
      <w:pPr>
        <w:pStyle w:val="Poetry"/>
      </w:pPr>
      <w:r w:rsidRPr="00AB3E1F">
        <w:t>All in the compass of one mournful night,</w:t>
      </w:r>
    </w:p>
    <w:p w14:paraId="03C2A4D5" w14:textId="3745AA9A" w:rsidR="003A417A" w:rsidRDefault="003A417A" w:rsidP="00AB3E1F">
      <w:pPr>
        <w:pStyle w:val="Poetry"/>
      </w:pPr>
      <w:r w:rsidRPr="00AB3E1F">
        <w:t>Depriv’d their bridegrooms of returning light.</w:t>
      </w:r>
    </w:p>
    <w:p w14:paraId="06AEA73F" w14:textId="77777777" w:rsidR="00AB3E1F" w:rsidRPr="00AB3E1F" w:rsidRDefault="00AB3E1F" w:rsidP="00AB3E1F">
      <w:pPr>
        <w:pStyle w:val="Poetry"/>
      </w:pPr>
    </w:p>
    <w:p w14:paraId="5D3A26DD" w14:textId="77777777" w:rsidR="003A417A" w:rsidRPr="00AB3E1F" w:rsidRDefault="003A417A" w:rsidP="00AB3E1F">
      <w:pPr>
        <w:pStyle w:val="Poetry"/>
      </w:pPr>
      <w:r w:rsidRPr="00AB3E1F">
        <w:t>In an ill hour insulting Turnus tore</w:t>
      </w:r>
    </w:p>
    <w:p w14:paraId="055FCF29" w14:textId="77777777" w:rsidR="00AB3E1F" w:rsidRDefault="003A417A" w:rsidP="00AB3E1F">
      <w:pPr>
        <w:pStyle w:val="Poetry"/>
      </w:pPr>
      <w:r w:rsidRPr="00AB3E1F">
        <w:t xml:space="preserve">Those golden spoils, and in a worse he wore. </w:t>
      </w:r>
    </w:p>
    <w:p w14:paraId="1AF1E1ED" w14:textId="7552D26E" w:rsidR="003A417A" w:rsidRPr="00AB3E1F" w:rsidRDefault="003A417A" w:rsidP="00AB3E1F">
      <w:pPr>
        <w:pStyle w:val="Poetry"/>
      </w:pPr>
      <w:r w:rsidRPr="00AB3E1F">
        <w:t>O mortals, blind in fate, who never know</w:t>
      </w:r>
    </w:p>
    <w:p w14:paraId="4C74FB51" w14:textId="6921D7DC" w:rsidR="003A417A" w:rsidRPr="00AB3E1F" w:rsidRDefault="003A417A" w:rsidP="00AB3E1F">
      <w:pPr>
        <w:pStyle w:val="Poetry"/>
      </w:pPr>
      <w:r w:rsidRPr="00AB3E1F">
        <w:t xml:space="preserve">To bear high </w:t>
      </w:r>
      <w:proofErr w:type="gramStart"/>
      <w:r w:rsidRPr="00AB3E1F">
        <w:t>fortune, or</w:t>
      </w:r>
      <w:proofErr w:type="gramEnd"/>
      <w:r w:rsidRPr="00AB3E1F">
        <w:t xml:space="preserve"> endure the low!</w:t>
      </w:r>
    </w:p>
    <w:p w14:paraId="3DF88343" w14:textId="77777777" w:rsidR="00AB3E1F" w:rsidRDefault="003A417A" w:rsidP="00AB3E1F">
      <w:pPr>
        <w:pStyle w:val="Poetry"/>
      </w:pPr>
      <w:r w:rsidRPr="00AB3E1F">
        <w:t xml:space="preserve">The time shall come, when Turnus, but in vain, </w:t>
      </w:r>
    </w:p>
    <w:p w14:paraId="36D01CD9" w14:textId="77777777" w:rsidR="00AB3E1F" w:rsidRDefault="003A417A" w:rsidP="00AB3E1F">
      <w:pPr>
        <w:pStyle w:val="Poetry"/>
      </w:pPr>
      <w:r w:rsidRPr="00AB3E1F">
        <w:t xml:space="preserve">Shall wish untouch’d the trophies of the </w:t>
      </w:r>
      <w:proofErr w:type="gramStart"/>
      <w:r w:rsidRPr="00AB3E1F">
        <w:t>slain;</w:t>
      </w:r>
      <w:proofErr w:type="gramEnd"/>
      <w:r w:rsidRPr="00AB3E1F">
        <w:t xml:space="preserve"> </w:t>
      </w:r>
    </w:p>
    <w:p w14:paraId="3EDA316F" w14:textId="01D08021" w:rsidR="003A417A" w:rsidRPr="00AB3E1F" w:rsidRDefault="003A417A" w:rsidP="00AB3E1F">
      <w:pPr>
        <w:pStyle w:val="Poetry"/>
      </w:pPr>
      <w:r w:rsidRPr="00AB3E1F">
        <w:t>Shall wish the fatal belt were far away,</w:t>
      </w:r>
    </w:p>
    <w:p w14:paraId="53A75573" w14:textId="68EF86C6" w:rsidR="003A417A" w:rsidRDefault="003A417A" w:rsidP="00AB3E1F">
      <w:pPr>
        <w:pStyle w:val="Poetry"/>
      </w:pPr>
      <w:r w:rsidRPr="00AB3E1F">
        <w:t>And curse the dire remembrance of the day.</w:t>
      </w:r>
    </w:p>
    <w:p w14:paraId="481257E2" w14:textId="77777777" w:rsidR="00AB3E1F" w:rsidRPr="00AB3E1F" w:rsidRDefault="00AB3E1F" w:rsidP="00AB3E1F">
      <w:pPr>
        <w:pStyle w:val="Poetry"/>
      </w:pPr>
    </w:p>
    <w:p w14:paraId="55860CB8" w14:textId="4ACC5742" w:rsidR="003A417A" w:rsidRPr="00AB3E1F" w:rsidRDefault="003A417A" w:rsidP="00AB3E1F">
      <w:pPr>
        <w:pStyle w:val="Poetry"/>
      </w:pPr>
      <w:r w:rsidRPr="00AB3E1F">
        <w:t>The sad Arcadians, from th’ unhappy field,</w:t>
      </w:r>
    </w:p>
    <w:p w14:paraId="50173365" w14:textId="77777777" w:rsidR="00AB3E1F" w:rsidRDefault="003A417A" w:rsidP="00AB3E1F">
      <w:pPr>
        <w:pStyle w:val="Poetry"/>
      </w:pPr>
      <w:r w:rsidRPr="00AB3E1F">
        <w:t xml:space="preserve">Bear back the breathless body on a shield. </w:t>
      </w:r>
    </w:p>
    <w:p w14:paraId="2A279A60" w14:textId="77777777" w:rsidR="00AB3E1F" w:rsidRDefault="003A417A" w:rsidP="00AB3E1F">
      <w:pPr>
        <w:pStyle w:val="Poetry"/>
      </w:pPr>
      <w:r w:rsidRPr="00AB3E1F">
        <w:t xml:space="preserve">O grace and grief of war! at once restor’d, </w:t>
      </w:r>
    </w:p>
    <w:p w14:paraId="380193B5" w14:textId="77777777" w:rsidR="00AB3E1F" w:rsidRDefault="003A417A" w:rsidP="00AB3E1F">
      <w:pPr>
        <w:pStyle w:val="Poetry"/>
      </w:pPr>
      <w:r w:rsidRPr="00AB3E1F">
        <w:t xml:space="preserve">With praises, to thy sire, at once deplor’d! </w:t>
      </w:r>
    </w:p>
    <w:p w14:paraId="12A2D6EC" w14:textId="4C5A1C6E" w:rsidR="003A417A" w:rsidRPr="00AB3E1F" w:rsidRDefault="003A417A" w:rsidP="00AB3E1F">
      <w:pPr>
        <w:pStyle w:val="Poetry"/>
      </w:pPr>
      <w:r w:rsidRPr="00AB3E1F">
        <w:t>One day first sent thee to the fighting field,</w:t>
      </w:r>
    </w:p>
    <w:p w14:paraId="0C1BDAAD" w14:textId="114FAA42" w:rsidR="003A417A" w:rsidRPr="00AB3E1F" w:rsidRDefault="003A417A" w:rsidP="00AB3E1F">
      <w:pPr>
        <w:pStyle w:val="Poetry"/>
      </w:pPr>
      <w:r w:rsidRPr="00AB3E1F">
        <w:t>Beheld whole heaps of foes in battle kill’d;</w:t>
      </w:r>
    </w:p>
    <w:p w14:paraId="23A0E881" w14:textId="77777777" w:rsidR="003A417A" w:rsidRPr="00AB3E1F" w:rsidRDefault="003A417A" w:rsidP="00AB3E1F">
      <w:pPr>
        <w:pStyle w:val="Poetry"/>
      </w:pPr>
      <w:r w:rsidRPr="00AB3E1F">
        <w:t xml:space="preserve">One day beheld thee </w:t>
      </w:r>
      <w:proofErr w:type="gramStart"/>
      <w:r w:rsidRPr="00AB3E1F">
        <w:t>dead, and</w:t>
      </w:r>
      <w:proofErr w:type="gramEnd"/>
      <w:r w:rsidRPr="00AB3E1F">
        <w:t xml:space="preserve"> borne upon thy shield.</w:t>
      </w:r>
    </w:p>
    <w:p w14:paraId="789F109A" w14:textId="77777777" w:rsidR="009C0FF1" w:rsidRDefault="009C0FF1" w:rsidP="009C0FF1">
      <w:pPr>
        <w:pStyle w:val="Poetry"/>
      </w:pPr>
    </w:p>
    <w:p w14:paraId="0D8FD0B9" w14:textId="14A77E25" w:rsidR="009C0FF1" w:rsidRDefault="003A417A" w:rsidP="009C0FF1">
      <w:pPr>
        <w:pStyle w:val="Poetry"/>
      </w:pPr>
      <w:r w:rsidRPr="009C0FF1">
        <w:t xml:space="preserve">This dismal news, not from uncertain fame, </w:t>
      </w:r>
    </w:p>
    <w:p w14:paraId="511B4E8D" w14:textId="3691AC68" w:rsidR="003A417A" w:rsidRPr="009C0FF1" w:rsidRDefault="003A417A" w:rsidP="009C0FF1">
      <w:pPr>
        <w:pStyle w:val="Poetry"/>
      </w:pPr>
      <w:r w:rsidRPr="009C0FF1">
        <w:t>But sad spectators, to the hero came:</w:t>
      </w:r>
    </w:p>
    <w:p w14:paraId="1FA1660B" w14:textId="77777777" w:rsidR="003A417A" w:rsidRPr="009C0FF1" w:rsidRDefault="003A417A" w:rsidP="009C0FF1">
      <w:pPr>
        <w:pStyle w:val="Poetry"/>
      </w:pPr>
      <w:r w:rsidRPr="009C0FF1">
        <w:t>His friends upon the brink of ruin stand,</w:t>
      </w:r>
    </w:p>
    <w:p w14:paraId="0DD48047" w14:textId="601A2D36" w:rsidR="003A417A" w:rsidRPr="009C0FF1" w:rsidRDefault="003A417A" w:rsidP="009C0FF1">
      <w:pPr>
        <w:pStyle w:val="Poetry"/>
      </w:pPr>
      <w:r w:rsidRPr="009C0FF1">
        <w:t>Unless reliev’d by his victorious hand.</w:t>
      </w:r>
    </w:p>
    <w:p w14:paraId="6BFDB15E" w14:textId="77777777" w:rsidR="009C0FF1" w:rsidRDefault="003A417A" w:rsidP="009C0FF1">
      <w:pPr>
        <w:pStyle w:val="Poetry"/>
      </w:pPr>
      <w:r w:rsidRPr="009C0FF1">
        <w:t xml:space="preserve">He whirls his sword around, without delay, </w:t>
      </w:r>
    </w:p>
    <w:p w14:paraId="57EB6E0A" w14:textId="77777777" w:rsidR="009C0FF1" w:rsidRDefault="003A417A" w:rsidP="009C0FF1">
      <w:pPr>
        <w:pStyle w:val="Poetry"/>
      </w:pPr>
      <w:r w:rsidRPr="009C0FF1">
        <w:t xml:space="preserve">And hews thro’ adverse foes an ample way, </w:t>
      </w:r>
    </w:p>
    <w:p w14:paraId="2C49D3D3" w14:textId="68D1E92E" w:rsidR="003A417A" w:rsidRPr="009C0FF1" w:rsidRDefault="003A417A" w:rsidP="009C0FF1">
      <w:pPr>
        <w:pStyle w:val="Poetry"/>
      </w:pPr>
      <w:r w:rsidRPr="009C0FF1">
        <w:lastRenderedPageBreak/>
        <w:t>To find fierce Turnus, of his conquest proud:</w:t>
      </w:r>
    </w:p>
    <w:p w14:paraId="275009B0" w14:textId="77777777" w:rsidR="003A417A" w:rsidRPr="009C0FF1" w:rsidRDefault="003A417A" w:rsidP="009C0FF1">
      <w:pPr>
        <w:pStyle w:val="Poetry"/>
      </w:pPr>
      <w:r w:rsidRPr="009C0FF1">
        <w:t>Evander, Pallas, all that friendship ow’d</w:t>
      </w:r>
    </w:p>
    <w:p w14:paraId="44907C14" w14:textId="57DF20BB" w:rsidR="003A417A" w:rsidRPr="009C0FF1" w:rsidRDefault="003A417A" w:rsidP="009C0FF1">
      <w:pPr>
        <w:pStyle w:val="Poetry"/>
      </w:pPr>
      <w:r w:rsidRPr="009C0FF1">
        <w:t xml:space="preserve">To large deserts, are present to his </w:t>
      </w:r>
      <w:proofErr w:type="gramStart"/>
      <w:r w:rsidRPr="009C0FF1">
        <w:t>eyes;</w:t>
      </w:r>
      <w:proofErr w:type="gramEnd"/>
    </w:p>
    <w:p w14:paraId="75F4EE9E" w14:textId="25F793C8" w:rsidR="003A417A" w:rsidRDefault="003A417A" w:rsidP="009C0FF1">
      <w:pPr>
        <w:pStyle w:val="Poetry"/>
      </w:pPr>
      <w:r w:rsidRPr="009C0FF1">
        <w:t>His plighted hand, and hospitable ties.</w:t>
      </w:r>
    </w:p>
    <w:p w14:paraId="25ED1E13" w14:textId="77777777" w:rsidR="009C0FF1" w:rsidRPr="009C0FF1" w:rsidRDefault="009C0FF1" w:rsidP="009C0FF1">
      <w:pPr>
        <w:pStyle w:val="Poetry"/>
      </w:pPr>
    </w:p>
    <w:p w14:paraId="668E6F7A" w14:textId="77777777" w:rsidR="009C0FF1" w:rsidRDefault="003A417A" w:rsidP="009C0FF1">
      <w:pPr>
        <w:pStyle w:val="Poetry"/>
      </w:pPr>
      <w:r w:rsidRPr="009C0FF1">
        <w:t xml:space="preserve">Four sons of Sulmo, four whom Ufens bred, </w:t>
      </w:r>
    </w:p>
    <w:p w14:paraId="50731E0E" w14:textId="094CE8DF" w:rsidR="003A417A" w:rsidRPr="009C0FF1" w:rsidRDefault="003A417A" w:rsidP="009C0FF1">
      <w:pPr>
        <w:pStyle w:val="Poetry"/>
      </w:pPr>
      <w:r w:rsidRPr="009C0FF1">
        <w:t>He took in fight, and living victims led,</w:t>
      </w:r>
    </w:p>
    <w:p w14:paraId="6B54E643" w14:textId="77777777" w:rsidR="003A417A" w:rsidRPr="009C0FF1" w:rsidRDefault="003A417A" w:rsidP="009C0FF1">
      <w:pPr>
        <w:pStyle w:val="Poetry"/>
      </w:pPr>
      <w:r w:rsidRPr="009C0FF1">
        <w:t>To please the ghost of Pallas, and expire,</w:t>
      </w:r>
    </w:p>
    <w:p w14:paraId="331276C0" w14:textId="0EE87B03" w:rsidR="003A417A" w:rsidRPr="009C0FF1" w:rsidRDefault="003A417A" w:rsidP="009C0FF1">
      <w:pPr>
        <w:pStyle w:val="Poetry"/>
      </w:pPr>
      <w:r w:rsidRPr="009C0FF1">
        <w:t>In sacrifice, before his fun’ral fire.</w:t>
      </w:r>
    </w:p>
    <w:p w14:paraId="6662787E" w14:textId="77777777" w:rsidR="003A417A" w:rsidRPr="009C0FF1" w:rsidRDefault="003A417A" w:rsidP="009C0FF1">
      <w:pPr>
        <w:pStyle w:val="Poetry"/>
      </w:pPr>
      <w:r w:rsidRPr="009C0FF1">
        <w:t xml:space="preserve">At Magus next he </w:t>
      </w:r>
      <w:proofErr w:type="gramStart"/>
      <w:r w:rsidRPr="009C0FF1">
        <w:t>threw:</w:t>
      </w:r>
      <w:proofErr w:type="gramEnd"/>
      <w:r w:rsidRPr="009C0FF1">
        <w:t xml:space="preserve"> he stoop’d below</w:t>
      </w:r>
    </w:p>
    <w:p w14:paraId="0277043A" w14:textId="77777777" w:rsidR="009C0FF1" w:rsidRDefault="003A417A" w:rsidP="009C0FF1">
      <w:pPr>
        <w:pStyle w:val="Poetry"/>
      </w:pPr>
      <w:r w:rsidRPr="009C0FF1">
        <w:t xml:space="preserve">The flying spear, and shunn’d the promis’d </w:t>
      </w:r>
      <w:proofErr w:type="gramStart"/>
      <w:r w:rsidRPr="009C0FF1">
        <w:t>blow;</w:t>
      </w:r>
      <w:proofErr w:type="gramEnd"/>
      <w:r w:rsidRPr="009C0FF1">
        <w:t xml:space="preserve"> </w:t>
      </w:r>
    </w:p>
    <w:p w14:paraId="6AB56452" w14:textId="07C3ED66" w:rsidR="003A417A" w:rsidRPr="009C0FF1" w:rsidRDefault="003A417A" w:rsidP="009C0FF1">
      <w:pPr>
        <w:pStyle w:val="Poetry"/>
      </w:pPr>
      <w:r w:rsidRPr="009C0FF1">
        <w:t>Then, creeping, clasp’d the hero’s knees, and pray’d:</w:t>
      </w:r>
    </w:p>
    <w:p w14:paraId="4BD682DE" w14:textId="77777777" w:rsidR="003A417A" w:rsidRPr="009C0FF1" w:rsidRDefault="003A417A" w:rsidP="009C0FF1">
      <w:pPr>
        <w:pStyle w:val="Poetry"/>
      </w:pPr>
      <w:r w:rsidRPr="009C0FF1">
        <w:t>“By young Iulus, by thy father’s shade,</w:t>
      </w:r>
    </w:p>
    <w:p w14:paraId="7F6759C2" w14:textId="65001A60" w:rsidR="003A417A" w:rsidRPr="009C0FF1" w:rsidRDefault="003A417A" w:rsidP="009C0FF1">
      <w:pPr>
        <w:pStyle w:val="Poetry"/>
      </w:pPr>
      <w:r w:rsidRPr="009C0FF1">
        <w:t>O spare my life, and send me back to see</w:t>
      </w:r>
    </w:p>
    <w:p w14:paraId="3AEB62E2" w14:textId="77777777" w:rsidR="003A417A" w:rsidRPr="009C0FF1" w:rsidRDefault="003A417A" w:rsidP="009C0FF1">
      <w:pPr>
        <w:pStyle w:val="Poetry"/>
      </w:pPr>
      <w:r w:rsidRPr="009C0FF1">
        <w:t>My longing sire, and tender progeny!</w:t>
      </w:r>
    </w:p>
    <w:p w14:paraId="47943920" w14:textId="77777777" w:rsidR="009C0FF1" w:rsidRDefault="003A417A" w:rsidP="009C0FF1">
      <w:pPr>
        <w:pStyle w:val="Poetry"/>
      </w:pPr>
      <w:r w:rsidRPr="009C0FF1">
        <w:t xml:space="preserve">A lofty house I have, and wealth untold, </w:t>
      </w:r>
    </w:p>
    <w:p w14:paraId="733D583B" w14:textId="5000BE60" w:rsidR="003A417A" w:rsidRPr="009C0FF1" w:rsidRDefault="003A417A" w:rsidP="009C0FF1">
      <w:pPr>
        <w:pStyle w:val="Poetry"/>
      </w:pPr>
      <w:r w:rsidRPr="009C0FF1">
        <w:t>In silver ingots, and in bars of gold:</w:t>
      </w:r>
    </w:p>
    <w:p w14:paraId="136ED15D" w14:textId="77777777" w:rsidR="003A417A" w:rsidRPr="009C0FF1" w:rsidRDefault="003A417A" w:rsidP="009C0FF1">
      <w:pPr>
        <w:pStyle w:val="Poetry"/>
      </w:pPr>
      <w:r w:rsidRPr="009C0FF1">
        <w:t>All these, and sums besides, which see no day,</w:t>
      </w:r>
    </w:p>
    <w:p w14:paraId="1D628F11" w14:textId="12380838" w:rsidR="003A417A" w:rsidRPr="009C0FF1" w:rsidRDefault="003A417A" w:rsidP="009C0FF1">
      <w:pPr>
        <w:pStyle w:val="Poetry"/>
      </w:pPr>
      <w:r w:rsidRPr="009C0FF1">
        <w:t>The ransom of this one poor life shall pay.</w:t>
      </w:r>
    </w:p>
    <w:p w14:paraId="69172E14" w14:textId="77777777" w:rsidR="003A417A" w:rsidRPr="009C0FF1" w:rsidRDefault="003A417A" w:rsidP="009C0FF1">
      <w:pPr>
        <w:pStyle w:val="Poetry"/>
      </w:pPr>
      <w:r w:rsidRPr="009C0FF1">
        <w:t>If I survive, will Troy the less prevail?</w:t>
      </w:r>
    </w:p>
    <w:p w14:paraId="3A0B8B98" w14:textId="77777777" w:rsidR="009C0FF1" w:rsidRDefault="003A417A" w:rsidP="009C0FF1">
      <w:pPr>
        <w:pStyle w:val="Poetry"/>
      </w:pPr>
      <w:r w:rsidRPr="009C0FF1">
        <w:t xml:space="preserve">A single soul’s too light to turn the scale.” </w:t>
      </w:r>
    </w:p>
    <w:p w14:paraId="394FAA3B" w14:textId="0AA01328" w:rsidR="003A417A" w:rsidRPr="009C0FF1" w:rsidRDefault="003A417A" w:rsidP="009C0FF1">
      <w:pPr>
        <w:pStyle w:val="Poetry"/>
      </w:pPr>
      <w:r w:rsidRPr="009C0FF1">
        <w:t xml:space="preserve">He </w:t>
      </w:r>
      <w:proofErr w:type="gramStart"/>
      <w:r w:rsidRPr="009C0FF1">
        <w:t>said</w:t>
      </w:r>
      <w:proofErr w:type="gramEnd"/>
      <w:r w:rsidRPr="009C0FF1">
        <w:t>. The hero sternly thus replied:</w:t>
      </w:r>
    </w:p>
    <w:p w14:paraId="404261AA" w14:textId="77777777" w:rsidR="003A417A" w:rsidRPr="009C0FF1" w:rsidRDefault="003A417A" w:rsidP="009C0FF1">
      <w:pPr>
        <w:pStyle w:val="Poetry"/>
      </w:pPr>
      <w:r w:rsidRPr="009C0FF1">
        <w:t xml:space="preserve">“Thy bars and ingots, and the sums </w:t>
      </w:r>
      <w:proofErr w:type="gramStart"/>
      <w:r w:rsidRPr="009C0FF1">
        <w:t>beside,</w:t>
      </w:r>
      <w:proofErr w:type="gramEnd"/>
    </w:p>
    <w:p w14:paraId="4DA9947E" w14:textId="49CE3DCB" w:rsidR="003A417A" w:rsidRPr="009C0FF1" w:rsidRDefault="003A417A" w:rsidP="009C0FF1">
      <w:pPr>
        <w:pStyle w:val="Poetry"/>
      </w:pPr>
      <w:r w:rsidRPr="009C0FF1">
        <w:t>Leave for thy children’s lot. Thy Turnus broke</w:t>
      </w:r>
    </w:p>
    <w:p w14:paraId="1F2D0F42" w14:textId="77777777" w:rsidR="009C0FF1" w:rsidRDefault="003A417A" w:rsidP="009C0FF1">
      <w:pPr>
        <w:pStyle w:val="Poetry"/>
      </w:pPr>
      <w:r w:rsidRPr="009C0FF1">
        <w:t xml:space="preserve">All rules of war by one relentless stroke, </w:t>
      </w:r>
    </w:p>
    <w:p w14:paraId="40BA2191" w14:textId="77777777" w:rsidR="009C0FF1" w:rsidRDefault="003A417A" w:rsidP="009C0FF1">
      <w:pPr>
        <w:pStyle w:val="Poetry"/>
      </w:pPr>
      <w:r w:rsidRPr="009C0FF1">
        <w:t xml:space="preserve">When Pallas fell: </w:t>
      </w:r>
      <w:proofErr w:type="gramStart"/>
      <w:r w:rsidRPr="009C0FF1">
        <w:t>so</w:t>
      </w:r>
      <w:proofErr w:type="gramEnd"/>
      <w:r w:rsidRPr="009C0FF1">
        <w:t xml:space="preserve"> deems, nor deems alone </w:t>
      </w:r>
    </w:p>
    <w:p w14:paraId="71CDA1C8" w14:textId="77777777" w:rsidR="009C0FF1" w:rsidRDefault="003A417A" w:rsidP="009C0FF1">
      <w:pPr>
        <w:pStyle w:val="Poetry"/>
      </w:pPr>
      <w:r w:rsidRPr="009C0FF1">
        <w:t xml:space="preserve">My father’s shadow, but my living son.” </w:t>
      </w:r>
    </w:p>
    <w:p w14:paraId="7DB28887" w14:textId="3FA681C8" w:rsidR="003A417A" w:rsidRPr="009C0FF1" w:rsidRDefault="003A417A" w:rsidP="009C0FF1">
      <w:pPr>
        <w:pStyle w:val="Poetry"/>
      </w:pPr>
      <w:proofErr w:type="gramStart"/>
      <w:r w:rsidRPr="009C0FF1">
        <w:t>Thus</w:t>
      </w:r>
      <w:proofErr w:type="gramEnd"/>
      <w:r w:rsidRPr="009C0FF1">
        <w:t xml:space="preserve"> having said, of kind remorse bereft,</w:t>
      </w:r>
    </w:p>
    <w:p w14:paraId="452C8C51" w14:textId="5698E6B2" w:rsidR="003A417A" w:rsidRPr="009C0FF1" w:rsidRDefault="003A417A" w:rsidP="009C0FF1">
      <w:pPr>
        <w:pStyle w:val="Poetry"/>
      </w:pPr>
      <w:r w:rsidRPr="009C0FF1">
        <w:t xml:space="preserve">He seiz’d his helm, and dragg’d him with his </w:t>
      </w:r>
      <w:proofErr w:type="gramStart"/>
      <w:r w:rsidRPr="009C0FF1">
        <w:t>left;</w:t>
      </w:r>
      <w:proofErr w:type="gramEnd"/>
    </w:p>
    <w:p w14:paraId="50516980" w14:textId="77777777" w:rsidR="009C0FF1" w:rsidRDefault="003A417A" w:rsidP="009C0FF1">
      <w:pPr>
        <w:pStyle w:val="Poetry"/>
      </w:pPr>
      <w:r w:rsidRPr="009C0FF1">
        <w:t xml:space="preserve">Then with his right hand, while his neck he wreath’d, </w:t>
      </w:r>
    </w:p>
    <w:p w14:paraId="590FE135" w14:textId="5E493248" w:rsidR="003A417A" w:rsidRDefault="003A417A" w:rsidP="009C0FF1">
      <w:pPr>
        <w:pStyle w:val="Poetry"/>
      </w:pPr>
      <w:r w:rsidRPr="009C0FF1">
        <w:t>Up to the hilts his shining fauchion sheath’d.</w:t>
      </w:r>
    </w:p>
    <w:p w14:paraId="391AEBBE" w14:textId="77777777" w:rsidR="009C0FF1" w:rsidRPr="009C0FF1" w:rsidRDefault="009C0FF1" w:rsidP="009C0FF1">
      <w:pPr>
        <w:pStyle w:val="Poetry"/>
      </w:pPr>
    </w:p>
    <w:p w14:paraId="2568C3AF" w14:textId="77777777" w:rsidR="009C0FF1" w:rsidRDefault="003A417A" w:rsidP="009C0FF1">
      <w:pPr>
        <w:pStyle w:val="Poetry"/>
      </w:pPr>
      <w:r w:rsidRPr="009C0FF1">
        <w:t xml:space="preserve">Apollo’s priest, Emonides, was </w:t>
      </w:r>
      <w:proofErr w:type="gramStart"/>
      <w:r w:rsidRPr="009C0FF1">
        <w:t>near;</w:t>
      </w:r>
      <w:proofErr w:type="gramEnd"/>
      <w:r w:rsidRPr="009C0FF1">
        <w:t xml:space="preserve"> </w:t>
      </w:r>
    </w:p>
    <w:p w14:paraId="513F89AA" w14:textId="58D2ADF7" w:rsidR="003A417A" w:rsidRPr="009C0FF1" w:rsidRDefault="003A417A" w:rsidP="009C0FF1">
      <w:pPr>
        <w:pStyle w:val="Poetry"/>
      </w:pPr>
      <w:r w:rsidRPr="009C0FF1">
        <w:t xml:space="preserve">His holy fillets on his front </w:t>
      </w:r>
      <w:proofErr w:type="gramStart"/>
      <w:r w:rsidRPr="009C0FF1">
        <w:t>appear;</w:t>
      </w:r>
      <w:proofErr w:type="gramEnd"/>
    </w:p>
    <w:p w14:paraId="0D912FAE" w14:textId="2AB6214C" w:rsidR="003A417A" w:rsidRPr="009C0FF1" w:rsidRDefault="003A417A" w:rsidP="009C0FF1">
      <w:pPr>
        <w:pStyle w:val="Poetry"/>
      </w:pPr>
      <w:r w:rsidRPr="009C0FF1">
        <w:t xml:space="preserve">Glitt’ring in arms, he shone amidst the </w:t>
      </w:r>
      <w:proofErr w:type="gramStart"/>
      <w:r w:rsidRPr="009C0FF1">
        <w:t>crowd;</w:t>
      </w:r>
      <w:proofErr w:type="gramEnd"/>
    </w:p>
    <w:p w14:paraId="27210470" w14:textId="77777777" w:rsidR="009C0FF1" w:rsidRDefault="003A417A" w:rsidP="009C0FF1">
      <w:pPr>
        <w:pStyle w:val="Poetry"/>
      </w:pPr>
      <w:r w:rsidRPr="009C0FF1">
        <w:lastRenderedPageBreak/>
        <w:t xml:space="preserve">Much of his god, more of his purple, proud. </w:t>
      </w:r>
    </w:p>
    <w:p w14:paraId="15DECF6D" w14:textId="28282505" w:rsidR="003A417A" w:rsidRPr="009C0FF1" w:rsidRDefault="003A417A" w:rsidP="009C0FF1">
      <w:pPr>
        <w:pStyle w:val="Poetry"/>
      </w:pPr>
      <w:r w:rsidRPr="009C0FF1">
        <w:t>Him the fierce Trojan follow’d thro’ the field:</w:t>
      </w:r>
    </w:p>
    <w:p w14:paraId="1FC83854" w14:textId="77777777" w:rsidR="003A417A" w:rsidRPr="009C0FF1" w:rsidRDefault="003A417A" w:rsidP="009C0FF1">
      <w:pPr>
        <w:pStyle w:val="Poetry"/>
      </w:pPr>
      <w:r w:rsidRPr="009C0FF1">
        <w:t xml:space="preserve">The holy coward fell; </w:t>
      </w:r>
      <w:proofErr w:type="gramStart"/>
      <w:r w:rsidRPr="009C0FF1">
        <w:t>and,</w:t>
      </w:r>
      <w:proofErr w:type="gramEnd"/>
      <w:r w:rsidRPr="009C0FF1">
        <w:t xml:space="preserve"> forc’d to yield,</w:t>
      </w:r>
    </w:p>
    <w:p w14:paraId="5F25BD0A" w14:textId="77777777" w:rsidR="003A417A" w:rsidRPr="009C0FF1" w:rsidRDefault="003A417A" w:rsidP="009C0FF1">
      <w:pPr>
        <w:pStyle w:val="Poetry"/>
      </w:pPr>
      <w:r w:rsidRPr="009C0FF1">
        <w:t>The prince stood o’er the priest, and, at one blow,</w:t>
      </w:r>
    </w:p>
    <w:p w14:paraId="45D21042" w14:textId="4689BB39" w:rsidR="003A417A" w:rsidRPr="009C0FF1" w:rsidRDefault="003A417A" w:rsidP="009C0FF1">
      <w:pPr>
        <w:pStyle w:val="Poetry"/>
      </w:pPr>
      <w:r w:rsidRPr="009C0FF1">
        <w:t>Sent him an off ’ring to the shades below.</w:t>
      </w:r>
    </w:p>
    <w:p w14:paraId="36F47C62" w14:textId="77777777" w:rsidR="009C0FF1" w:rsidRDefault="003A417A" w:rsidP="009C0FF1">
      <w:pPr>
        <w:pStyle w:val="Poetry"/>
      </w:pPr>
      <w:r w:rsidRPr="009C0FF1">
        <w:t xml:space="preserve">His arms Seresthus on his </w:t>
      </w:r>
      <w:proofErr w:type="gramStart"/>
      <w:r w:rsidRPr="009C0FF1">
        <w:t>shoulders</w:t>
      </w:r>
      <w:proofErr w:type="gramEnd"/>
      <w:r w:rsidRPr="009C0FF1">
        <w:t xml:space="preserve"> bears, </w:t>
      </w:r>
    </w:p>
    <w:p w14:paraId="26C695D6" w14:textId="5C548C39" w:rsidR="003A417A" w:rsidRDefault="003A417A" w:rsidP="009C0FF1">
      <w:pPr>
        <w:pStyle w:val="Poetry"/>
      </w:pPr>
      <w:r w:rsidRPr="009C0FF1">
        <w:t>Design’d a trophy to the God of Wars.</w:t>
      </w:r>
    </w:p>
    <w:p w14:paraId="329451A1" w14:textId="77777777" w:rsidR="009C0FF1" w:rsidRPr="009C0FF1" w:rsidRDefault="009C0FF1" w:rsidP="009C0FF1">
      <w:pPr>
        <w:pStyle w:val="Poetry"/>
      </w:pPr>
    </w:p>
    <w:p w14:paraId="2B6EEEC3" w14:textId="77777777" w:rsidR="003A417A" w:rsidRPr="009C0FF1" w:rsidRDefault="003A417A" w:rsidP="009C0FF1">
      <w:pPr>
        <w:pStyle w:val="Poetry"/>
      </w:pPr>
      <w:r w:rsidRPr="009C0FF1">
        <w:t>Vulcanian Caeculus renews the fight,</w:t>
      </w:r>
    </w:p>
    <w:p w14:paraId="59CA7545" w14:textId="77777777" w:rsidR="003A417A" w:rsidRPr="009C0FF1" w:rsidRDefault="003A417A" w:rsidP="009C0FF1">
      <w:pPr>
        <w:pStyle w:val="Poetry"/>
      </w:pPr>
      <w:r w:rsidRPr="009C0FF1">
        <w:t>And Umbro, born upon the mountains’ height.</w:t>
      </w:r>
    </w:p>
    <w:p w14:paraId="4701CE61" w14:textId="4B428969" w:rsidR="003A417A" w:rsidRPr="009C0FF1" w:rsidRDefault="003A417A" w:rsidP="009C0FF1">
      <w:pPr>
        <w:pStyle w:val="Poetry"/>
      </w:pPr>
      <w:r w:rsidRPr="009C0FF1">
        <w:t>The champion cheers his troops t’ encounter those,</w:t>
      </w:r>
    </w:p>
    <w:p w14:paraId="2B5731D0" w14:textId="77777777" w:rsidR="003A417A" w:rsidRPr="009C0FF1" w:rsidRDefault="003A417A" w:rsidP="009C0FF1">
      <w:pPr>
        <w:pStyle w:val="Poetry"/>
      </w:pPr>
      <w:r w:rsidRPr="009C0FF1">
        <w:t>And seeks revenge himself on other foes.</w:t>
      </w:r>
    </w:p>
    <w:p w14:paraId="21D2D32D" w14:textId="77777777" w:rsidR="009C0FF1" w:rsidRDefault="003A417A" w:rsidP="009C0FF1">
      <w:pPr>
        <w:pStyle w:val="Poetry"/>
      </w:pPr>
      <w:r w:rsidRPr="009C0FF1">
        <w:t xml:space="preserve">At Anxur’s shield he drove; and, at the blow, </w:t>
      </w:r>
    </w:p>
    <w:p w14:paraId="774271F3" w14:textId="77777777" w:rsidR="009C0FF1" w:rsidRDefault="003A417A" w:rsidP="009C0FF1">
      <w:pPr>
        <w:pStyle w:val="Poetry"/>
      </w:pPr>
      <w:r w:rsidRPr="009C0FF1">
        <w:t xml:space="preserve">Both shield and arm to ground together go. </w:t>
      </w:r>
    </w:p>
    <w:p w14:paraId="4B1EB27B" w14:textId="2FFC25CA" w:rsidR="003A417A" w:rsidRPr="009C0FF1" w:rsidRDefault="003A417A" w:rsidP="009C0FF1">
      <w:pPr>
        <w:pStyle w:val="Poetry"/>
      </w:pPr>
      <w:r w:rsidRPr="009C0FF1">
        <w:t>Anxur had boasted much of magic charms,</w:t>
      </w:r>
    </w:p>
    <w:p w14:paraId="7BE20276" w14:textId="656E266E" w:rsidR="003A417A" w:rsidRDefault="003A417A" w:rsidP="009C0FF1">
      <w:pPr>
        <w:pStyle w:val="Poetry"/>
      </w:pPr>
      <w:r w:rsidRPr="009C0FF1">
        <w:t>And thought he wore impenetrable arms,</w:t>
      </w:r>
    </w:p>
    <w:p w14:paraId="23DAC905" w14:textId="77777777" w:rsidR="009C0FF1" w:rsidRDefault="003A417A" w:rsidP="009C0FF1">
      <w:pPr>
        <w:pStyle w:val="Poetry"/>
      </w:pPr>
      <w:r w:rsidRPr="009C0FF1">
        <w:t xml:space="preserve">So made by mutter’d spells; and, from the spheres, </w:t>
      </w:r>
    </w:p>
    <w:p w14:paraId="2885761C" w14:textId="4DC54451" w:rsidR="003A417A" w:rsidRPr="009C0FF1" w:rsidRDefault="003A417A" w:rsidP="009C0FF1">
      <w:pPr>
        <w:pStyle w:val="Poetry"/>
      </w:pPr>
      <w:r w:rsidRPr="009C0FF1">
        <w:t>Had life secur’d, in vain, for length of years.</w:t>
      </w:r>
    </w:p>
    <w:p w14:paraId="14560E9C" w14:textId="77777777" w:rsidR="009C0FF1" w:rsidRDefault="003A417A" w:rsidP="009C0FF1">
      <w:pPr>
        <w:pStyle w:val="Poetry"/>
      </w:pPr>
      <w:r w:rsidRPr="009C0FF1">
        <w:t xml:space="preserve">Then Tarquitus the field in triumph </w:t>
      </w:r>
      <w:proofErr w:type="gramStart"/>
      <w:r w:rsidRPr="009C0FF1">
        <w:t>trod;</w:t>
      </w:r>
      <w:proofErr w:type="gramEnd"/>
      <w:r w:rsidRPr="009C0FF1">
        <w:t xml:space="preserve"> </w:t>
      </w:r>
    </w:p>
    <w:p w14:paraId="2310D2C9" w14:textId="1B5E8662" w:rsidR="003A417A" w:rsidRPr="009C0FF1" w:rsidRDefault="003A417A" w:rsidP="009C0FF1">
      <w:pPr>
        <w:pStyle w:val="Poetry"/>
      </w:pPr>
      <w:r w:rsidRPr="009C0FF1">
        <w:t>A nymph his mother, his sire a god.</w:t>
      </w:r>
    </w:p>
    <w:p w14:paraId="57732EDA" w14:textId="07D22E1B" w:rsidR="003A417A" w:rsidRPr="009C0FF1" w:rsidRDefault="003A417A" w:rsidP="009C0FF1">
      <w:pPr>
        <w:pStyle w:val="Poetry"/>
      </w:pPr>
      <w:r w:rsidRPr="009C0FF1">
        <w:t>Exulting in bright arms, he braves the prince:</w:t>
      </w:r>
    </w:p>
    <w:p w14:paraId="0E8EC2AD" w14:textId="77777777" w:rsidR="009C0FF1" w:rsidRDefault="003A417A" w:rsidP="009C0FF1">
      <w:pPr>
        <w:pStyle w:val="Poetry"/>
      </w:pPr>
      <w:r w:rsidRPr="009C0FF1">
        <w:t xml:space="preserve">With his protended lance he makes </w:t>
      </w:r>
      <w:proofErr w:type="gramStart"/>
      <w:r w:rsidRPr="009C0FF1">
        <w:t>defense;</w:t>
      </w:r>
      <w:proofErr w:type="gramEnd"/>
      <w:r w:rsidRPr="009C0FF1">
        <w:t xml:space="preserve"> </w:t>
      </w:r>
    </w:p>
    <w:p w14:paraId="4867CED6" w14:textId="77777777" w:rsidR="009C0FF1" w:rsidRDefault="003A417A" w:rsidP="009C0FF1">
      <w:pPr>
        <w:pStyle w:val="Poetry"/>
      </w:pPr>
      <w:r w:rsidRPr="009C0FF1">
        <w:t xml:space="preserve">Bears back his feeble foe; then, pressing on, </w:t>
      </w:r>
    </w:p>
    <w:p w14:paraId="55743136" w14:textId="77777777" w:rsidR="009C0FF1" w:rsidRDefault="003A417A" w:rsidP="009C0FF1">
      <w:pPr>
        <w:pStyle w:val="Poetry"/>
      </w:pPr>
      <w:r w:rsidRPr="009C0FF1">
        <w:t xml:space="preserve">Arrests his better hand, and drags him </w:t>
      </w:r>
      <w:proofErr w:type="gramStart"/>
      <w:r w:rsidRPr="009C0FF1">
        <w:t>down;</w:t>
      </w:r>
      <w:proofErr w:type="gramEnd"/>
      <w:r w:rsidRPr="009C0FF1">
        <w:t xml:space="preserve"> </w:t>
      </w:r>
    </w:p>
    <w:p w14:paraId="78D9461F" w14:textId="5176CBC5" w:rsidR="003A417A" w:rsidRPr="009C0FF1" w:rsidRDefault="003A417A" w:rsidP="009C0FF1">
      <w:pPr>
        <w:pStyle w:val="Poetry"/>
      </w:pPr>
      <w:r w:rsidRPr="009C0FF1">
        <w:t>Stands o’er the prostrate wretch, and, as he lay,</w:t>
      </w:r>
    </w:p>
    <w:p w14:paraId="426406CD" w14:textId="24855110" w:rsidR="003A417A" w:rsidRPr="009C0FF1" w:rsidRDefault="003A417A" w:rsidP="009C0FF1">
      <w:pPr>
        <w:pStyle w:val="Poetry"/>
      </w:pPr>
      <w:r w:rsidRPr="009C0FF1">
        <w:t>Vain tales inventing, and prepar’d to pray,</w:t>
      </w:r>
    </w:p>
    <w:p w14:paraId="3997CA75" w14:textId="77777777" w:rsidR="009C0FF1" w:rsidRDefault="003A417A" w:rsidP="009C0FF1">
      <w:pPr>
        <w:pStyle w:val="Poetry"/>
      </w:pPr>
      <w:r w:rsidRPr="009C0FF1">
        <w:t xml:space="preserve">Mows off his head: the trunk a moment stood, </w:t>
      </w:r>
    </w:p>
    <w:p w14:paraId="724D8030" w14:textId="77777777" w:rsidR="009C0FF1" w:rsidRDefault="003A417A" w:rsidP="009C0FF1">
      <w:pPr>
        <w:pStyle w:val="Poetry"/>
      </w:pPr>
      <w:r w:rsidRPr="009C0FF1">
        <w:t xml:space="preserve">Then sunk, and roll’d along the sand in blood. </w:t>
      </w:r>
    </w:p>
    <w:p w14:paraId="1265C3E9" w14:textId="0F3EABB2" w:rsidR="003A417A" w:rsidRPr="009C0FF1" w:rsidRDefault="003A417A" w:rsidP="009C0FF1">
      <w:pPr>
        <w:pStyle w:val="Poetry"/>
      </w:pPr>
      <w:r w:rsidRPr="009C0FF1">
        <w:t>The vengeful victor thus upbraids the slain:</w:t>
      </w:r>
    </w:p>
    <w:p w14:paraId="65198886" w14:textId="77777777" w:rsidR="003A417A" w:rsidRPr="009C0FF1" w:rsidRDefault="003A417A" w:rsidP="009C0FF1">
      <w:pPr>
        <w:pStyle w:val="Poetry"/>
      </w:pPr>
      <w:r w:rsidRPr="009C0FF1">
        <w:t xml:space="preserve">“Lie there, proud man, unpitied, on the </w:t>
      </w:r>
      <w:proofErr w:type="gramStart"/>
      <w:r w:rsidRPr="009C0FF1">
        <w:t>plain;</w:t>
      </w:r>
      <w:proofErr w:type="gramEnd"/>
    </w:p>
    <w:p w14:paraId="1F977671" w14:textId="458834EC" w:rsidR="003A417A" w:rsidRPr="009C0FF1" w:rsidRDefault="003A417A" w:rsidP="009C0FF1">
      <w:pPr>
        <w:pStyle w:val="Poetry"/>
      </w:pPr>
      <w:r w:rsidRPr="009C0FF1">
        <w:t>Lie there, inglorious, and without a tomb,</w:t>
      </w:r>
    </w:p>
    <w:p w14:paraId="18A6AB3D" w14:textId="77777777" w:rsidR="009C0FF1" w:rsidRDefault="003A417A" w:rsidP="009C0FF1">
      <w:pPr>
        <w:pStyle w:val="Poetry"/>
      </w:pPr>
      <w:r w:rsidRPr="009C0FF1">
        <w:t xml:space="preserve">Far from thy mother and thy native home, </w:t>
      </w:r>
    </w:p>
    <w:p w14:paraId="2C4A7AB1" w14:textId="77777777" w:rsidR="009C0FF1" w:rsidRDefault="003A417A" w:rsidP="009C0FF1">
      <w:pPr>
        <w:pStyle w:val="Poetry"/>
      </w:pPr>
      <w:r w:rsidRPr="009C0FF1">
        <w:t xml:space="preserve">Exposed to savage beasts, and birds of prey, </w:t>
      </w:r>
    </w:p>
    <w:p w14:paraId="10A786E6" w14:textId="405191FF" w:rsidR="003A417A" w:rsidRDefault="003A417A" w:rsidP="009C0FF1">
      <w:pPr>
        <w:pStyle w:val="Poetry"/>
      </w:pPr>
      <w:r w:rsidRPr="009C0FF1">
        <w:t>Or thrown for food to monsters of the sea.”</w:t>
      </w:r>
    </w:p>
    <w:p w14:paraId="145AB83C" w14:textId="77777777" w:rsidR="009C0FF1" w:rsidRPr="009C0FF1" w:rsidRDefault="009C0FF1" w:rsidP="009C0FF1">
      <w:pPr>
        <w:pStyle w:val="Poetry"/>
      </w:pPr>
    </w:p>
    <w:p w14:paraId="05EEE1BA" w14:textId="77777777" w:rsidR="003A417A" w:rsidRPr="009C0FF1" w:rsidRDefault="003A417A" w:rsidP="009C0FF1">
      <w:pPr>
        <w:pStyle w:val="Poetry"/>
      </w:pPr>
      <w:r w:rsidRPr="009C0FF1">
        <w:lastRenderedPageBreak/>
        <w:t>On Lycas and Antaeus next he ran,</w:t>
      </w:r>
    </w:p>
    <w:p w14:paraId="38564A94" w14:textId="66A46E8C" w:rsidR="003A417A" w:rsidRPr="009C0FF1" w:rsidRDefault="003A417A" w:rsidP="009C0FF1">
      <w:pPr>
        <w:pStyle w:val="Poetry"/>
      </w:pPr>
      <w:r w:rsidRPr="009C0FF1">
        <w:t>Two chiefs of Turnus, and who led his van.</w:t>
      </w:r>
    </w:p>
    <w:p w14:paraId="0F644B36" w14:textId="77777777" w:rsidR="009C0FF1" w:rsidRDefault="003A417A" w:rsidP="009C0FF1">
      <w:pPr>
        <w:pStyle w:val="Poetry"/>
      </w:pPr>
      <w:r w:rsidRPr="009C0FF1">
        <w:t xml:space="preserve">They fled for fear; with these, he chas’d along </w:t>
      </w:r>
    </w:p>
    <w:p w14:paraId="6177D778" w14:textId="4D31ED2A" w:rsidR="003A417A" w:rsidRPr="009C0FF1" w:rsidRDefault="003A417A" w:rsidP="009C0FF1">
      <w:pPr>
        <w:pStyle w:val="Poetry"/>
      </w:pPr>
      <w:r w:rsidRPr="009C0FF1">
        <w:t xml:space="preserve">Camers the yellow-lock’d, and Numa </w:t>
      </w:r>
      <w:proofErr w:type="gramStart"/>
      <w:r w:rsidRPr="009C0FF1">
        <w:t>strong;</w:t>
      </w:r>
      <w:proofErr w:type="gramEnd"/>
    </w:p>
    <w:p w14:paraId="212B265F" w14:textId="77777777" w:rsidR="009C0FF1" w:rsidRDefault="003A417A" w:rsidP="009C0FF1">
      <w:pPr>
        <w:pStyle w:val="Poetry"/>
      </w:pPr>
      <w:r w:rsidRPr="009C0FF1">
        <w:t xml:space="preserve">Both great in arms, and both were fair and young. </w:t>
      </w:r>
    </w:p>
    <w:p w14:paraId="4D921047" w14:textId="15A62020" w:rsidR="003A417A" w:rsidRPr="009C0FF1" w:rsidRDefault="003A417A" w:rsidP="009C0FF1">
      <w:pPr>
        <w:pStyle w:val="Poetry"/>
      </w:pPr>
      <w:r w:rsidRPr="009C0FF1">
        <w:t>Camers was son to Volscens lately slain,</w:t>
      </w:r>
    </w:p>
    <w:p w14:paraId="77874D08" w14:textId="75AD00D7" w:rsidR="003A417A" w:rsidRPr="009C0FF1" w:rsidRDefault="003A417A" w:rsidP="009C0FF1">
      <w:pPr>
        <w:pStyle w:val="Poetry"/>
      </w:pPr>
      <w:r w:rsidRPr="009C0FF1">
        <w:t>In wealth surpassing all the Latian train,</w:t>
      </w:r>
    </w:p>
    <w:p w14:paraId="4BEAC035" w14:textId="77777777" w:rsidR="009C0FF1" w:rsidRDefault="003A417A" w:rsidP="009C0FF1">
      <w:pPr>
        <w:pStyle w:val="Poetry"/>
      </w:pPr>
      <w:r w:rsidRPr="009C0FF1">
        <w:t xml:space="preserve">And in Amycla fix’d his silent easy reign. </w:t>
      </w:r>
    </w:p>
    <w:p w14:paraId="30EB1F3F" w14:textId="77777777" w:rsidR="009C0FF1" w:rsidRDefault="003A417A" w:rsidP="009C0FF1">
      <w:pPr>
        <w:pStyle w:val="Poetry"/>
      </w:pPr>
      <w:r w:rsidRPr="009C0FF1">
        <w:t xml:space="preserve">And, as Aegaeon, when with heav’n he strove, </w:t>
      </w:r>
    </w:p>
    <w:p w14:paraId="1CA3128F" w14:textId="07DC7E6F" w:rsidR="003A417A" w:rsidRPr="009C0FF1" w:rsidRDefault="003A417A" w:rsidP="009C0FF1">
      <w:pPr>
        <w:pStyle w:val="Poetry"/>
      </w:pPr>
      <w:r w:rsidRPr="009C0FF1">
        <w:t xml:space="preserve">Stood opposite in arms to mighty </w:t>
      </w:r>
      <w:proofErr w:type="gramStart"/>
      <w:r w:rsidRPr="009C0FF1">
        <w:t>Jove;</w:t>
      </w:r>
      <w:proofErr w:type="gramEnd"/>
    </w:p>
    <w:p w14:paraId="370BCC18" w14:textId="77777777" w:rsidR="003A417A" w:rsidRPr="009C0FF1" w:rsidRDefault="003A417A" w:rsidP="009C0FF1">
      <w:pPr>
        <w:pStyle w:val="Poetry"/>
      </w:pPr>
      <w:r w:rsidRPr="009C0FF1">
        <w:t>Mov’d all his hundred hands, provok’d the war,</w:t>
      </w:r>
    </w:p>
    <w:p w14:paraId="5AA18DE2" w14:textId="649AD65E" w:rsidR="003A417A" w:rsidRPr="009C0FF1" w:rsidRDefault="003A417A" w:rsidP="009C0FF1">
      <w:pPr>
        <w:pStyle w:val="Poetry"/>
      </w:pPr>
      <w:r w:rsidRPr="009C0FF1">
        <w:t xml:space="preserve">Defied the forky lightning from </w:t>
      </w:r>
      <w:proofErr w:type="gramStart"/>
      <w:r w:rsidRPr="009C0FF1">
        <w:t>afar;</w:t>
      </w:r>
      <w:proofErr w:type="gramEnd"/>
    </w:p>
    <w:p w14:paraId="6F52830C" w14:textId="77777777" w:rsidR="009C0FF1" w:rsidRDefault="003A417A" w:rsidP="009C0FF1">
      <w:pPr>
        <w:pStyle w:val="Poetry"/>
      </w:pPr>
      <w:r w:rsidRPr="009C0FF1">
        <w:t xml:space="preserve">At fifty mouths his flaming breath expires, </w:t>
      </w:r>
    </w:p>
    <w:p w14:paraId="30674734" w14:textId="77777777" w:rsidR="009C0FF1" w:rsidRDefault="003A417A" w:rsidP="009C0FF1">
      <w:pPr>
        <w:pStyle w:val="Poetry"/>
      </w:pPr>
      <w:r w:rsidRPr="009C0FF1">
        <w:t xml:space="preserve">And flash for flash returns, and fires for </w:t>
      </w:r>
      <w:proofErr w:type="gramStart"/>
      <w:r w:rsidRPr="009C0FF1">
        <w:t>fires;</w:t>
      </w:r>
      <w:proofErr w:type="gramEnd"/>
      <w:r w:rsidRPr="009C0FF1">
        <w:t xml:space="preserve"> </w:t>
      </w:r>
    </w:p>
    <w:p w14:paraId="387CED65" w14:textId="77777777" w:rsidR="009C0FF1" w:rsidRDefault="003A417A" w:rsidP="009C0FF1">
      <w:pPr>
        <w:pStyle w:val="Poetry"/>
      </w:pPr>
      <w:r w:rsidRPr="009C0FF1">
        <w:t xml:space="preserve">In his right hand as many swords he wields, </w:t>
      </w:r>
    </w:p>
    <w:p w14:paraId="02CCF6CA" w14:textId="05235B94" w:rsidR="003A417A" w:rsidRPr="009C0FF1" w:rsidRDefault="003A417A" w:rsidP="009C0FF1">
      <w:pPr>
        <w:pStyle w:val="Poetry"/>
      </w:pPr>
      <w:r w:rsidRPr="009C0FF1">
        <w:t>And takes the thunder on as many shields:</w:t>
      </w:r>
    </w:p>
    <w:p w14:paraId="0C245524" w14:textId="29CCD0CE" w:rsidR="003A417A" w:rsidRPr="009C0FF1" w:rsidRDefault="003A417A" w:rsidP="009C0FF1">
      <w:pPr>
        <w:pStyle w:val="Poetry"/>
      </w:pPr>
      <w:r w:rsidRPr="009C0FF1">
        <w:t xml:space="preserve">With strength like his, the Trojan hero </w:t>
      </w:r>
      <w:proofErr w:type="gramStart"/>
      <w:r w:rsidRPr="009C0FF1">
        <w:t>stood;</w:t>
      </w:r>
      <w:proofErr w:type="gramEnd"/>
    </w:p>
    <w:p w14:paraId="2BE0A73E" w14:textId="77777777" w:rsidR="009C0FF1" w:rsidRDefault="003A417A" w:rsidP="009C0FF1">
      <w:pPr>
        <w:pStyle w:val="Poetry"/>
      </w:pPr>
      <w:r w:rsidRPr="009C0FF1">
        <w:t xml:space="preserve">And soon the fields with falling corps were strow’d, </w:t>
      </w:r>
    </w:p>
    <w:p w14:paraId="1E608BAE" w14:textId="77777777" w:rsidR="009C0FF1" w:rsidRDefault="003A417A" w:rsidP="009C0FF1">
      <w:pPr>
        <w:pStyle w:val="Poetry"/>
      </w:pPr>
      <w:r w:rsidRPr="009C0FF1">
        <w:t xml:space="preserve">When once his fauchion found the taste of blood. </w:t>
      </w:r>
    </w:p>
    <w:p w14:paraId="68E2EA92" w14:textId="647CAF5E" w:rsidR="003A417A" w:rsidRPr="009C0FF1" w:rsidRDefault="003A417A" w:rsidP="009C0FF1">
      <w:pPr>
        <w:pStyle w:val="Poetry"/>
      </w:pPr>
      <w:r w:rsidRPr="009C0FF1">
        <w:t>With fury scarce to be conceiv’d, he flew</w:t>
      </w:r>
    </w:p>
    <w:p w14:paraId="644DBF1D" w14:textId="77777777" w:rsidR="003A417A" w:rsidRPr="009C0FF1" w:rsidRDefault="003A417A" w:rsidP="009C0FF1">
      <w:pPr>
        <w:pStyle w:val="Poetry"/>
      </w:pPr>
      <w:r w:rsidRPr="009C0FF1">
        <w:t>Against Niphaeus, whom four coursers drew.</w:t>
      </w:r>
    </w:p>
    <w:p w14:paraId="15A9B585" w14:textId="7FD1C512" w:rsidR="003A417A" w:rsidRPr="009C0FF1" w:rsidRDefault="003A417A" w:rsidP="009C0FF1">
      <w:pPr>
        <w:pStyle w:val="Poetry"/>
      </w:pPr>
      <w:r w:rsidRPr="009C0FF1">
        <w:t>They, when they see the fiery chief advance,</w:t>
      </w:r>
    </w:p>
    <w:p w14:paraId="76B60110" w14:textId="77777777" w:rsidR="009C0FF1" w:rsidRDefault="003A417A" w:rsidP="009C0FF1">
      <w:pPr>
        <w:pStyle w:val="Poetry"/>
      </w:pPr>
      <w:r w:rsidRPr="009C0FF1">
        <w:t xml:space="preserve">And pushing at their chests his pointed lance, </w:t>
      </w:r>
    </w:p>
    <w:p w14:paraId="0C619723" w14:textId="77777777" w:rsidR="009C0FF1" w:rsidRDefault="003A417A" w:rsidP="009C0FF1">
      <w:pPr>
        <w:pStyle w:val="Poetry"/>
      </w:pPr>
      <w:r w:rsidRPr="009C0FF1">
        <w:t xml:space="preserve">Wheel’d with so swift a motion, mad with fear, </w:t>
      </w:r>
    </w:p>
    <w:p w14:paraId="07CDCBEB" w14:textId="77777777" w:rsidR="009C0FF1" w:rsidRDefault="003A417A" w:rsidP="009C0FF1">
      <w:pPr>
        <w:pStyle w:val="Poetry"/>
      </w:pPr>
      <w:r w:rsidRPr="009C0FF1">
        <w:t xml:space="preserve">They threw their master headlong from the chair. </w:t>
      </w:r>
    </w:p>
    <w:p w14:paraId="2AA57E11" w14:textId="16EFC7B9" w:rsidR="003A417A" w:rsidRPr="009C0FF1" w:rsidRDefault="003A417A" w:rsidP="009C0FF1">
      <w:pPr>
        <w:pStyle w:val="Poetry"/>
      </w:pPr>
      <w:r w:rsidRPr="009C0FF1">
        <w:t>They stare, they start, nor stop their course, before</w:t>
      </w:r>
    </w:p>
    <w:p w14:paraId="29E22858" w14:textId="092B583E" w:rsidR="003A417A" w:rsidRDefault="003A417A" w:rsidP="009C0FF1">
      <w:pPr>
        <w:pStyle w:val="Poetry"/>
      </w:pPr>
      <w:r w:rsidRPr="009C0FF1">
        <w:t>They bear the bounding chariot to the shore.</w:t>
      </w:r>
    </w:p>
    <w:p w14:paraId="5EE4FBB1" w14:textId="77777777" w:rsidR="009C0FF1" w:rsidRPr="009C0FF1" w:rsidRDefault="009C0FF1" w:rsidP="009C0FF1">
      <w:pPr>
        <w:pStyle w:val="Poetry"/>
      </w:pPr>
    </w:p>
    <w:p w14:paraId="64328D76" w14:textId="77777777" w:rsidR="003A417A" w:rsidRPr="009C0FF1" w:rsidRDefault="003A417A" w:rsidP="009C0FF1">
      <w:pPr>
        <w:pStyle w:val="Poetry"/>
      </w:pPr>
      <w:r w:rsidRPr="009C0FF1">
        <w:t>Now Lucagus and Liger scour the plains,</w:t>
      </w:r>
    </w:p>
    <w:p w14:paraId="281F2291" w14:textId="77777777" w:rsidR="009C0FF1" w:rsidRDefault="003A417A" w:rsidP="009C0FF1">
      <w:pPr>
        <w:pStyle w:val="Poetry"/>
      </w:pPr>
      <w:r w:rsidRPr="009C0FF1">
        <w:t xml:space="preserve">With two white </w:t>
      </w:r>
      <w:proofErr w:type="gramStart"/>
      <w:r w:rsidRPr="009C0FF1">
        <w:t>steeds;</w:t>
      </w:r>
      <w:proofErr w:type="gramEnd"/>
      <w:r w:rsidRPr="009C0FF1">
        <w:t xml:space="preserve"> but Liger holds the reins, </w:t>
      </w:r>
    </w:p>
    <w:p w14:paraId="0269CB60" w14:textId="1198A5D9" w:rsidR="003A417A" w:rsidRPr="009C0FF1" w:rsidRDefault="003A417A" w:rsidP="009C0FF1">
      <w:pPr>
        <w:pStyle w:val="Poetry"/>
      </w:pPr>
      <w:r w:rsidRPr="009C0FF1">
        <w:t>And Lucagus the lofty seat maintains:</w:t>
      </w:r>
    </w:p>
    <w:p w14:paraId="2FABDDBE" w14:textId="77777777" w:rsidR="003A417A" w:rsidRPr="009C0FF1" w:rsidRDefault="003A417A" w:rsidP="009C0FF1">
      <w:pPr>
        <w:pStyle w:val="Poetry"/>
      </w:pPr>
      <w:r w:rsidRPr="009C0FF1">
        <w:t>Bold brethren both. The former wav’d in air</w:t>
      </w:r>
    </w:p>
    <w:p w14:paraId="6F66A0E2" w14:textId="69BA86D7" w:rsidR="003A417A" w:rsidRPr="009C0FF1" w:rsidRDefault="003A417A" w:rsidP="009C0FF1">
      <w:pPr>
        <w:pStyle w:val="Poetry"/>
      </w:pPr>
      <w:r w:rsidRPr="009C0FF1">
        <w:t>His flaming sword: Aeneas couch’d his spear,</w:t>
      </w:r>
    </w:p>
    <w:p w14:paraId="5E8E4C0A" w14:textId="77777777" w:rsidR="009C0FF1" w:rsidRDefault="003A417A" w:rsidP="009C0FF1">
      <w:pPr>
        <w:pStyle w:val="Poetry"/>
      </w:pPr>
      <w:r w:rsidRPr="009C0FF1">
        <w:t xml:space="preserve">Unus’d to threats, and more unus’d to fear. </w:t>
      </w:r>
    </w:p>
    <w:p w14:paraId="4F36ED4B" w14:textId="33D3C737" w:rsidR="003A417A" w:rsidRPr="009C0FF1" w:rsidRDefault="003A417A" w:rsidP="009C0FF1">
      <w:pPr>
        <w:pStyle w:val="Poetry"/>
      </w:pPr>
      <w:r w:rsidRPr="009C0FF1">
        <w:t>Then Liger thus: “Thy confidence is vain</w:t>
      </w:r>
    </w:p>
    <w:p w14:paraId="093A455E" w14:textId="77777777" w:rsidR="003A417A" w:rsidRPr="009C0FF1" w:rsidRDefault="003A417A" w:rsidP="009C0FF1">
      <w:pPr>
        <w:pStyle w:val="Poetry"/>
      </w:pPr>
      <w:r w:rsidRPr="009C0FF1">
        <w:lastRenderedPageBreak/>
        <w:t>To scape from hence, as from the Trojan plain:</w:t>
      </w:r>
    </w:p>
    <w:p w14:paraId="1B83E8F0" w14:textId="77777777" w:rsidR="003A417A" w:rsidRPr="009C0FF1" w:rsidRDefault="003A417A" w:rsidP="009C0FF1">
      <w:pPr>
        <w:pStyle w:val="Poetry"/>
      </w:pPr>
      <w:r w:rsidRPr="009C0FF1">
        <w:t>Nor these the steeds which Diomede bestrode,</w:t>
      </w:r>
    </w:p>
    <w:p w14:paraId="39F0DACD" w14:textId="747FBE15" w:rsidR="003A417A" w:rsidRDefault="003A417A" w:rsidP="009C0FF1">
      <w:pPr>
        <w:pStyle w:val="Poetry"/>
      </w:pPr>
      <w:r w:rsidRPr="009C0FF1">
        <w:t xml:space="preserve">Nor this the chariot where Achilles </w:t>
      </w:r>
      <w:proofErr w:type="gramStart"/>
      <w:r w:rsidRPr="009C0FF1">
        <w:t>rode;</w:t>
      </w:r>
      <w:proofErr w:type="gramEnd"/>
      <w:r w:rsidRPr="009C0FF1">
        <w:tab/>
      </w:r>
    </w:p>
    <w:p w14:paraId="5C1ADE94" w14:textId="77777777" w:rsidR="009C0FF1" w:rsidRDefault="003A417A" w:rsidP="009C0FF1">
      <w:pPr>
        <w:pStyle w:val="Poetry"/>
      </w:pPr>
      <w:r w:rsidRPr="009C0FF1">
        <w:t xml:space="preserve">Nor Venus’ veil is here, near Neptune’s </w:t>
      </w:r>
      <w:proofErr w:type="gramStart"/>
      <w:r w:rsidRPr="009C0FF1">
        <w:t>shield;</w:t>
      </w:r>
      <w:proofErr w:type="gramEnd"/>
      <w:r w:rsidRPr="009C0FF1">
        <w:t xml:space="preserve"> </w:t>
      </w:r>
    </w:p>
    <w:p w14:paraId="76BFD89E" w14:textId="77777777" w:rsidR="009C0FF1" w:rsidRDefault="003A417A" w:rsidP="009C0FF1">
      <w:pPr>
        <w:pStyle w:val="Poetry"/>
      </w:pPr>
      <w:r w:rsidRPr="009C0FF1">
        <w:t xml:space="preserve">Thy fatal hour is come, and this the field.” </w:t>
      </w:r>
    </w:p>
    <w:p w14:paraId="710F2D2C" w14:textId="77777777" w:rsidR="009C0FF1" w:rsidRDefault="003A417A" w:rsidP="009C0FF1">
      <w:pPr>
        <w:pStyle w:val="Poetry"/>
      </w:pPr>
      <w:proofErr w:type="gramStart"/>
      <w:r w:rsidRPr="009C0FF1">
        <w:t>Thus</w:t>
      </w:r>
      <w:proofErr w:type="gramEnd"/>
      <w:r w:rsidRPr="009C0FF1">
        <w:t xml:space="preserve"> Liger vainly vaunts: the Trojan peer </w:t>
      </w:r>
    </w:p>
    <w:p w14:paraId="6806C642" w14:textId="38E62B12" w:rsidR="003A417A" w:rsidRPr="009C0FF1" w:rsidRDefault="003A417A" w:rsidP="009C0FF1">
      <w:pPr>
        <w:pStyle w:val="Poetry"/>
      </w:pPr>
      <w:r w:rsidRPr="009C0FF1">
        <w:t>Return’d his answer with his flying spear.</w:t>
      </w:r>
    </w:p>
    <w:p w14:paraId="66F0BF5F" w14:textId="797222D4" w:rsidR="003A417A" w:rsidRPr="009C0FF1" w:rsidRDefault="003A417A" w:rsidP="009C0FF1">
      <w:pPr>
        <w:pStyle w:val="Poetry"/>
      </w:pPr>
      <w:r w:rsidRPr="009C0FF1">
        <w:t>As Lucagus, to lash his horses, bends,</w:t>
      </w:r>
    </w:p>
    <w:p w14:paraId="18427C11" w14:textId="77777777" w:rsidR="009C0FF1" w:rsidRDefault="003A417A" w:rsidP="009C0FF1">
      <w:pPr>
        <w:pStyle w:val="Poetry"/>
      </w:pPr>
      <w:r w:rsidRPr="009C0FF1">
        <w:t xml:space="preserve">Prone to the wheels, and his left foot protends, </w:t>
      </w:r>
    </w:p>
    <w:p w14:paraId="3CEA80D8" w14:textId="2AAF0AEA" w:rsidR="003A417A" w:rsidRPr="009C0FF1" w:rsidRDefault="003A417A" w:rsidP="009C0FF1">
      <w:pPr>
        <w:pStyle w:val="Poetry"/>
      </w:pPr>
      <w:r w:rsidRPr="009C0FF1">
        <w:t>Prepar’d for fight; the fatal dart arrives,</w:t>
      </w:r>
    </w:p>
    <w:p w14:paraId="0B5DB670" w14:textId="77777777" w:rsidR="003A417A" w:rsidRPr="009C0FF1" w:rsidRDefault="003A417A" w:rsidP="009C0FF1">
      <w:pPr>
        <w:pStyle w:val="Poetry"/>
      </w:pPr>
      <w:r w:rsidRPr="009C0FF1">
        <w:t xml:space="preserve">And thro’ the borders of his buckler </w:t>
      </w:r>
      <w:proofErr w:type="gramStart"/>
      <w:r w:rsidRPr="009C0FF1">
        <w:t>drives;</w:t>
      </w:r>
      <w:proofErr w:type="gramEnd"/>
    </w:p>
    <w:p w14:paraId="252CA39B" w14:textId="77777777" w:rsidR="003A417A" w:rsidRPr="009C0FF1" w:rsidRDefault="003A417A" w:rsidP="009C0FF1">
      <w:pPr>
        <w:pStyle w:val="Poetry"/>
      </w:pPr>
      <w:r w:rsidRPr="009C0FF1">
        <w:t>Pass’d thro’ and pierc’d his groin: the deadly wound,</w:t>
      </w:r>
    </w:p>
    <w:p w14:paraId="3C8D3EA3" w14:textId="0357F6D8" w:rsidR="003A417A" w:rsidRPr="009C0FF1" w:rsidRDefault="003A417A" w:rsidP="009C0FF1">
      <w:pPr>
        <w:pStyle w:val="Poetry"/>
      </w:pPr>
      <w:r w:rsidRPr="009C0FF1">
        <w:t>Cast from his chariot, roll’d him on the ground.</w:t>
      </w:r>
    </w:p>
    <w:p w14:paraId="11A8B814" w14:textId="77777777" w:rsidR="003A417A" w:rsidRPr="009C0FF1" w:rsidRDefault="003A417A" w:rsidP="009C0FF1">
      <w:pPr>
        <w:pStyle w:val="Poetry"/>
      </w:pPr>
      <w:r w:rsidRPr="009C0FF1">
        <w:t>Whom thus the chief upbraids with scornful spite:</w:t>
      </w:r>
    </w:p>
    <w:p w14:paraId="43E45E2F" w14:textId="77777777" w:rsidR="009C0FF1" w:rsidRDefault="003A417A" w:rsidP="009C0FF1">
      <w:pPr>
        <w:pStyle w:val="Poetry"/>
      </w:pPr>
      <w:r w:rsidRPr="009C0FF1">
        <w:t xml:space="preserve">“Blame not the slowness of your steeds in </w:t>
      </w:r>
      <w:proofErr w:type="gramStart"/>
      <w:r w:rsidRPr="009C0FF1">
        <w:t>flight;</w:t>
      </w:r>
      <w:proofErr w:type="gramEnd"/>
      <w:r w:rsidRPr="009C0FF1">
        <w:t xml:space="preserve"> </w:t>
      </w:r>
    </w:p>
    <w:p w14:paraId="6E8B2976" w14:textId="77777777" w:rsidR="009C0FF1" w:rsidRDefault="003A417A" w:rsidP="009C0FF1">
      <w:pPr>
        <w:pStyle w:val="Poetry"/>
      </w:pPr>
      <w:r w:rsidRPr="009C0FF1">
        <w:t xml:space="preserve">Vain shadows did not force their swift </w:t>
      </w:r>
      <w:proofErr w:type="gramStart"/>
      <w:r w:rsidRPr="009C0FF1">
        <w:t>retreat;</w:t>
      </w:r>
      <w:proofErr w:type="gramEnd"/>
      <w:r w:rsidRPr="009C0FF1">
        <w:t xml:space="preserve"> </w:t>
      </w:r>
    </w:p>
    <w:p w14:paraId="10AA87F9" w14:textId="2AFE0824" w:rsidR="003A417A" w:rsidRPr="009C0FF1" w:rsidRDefault="003A417A" w:rsidP="009C0FF1">
      <w:pPr>
        <w:pStyle w:val="Poetry"/>
      </w:pPr>
      <w:r w:rsidRPr="009C0FF1">
        <w:t>But you yourself forsake your empty seat.”</w:t>
      </w:r>
    </w:p>
    <w:p w14:paraId="792F117A" w14:textId="5F2D9AA6" w:rsidR="003A417A" w:rsidRPr="009C0FF1" w:rsidRDefault="003A417A" w:rsidP="009C0FF1">
      <w:pPr>
        <w:pStyle w:val="Poetry"/>
      </w:pPr>
      <w:r w:rsidRPr="009C0FF1">
        <w:t xml:space="preserve">He said, and seiz’d at once the loosen’d </w:t>
      </w:r>
      <w:proofErr w:type="gramStart"/>
      <w:r w:rsidRPr="009C0FF1">
        <w:t>rein;</w:t>
      </w:r>
      <w:proofErr w:type="gramEnd"/>
    </w:p>
    <w:p w14:paraId="1DBE741A" w14:textId="77777777" w:rsidR="003A417A" w:rsidRPr="009C0FF1" w:rsidRDefault="003A417A" w:rsidP="009C0FF1">
      <w:pPr>
        <w:pStyle w:val="Poetry"/>
      </w:pPr>
      <w:r w:rsidRPr="009C0FF1">
        <w:t>For Liger lay already on the plain,</w:t>
      </w:r>
    </w:p>
    <w:p w14:paraId="5DD44E40" w14:textId="77777777" w:rsidR="009C0FF1" w:rsidRDefault="003A417A" w:rsidP="009C0FF1">
      <w:pPr>
        <w:pStyle w:val="Poetry"/>
      </w:pPr>
      <w:r w:rsidRPr="009C0FF1">
        <w:t xml:space="preserve">By the same shock: then, stretching out his hands, </w:t>
      </w:r>
    </w:p>
    <w:p w14:paraId="2E78C9CF" w14:textId="7392B26F" w:rsidR="003A417A" w:rsidRPr="009C0FF1" w:rsidRDefault="003A417A" w:rsidP="009C0FF1">
      <w:pPr>
        <w:pStyle w:val="Poetry"/>
      </w:pPr>
      <w:r w:rsidRPr="009C0FF1">
        <w:t>The recreant thus his wretched life demands:</w:t>
      </w:r>
    </w:p>
    <w:p w14:paraId="6AE2E529" w14:textId="77777777" w:rsidR="003A417A" w:rsidRPr="009C0FF1" w:rsidRDefault="003A417A" w:rsidP="009C0FF1">
      <w:pPr>
        <w:pStyle w:val="Poetry"/>
      </w:pPr>
      <w:r w:rsidRPr="009C0FF1">
        <w:t>“Now, by thyself, O more than mortal man!</w:t>
      </w:r>
    </w:p>
    <w:p w14:paraId="1D7E435E" w14:textId="4988FACB" w:rsidR="003A417A" w:rsidRPr="009C0FF1" w:rsidRDefault="003A417A" w:rsidP="009C0FF1">
      <w:pPr>
        <w:pStyle w:val="Poetry"/>
      </w:pPr>
      <w:r w:rsidRPr="009C0FF1">
        <w:t>By her and him from whom thy breath began,</w:t>
      </w:r>
    </w:p>
    <w:p w14:paraId="4B8D8C44" w14:textId="77777777" w:rsidR="009C0FF1" w:rsidRDefault="003A417A" w:rsidP="009C0FF1">
      <w:pPr>
        <w:pStyle w:val="Poetry"/>
      </w:pPr>
      <w:r w:rsidRPr="009C0FF1">
        <w:t xml:space="preserve">Who form’d thee thus divine, I beg thee, spare </w:t>
      </w:r>
    </w:p>
    <w:p w14:paraId="0FEB2F2A" w14:textId="270A272C" w:rsidR="003A417A" w:rsidRPr="009C0FF1" w:rsidRDefault="003A417A" w:rsidP="009C0FF1">
      <w:pPr>
        <w:pStyle w:val="Poetry"/>
      </w:pPr>
      <w:r w:rsidRPr="009C0FF1">
        <w:t xml:space="preserve">This forfeit </w:t>
      </w:r>
      <w:proofErr w:type="gramStart"/>
      <w:r w:rsidRPr="009C0FF1">
        <w:t>life, and</w:t>
      </w:r>
      <w:proofErr w:type="gramEnd"/>
      <w:r w:rsidRPr="009C0FF1">
        <w:t xml:space="preserve"> hear thy suppliant’s pray’r.”</w:t>
      </w:r>
    </w:p>
    <w:p w14:paraId="22700BB5" w14:textId="77777777" w:rsidR="009C0FF1" w:rsidRDefault="003A417A" w:rsidP="009C0FF1">
      <w:pPr>
        <w:pStyle w:val="Poetry"/>
      </w:pPr>
      <w:proofErr w:type="gramStart"/>
      <w:r w:rsidRPr="009C0FF1">
        <w:t>Thus</w:t>
      </w:r>
      <w:proofErr w:type="gramEnd"/>
      <w:r w:rsidRPr="009C0FF1">
        <w:t xml:space="preserve"> much he spoke, and more he would have said; </w:t>
      </w:r>
    </w:p>
    <w:p w14:paraId="4C7D12B5" w14:textId="104AD8E9" w:rsidR="003A417A" w:rsidRPr="009C0FF1" w:rsidRDefault="003A417A" w:rsidP="009C0FF1">
      <w:pPr>
        <w:pStyle w:val="Poetry"/>
      </w:pPr>
      <w:r w:rsidRPr="009C0FF1">
        <w:t>But the stern hero turn’d aside his head,</w:t>
      </w:r>
    </w:p>
    <w:p w14:paraId="75438949" w14:textId="78950BE0" w:rsidR="003A417A" w:rsidRPr="009C0FF1" w:rsidRDefault="003A417A" w:rsidP="009C0FF1">
      <w:pPr>
        <w:pStyle w:val="Poetry"/>
      </w:pPr>
      <w:r w:rsidRPr="009C0FF1">
        <w:t xml:space="preserve">And cut him short: “I hear another </w:t>
      </w:r>
      <w:proofErr w:type="gramStart"/>
      <w:r w:rsidRPr="009C0FF1">
        <w:t>man;</w:t>
      </w:r>
      <w:proofErr w:type="gramEnd"/>
    </w:p>
    <w:p w14:paraId="4ECF7A10" w14:textId="77777777" w:rsidR="009C0FF1" w:rsidRDefault="003A417A" w:rsidP="009C0FF1">
      <w:pPr>
        <w:pStyle w:val="Poetry"/>
      </w:pPr>
      <w:proofErr w:type="gramStart"/>
      <w:r w:rsidRPr="009C0FF1">
        <w:t>You</w:t>
      </w:r>
      <w:proofErr w:type="gramEnd"/>
      <w:r w:rsidRPr="009C0FF1">
        <w:t xml:space="preserve"> talk’d not thus before the fight began. </w:t>
      </w:r>
    </w:p>
    <w:p w14:paraId="475021D9" w14:textId="77777777" w:rsidR="009C0FF1" w:rsidRDefault="003A417A" w:rsidP="009C0FF1">
      <w:pPr>
        <w:pStyle w:val="Poetry"/>
      </w:pPr>
      <w:r w:rsidRPr="009C0FF1">
        <w:t xml:space="preserve">Now take your turn; and, as a brother should, </w:t>
      </w:r>
    </w:p>
    <w:p w14:paraId="7C5E0155" w14:textId="77777777" w:rsidR="009C0FF1" w:rsidRDefault="003A417A" w:rsidP="009C0FF1">
      <w:pPr>
        <w:pStyle w:val="Poetry"/>
      </w:pPr>
      <w:r w:rsidRPr="009C0FF1">
        <w:t xml:space="preserve">Attend your brother to the Stygian flood.” </w:t>
      </w:r>
    </w:p>
    <w:p w14:paraId="3AF6A610" w14:textId="682F5F0A" w:rsidR="003A417A" w:rsidRPr="009C0FF1" w:rsidRDefault="003A417A" w:rsidP="009C0FF1">
      <w:pPr>
        <w:pStyle w:val="Poetry"/>
      </w:pPr>
      <w:r w:rsidRPr="009C0FF1">
        <w:t>Then thro’ his breast his fatal sword he sent,</w:t>
      </w:r>
    </w:p>
    <w:p w14:paraId="234D870F" w14:textId="241FDACB" w:rsidR="003A417A" w:rsidRPr="009C0FF1" w:rsidRDefault="003A417A" w:rsidP="009C0FF1">
      <w:pPr>
        <w:pStyle w:val="Poetry"/>
      </w:pPr>
      <w:r w:rsidRPr="009C0FF1">
        <w:t>And the soul issued at the gaping vent.</w:t>
      </w:r>
    </w:p>
    <w:p w14:paraId="0DBAF21E" w14:textId="77777777" w:rsidR="009C0FF1" w:rsidRDefault="009C0FF1" w:rsidP="009C0FF1">
      <w:pPr>
        <w:pStyle w:val="Poetry"/>
      </w:pPr>
    </w:p>
    <w:p w14:paraId="6CDCA95C" w14:textId="415FA7F3" w:rsidR="009C0FF1" w:rsidRDefault="003A417A" w:rsidP="009C0FF1">
      <w:pPr>
        <w:pStyle w:val="Poetry"/>
      </w:pPr>
      <w:r w:rsidRPr="009C0FF1">
        <w:t xml:space="preserve">As storms the skies, and torrents tear the ground, </w:t>
      </w:r>
    </w:p>
    <w:p w14:paraId="65AD4E07" w14:textId="77777777" w:rsidR="009C0FF1" w:rsidRDefault="003A417A" w:rsidP="009C0FF1">
      <w:pPr>
        <w:pStyle w:val="Poetry"/>
      </w:pPr>
      <w:proofErr w:type="gramStart"/>
      <w:r w:rsidRPr="009C0FF1">
        <w:lastRenderedPageBreak/>
        <w:t>Thus</w:t>
      </w:r>
      <w:proofErr w:type="gramEnd"/>
      <w:r w:rsidRPr="009C0FF1">
        <w:t xml:space="preserve"> rag’d the prince, and scatter’d deaths around. </w:t>
      </w:r>
    </w:p>
    <w:p w14:paraId="70431CB8" w14:textId="685A2794" w:rsidR="003A417A" w:rsidRPr="009C0FF1" w:rsidRDefault="003A417A" w:rsidP="009C0FF1">
      <w:pPr>
        <w:pStyle w:val="Poetry"/>
      </w:pPr>
      <w:r w:rsidRPr="009C0FF1">
        <w:t>At length Ascanius and the Trojan train</w:t>
      </w:r>
    </w:p>
    <w:p w14:paraId="59B1A99E" w14:textId="77777777" w:rsidR="003A417A" w:rsidRPr="009C0FF1" w:rsidRDefault="003A417A" w:rsidP="009C0FF1">
      <w:pPr>
        <w:pStyle w:val="Poetry"/>
      </w:pPr>
      <w:r w:rsidRPr="009C0FF1">
        <w:t>Broke from the camp, so long besieg’d in vain.</w:t>
      </w:r>
    </w:p>
    <w:p w14:paraId="5885FD0E" w14:textId="77777777" w:rsidR="009C0FF1" w:rsidRDefault="009C0FF1" w:rsidP="009C0FF1">
      <w:pPr>
        <w:pStyle w:val="Poetry"/>
      </w:pPr>
    </w:p>
    <w:p w14:paraId="0FC4E619" w14:textId="57E71E65" w:rsidR="003A417A" w:rsidRPr="009C0FF1" w:rsidRDefault="003A417A" w:rsidP="009C0FF1">
      <w:pPr>
        <w:pStyle w:val="Poetry"/>
      </w:pPr>
      <w:r w:rsidRPr="009C0FF1">
        <w:t>Meantime the King of Gods and Mortal Man</w:t>
      </w:r>
    </w:p>
    <w:p w14:paraId="0FBBFC71" w14:textId="77777777" w:rsidR="003A417A" w:rsidRPr="009C0FF1" w:rsidRDefault="003A417A" w:rsidP="009C0FF1">
      <w:pPr>
        <w:pStyle w:val="Poetry"/>
      </w:pPr>
      <w:r w:rsidRPr="009C0FF1">
        <w:t>Held conference with his queen, and thus began:</w:t>
      </w:r>
    </w:p>
    <w:p w14:paraId="1E2F4C61" w14:textId="77777777" w:rsidR="009C0FF1" w:rsidRDefault="003A417A" w:rsidP="009C0FF1">
      <w:pPr>
        <w:pStyle w:val="Poetry"/>
      </w:pPr>
      <w:r w:rsidRPr="009C0FF1">
        <w:t xml:space="preserve">“My sister goddess, and well-pleasing wife, </w:t>
      </w:r>
    </w:p>
    <w:p w14:paraId="512556CC" w14:textId="77777777" w:rsidR="009C0FF1" w:rsidRDefault="003A417A" w:rsidP="009C0FF1">
      <w:pPr>
        <w:pStyle w:val="Poetry"/>
      </w:pPr>
      <w:r w:rsidRPr="009C0FF1">
        <w:t xml:space="preserve">Still think you Venus’ aid supports the strife— </w:t>
      </w:r>
    </w:p>
    <w:p w14:paraId="39D026BC" w14:textId="1791D858" w:rsidR="003A417A" w:rsidRPr="009C0FF1" w:rsidRDefault="003A417A" w:rsidP="009C0FF1">
      <w:pPr>
        <w:pStyle w:val="Poetry"/>
      </w:pPr>
      <w:r w:rsidRPr="009C0FF1">
        <w:t>Sustains her Trojans—or themselves, alone,</w:t>
      </w:r>
    </w:p>
    <w:p w14:paraId="016AD02B" w14:textId="7DF90CCC" w:rsidR="003A417A" w:rsidRPr="009C0FF1" w:rsidRDefault="003A417A" w:rsidP="009C0FF1">
      <w:pPr>
        <w:pStyle w:val="Poetry"/>
      </w:pPr>
      <w:r w:rsidRPr="009C0FF1">
        <w:t xml:space="preserve">With inborn valor force their fortune </w:t>
      </w:r>
      <w:proofErr w:type="gramStart"/>
      <w:r w:rsidRPr="009C0FF1">
        <w:t>on?</w:t>
      </w:r>
      <w:proofErr w:type="gramEnd"/>
    </w:p>
    <w:p w14:paraId="2DD6AF9A" w14:textId="77777777" w:rsidR="009C0FF1" w:rsidRDefault="003A417A" w:rsidP="009C0FF1">
      <w:pPr>
        <w:pStyle w:val="Poetry"/>
      </w:pPr>
      <w:r w:rsidRPr="009C0FF1">
        <w:t xml:space="preserve">How fierce in fight, with courage undecay’d! </w:t>
      </w:r>
    </w:p>
    <w:p w14:paraId="79C0BB3D" w14:textId="566CFA99" w:rsidR="003A417A" w:rsidRPr="009C0FF1" w:rsidRDefault="003A417A" w:rsidP="009C0FF1">
      <w:pPr>
        <w:pStyle w:val="Poetry"/>
      </w:pPr>
      <w:r w:rsidRPr="009C0FF1">
        <w:t>Judge if such warriors want immortal aid.”</w:t>
      </w:r>
    </w:p>
    <w:p w14:paraId="57962E4E" w14:textId="77777777" w:rsidR="009C0FF1" w:rsidRDefault="003A417A" w:rsidP="009C0FF1">
      <w:pPr>
        <w:pStyle w:val="Poetry"/>
      </w:pPr>
      <w:r w:rsidRPr="009C0FF1">
        <w:t xml:space="preserve">To whom the goddess with the charming eyes, </w:t>
      </w:r>
    </w:p>
    <w:p w14:paraId="71DC0726" w14:textId="201B6FA1" w:rsidR="003A417A" w:rsidRPr="009C0FF1" w:rsidRDefault="003A417A" w:rsidP="009C0FF1">
      <w:pPr>
        <w:pStyle w:val="Poetry"/>
      </w:pPr>
      <w:r w:rsidRPr="009C0FF1">
        <w:t>Soft in her tone, submissively replies:</w:t>
      </w:r>
    </w:p>
    <w:p w14:paraId="210B2914" w14:textId="696A1580" w:rsidR="003A417A" w:rsidRPr="009C0FF1" w:rsidRDefault="003A417A" w:rsidP="009C0FF1">
      <w:pPr>
        <w:pStyle w:val="Poetry"/>
      </w:pPr>
      <w:r w:rsidRPr="009C0FF1">
        <w:t>“Why, O my sov’reign lord, whose frown I fear,</w:t>
      </w:r>
    </w:p>
    <w:p w14:paraId="7CC8A5F3" w14:textId="77777777" w:rsidR="009C0FF1" w:rsidRDefault="003A417A" w:rsidP="009C0FF1">
      <w:pPr>
        <w:pStyle w:val="Poetry"/>
      </w:pPr>
      <w:r w:rsidRPr="009C0FF1">
        <w:t xml:space="preserve">And cannot, unconcern’d, your anger </w:t>
      </w:r>
      <w:proofErr w:type="gramStart"/>
      <w:r w:rsidRPr="009C0FF1">
        <w:t>bear;</w:t>
      </w:r>
      <w:proofErr w:type="gramEnd"/>
      <w:r w:rsidRPr="009C0FF1">
        <w:t xml:space="preserve"> </w:t>
      </w:r>
    </w:p>
    <w:p w14:paraId="0585CDC0" w14:textId="77777777" w:rsidR="009C0FF1" w:rsidRDefault="003A417A" w:rsidP="009C0FF1">
      <w:pPr>
        <w:pStyle w:val="Poetry"/>
      </w:pPr>
      <w:r w:rsidRPr="009C0FF1">
        <w:t xml:space="preserve">Why urge you thus my grief? when, if I still </w:t>
      </w:r>
    </w:p>
    <w:p w14:paraId="33D97D5A" w14:textId="77777777" w:rsidR="009C0FF1" w:rsidRDefault="003A417A" w:rsidP="009C0FF1">
      <w:pPr>
        <w:pStyle w:val="Poetry"/>
      </w:pPr>
      <w:r w:rsidRPr="009C0FF1">
        <w:t xml:space="preserve">(As once I was) were mistress of your will, </w:t>
      </w:r>
    </w:p>
    <w:p w14:paraId="4433A9E0" w14:textId="7932FB24" w:rsidR="003A417A" w:rsidRPr="009C0FF1" w:rsidRDefault="003A417A" w:rsidP="009C0FF1">
      <w:pPr>
        <w:pStyle w:val="Poetry"/>
      </w:pPr>
      <w:r w:rsidRPr="009C0FF1">
        <w:t>From your almighty pow’r your pleasing wife</w:t>
      </w:r>
    </w:p>
    <w:p w14:paraId="0D08C667" w14:textId="178D96EC" w:rsidR="003A417A" w:rsidRPr="009C0FF1" w:rsidRDefault="003A417A" w:rsidP="009C0FF1">
      <w:pPr>
        <w:pStyle w:val="Poetry"/>
      </w:pPr>
      <w:r w:rsidRPr="009C0FF1">
        <w:t>Might gain the grace of length’ning Turnus’ life,</w:t>
      </w:r>
    </w:p>
    <w:p w14:paraId="100AC47F" w14:textId="77777777" w:rsidR="009C0FF1" w:rsidRDefault="003A417A" w:rsidP="009C0FF1">
      <w:pPr>
        <w:pStyle w:val="Poetry"/>
      </w:pPr>
      <w:r w:rsidRPr="009C0FF1">
        <w:t xml:space="preserve">Securely snatch him from the fatal fight, </w:t>
      </w:r>
    </w:p>
    <w:p w14:paraId="73DCDCF6" w14:textId="77777777" w:rsidR="009C0FF1" w:rsidRDefault="003A417A" w:rsidP="009C0FF1">
      <w:pPr>
        <w:pStyle w:val="Poetry"/>
      </w:pPr>
      <w:r w:rsidRPr="009C0FF1">
        <w:t xml:space="preserve">And give him to his aged father’s sight. </w:t>
      </w:r>
    </w:p>
    <w:p w14:paraId="0C6748DC" w14:textId="77777777" w:rsidR="009C0FF1" w:rsidRDefault="003A417A" w:rsidP="009C0FF1">
      <w:pPr>
        <w:pStyle w:val="Poetry"/>
      </w:pPr>
      <w:r w:rsidRPr="009C0FF1">
        <w:t xml:space="preserve">Now let him perish, since you hold it good, </w:t>
      </w:r>
    </w:p>
    <w:p w14:paraId="24B01099" w14:textId="7B15BFAD" w:rsidR="003A417A" w:rsidRPr="009C0FF1" w:rsidRDefault="003A417A" w:rsidP="009C0FF1">
      <w:pPr>
        <w:pStyle w:val="Poetry"/>
      </w:pPr>
      <w:r w:rsidRPr="009C0FF1">
        <w:t>And glut the Trojans with his pious blood.</w:t>
      </w:r>
    </w:p>
    <w:p w14:paraId="11797362" w14:textId="5B32A7E3" w:rsidR="003A417A" w:rsidRPr="009C0FF1" w:rsidRDefault="003A417A" w:rsidP="009C0FF1">
      <w:pPr>
        <w:pStyle w:val="Poetry"/>
      </w:pPr>
      <w:r w:rsidRPr="009C0FF1">
        <w:t>Yet from our lineage he derives his name,</w:t>
      </w:r>
    </w:p>
    <w:p w14:paraId="58083EF3" w14:textId="77777777" w:rsidR="009C0FF1" w:rsidRDefault="003A417A" w:rsidP="009C0FF1">
      <w:pPr>
        <w:pStyle w:val="Poetry"/>
      </w:pPr>
      <w:r w:rsidRPr="009C0FF1">
        <w:t xml:space="preserve">And, in the fourth degree, from god Pilumnus </w:t>
      </w:r>
      <w:proofErr w:type="gramStart"/>
      <w:r w:rsidRPr="009C0FF1">
        <w:t>came;</w:t>
      </w:r>
      <w:proofErr w:type="gramEnd"/>
      <w:r w:rsidRPr="009C0FF1">
        <w:t xml:space="preserve"> </w:t>
      </w:r>
    </w:p>
    <w:p w14:paraId="1FD0B963" w14:textId="2749DF4C" w:rsidR="003A417A" w:rsidRPr="009C0FF1" w:rsidRDefault="003A417A" w:rsidP="009C0FF1">
      <w:pPr>
        <w:pStyle w:val="Poetry"/>
      </w:pPr>
      <w:r w:rsidRPr="009C0FF1">
        <w:t>Yet he devoutly pays you rites divine,</w:t>
      </w:r>
    </w:p>
    <w:p w14:paraId="2564BDFE" w14:textId="4F63D009" w:rsidR="003A417A" w:rsidRDefault="003A417A" w:rsidP="009C0FF1">
      <w:pPr>
        <w:pStyle w:val="Poetry"/>
      </w:pPr>
      <w:r w:rsidRPr="009C0FF1">
        <w:t>And offers daily incense at your shrine.”</w:t>
      </w:r>
    </w:p>
    <w:p w14:paraId="4330C85B" w14:textId="77777777" w:rsidR="009C0FF1" w:rsidRPr="009C0FF1" w:rsidRDefault="009C0FF1" w:rsidP="009C0FF1">
      <w:pPr>
        <w:pStyle w:val="Poetry"/>
      </w:pPr>
    </w:p>
    <w:p w14:paraId="24D98780" w14:textId="77777777" w:rsidR="003A417A" w:rsidRPr="009C0FF1" w:rsidRDefault="003A417A" w:rsidP="009C0FF1">
      <w:pPr>
        <w:pStyle w:val="Poetry"/>
      </w:pPr>
      <w:r w:rsidRPr="009C0FF1">
        <w:t>Then shortly thus the sov’reign god replied:</w:t>
      </w:r>
    </w:p>
    <w:p w14:paraId="48300541" w14:textId="2F5560CB" w:rsidR="003A417A" w:rsidRPr="009C0FF1" w:rsidRDefault="003A417A" w:rsidP="009C0FF1">
      <w:pPr>
        <w:pStyle w:val="Poetry"/>
      </w:pPr>
      <w:r w:rsidRPr="009C0FF1">
        <w:t>“Since in my pow’r and goodness you confide,</w:t>
      </w:r>
    </w:p>
    <w:p w14:paraId="3677EEE2" w14:textId="77777777" w:rsidR="009C0FF1" w:rsidRDefault="003A417A" w:rsidP="009C0FF1">
      <w:pPr>
        <w:pStyle w:val="Poetry"/>
      </w:pPr>
      <w:r w:rsidRPr="009C0FF1">
        <w:t>If for a little space, a lengthen’d span,</w:t>
      </w:r>
    </w:p>
    <w:p w14:paraId="75465A96" w14:textId="796F1B51" w:rsidR="003A417A" w:rsidRPr="009C0FF1" w:rsidRDefault="003A417A" w:rsidP="009C0FF1">
      <w:pPr>
        <w:pStyle w:val="Poetry"/>
      </w:pPr>
      <w:r w:rsidRPr="009C0FF1">
        <w:t xml:space="preserve"> You beg reprieve for this expiring man,</w:t>
      </w:r>
    </w:p>
    <w:p w14:paraId="49841B9F" w14:textId="77777777" w:rsidR="009C0FF1" w:rsidRDefault="003A417A" w:rsidP="009C0FF1">
      <w:pPr>
        <w:pStyle w:val="Poetry"/>
      </w:pPr>
      <w:r w:rsidRPr="009C0FF1">
        <w:t xml:space="preserve">I grant you leave to take your Turnus hence </w:t>
      </w:r>
    </w:p>
    <w:p w14:paraId="270E33BD" w14:textId="321422B4" w:rsidR="003A417A" w:rsidRPr="009C0FF1" w:rsidRDefault="003A417A" w:rsidP="009C0FF1">
      <w:pPr>
        <w:pStyle w:val="Poetry"/>
      </w:pPr>
      <w:r w:rsidRPr="009C0FF1">
        <w:t xml:space="preserve">From instant </w:t>
      </w:r>
      <w:proofErr w:type="gramStart"/>
      <w:r w:rsidRPr="009C0FF1">
        <w:t>fate, and</w:t>
      </w:r>
      <w:proofErr w:type="gramEnd"/>
      <w:r w:rsidRPr="009C0FF1">
        <w:t xml:space="preserve"> can so far dispense.</w:t>
      </w:r>
    </w:p>
    <w:p w14:paraId="66E3AE41" w14:textId="4CAE9F1D" w:rsidR="003A417A" w:rsidRPr="009C0FF1" w:rsidRDefault="003A417A" w:rsidP="009C0FF1">
      <w:pPr>
        <w:pStyle w:val="Poetry"/>
      </w:pPr>
      <w:r w:rsidRPr="009C0FF1">
        <w:lastRenderedPageBreak/>
        <w:t>But, if some secret meaning lies beneath,</w:t>
      </w:r>
    </w:p>
    <w:p w14:paraId="425D91DA" w14:textId="77777777" w:rsidR="009C0FF1" w:rsidRDefault="003A417A" w:rsidP="009C0FF1">
      <w:pPr>
        <w:pStyle w:val="Poetry"/>
      </w:pPr>
      <w:r w:rsidRPr="009C0FF1">
        <w:t xml:space="preserve">To save the short-liv’d youth from destin’d death, </w:t>
      </w:r>
    </w:p>
    <w:p w14:paraId="47A0D039" w14:textId="621B0A0D" w:rsidR="003A417A" w:rsidRPr="009C0FF1" w:rsidRDefault="003A417A" w:rsidP="009C0FF1">
      <w:pPr>
        <w:pStyle w:val="Poetry"/>
      </w:pPr>
      <w:r w:rsidRPr="009C0FF1">
        <w:t>Or if a farther thought you entertain,</w:t>
      </w:r>
    </w:p>
    <w:p w14:paraId="1CCD7E71" w14:textId="77777777" w:rsidR="009C0FF1" w:rsidRDefault="003A417A" w:rsidP="009C0FF1">
      <w:pPr>
        <w:pStyle w:val="Poetry"/>
      </w:pPr>
      <w:r w:rsidRPr="009C0FF1">
        <w:t xml:space="preserve">To change the fates; you feed your hopes in vain.” </w:t>
      </w:r>
    </w:p>
    <w:p w14:paraId="7F610806" w14:textId="1AB13F13" w:rsidR="003A417A" w:rsidRPr="009C0FF1" w:rsidRDefault="003A417A" w:rsidP="009C0FF1">
      <w:pPr>
        <w:pStyle w:val="Poetry"/>
      </w:pPr>
      <w:r w:rsidRPr="009C0FF1">
        <w:t>To whom the goddess thus, with weeping eyes:</w:t>
      </w:r>
    </w:p>
    <w:p w14:paraId="487DCEE8" w14:textId="331197C4" w:rsidR="003A417A" w:rsidRPr="009C0FF1" w:rsidRDefault="003A417A" w:rsidP="009C0FF1">
      <w:pPr>
        <w:pStyle w:val="Poetry"/>
      </w:pPr>
      <w:r w:rsidRPr="009C0FF1">
        <w:t>“And what if that request, your tongue denies,</w:t>
      </w:r>
    </w:p>
    <w:p w14:paraId="79E115CA" w14:textId="77777777" w:rsidR="009C0FF1" w:rsidRDefault="003A417A" w:rsidP="009C0FF1">
      <w:pPr>
        <w:pStyle w:val="Poetry"/>
      </w:pPr>
      <w:r w:rsidRPr="009C0FF1">
        <w:t xml:space="preserve">Your heart should </w:t>
      </w:r>
      <w:proofErr w:type="gramStart"/>
      <w:r w:rsidRPr="009C0FF1">
        <w:t>grant;</w:t>
      </w:r>
      <w:proofErr w:type="gramEnd"/>
      <w:r w:rsidRPr="009C0FF1">
        <w:t xml:space="preserve"> and not a short reprieve, </w:t>
      </w:r>
    </w:p>
    <w:p w14:paraId="1D777685" w14:textId="44F804E8" w:rsidR="003A417A" w:rsidRPr="009C0FF1" w:rsidRDefault="003A417A" w:rsidP="009C0FF1">
      <w:pPr>
        <w:pStyle w:val="Poetry"/>
      </w:pPr>
      <w:r w:rsidRPr="009C0FF1">
        <w:t>But length of certain life, to Turnus give?</w:t>
      </w:r>
    </w:p>
    <w:p w14:paraId="6D87EEEE" w14:textId="77777777" w:rsidR="009C0FF1" w:rsidRDefault="003A417A" w:rsidP="009C0FF1">
      <w:pPr>
        <w:pStyle w:val="Poetry"/>
      </w:pPr>
      <w:r w:rsidRPr="009C0FF1">
        <w:t xml:space="preserve">Now speedy death attends the guiltless youth, </w:t>
      </w:r>
    </w:p>
    <w:p w14:paraId="0B0A96CC" w14:textId="4B0DDA99" w:rsidR="003A417A" w:rsidRPr="009C0FF1" w:rsidRDefault="003A417A" w:rsidP="009C0FF1">
      <w:pPr>
        <w:pStyle w:val="Poetry"/>
      </w:pPr>
      <w:r w:rsidRPr="009C0FF1">
        <w:t xml:space="preserve">If my presaging soul divines with </w:t>
      </w:r>
      <w:proofErr w:type="gramStart"/>
      <w:r w:rsidRPr="009C0FF1">
        <w:t>truth;</w:t>
      </w:r>
      <w:proofErr w:type="gramEnd"/>
    </w:p>
    <w:p w14:paraId="3047D8B7" w14:textId="3BC6BCE9" w:rsidR="003A417A" w:rsidRPr="009C0FF1" w:rsidRDefault="003A417A" w:rsidP="009C0FF1">
      <w:pPr>
        <w:pStyle w:val="Poetry"/>
      </w:pPr>
      <w:r w:rsidRPr="009C0FF1">
        <w:t>Which, O! I wish, might err thro’ causeless fears,</w:t>
      </w:r>
    </w:p>
    <w:p w14:paraId="4F51BEB2" w14:textId="524A02D7" w:rsidR="003A417A" w:rsidRDefault="003A417A" w:rsidP="009C0FF1">
      <w:pPr>
        <w:pStyle w:val="Poetry"/>
      </w:pPr>
      <w:r w:rsidRPr="009C0FF1">
        <w:t>And you (for you have pow’r) prolong his years!”</w:t>
      </w:r>
    </w:p>
    <w:p w14:paraId="7C5BD4C8" w14:textId="77777777" w:rsidR="009C0FF1" w:rsidRPr="009C0FF1" w:rsidRDefault="009C0FF1" w:rsidP="009C0FF1">
      <w:pPr>
        <w:pStyle w:val="Poetry"/>
      </w:pPr>
    </w:p>
    <w:p w14:paraId="777C26FA" w14:textId="77777777" w:rsidR="009C0FF1" w:rsidRDefault="003A417A" w:rsidP="009C0FF1">
      <w:pPr>
        <w:pStyle w:val="Poetry"/>
      </w:pPr>
      <w:proofErr w:type="gramStart"/>
      <w:r w:rsidRPr="009C0FF1">
        <w:t>Thus</w:t>
      </w:r>
      <w:proofErr w:type="gramEnd"/>
      <w:r w:rsidRPr="009C0FF1">
        <w:t xml:space="preserve"> having said, involv’d in clouds, she flies, </w:t>
      </w:r>
    </w:p>
    <w:p w14:paraId="4BB772F6" w14:textId="77777777" w:rsidR="009C0FF1" w:rsidRDefault="003A417A" w:rsidP="009C0FF1">
      <w:pPr>
        <w:pStyle w:val="Poetry"/>
      </w:pPr>
      <w:r w:rsidRPr="009C0FF1">
        <w:t xml:space="preserve">And drives a storm before her thro’ the skies. </w:t>
      </w:r>
    </w:p>
    <w:p w14:paraId="0E0D80D1" w14:textId="70F03F40" w:rsidR="003A417A" w:rsidRPr="009C0FF1" w:rsidRDefault="003A417A" w:rsidP="009C0FF1">
      <w:pPr>
        <w:pStyle w:val="Poetry"/>
      </w:pPr>
      <w:proofErr w:type="gramStart"/>
      <w:r w:rsidRPr="009C0FF1">
        <w:t>Swift</w:t>
      </w:r>
      <w:proofErr w:type="gramEnd"/>
      <w:r w:rsidRPr="009C0FF1">
        <w:t xml:space="preserve"> she descends, alighting on the plain,</w:t>
      </w:r>
    </w:p>
    <w:p w14:paraId="371396B6" w14:textId="66CB7108" w:rsidR="003A417A" w:rsidRPr="009C0FF1" w:rsidRDefault="003A417A" w:rsidP="009C0FF1">
      <w:pPr>
        <w:pStyle w:val="Poetry"/>
      </w:pPr>
      <w:r w:rsidRPr="009C0FF1">
        <w:t>Where the fierce foes a dubious fight maintain.</w:t>
      </w:r>
    </w:p>
    <w:p w14:paraId="40DA9085" w14:textId="77777777" w:rsidR="009C0FF1" w:rsidRDefault="003A417A" w:rsidP="009C0FF1">
      <w:pPr>
        <w:pStyle w:val="Poetry"/>
      </w:pPr>
      <w:r w:rsidRPr="009C0FF1">
        <w:t xml:space="preserve">Of air condens’d a specter soon she </w:t>
      </w:r>
      <w:proofErr w:type="gramStart"/>
      <w:r w:rsidRPr="009C0FF1">
        <w:t>made;</w:t>
      </w:r>
      <w:proofErr w:type="gramEnd"/>
      <w:r w:rsidRPr="009C0FF1">
        <w:t xml:space="preserve"> </w:t>
      </w:r>
    </w:p>
    <w:p w14:paraId="08CDA848" w14:textId="77777777" w:rsidR="009C0FF1" w:rsidRDefault="003A417A" w:rsidP="009C0FF1">
      <w:pPr>
        <w:pStyle w:val="Poetry"/>
      </w:pPr>
      <w:r w:rsidRPr="009C0FF1">
        <w:t xml:space="preserve">And, what Aeneas was, such seem’d the shade. </w:t>
      </w:r>
    </w:p>
    <w:p w14:paraId="039A4219" w14:textId="77777777" w:rsidR="009C0FF1" w:rsidRDefault="003A417A" w:rsidP="009C0FF1">
      <w:pPr>
        <w:pStyle w:val="Poetry"/>
      </w:pPr>
      <w:r w:rsidRPr="009C0FF1">
        <w:t xml:space="preserve">Adorn’d with Dardan arms, the phantom bore </w:t>
      </w:r>
    </w:p>
    <w:p w14:paraId="05899438" w14:textId="54BD7765" w:rsidR="003A417A" w:rsidRPr="009C0FF1" w:rsidRDefault="003A417A" w:rsidP="009C0FF1">
      <w:pPr>
        <w:pStyle w:val="Poetry"/>
      </w:pPr>
      <w:r w:rsidRPr="009C0FF1">
        <w:t xml:space="preserve">His head aloft; a plumy crest he </w:t>
      </w:r>
      <w:proofErr w:type="gramStart"/>
      <w:r w:rsidRPr="009C0FF1">
        <w:t>wore;</w:t>
      </w:r>
      <w:proofErr w:type="gramEnd"/>
    </w:p>
    <w:p w14:paraId="0A07E27E" w14:textId="5716CA4E" w:rsidR="003A417A" w:rsidRPr="009C0FF1" w:rsidRDefault="003A417A" w:rsidP="009C0FF1">
      <w:pPr>
        <w:pStyle w:val="Poetry"/>
      </w:pPr>
      <w:r w:rsidRPr="009C0FF1">
        <w:t>This hand appear’d a shining sword to wield,</w:t>
      </w:r>
    </w:p>
    <w:p w14:paraId="6B88AD73" w14:textId="77777777" w:rsidR="003A417A" w:rsidRPr="009C0FF1" w:rsidRDefault="003A417A" w:rsidP="009C0FF1">
      <w:pPr>
        <w:pStyle w:val="Poetry"/>
      </w:pPr>
      <w:r w:rsidRPr="009C0FF1">
        <w:t>And that sustain’d an imitated shield.</w:t>
      </w:r>
    </w:p>
    <w:p w14:paraId="02550274" w14:textId="77777777" w:rsidR="009C0FF1" w:rsidRDefault="003A417A" w:rsidP="009C0FF1">
      <w:pPr>
        <w:pStyle w:val="Poetry"/>
      </w:pPr>
      <w:r w:rsidRPr="009C0FF1">
        <w:t xml:space="preserve">With manly mien he stalk’d along the ground, </w:t>
      </w:r>
    </w:p>
    <w:p w14:paraId="01A22F7D" w14:textId="77777777" w:rsidR="009C0FF1" w:rsidRDefault="003A417A" w:rsidP="009C0FF1">
      <w:pPr>
        <w:pStyle w:val="Poetry"/>
      </w:pPr>
      <w:r w:rsidRPr="009C0FF1">
        <w:t xml:space="preserve">Nor wanted voice belied, nor vaunting sound. </w:t>
      </w:r>
    </w:p>
    <w:p w14:paraId="7572FF06" w14:textId="124BD11E" w:rsidR="003A417A" w:rsidRPr="009C0FF1" w:rsidRDefault="003A417A" w:rsidP="009C0FF1">
      <w:pPr>
        <w:pStyle w:val="Poetry"/>
      </w:pPr>
      <w:r w:rsidRPr="009C0FF1">
        <w:t>(</w:t>
      </w:r>
      <w:proofErr w:type="gramStart"/>
      <w:r w:rsidRPr="009C0FF1">
        <w:t>Thus</w:t>
      </w:r>
      <w:proofErr w:type="gramEnd"/>
      <w:r w:rsidRPr="009C0FF1">
        <w:t xml:space="preserve"> haunting ghosts appear to waking sight,</w:t>
      </w:r>
    </w:p>
    <w:p w14:paraId="57AE78E6" w14:textId="04B1A522" w:rsidR="003A417A" w:rsidRPr="009C0FF1" w:rsidRDefault="003A417A" w:rsidP="009C0FF1">
      <w:pPr>
        <w:pStyle w:val="Poetry"/>
      </w:pPr>
      <w:r w:rsidRPr="009C0FF1">
        <w:t>Or dreadful visions in our dreams by night.)</w:t>
      </w:r>
    </w:p>
    <w:p w14:paraId="06C8DA6A" w14:textId="77777777" w:rsidR="009C0FF1" w:rsidRDefault="003A417A" w:rsidP="009C0FF1">
      <w:pPr>
        <w:pStyle w:val="Poetry"/>
      </w:pPr>
      <w:r w:rsidRPr="009C0FF1">
        <w:t xml:space="preserve">The specter seems the Daunian chief to dare, </w:t>
      </w:r>
    </w:p>
    <w:p w14:paraId="5B60E2CC" w14:textId="2E18C1A0" w:rsidR="003A417A" w:rsidRPr="009C0FF1" w:rsidRDefault="003A417A" w:rsidP="009C0FF1">
      <w:pPr>
        <w:pStyle w:val="Poetry"/>
      </w:pPr>
      <w:r w:rsidRPr="009C0FF1">
        <w:t>And flourishes his empty sword in air.</w:t>
      </w:r>
    </w:p>
    <w:p w14:paraId="2EE9A4BF" w14:textId="77777777" w:rsidR="003A417A" w:rsidRPr="009C0FF1" w:rsidRDefault="003A417A" w:rsidP="009C0FF1">
      <w:pPr>
        <w:pStyle w:val="Poetry"/>
      </w:pPr>
      <w:r w:rsidRPr="009C0FF1">
        <w:t>At this, advancing, Turnus hurl’d his spear:</w:t>
      </w:r>
    </w:p>
    <w:p w14:paraId="5461F7CC" w14:textId="77777777" w:rsidR="003A417A" w:rsidRPr="009C0FF1" w:rsidRDefault="003A417A" w:rsidP="009C0FF1">
      <w:pPr>
        <w:pStyle w:val="Poetry"/>
      </w:pPr>
      <w:r w:rsidRPr="009C0FF1">
        <w:t>The phantom wheel’d, and seem’d to fly for fear.</w:t>
      </w:r>
    </w:p>
    <w:p w14:paraId="4D6C20BB" w14:textId="546EBBEA" w:rsidR="003A417A" w:rsidRPr="009C0FF1" w:rsidRDefault="003A417A" w:rsidP="009C0FF1">
      <w:pPr>
        <w:pStyle w:val="Poetry"/>
      </w:pPr>
      <w:r w:rsidRPr="009C0FF1">
        <w:t>Deluded Turnus thought the Trojan fled,</w:t>
      </w:r>
    </w:p>
    <w:p w14:paraId="2A8D31C5" w14:textId="77777777" w:rsidR="009C0FF1" w:rsidRDefault="003A417A" w:rsidP="009C0FF1">
      <w:pPr>
        <w:pStyle w:val="Poetry"/>
      </w:pPr>
      <w:r w:rsidRPr="009C0FF1">
        <w:t xml:space="preserve">And with vain hopes his haughty fancy fed. </w:t>
      </w:r>
    </w:p>
    <w:p w14:paraId="483074AF" w14:textId="372BE8C2" w:rsidR="003A417A" w:rsidRPr="009C0FF1" w:rsidRDefault="003A417A" w:rsidP="009C0FF1">
      <w:pPr>
        <w:pStyle w:val="Poetry"/>
      </w:pPr>
      <w:r w:rsidRPr="009C0FF1">
        <w:t>“</w:t>
      </w:r>
      <w:proofErr w:type="gramStart"/>
      <w:r w:rsidRPr="009C0FF1">
        <w:t>Whether,</w:t>
      </w:r>
      <w:proofErr w:type="gramEnd"/>
      <w:r w:rsidRPr="009C0FF1">
        <w:t xml:space="preserve"> O coward?” (</w:t>
      </w:r>
      <w:proofErr w:type="gramStart"/>
      <w:r w:rsidRPr="009C0FF1">
        <w:t>thus</w:t>
      </w:r>
      <w:proofErr w:type="gramEnd"/>
      <w:r w:rsidRPr="009C0FF1">
        <w:t xml:space="preserve"> he calls aloud,</w:t>
      </w:r>
    </w:p>
    <w:p w14:paraId="76675D30" w14:textId="77777777" w:rsidR="009C0FF1" w:rsidRDefault="003A417A" w:rsidP="009C0FF1">
      <w:pPr>
        <w:pStyle w:val="Poetry"/>
      </w:pPr>
      <w:r w:rsidRPr="009C0FF1">
        <w:t xml:space="preserve">Nor found he spoke to wind, and chas’d a cloud,) </w:t>
      </w:r>
    </w:p>
    <w:p w14:paraId="05F933BF" w14:textId="05BB1D80" w:rsidR="003A417A" w:rsidRPr="009C0FF1" w:rsidRDefault="003A417A" w:rsidP="009C0FF1">
      <w:pPr>
        <w:pStyle w:val="Poetry"/>
      </w:pPr>
      <w:r w:rsidRPr="009C0FF1">
        <w:lastRenderedPageBreak/>
        <w:t>“Why thus forsake your bride! Receive from me</w:t>
      </w:r>
    </w:p>
    <w:p w14:paraId="4442D584" w14:textId="28633CEC" w:rsidR="003A417A" w:rsidRPr="009C0FF1" w:rsidRDefault="003A417A" w:rsidP="009C0FF1">
      <w:pPr>
        <w:pStyle w:val="Poetry"/>
      </w:pPr>
      <w:r w:rsidRPr="009C0FF1">
        <w:t>The fated land you sought so long by sea.”</w:t>
      </w:r>
    </w:p>
    <w:p w14:paraId="60A53478" w14:textId="77777777" w:rsidR="009C0FF1" w:rsidRDefault="003A417A" w:rsidP="009C0FF1">
      <w:pPr>
        <w:pStyle w:val="Poetry"/>
      </w:pPr>
      <w:r w:rsidRPr="009C0FF1">
        <w:t xml:space="preserve">He said, and, brandishing at once his blade, </w:t>
      </w:r>
    </w:p>
    <w:p w14:paraId="31B79595" w14:textId="77777777" w:rsidR="009C0FF1" w:rsidRDefault="003A417A" w:rsidP="009C0FF1">
      <w:pPr>
        <w:pStyle w:val="Poetry"/>
      </w:pPr>
      <w:r w:rsidRPr="009C0FF1">
        <w:t xml:space="preserve">With eager pace pursued the flying shade. </w:t>
      </w:r>
    </w:p>
    <w:p w14:paraId="6A0651B5" w14:textId="77777777" w:rsidR="009C0FF1" w:rsidRDefault="003A417A" w:rsidP="009C0FF1">
      <w:pPr>
        <w:pStyle w:val="Poetry"/>
      </w:pPr>
      <w:r w:rsidRPr="009C0FF1">
        <w:t xml:space="preserve">By chance a ship was fasten’d to the shore, </w:t>
      </w:r>
    </w:p>
    <w:p w14:paraId="53060C75" w14:textId="6AF23C75" w:rsidR="003A417A" w:rsidRPr="009C0FF1" w:rsidRDefault="003A417A" w:rsidP="009C0FF1">
      <w:pPr>
        <w:pStyle w:val="Poetry"/>
      </w:pPr>
      <w:r w:rsidRPr="009C0FF1">
        <w:t>Which from old Clusium King Osinius bore:</w:t>
      </w:r>
    </w:p>
    <w:p w14:paraId="2A18C6BD" w14:textId="6A19AFAE" w:rsidR="003A417A" w:rsidRPr="009C0FF1" w:rsidRDefault="003A417A" w:rsidP="009C0FF1">
      <w:pPr>
        <w:pStyle w:val="Poetry"/>
      </w:pPr>
      <w:r w:rsidRPr="009C0FF1">
        <w:t xml:space="preserve">The plank was ready laid for safe </w:t>
      </w:r>
      <w:proofErr w:type="gramStart"/>
      <w:r w:rsidRPr="009C0FF1">
        <w:t>ascent;</w:t>
      </w:r>
      <w:proofErr w:type="gramEnd"/>
      <w:r w:rsidRPr="009C0FF1">
        <w:tab/>
      </w:r>
    </w:p>
    <w:p w14:paraId="18BAB67D" w14:textId="77777777" w:rsidR="009C0FF1" w:rsidRDefault="003A417A" w:rsidP="009C0FF1">
      <w:pPr>
        <w:pStyle w:val="Poetry"/>
      </w:pPr>
      <w:r w:rsidRPr="009C0FF1">
        <w:t xml:space="preserve">For shelter there the trembling shadow bent, </w:t>
      </w:r>
    </w:p>
    <w:p w14:paraId="2C0FFBB5" w14:textId="77777777" w:rsidR="009C0FF1" w:rsidRDefault="003A417A" w:rsidP="009C0FF1">
      <w:pPr>
        <w:pStyle w:val="Poetry"/>
      </w:pPr>
      <w:r w:rsidRPr="009C0FF1">
        <w:t xml:space="preserve">And skipp’t and skulk’d, and under hatches went. </w:t>
      </w:r>
    </w:p>
    <w:p w14:paraId="138CF929" w14:textId="4DF78757" w:rsidR="003A417A" w:rsidRPr="009C0FF1" w:rsidRDefault="003A417A" w:rsidP="009C0FF1">
      <w:pPr>
        <w:pStyle w:val="Poetry"/>
      </w:pPr>
      <w:r w:rsidRPr="009C0FF1">
        <w:t>Exulting Turnus, with regardless haste,</w:t>
      </w:r>
    </w:p>
    <w:p w14:paraId="223F4BB9" w14:textId="77777777" w:rsidR="003A417A" w:rsidRPr="009C0FF1" w:rsidRDefault="003A417A" w:rsidP="009C0FF1">
      <w:pPr>
        <w:pStyle w:val="Poetry"/>
      </w:pPr>
      <w:r w:rsidRPr="009C0FF1">
        <w:t>Ascends the plank, and to the galley pass’d.</w:t>
      </w:r>
    </w:p>
    <w:p w14:paraId="7148CA07" w14:textId="44496D1F" w:rsidR="003A417A" w:rsidRPr="009C0FF1" w:rsidRDefault="003A417A" w:rsidP="009C0FF1">
      <w:pPr>
        <w:pStyle w:val="Poetry"/>
      </w:pPr>
      <w:r w:rsidRPr="009C0FF1">
        <w:t>Scarce had he reach’d the prow: Saturnia’s hand</w:t>
      </w:r>
    </w:p>
    <w:p w14:paraId="31E95226" w14:textId="77777777" w:rsidR="009C0FF1" w:rsidRDefault="003A417A" w:rsidP="009C0FF1">
      <w:pPr>
        <w:pStyle w:val="Poetry"/>
      </w:pPr>
      <w:r w:rsidRPr="009C0FF1">
        <w:t xml:space="preserve">The haulsers </w:t>
      </w:r>
      <w:proofErr w:type="gramStart"/>
      <w:r w:rsidRPr="009C0FF1">
        <w:t>cuts, and</w:t>
      </w:r>
      <w:proofErr w:type="gramEnd"/>
      <w:r w:rsidRPr="009C0FF1">
        <w:t xml:space="preserve"> shoots the ship from land. </w:t>
      </w:r>
    </w:p>
    <w:p w14:paraId="50D23187" w14:textId="77777777" w:rsidR="009C0FF1" w:rsidRDefault="003A417A" w:rsidP="009C0FF1">
      <w:pPr>
        <w:pStyle w:val="Poetry"/>
      </w:pPr>
      <w:r w:rsidRPr="009C0FF1">
        <w:t xml:space="preserve">With wind in poop, the vessel plows the sea, </w:t>
      </w:r>
    </w:p>
    <w:p w14:paraId="11C7E81F" w14:textId="77777777" w:rsidR="009C0FF1" w:rsidRDefault="003A417A" w:rsidP="009C0FF1">
      <w:pPr>
        <w:pStyle w:val="Poetry"/>
      </w:pPr>
      <w:r w:rsidRPr="009C0FF1">
        <w:t xml:space="preserve">And measures back with speed her former way. </w:t>
      </w:r>
    </w:p>
    <w:p w14:paraId="79D703E6" w14:textId="2AC2E495" w:rsidR="003A417A" w:rsidRPr="009C0FF1" w:rsidRDefault="003A417A" w:rsidP="009C0FF1">
      <w:pPr>
        <w:pStyle w:val="Poetry"/>
      </w:pPr>
      <w:r w:rsidRPr="009C0FF1">
        <w:t>Meantime Aeneas seeks his absent foe,</w:t>
      </w:r>
    </w:p>
    <w:p w14:paraId="48BD9354" w14:textId="13D3D448" w:rsidR="003A417A" w:rsidRDefault="003A417A" w:rsidP="009C0FF1">
      <w:pPr>
        <w:pStyle w:val="Poetry"/>
      </w:pPr>
      <w:r w:rsidRPr="009C0FF1">
        <w:t>And sends his slaughter’d troops to shades below.</w:t>
      </w:r>
    </w:p>
    <w:p w14:paraId="40839124" w14:textId="77777777" w:rsidR="009C0FF1" w:rsidRPr="009C0FF1" w:rsidRDefault="009C0FF1" w:rsidP="009C0FF1">
      <w:pPr>
        <w:pStyle w:val="Poetry"/>
      </w:pPr>
    </w:p>
    <w:p w14:paraId="20978E70" w14:textId="77777777" w:rsidR="009C0FF1" w:rsidRDefault="003A417A" w:rsidP="009C0FF1">
      <w:pPr>
        <w:pStyle w:val="Poetry"/>
      </w:pPr>
      <w:r w:rsidRPr="009C0FF1">
        <w:t xml:space="preserve">The guileful phantom now forsook the shroud, </w:t>
      </w:r>
    </w:p>
    <w:p w14:paraId="2BC9D243" w14:textId="1263FAC2" w:rsidR="003A417A" w:rsidRPr="009C0FF1" w:rsidRDefault="003A417A" w:rsidP="009C0FF1">
      <w:pPr>
        <w:pStyle w:val="Poetry"/>
      </w:pPr>
      <w:r w:rsidRPr="009C0FF1">
        <w:t>And flew sublime, and vanish’d in a cloud.</w:t>
      </w:r>
    </w:p>
    <w:p w14:paraId="46277756" w14:textId="77777777" w:rsidR="009C0FF1" w:rsidRDefault="003A417A" w:rsidP="009C0FF1">
      <w:pPr>
        <w:pStyle w:val="Poetry"/>
      </w:pPr>
      <w:r w:rsidRPr="009C0FF1">
        <w:t xml:space="preserve">Too late young Turnus the delusion found, </w:t>
      </w:r>
    </w:p>
    <w:p w14:paraId="78941885" w14:textId="71402DBC" w:rsidR="003A417A" w:rsidRPr="009C0FF1" w:rsidRDefault="003A417A" w:rsidP="009C0FF1">
      <w:pPr>
        <w:pStyle w:val="Poetry"/>
      </w:pPr>
      <w:r w:rsidRPr="009C0FF1">
        <w:t>Far on the sea, still making from the ground.</w:t>
      </w:r>
    </w:p>
    <w:p w14:paraId="647DB1C2" w14:textId="36BA5AC6" w:rsidR="003A417A" w:rsidRPr="009C0FF1" w:rsidRDefault="003A417A" w:rsidP="009C0FF1">
      <w:pPr>
        <w:pStyle w:val="Poetry"/>
      </w:pPr>
      <w:r w:rsidRPr="009C0FF1">
        <w:t>Then, thankless for a life redeem’d by shame,</w:t>
      </w:r>
    </w:p>
    <w:p w14:paraId="1F00C6FA" w14:textId="77777777" w:rsidR="00CA577F" w:rsidRDefault="003A417A" w:rsidP="009C0FF1">
      <w:pPr>
        <w:pStyle w:val="Poetry"/>
      </w:pPr>
      <w:r w:rsidRPr="009C0FF1">
        <w:t xml:space="preserve">With sense of honor stung, and forfeit fame, </w:t>
      </w:r>
    </w:p>
    <w:p w14:paraId="1353E1E7" w14:textId="77777777" w:rsidR="00CA577F" w:rsidRDefault="003A417A" w:rsidP="009C0FF1">
      <w:pPr>
        <w:pStyle w:val="Poetry"/>
      </w:pPr>
      <w:r w:rsidRPr="009C0FF1">
        <w:t xml:space="preserve">Fearful besides of what in fight had pass’d, </w:t>
      </w:r>
    </w:p>
    <w:p w14:paraId="7D6466AA" w14:textId="77777777" w:rsidR="00CA577F" w:rsidRDefault="003A417A" w:rsidP="009C0FF1">
      <w:pPr>
        <w:pStyle w:val="Poetry"/>
      </w:pPr>
      <w:r w:rsidRPr="009C0FF1">
        <w:t xml:space="preserve">His hands and haggard eyes to heav’n he </w:t>
      </w:r>
      <w:proofErr w:type="gramStart"/>
      <w:r w:rsidRPr="009C0FF1">
        <w:t>cast;</w:t>
      </w:r>
      <w:proofErr w:type="gramEnd"/>
      <w:r w:rsidRPr="009C0FF1">
        <w:t xml:space="preserve"> </w:t>
      </w:r>
    </w:p>
    <w:p w14:paraId="45193AAA" w14:textId="140E2314" w:rsidR="003A417A" w:rsidRPr="009C0FF1" w:rsidRDefault="003A417A" w:rsidP="009C0FF1">
      <w:pPr>
        <w:pStyle w:val="Poetry"/>
      </w:pPr>
      <w:r w:rsidRPr="009C0FF1">
        <w:t>“O Jove!” he cried, “for what offense have</w:t>
      </w:r>
    </w:p>
    <w:p w14:paraId="73EC67C4" w14:textId="288FCCD7" w:rsidR="003A417A" w:rsidRPr="009C0FF1" w:rsidRDefault="003A417A" w:rsidP="009C0FF1">
      <w:pPr>
        <w:pStyle w:val="Poetry"/>
      </w:pPr>
      <w:r w:rsidRPr="009C0FF1">
        <w:t>Deserv’d to bear this endless infamy?</w:t>
      </w:r>
    </w:p>
    <w:p w14:paraId="5CAB875C" w14:textId="77777777" w:rsidR="00CA577F" w:rsidRDefault="003A417A" w:rsidP="009C0FF1">
      <w:pPr>
        <w:pStyle w:val="Poetry"/>
      </w:pPr>
      <w:r w:rsidRPr="009C0FF1">
        <w:t xml:space="preserve">Whence am I forc’d, and whether am I borne? </w:t>
      </w:r>
    </w:p>
    <w:p w14:paraId="0725A851" w14:textId="77777777" w:rsidR="00CA577F" w:rsidRDefault="003A417A" w:rsidP="009C0FF1">
      <w:pPr>
        <w:pStyle w:val="Poetry"/>
      </w:pPr>
      <w:r w:rsidRPr="009C0FF1">
        <w:t xml:space="preserve">How, and with what reproach, shall I return? </w:t>
      </w:r>
    </w:p>
    <w:p w14:paraId="4F55CC81" w14:textId="3B74B3E2" w:rsidR="003A417A" w:rsidRPr="009C0FF1" w:rsidRDefault="003A417A" w:rsidP="009C0FF1">
      <w:pPr>
        <w:pStyle w:val="Poetry"/>
      </w:pPr>
      <w:r w:rsidRPr="009C0FF1">
        <w:t>Shall ever I behold the Latian plain,</w:t>
      </w:r>
    </w:p>
    <w:p w14:paraId="299345E9" w14:textId="77777777" w:rsidR="003A417A" w:rsidRPr="009C0FF1" w:rsidRDefault="003A417A" w:rsidP="009C0FF1">
      <w:pPr>
        <w:pStyle w:val="Poetry"/>
      </w:pPr>
      <w:r w:rsidRPr="009C0FF1">
        <w:t>Or see Laurentum’s lofty tow’rs again?</w:t>
      </w:r>
    </w:p>
    <w:p w14:paraId="11EDB558" w14:textId="1660CF23" w:rsidR="003A417A" w:rsidRPr="009C0FF1" w:rsidRDefault="003A417A" w:rsidP="009C0FF1">
      <w:pPr>
        <w:pStyle w:val="Poetry"/>
      </w:pPr>
      <w:r w:rsidRPr="009C0FF1">
        <w:t xml:space="preserve">What will they say of their deserting </w:t>
      </w:r>
      <w:proofErr w:type="gramStart"/>
      <w:r w:rsidRPr="009C0FF1">
        <w:t>chief</w:t>
      </w:r>
      <w:proofErr w:type="gramEnd"/>
    </w:p>
    <w:p w14:paraId="19151B0D" w14:textId="77777777" w:rsidR="00CA577F" w:rsidRDefault="003A417A" w:rsidP="009C0FF1">
      <w:pPr>
        <w:pStyle w:val="Poetry"/>
      </w:pPr>
      <w:r w:rsidRPr="009C0FF1">
        <w:t xml:space="preserve">The war was mine: I fly from their </w:t>
      </w:r>
      <w:proofErr w:type="gramStart"/>
      <w:r w:rsidRPr="009C0FF1">
        <w:t>relief;</w:t>
      </w:r>
      <w:proofErr w:type="gramEnd"/>
      <w:r w:rsidRPr="009C0FF1">
        <w:t xml:space="preserve"> </w:t>
      </w:r>
    </w:p>
    <w:p w14:paraId="67529F33" w14:textId="1AF73767" w:rsidR="003A417A" w:rsidRPr="009C0FF1" w:rsidRDefault="003A417A" w:rsidP="009C0FF1">
      <w:pPr>
        <w:pStyle w:val="Poetry"/>
      </w:pPr>
      <w:r w:rsidRPr="009C0FF1">
        <w:t xml:space="preserve">I led to slaughter, and in slaughter </w:t>
      </w:r>
      <w:proofErr w:type="gramStart"/>
      <w:r w:rsidRPr="009C0FF1">
        <w:t>leave;</w:t>
      </w:r>
      <w:proofErr w:type="gramEnd"/>
    </w:p>
    <w:p w14:paraId="06E25ED5" w14:textId="77777777" w:rsidR="00CA577F" w:rsidRDefault="003A417A" w:rsidP="009C0FF1">
      <w:pPr>
        <w:pStyle w:val="Poetry"/>
      </w:pPr>
      <w:r w:rsidRPr="009C0FF1">
        <w:lastRenderedPageBreak/>
        <w:t xml:space="preserve">And ev’n from hence their dying groans receive. </w:t>
      </w:r>
    </w:p>
    <w:p w14:paraId="67B24423" w14:textId="59BB70C7" w:rsidR="003A417A" w:rsidRPr="009C0FF1" w:rsidRDefault="003A417A" w:rsidP="009C0FF1">
      <w:pPr>
        <w:pStyle w:val="Poetry"/>
      </w:pPr>
      <w:r w:rsidRPr="009C0FF1">
        <w:t xml:space="preserve">Here, overmatch’d in fight, in heaps they </w:t>
      </w:r>
      <w:proofErr w:type="gramStart"/>
      <w:r w:rsidRPr="009C0FF1">
        <w:t>lie;</w:t>
      </w:r>
      <w:proofErr w:type="gramEnd"/>
    </w:p>
    <w:p w14:paraId="3CECE009" w14:textId="075EAD21" w:rsidR="003A417A" w:rsidRPr="009C0FF1" w:rsidRDefault="003A417A" w:rsidP="009C0FF1">
      <w:pPr>
        <w:pStyle w:val="Poetry"/>
      </w:pPr>
      <w:r w:rsidRPr="009C0FF1">
        <w:t>There, scatter’d o’er the fields, ignobly fly.</w:t>
      </w:r>
    </w:p>
    <w:p w14:paraId="5305B687" w14:textId="77777777" w:rsidR="00CA577F" w:rsidRDefault="003A417A" w:rsidP="009C0FF1">
      <w:pPr>
        <w:pStyle w:val="Poetry"/>
      </w:pPr>
      <w:r w:rsidRPr="009C0FF1">
        <w:t xml:space="preserve">Gape wide, O earth, and draw me down alive! </w:t>
      </w:r>
    </w:p>
    <w:p w14:paraId="665B93A2" w14:textId="56248B6D" w:rsidR="003A417A" w:rsidRPr="009C0FF1" w:rsidRDefault="003A417A" w:rsidP="009C0FF1">
      <w:pPr>
        <w:pStyle w:val="Poetry"/>
      </w:pPr>
      <w:proofErr w:type="gramStart"/>
      <w:r w:rsidRPr="009C0FF1">
        <w:t>Or,</w:t>
      </w:r>
      <w:proofErr w:type="gramEnd"/>
      <w:r w:rsidRPr="009C0FF1">
        <w:t xml:space="preserve"> O ye pitying winds, a wretch relieve!</w:t>
      </w:r>
    </w:p>
    <w:p w14:paraId="1257DF02" w14:textId="77777777" w:rsidR="00CA577F" w:rsidRDefault="003A417A" w:rsidP="009C0FF1">
      <w:pPr>
        <w:pStyle w:val="Poetry"/>
      </w:pPr>
      <w:r w:rsidRPr="009C0FF1">
        <w:t xml:space="preserve">On sands or shelves the splitting vessel </w:t>
      </w:r>
      <w:proofErr w:type="gramStart"/>
      <w:r w:rsidRPr="009C0FF1">
        <w:t>drive;</w:t>
      </w:r>
      <w:proofErr w:type="gramEnd"/>
      <w:r w:rsidRPr="009C0FF1">
        <w:t xml:space="preserve"> </w:t>
      </w:r>
    </w:p>
    <w:p w14:paraId="623B89F0" w14:textId="1D384265" w:rsidR="003A417A" w:rsidRPr="009C0FF1" w:rsidRDefault="003A417A" w:rsidP="009C0FF1">
      <w:pPr>
        <w:pStyle w:val="Poetry"/>
      </w:pPr>
      <w:r w:rsidRPr="009C0FF1">
        <w:t>Or set me shipwrack’d on some desart shore,</w:t>
      </w:r>
    </w:p>
    <w:p w14:paraId="21279F18" w14:textId="6F5F6352" w:rsidR="003A417A" w:rsidRPr="009C0FF1" w:rsidRDefault="003A417A" w:rsidP="009C0FF1">
      <w:pPr>
        <w:pStyle w:val="Poetry"/>
      </w:pPr>
      <w:r w:rsidRPr="009C0FF1">
        <w:t>Where no Rutulian eyes may see me more,</w:t>
      </w:r>
    </w:p>
    <w:p w14:paraId="6F39E1C2" w14:textId="77777777" w:rsidR="00CA577F" w:rsidRDefault="003A417A" w:rsidP="009C0FF1">
      <w:pPr>
        <w:pStyle w:val="Poetry"/>
      </w:pPr>
      <w:r w:rsidRPr="009C0FF1">
        <w:t xml:space="preserve">Unknown to friends, or foes, or conscious Fame, </w:t>
      </w:r>
    </w:p>
    <w:p w14:paraId="080F2C92" w14:textId="1A96CDF5" w:rsidR="003A417A" w:rsidRDefault="003A417A" w:rsidP="009C0FF1">
      <w:pPr>
        <w:pStyle w:val="Poetry"/>
      </w:pPr>
      <w:r w:rsidRPr="009C0FF1">
        <w:t>Lest she should follow, and my flight proclaim.”</w:t>
      </w:r>
    </w:p>
    <w:p w14:paraId="2667FADC" w14:textId="77777777" w:rsidR="00CA577F" w:rsidRPr="009C0FF1" w:rsidRDefault="00CA577F" w:rsidP="009C0FF1">
      <w:pPr>
        <w:pStyle w:val="Poetry"/>
      </w:pPr>
    </w:p>
    <w:p w14:paraId="492D9024" w14:textId="77777777" w:rsidR="003A417A" w:rsidRPr="009C0FF1" w:rsidRDefault="003A417A" w:rsidP="009C0FF1">
      <w:pPr>
        <w:pStyle w:val="Poetry"/>
      </w:pPr>
      <w:proofErr w:type="gramStart"/>
      <w:r w:rsidRPr="009C0FF1">
        <w:t>Thus</w:t>
      </w:r>
      <w:proofErr w:type="gramEnd"/>
      <w:r w:rsidRPr="009C0FF1">
        <w:t xml:space="preserve"> Turnus rav’d, and various fates revolv’d:</w:t>
      </w:r>
    </w:p>
    <w:p w14:paraId="73FF8A45" w14:textId="77777777" w:rsidR="003A417A" w:rsidRPr="009C0FF1" w:rsidRDefault="003A417A" w:rsidP="009C0FF1">
      <w:pPr>
        <w:pStyle w:val="Poetry"/>
      </w:pPr>
      <w:r w:rsidRPr="009C0FF1">
        <w:t>The choice was doubtful, but the death resolv’d.</w:t>
      </w:r>
    </w:p>
    <w:p w14:paraId="2D686710" w14:textId="0C49AFA7" w:rsidR="003A417A" w:rsidRPr="009C0FF1" w:rsidRDefault="003A417A" w:rsidP="009C0FF1">
      <w:pPr>
        <w:pStyle w:val="Poetry"/>
      </w:pPr>
      <w:r w:rsidRPr="009C0FF1">
        <w:t>And now the sword, and now the sea took place,</w:t>
      </w:r>
    </w:p>
    <w:p w14:paraId="31B1F09C" w14:textId="77777777" w:rsidR="00CA577F" w:rsidRDefault="003A417A" w:rsidP="009C0FF1">
      <w:pPr>
        <w:pStyle w:val="Poetry"/>
      </w:pPr>
      <w:r w:rsidRPr="009C0FF1">
        <w:t xml:space="preserve">That to revenge, and this to purge disgrace. </w:t>
      </w:r>
    </w:p>
    <w:p w14:paraId="49D99721" w14:textId="77777777" w:rsidR="00CA577F" w:rsidRDefault="003A417A" w:rsidP="009C0FF1">
      <w:pPr>
        <w:pStyle w:val="Poetry"/>
      </w:pPr>
      <w:r w:rsidRPr="009C0FF1">
        <w:t xml:space="preserve">Sometimes he thought to swim the stormy main, </w:t>
      </w:r>
    </w:p>
    <w:p w14:paraId="19469D2B" w14:textId="12686439" w:rsidR="003A417A" w:rsidRPr="009C0FF1" w:rsidRDefault="003A417A" w:rsidP="009C0FF1">
      <w:pPr>
        <w:pStyle w:val="Poetry"/>
      </w:pPr>
      <w:r w:rsidRPr="009C0FF1">
        <w:t>By stretch of arms the distant shore to gain.</w:t>
      </w:r>
    </w:p>
    <w:p w14:paraId="4508319E" w14:textId="77777777" w:rsidR="003A417A" w:rsidRPr="009C0FF1" w:rsidRDefault="003A417A" w:rsidP="009C0FF1">
      <w:pPr>
        <w:pStyle w:val="Poetry"/>
      </w:pPr>
      <w:r w:rsidRPr="009C0FF1">
        <w:t xml:space="preserve">Thrice he the sword assay’d, and thrice the </w:t>
      </w:r>
      <w:proofErr w:type="gramStart"/>
      <w:r w:rsidRPr="009C0FF1">
        <w:t>flood;</w:t>
      </w:r>
      <w:proofErr w:type="gramEnd"/>
    </w:p>
    <w:p w14:paraId="666460AC" w14:textId="4A9D0907" w:rsidR="003A417A" w:rsidRPr="009C0FF1" w:rsidRDefault="003A417A" w:rsidP="009C0FF1">
      <w:pPr>
        <w:pStyle w:val="Poetry"/>
      </w:pPr>
      <w:r w:rsidRPr="009C0FF1">
        <w:t>But Juno, mov’d with pity, both withstood.</w:t>
      </w:r>
    </w:p>
    <w:p w14:paraId="3E847A83" w14:textId="77777777" w:rsidR="00CA577F" w:rsidRDefault="003A417A" w:rsidP="009C0FF1">
      <w:pPr>
        <w:pStyle w:val="Poetry"/>
      </w:pPr>
      <w:r w:rsidRPr="009C0FF1">
        <w:t xml:space="preserve">And thrice repress’d his rage; strong gales supplied, </w:t>
      </w:r>
    </w:p>
    <w:p w14:paraId="33DDA45D" w14:textId="05704144" w:rsidR="003A417A" w:rsidRPr="009C0FF1" w:rsidRDefault="003A417A" w:rsidP="009C0FF1">
      <w:pPr>
        <w:pStyle w:val="Poetry"/>
      </w:pPr>
      <w:r w:rsidRPr="009C0FF1">
        <w:t>And push’d the vessel o’er the swelling tide.</w:t>
      </w:r>
    </w:p>
    <w:p w14:paraId="30141FB9" w14:textId="77777777" w:rsidR="00CA577F" w:rsidRDefault="003A417A" w:rsidP="009C0FF1">
      <w:pPr>
        <w:pStyle w:val="Poetry"/>
      </w:pPr>
      <w:r w:rsidRPr="009C0FF1">
        <w:t xml:space="preserve">At length she lands him on his native shores, </w:t>
      </w:r>
    </w:p>
    <w:p w14:paraId="58F7639E" w14:textId="0F11CF75" w:rsidR="003A417A" w:rsidRDefault="003A417A" w:rsidP="009C0FF1">
      <w:pPr>
        <w:pStyle w:val="Poetry"/>
      </w:pPr>
      <w:r w:rsidRPr="009C0FF1">
        <w:t>And to his father’s longing arms restores.</w:t>
      </w:r>
    </w:p>
    <w:p w14:paraId="3950676A" w14:textId="77777777" w:rsidR="00CA577F" w:rsidRPr="009C0FF1" w:rsidRDefault="00CA577F" w:rsidP="009C0FF1">
      <w:pPr>
        <w:pStyle w:val="Poetry"/>
      </w:pPr>
    </w:p>
    <w:p w14:paraId="25B58A74" w14:textId="3C10FF28" w:rsidR="003A417A" w:rsidRPr="009C0FF1" w:rsidRDefault="003A417A" w:rsidP="009C0FF1">
      <w:pPr>
        <w:pStyle w:val="Poetry"/>
      </w:pPr>
      <w:r w:rsidRPr="009C0FF1">
        <w:t>Meantime, by Jove’s impulse, Mezentius arm’d,</w:t>
      </w:r>
    </w:p>
    <w:p w14:paraId="408D46C1" w14:textId="77777777" w:rsidR="003A417A" w:rsidRPr="009C0FF1" w:rsidRDefault="003A417A" w:rsidP="009C0FF1">
      <w:pPr>
        <w:pStyle w:val="Poetry"/>
      </w:pPr>
      <w:r w:rsidRPr="009C0FF1">
        <w:t>Succeeding Turnus, with his ardor warm’d</w:t>
      </w:r>
    </w:p>
    <w:p w14:paraId="34E0AEB3" w14:textId="77777777" w:rsidR="00CA577F" w:rsidRDefault="003A417A" w:rsidP="009C0FF1">
      <w:pPr>
        <w:pStyle w:val="Poetry"/>
      </w:pPr>
      <w:r w:rsidRPr="009C0FF1">
        <w:t xml:space="preserve">His fainting friends, reproach’d their shameful flight, </w:t>
      </w:r>
    </w:p>
    <w:p w14:paraId="06E01FF3" w14:textId="731983C2" w:rsidR="003A417A" w:rsidRPr="009C0FF1" w:rsidRDefault="003A417A" w:rsidP="009C0FF1">
      <w:pPr>
        <w:pStyle w:val="Poetry"/>
      </w:pPr>
      <w:r w:rsidRPr="009C0FF1">
        <w:t>Repell’d the victors, and renew’d the fight.</w:t>
      </w:r>
    </w:p>
    <w:p w14:paraId="5F366BD7" w14:textId="77777777" w:rsidR="003A417A" w:rsidRPr="009C0FF1" w:rsidRDefault="003A417A" w:rsidP="009C0FF1">
      <w:pPr>
        <w:pStyle w:val="Poetry"/>
      </w:pPr>
      <w:r w:rsidRPr="009C0FF1">
        <w:t xml:space="preserve">Against their king the Tuscan troops </w:t>
      </w:r>
      <w:proofErr w:type="gramStart"/>
      <w:r w:rsidRPr="009C0FF1">
        <w:t>conspire;</w:t>
      </w:r>
      <w:proofErr w:type="gramEnd"/>
    </w:p>
    <w:p w14:paraId="45D40AA5" w14:textId="7641CA65" w:rsidR="003A417A" w:rsidRPr="009C0FF1" w:rsidRDefault="003A417A" w:rsidP="009C0FF1">
      <w:pPr>
        <w:pStyle w:val="Poetry"/>
      </w:pPr>
      <w:r w:rsidRPr="009C0FF1">
        <w:t>Such is their hate, and such their fierce desire</w:t>
      </w:r>
    </w:p>
    <w:p w14:paraId="72A93939" w14:textId="77777777" w:rsidR="003A417A" w:rsidRPr="009C0FF1" w:rsidRDefault="003A417A" w:rsidP="009C0FF1">
      <w:pPr>
        <w:pStyle w:val="Poetry"/>
      </w:pPr>
      <w:r w:rsidRPr="009C0FF1">
        <w:t>Of wish’d revenge: on him, and him alone,</w:t>
      </w:r>
    </w:p>
    <w:p w14:paraId="446DC93B" w14:textId="77777777" w:rsidR="00CA577F" w:rsidRDefault="003A417A" w:rsidP="009C0FF1">
      <w:pPr>
        <w:pStyle w:val="Poetry"/>
      </w:pPr>
      <w:r w:rsidRPr="009C0FF1">
        <w:t xml:space="preserve">All hands employ’d, and all their darts are thrown. </w:t>
      </w:r>
    </w:p>
    <w:p w14:paraId="61054561" w14:textId="54FE8CD6" w:rsidR="003A417A" w:rsidRPr="009C0FF1" w:rsidRDefault="003A417A" w:rsidP="009C0FF1">
      <w:pPr>
        <w:pStyle w:val="Poetry"/>
      </w:pPr>
      <w:r w:rsidRPr="009C0FF1">
        <w:t>He, like a solid rock by seas inclos’d,</w:t>
      </w:r>
    </w:p>
    <w:p w14:paraId="224375E1" w14:textId="77777777" w:rsidR="003A417A" w:rsidRPr="009C0FF1" w:rsidRDefault="003A417A" w:rsidP="009C0FF1">
      <w:pPr>
        <w:pStyle w:val="Poetry"/>
      </w:pPr>
      <w:r w:rsidRPr="009C0FF1">
        <w:t>To raging winds and roaring waves oppos’d,</w:t>
      </w:r>
    </w:p>
    <w:p w14:paraId="1FD1A4DC" w14:textId="0CE61933" w:rsidR="003A417A" w:rsidRPr="00CA577F" w:rsidRDefault="003A417A" w:rsidP="00CA577F">
      <w:pPr>
        <w:pStyle w:val="Poetry"/>
      </w:pPr>
      <w:r w:rsidRPr="00CA577F">
        <w:t>From his proud summit looking down, disdains</w:t>
      </w:r>
    </w:p>
    <w:p w14:paraId="48AE4FE2" w14:textId="726163EF" w:rsidR="003A417A" w:rsidRDefault="003A417A" w:rsidP="00CA577F">
      <w:pPr>
        <w:pStyle w:val="Poetry"/>
      </w:pPr>
      <w:r w:rsidRPr="00CA577F">
        <w:lastRenderedPageBreak/>
        <w:t>Their empty menace, and unmov’d remains.</w:t>
      </w:r>
    </w:p>
    <w:p w14:paraId="1D43C0B0" w14:textId="77777777" w:rsidR="00CA577F" w:rsidRPr="00CA577F" w:rsidRDefault="00CA577F" w:rsidP="00CA577F">
      <w:pPr>
        <w:pStyle w:val="Poetry"/>
      </w:pPr>
    </w:p>
    <w:p w14:paraId="04011BF6" w14:textId="77777777" w:rsidR="00CA577F" w:rsidRDefault="003A417A" w:rsidP="00CA577F">
      <w:pPr>
        <w:pStyle w:val="Poetry"/>
      </w:pPr>
      <w:r w:rsidRPr="00CA577F">
        <w:t xml:space="preserve">Beneath his feet </w:t>
      </w:r>
      <w:proofErr w:type="gramStart"/>
      <w:r w:rsidRPr="00CA577F">
        <w:t>fell</w:t>
      </w:r>
      <w:proofErr w:type="gramEnd"/>
      <w:r w:rsidRPr="00CA577F">
        <w:t xml:space="preserve"> haughty Hebrus dead, </w:t>
      </w:r>
    </w:p>
    <w:p w14:paraId="623B6146" w14:textId="4B43D2F7" w:rsidR="003A417A" w:rsidRPr="00CA577F" w:rsidRDefault="003A417A" w:rsidP="00CA577F">
      <w:pPr>
        <w:pStyle w:val="Poetry"/>
      </w:pPr>
      <w:r w:rsidRPr="00CA577F">
        <w:t>Then Latagus, and Palmus as he fled.</w:t>
      </w:r>
    </w:p>
    <w:p w14:paraId="1B0FA1E9" w14:textId="77777777" w:rsidR="003A417A" w:rsidRPr="00CA577F" w:rsidRDefault="003A417A" w:rsidP="00CA577F">
      <w:pPr>
        <w:pStyle w:val="Poetry"/>
      </w:pPr>
      <w:r w:rsidRPr="00CA577F">
        <w:t>At Latagus a weighty stone he flung:</w:t>
      </w:r>
    </w:p>
    <w:p w14:paraId="41C31533" w14:textId="4FA69774" w:rsidR="003A417A" w:rsidRPr="00CA577F" w:rsidRDefault="003A417A" w:rsidP="00CA577F">
      <w:pPr>
        <w:pStyle w:val="Poetry"/>
      </w:pPr>
      <w:r w:rsidRPr="00CA577F">
        <w:t>His face was flatted, and his helmet rung.</w:t>
      </w:r>
    </w:p>
    <w:p w14:paraId="224B8BF4" w14:textId="77777777" w:rsidR="00CA577F" w:rsidRDefault="003A417A" w:rsidP="00CA577F">
      <w:pPr>
        <w:pStyle w:val="Poetry"/>
      </w:pPr>
      <w:r w:rsidRPr="00CA577F">
        <w:t xml:space="preserve">But Palmus from behind receives his </w:t>
      </w:r>
      <w:proofErr w:type="gramStart"/>
      <w:r w:rsidRPr="00CA577F">
        <w:t>wound;</w:t>
      </w:r>
      <w:proofErr w:type="gramEnd"/>
      <w:r w:rsidRPr="00CA577F">
        <w:t xml:space="preserve"> </w:t>
      </w:r>
    </w:p>
    <w:p w14:paraId="74113026" w14:textId="450D1781" w:rsidR="003A417A" w:rsidRPr="00CA577F" w:rsidRDefault="003A417A" w:rsidP="00CA577F">
      <w:pPr>
        <w:pStyle w:val="Poetry"/>
      </w:pPr>
      <w:r w:rsidRPr="00CA577F">
        <w:t>Hamstring’d he falls, and grovels on the ground:</w:t>
      </w:r>
    </w:p>
    <w:p w14:paraId="3559F7EC" w14:textId="77777777" w:rsidR="00CA577F" w:rsidRDefault="003A417A" w:rsidP="00CA577F">
      <w:pPr>
        <w:pStyle w:val="Poetry"/>
      </w:pPr>
      <w:r w:rsidRPr="00CA577F">
        <w:t xml:space="preserve">His crest and armor, from his body torn, </w:t>
      </w:r>
    </w:p>
    <w:p w14:paraId="52710DDA" w14:textId="4744CC2F" w:rsidR="003A417A" w:rsidRPr="00CA577F" w:rsidRDefault="003A417A" w:rsidP="00CA577F">
      <w:pPr>
        <w:pStyle w:val="Poetry"/>
      </w:pPr>
      <w:r w:rsidRPr="00CA577F">
        <w:t>Thy shoulders, Lausus, and thy head adorn.</w:t>
      </w:r>
    </w:p>
    <w:p w14:paraId="562D3B56" w14:textId="42332C90" w:rsidR="003A417A" w:rsidRPr="00CA577F" w:rsidRDefault="003A417A" w:rsidP="00CA577F">
      <w:pPr>
        <w:pStyle w:val="Poetry"/>
      </w:pPr>
      <w:r w:rsidRPr="00CA577F">
        <w:t>Evas and Mimas, both of Troy, he slew.</w:t>
      </w:r>
    </w:p>
    <w:p w14:paraId="283BEFB9" w14:textId="77777777" w:rsidR="00CA577F" w:rsidRDefault="003A417A" w:rsidP="00CA577F">
      <w:pPr>
        <w:pStyle w:val="Poetry"/>
      </w:pPr>
      <w:r w:rsidRPr="00CA577F">
        <w:t xml:space="preserve">Mimas his birth from fair Theano drew, </w:t>
      </w:r>
    </w:p>
    <w:p w14:paraId="21966048" w14:textId="77777777" w:rsidR="00CA577F" w:rsidRDefault="003A417A" w:rsidP="00CA577F">
      <w:pPr>
        <w:pStyle w:val="Poetry"/>
      </w:pPr>
      <w:r w:rsidRPr="00CA577F">
        <w:t xml:space="preserve">Born on that fatal night, when, big with fire, </w:t>
      </w:r>
    </w:p>
    <w:p w14:paraId="204A3599" w14:textId="1E6847C7" w:rsidR="003A417A" w:rsidRPr="00CA577F" w:rsidRDefault="003A417A" w:rsidP="00CA577F">
      <w:pPr>
        <w:pStyle w:val="Poetry"/>
      </w:pPr>
      <w:r w:rsidRPr="00CA577F">
        <w:t>The queen produc’d young Paris to his sire:</w:t>
      </w:r>
    </w:p>
    <w:p w14:paraId="59F702E0" w14:textId="77777777" w:rsidR="003A417A" w:rsidRPr="00CA577F" w:rsidRDefault="003A417A" w:rsidP="00CA577F">
      <w:pPr>
        <w:pStyle w:val="Poetry"/>
      </w:pPr>
      <w:r w:rsidRPr="00CA577F">
        <w:t>But Paris in the Phrygian fields was slain,</w:t>
      </w:r>
    </w:p>
    <w:p w14:paraId="74363279" w14:textId="7B87C558" w:rsidR="003A417A" w:rsidRPr="00CA577F" w:rsidRDefault="003A417A" w:rsidP="00CA577F">
      <w:pPr>
        <w:pStyle w:val="Poetry"/>
      </w:pPr>
      <w:r w:rsidRPr="00CA577F">
        <w:t>Unthinking Mimas on the Latian plain.</w:t>
      </w:r>
    </w:p>
    <w:p w14:paraId="488E4CB2" w14:textId="77777777" w:rsidR="00CA577F" w:rsidRDefault="00CA577F" w:rsidP="00CA577F">
      <w:pPr>
        <w:pStyle w:val="Poetry"/>
      </w:pPr>
    </w:p>
    <w:p w14:paraId="0AF56FD8" w14:textId="691AE9F5" w:rsidR="00CA577F" w:rsidRDefault="003A417A" w:rsidP="00CA577F">
      <w:pPr>
        <w:pStyle w:val="Poetry"/>
      </w:pPr>
      <w:r w:rsidRPr="00CA577F">
        <w:t xml:space="preserve">And, as a savage boar, on mountains bred, </w:t>
      </w:r>
    </w:p>
    <w:p w14:paraId="47872310" w14:textId="77777777" w:rsidR="00CA577F" w:rsidRDefault="003A417A" w:rsidP="00CA577F">
      <w:pPr>
        <w:pStyle w:val="Poetry"/>
      </w:pPr>
      <w:r w:rsidRPr="00CA577F">
        <w:t xml:space="preserve">With forest mast and fatt’ning marshes fed, </w:t>
      </w:r>
    </w:p>
    <w:p w14:paraId="5E3B49C3" w14:textId="04D05630" w:rsidR="003A417A" w:rsidRPr="00CA577F" w:rsidRDefault="003A417A" w:rsidP="00CA577F">
      <w:pPr>
        <w:pStyle w:val="Poetry"/>
      </w:pPr>
      <w:r w:rsidRPr="00CA577F">
        <w:t>When once he sees himself in toils inclos’d,</w:t>
      </w:r>
    </w:p>
    <w:p w14:paraId="238996C8" w14:textId="77777777" w:rsidR="003A417A" w:rsidRPr="00CA577F" w:rsidRDefault="003A417A" w:rsidP="00CA577F">
      <w:pPr>
        <w:pStyle w:val="Poetry"/>
      </w:pPr>
      <w:r w:rsidRPr="00CA577F">
        <w:t>By huntsmen and their eager hounds oppos’d—</w:t>
      </w:r>
    </w:p>
    <w:p w14:paraId="706A416F" w14:textId="061F1169" w:rsidR="003A417A" w:rsidRPr="00CA577F" w:rsidRDefault="003A417A" w:rsidP="00CA577F">
      <w:pPr>
        <w:pStyle w:val="Poetry"/>
      </w:pPr>
      <w:r w:rsidRPr="00CA577F">
        <w:t xml:space="preserve">He whets his tusks, and turns, and dares the </w:t>
      </w:r>
      <w:proofErr w:type="gramStart"/>
      <w:r w:rsidRPr="00CA577F">
        <w:t>war;</w:t>
      </w:r>
      <w:proofErr w:type="gramEnd"/>
    </w:p>
    <w:p w14:paraId="375D23CE" w14:textId="77777777" w:rsidR="003A417A" w:rsidRPr="00CA577F" w:rsidRDefault="003A417A" w:rsidP="00CA577F">
      <w:pPr>
        <w:pStyle w:val="Poetry"/>
      </w:pPr>
      <w:r w:rsidRPr="00CA577F">
        <w:t>Th’ invaders dart their jav’lins from afar:</w:t>
      </w:r>
    </w:p>
    <w:p w14:paraId="1990F530" w14:textId="77777777" w:rsidR="00CA577F" w:rsidRDefault="003A417A" w:rsidP="00CA577F">
      <w:pPr>
        <w:pStyle w:val="Poetry"/>
      </w:pPr>
      <w:r w:rsidRPr="00CA577F">
        <w:t xml:space="preserve">All keep aloof, and safely shout </w:t>
      </w:r>
      <w:proofErr w:type="gramStart"/>
      <w:r w:rsidRPr="00CA577F">
        <w:t>around;</w:t>
      </w:r>
      <w:proofErr w:type="gramEnd"/>
      <w:r w:rsidRPr="00CA577F">
        <w:t xml:space="preserve"> </w:t>
      </w:r>
    </w:p>
    <w:p w14:paraId="0B335FA5" w14:textId="70EB9A72" w:rsidR="003A417A" w:rsidRPr="00CA577F" w:rsidRDefault="003A417A" w:rsidP="00CA577F">
      <w:pPr>
        <w:pStyle w:val="Poetry"/>
      </w:pPr>
      <w:r w:rsidRPr="00CA577F">
        <w:t>But none presumes to give a nearer wound:</w:t>
      </w:r>
    </w:p>
    <w:p w14:paraId="4CE8ED32" w14:textId="77777777" w:rsidR="003A417A" w:rsidRPr="00CA577F" w:rsidRDefault="003A417A" w:rsidP="00CA577F">
      <w:pPr>
        <w:pStyle w:val="Poetry"/>
      </w:pPr>
      <w:r w:rsidRPr="00CA577F">
        <w:t>He frets and froths, erects his bristled hide,</w:t>
      </w:r>
    </w:p>
    <w:p w14:paraId="1EE0701B" w14:textId="0A66B974" w:rsidR="003A417A" w:rsidRPr="00CA577F" w:rsidRDefault="003A417A" w:rsidP="00CA577F">
      <w:pPr>
        <w:pStyle w:val="Poetry"/>
      </w:pPr>
      <w:r w:rsidRPr="00CA577F">
        <w:t>And shakes a grove of lances from his side:</w:t>
      </w:r>
    </w:p>
    <w:p w14:paraId="73AEA99A" w14:textId="77777777" w:rsidR="00CA577F" w:rsidRDefault="003A417A" w:rsidP="00CA577F">
      <w:pPr>
        <w:pStyle w:val="Poetry"/>
      </w:pPr>
      <w:r w:rsidRPr="00CA577F">
        <w:t xml:space="preserve">Not otherwise the troops, with hate inspir’d, </w:t>
      </w:r>
    </w:p>
    <w:p w14:paraId="30807361" w14:textId="77777777" w:rsidR="00CA577F" w:rsidRDefault="003A417A" w:rsidP="00CA577F">
      <w:pPr>
        <w:pStyle w:val="Poetry"/>
      </w:pPr>
      <w:r w:rsidRPr="00CA577F">
        <w:t xml:space="preserve">And just revenge against the tyrant fir’d, </w:t>
      </w:r>
    </w:p>
    <w:p w14:paraId="3ABB3B58" w14:textId="77777777" w:rsidR="00CA577F" w:rsidRDefault="003A417A" w:rsidP="00CA577F">
      <w:pPr>
        <w:pStyle w:val="Poetry"/>
      </w:pPr>
      <w:r w:rsidRPr="00CA577F">
        <w:t xml:space="preserve">Their darts with clamor at a distance drive, </w:t>
      </w:r>
    </w:p>
    <w:p w14:paraId="23398697" w14:textId="3BE077AF" w:rsidR="003A417A" w:rsidRDefault="003A417A" w:rsidP="00CA577F">
      <w:pPr>
        <w:pStyle w:val="Poetry"/>
      </w:pPr>
      <w:r w:rsidRPr="00CA577F">
        <w:t>And only keep the languish’d war alive.</w:t>
      </w:r>
    </w:p>
    <w:p w14:paraId="2D5C50D0" w14:textId="77777777" w:rsidR="00CA577F" w:rsidRPr="00CA577F" w:rsidRDefault="00CA577F" w:rsidP="00CA577F">
      <w:pPr>
        <w:pStyle w:val="Poetry"/>
      </w:pPr>
    </w:p>
    <w:p w14:paraId="70ED0CF8" w14:textId="3136D58A" w:rsidR="003A417A" w:rsidRPr="00CA577F" w:rsidRDefault="003A417A" w:rsidP="00CA577F">
      <w:pPr>
        <w:pStyle w:val="Poetry"/>
      </w:pPr>
      <w:r w:rsidRPr="00CA577F">
        <w:t>From Coritus came Acron to the fight,</w:t>
      </w:r>
    </w:p>
    <w:p w14:paraId="7BB83E9E" w14:textId="77777777" w:rsidR="00CA577F" w:rsidRDefault="003A417A" w:rsidP="00CA577F">
      <w:pPr>
        <w:pStyle w:val="Poetry"/>
      </w:pPr>
      <w:r w:rsidRPr="00CA577F">
        <w:t xml:space="preserve">Who left his spouse betroth’d, and unconsummate </w:t>
      </w:r>
      <w:proofErr w:type="gramStart"/>
      <w:r w:rsidRPr="00CA577F">
        <w:t>night.</w:t>
      </w:r>
      <w:proofErr w:type="gramEnd"/>
      <w:r w:rsidRPr="00CA577F">
        <w:t xml:space="preserve"> </w:t>
      </w:r>
    </w:p>
    <w:p w14:paraId="51177630" w14:textId="1FAAEFA5" w:rsidR="003A417A" w:rsidRPr="00CA577F" w:rsidRDefault="003A417A" w:rsidP="00CA577F">
      <w:pPr>
        <w:pStyle w:val="Poetry"/>
      </w:pPr>
      <w:r w:rsidRPr="00CA577F">
        <w:t>Mezentius sees him thro’ the squadrons ride,</w:t>
      </w:r>
    </w:p>
    <w:p w14:paraId="514932A9" w14:textId="77777777" w:rsidR="00CA577F" w:rsidRDefault="003A417A" w:rsidP="00CA577F">
      <w:pPr>
        <w:pStyle w:val="Poetry"/>
      </w:pPr>
      <w:r w:rsidRPr="00CA577F">
        <w:lastRenderedPageBreak/>
        <w:t xml:space="preserve">Proud of the purple favors of his bride. </w:t>
      </w:r>
    </w:p>
    <w:p w14:paraId="0C1DDF17" w14:textId="66471DA5" w:rsidR="003A417A" w:rsidRPr="00CA577F" w:rsidRDefault="003A417A" w:rsidP="00CA577F">
      <w:pPr>
        <w:pStyle w:val="Poetry"/>
      </w:pPr>
      <w:r w:rsidRPr="00CA577F">
        <w:t>Then, as a hungry lion, who beholds</w:t>
      </w:r>
    </w:p>
    <w:p w14:paraId="71042C0D" w14:textId="6FBBEFE2" w:rsidR="003A417A" w:rsidRPr="00CA577F" w:rsidRDefault="003A417A" w:rsidP="00CA577F">
      <w:pPr>
        <w:pStyle w:val="Poetry"/>
      </w:pPr>
      <w:r w:rsidRPr="00CA577F">
        <w:t>A gamesome goat, who frisks about the folds,</w:t>
      </w:r>
    </w:p>
    <w:p w14:paraId="396E4205" w14:textId="77777777" w:rsidR="00CA577F" w:rsidRDefault="003A417A" w:rsidP="00CA577F">
      <w:pPr>
        <w:pStyle w:val="Poetry"/>
      </w:pPr>
      <w:r w:rsidRPr="00CA577F">
        <w:t xml:space="preserve">Or beamy stag, that grazes on the plain— </w:t>
      </w:r>
    </w:p>
    <w:p w14:paraId="2ED39451" w14:textId="77777777" w:rsidR="00CA577F" w:rsidRDefault="003A417A" w:rsidP="00CA577F">
      <w:pPr>
        <w:pStyle w:val="Poetry"/>
      </w:pPr>
      <w:r w:rsidRPr="00CA577F">
        <w:t xml:space="preserve">He runs, he roars, he shakes his rising mane, </w:t>
      </w:r>
    </w:p>
    <w:p w14:paraId="0DD6F6F9" w14:textId="77777777" w:rsidR="00CA577F" w:rsidRDefault="003A417A" w:rsidP="00CA577F">
      <w:pPr>
        <w:pStyle w:val="Poetry"/>
      </w:pPr>
      <w:r w:rsidRPr="00CA577F">
        <w:t xml:space="preserve">He grins, and opens wide his greedy </w:t>
      </w:r>
      <w:proofErr w:type="gramStart"/>
      <w:r w:rsidRPr="00CA577F">
        <w:t>jaws;</w:t>
      </w:r>
      <w:proofErr w:type="gramEnd"/>
      <w:r w:rsidRPr="00CA577F">
        <w:t xml:space="preserve"> </w:t>
      </w:r>
    </w:p>
    <w:p w14:paraId="481ADF7D" w14:textId="05EDC624" w:rsidR="003A417A" w:rsidRPr="00CA577F" w:rsidRDefault="003A417A" w:rsidP="00CA577F">
      <w:pPr>
        <w:pStyle w:val="Poetry"/>
      </w:pPr>
      <w:r w:rsidRPr="00CA577F">
        <w:t>The prey lies panting underneath his paws:</w:t>
      </w:r>
    </w:p>
    <w:p w14:paraId="49FCA67C" w14:textId="4A12CBEE" w:rsidR="003A417A" w:rsidRPr="00CA577F" w:rsidRDefault="003A417A" w:rsidP="00CA577F">
      <w:pPr>
        <w:pStyle w:val="Poetry"/>
      </w:pPr>
      <w:r w:rsidRPr="00CA577F">
        <w:t>He fills his famish’d maw; his mouth runs o’er</w:t>
      </w:r>
    </w:p>
    <w:p w14:paraId="7C8BC859" w14:textId="77777777" w:rsidR="003A417A" w:rsidRPr="00CA577F" w:rsidRDefault="003A417A" w:rsidP="00CA577F">
      <w:pPr>
        <w:pStyle w:val="Poetry"/>
      </w:pPr>
      <w:r w:rsidRPr="00CA577F">
        <w:t>With unchew’d morsels, while he churns the gore:</w:t>
      </w:r>
    </w:p>
    <w:p w14:paraId="2F43B7E0" w14:textId="77777777" w:rsidR="00CA577F" w:rsidRDefault="003A417A" w:rsidP="00CA577F">
      <w:pPr>
        <w:pStyle w:val="Poetry"/>
      </w:pPr>
      <w:r w:rsidRPr="00CA577F">
        <w:t xml:space="preserve">So proud Mezentius rushes on his foes, </w:t>
      </w:r>
    </w:p>
    <w:p w14:paraId="1991EE5A" w14:textId="4E2652CF" w:rsidR="003A417A" w:rsidRPr="00CA577F" w:rsidRDefault="003A417A" w:rsidP="00CA577F">
      <w:pPr>
        <w:pStyle w:val="Poetry"/>
      </w:pPr>
      <w:r w:rsidRPr="00CA577F">
        <w:t>And first unhappy Acron overthrows:</w:t>
      </w:r>
    </w:p>
    <w:p w14:paraId="0E71BB74" w14:textId="77777777" w:rsidR="003A417A" w:rsidRPr="00CA577F" w:rsidRDefault="003A417A" w:rsidP="00CA577F">
      <w:pPr>
        <w:pStyle w:val="Poetry"/>
      </w:pPr>
      <w:r w:rsidRPr="00CA577F">
        <w:t xml:space="preserve">Stretch’d at his length, he spurns the swarthy </w:t>
      </w:r>
      <w:proofErr w:type="gramStart"/>
      <w:r w:rsidRPr="00CA577F">
        <w:t>ground;</w:t>
      </w:r>
      <w:proofErr w:type="gramEnd"/>
    </w:p>
    <w:p w14:paraId="3C3112EE" w14:textId="40C2D4C2" w:rsidR="003A417A" w:rsidRPr="00CA577F" w:rsidRDefault="003A417A" w:rsidP="00CA577F">
      <w:pPr>
        <w:pStyle w:val="Poetry"/>
      </w:pPr>
      <w:r w:rsidRPr="00CA577F">
        <w:t>The lance, besmear’d with blood, lies broken in the wound.</w:t>
      </w:r>
    </w:p>
    <w:p w14:paraId="0FC0CF1E" w14:textId="77777777" w:rsidR="00CA577F" w:rsidRDefault="003A417A" w:rsidP="00CA577F">
      <w:pPr>
        <w:pStyle w:val="Poetry"/>
      </w:pPr>
      <w:r w:rsidRPr="00CA577F">
        <w:t xml:space="preserve">Then with disdain the haughty victor view’d </w:t>
      </w:r>
    </w:p>
    <w:p w14:paraId="41AFFA5F" w14:textId="0D68FD0F" w:rsidR="003A417A" w:rsidRPr="00CA577F" w:rsidRDefault="003A417A" w:rsidP="00CA577F">
      <w:pPr>
        <w:pStyle w:val="Poetry"/>
      </w:pPr>
      <w:r w:rsidRPr="00CA577F">
        <w:t>Orodes flying, nor the wretch pursued,</w:t>
      </w:r>
    </w:p>
    <w:p w14:paraId="246977A8" w14:textId="77777777" w:rsidR="00CA577F" w:rsidRDefault="003A417A" w:rsidP="00CA577F">
      <w:pPr>
        <w:pStyle w:val="Poetry"/>
      </w:pPr>
      <w:r w:rsidRPr="00CA577F">
        <w:t xml:space="preserve">Nor thought the dastard’s back deserv’d a wound, </w:t>
      </w:r>
    </w:p>
    <w:p w14:paraId="1724D40C" w14:textId="72D65AE2" w:rsidR="003A417A" w:rsidRPr="00CA577F" w:rsidRDefault="003A417A" w:rsidP="00CA577F">
      <w:pPr>
        <w:pStyle w:val="Poetry"/>
      </w:pPr>
      <w:r w:rsidRPr="00CA577F">
        <w:t>But, running, gain’d th’ advantage of the ground:</w:t>
      </w:r>
    </w:p>
    <w:p w14:paraId="7AE79969" w14:textId="09A1B345" w:rsidR="003A417A" w:rsidRPr="00CA577F" w:rsidRDefault="003A417A" w:rsidP="00CA577F">
      <w:pPr>
        <w:pStyle w:val="Poetry"/>
      </w:pPr>
      <w:r w:rsidRPr="00CA577F">
        <w:t>Then turning short, he met him face to face,</w:t>
      </w:r>
    </w:p>
    <w:p w14:paraId="5AD6E1A7" w14:textId="77777777" w:rsidR="00CA577F" w:rsidRDefault="003A417A" w:rsidP="00CA577F">
      <w:pPr>
        <w:pStyle w:val="Poetry"/>
      </w:pPr>
      <w:r w:rsidRPr="00CA577F">
        <w:t xml:space="preserve">To give his victor the better grace. </w:t>
      </w:r>
    </w:p>
    <w:p w14:paraId="6D13149A" w14:textId="77777777" w:rsidR="00CA577F" w:rsidRDefault="003A417A" w:rsidP="00CA577F">
      <w:pPr>
        <w:pStyle w:val="Poetry"/>
      </w:pPr>
      <w:r w:rsidRPr="00CA577F">
        <w:t xml:space="preserve">Orodes falls, in equal fight oppress’d: </w:t>
      </w:r>
    </w:p>
    <w:p w14:paraId="21F5552C" w14:textId="009B9E43" w:rsidR="003A417A" w:rsidRPr="00CA577F" w:rsidRDefault="003A417A" w:rsidP="00CA577F">
      <w:pPr>
        <w:pStyle w:val="Poetry"/>
      </w:pPr>
      <w:r w:rsidRPr="00CA577F">
        <w:t>Mezentius fix’d his foot upon his breast,</w:t>
      </w:r>
    </w:p>
    <w:p w14:paraId="159A0F96" w14:textId="77777777" w:rsidR="003A417A" w:rsidRPr="00CA577F" w:rsidRDefault="003A417A" w:rsidP="00CA577F">
      <w:pPr>
        <w:pStyle w:val="Poetry"/>
      </w:pPr>
      <w:r w:rsidRPr="00CA577F">
        <w:t xml:space="preserve">And rested lance; and </w:t>
      </w:r>
      <w:proofErr w:type="gramStart"/>
      <w:r w:rsidRPr="00CA577F">
        <w:t>thus</w:t>
      </w:r>
      <w:proofErr w:type="gramEnd"/>
      <w:r w:rsidRPr="00CA577F">
        <w:t xml:space="preserve"> aloud he cries:</w:t>
      </w:r>
    </w:p>
    <w:p w14:paraId="5254BA5E" w14:textId="714E5E7E" w:rsidR="003A417A" w:rsidRPr="00CA577F" w:rsidRDefault="003A417A" w:rsidP="00CA577F">
      <w:pPr>
        <w:pStyle w:val="Poetry"/>
      </w:pPr>
      <w:r w:rsidRPr="00CA577F">
        <w:t>“Lo! here the champion of my rebels lies!”</w:t>
      </w:r>
    </w:p>
    <w:p w14:paraId="177E8FED" w14:textId="77777777" w:rsidR="003A417A" w:rsidRPr="00CA577F" w:rsidRDefault="003A417A" w:rsidP="00CA577F">
      <w:pPr>
        <w:pStyle w:val="Poetry"/>
      </w:pPr>
      <w:r w:rsidRPr="00CA577F">
        <w:t xml:space="preserve">The fields around with Io Paean! </w:t>
      </w:r>
      <w:proofErr w:type="gramStart"/>
      <w:r w:rsidRPr="00CA577F">
        <w:t>ring;</w:t>
      </w:r>
      <w:proofErr w:type="gramEnd"/>
    </w:p>
    <w:p w14:paraId="23DBC1D9" w14:textId="77777777" w:rsidR="00CA577F" w:rsidRDefault="003A417A" w:rsidP="00CA577F">
      <w:pPr>
        <w:pStyle w:val="Poetry"/>
      </w:pPr>
      <w:r w:rsidRPr="00CA577F">
        <w:t xml:space="preserve">And peals of shouts applaud the conqu’ring king. </w:t>
      </w:r>
    </w:p>
    <w:p w14:paraId="1A1BECFB" w14:textId="77777777" w:rsidR="00CA577F" w:rsidRDefault="003A417A" w:rsidP="00CA577F">
      <w:pPr>
        <w:pStyle w:val="Poetry"/>
      </w:pPr>
      <w:r w:rsidRPr="00CA577F">
        <w:t xml:space="preserve">At this the vanquish’d, with his dying breath, </w:t>
      </w:r>
    </w:p>
    <w:p w14:paraId="6D644086" w14:textId="40A8784D" w:rsidR="003A417A" w:rsidRPr="00CA577F" w:rsidRDefault="003A417A" w:rsidP="00CA577F">
      <w:pPr>
        <w:pStyle w:val="Poetry"/>
      </w:pPr>
      <w:proofErr w:type="gramStart"/>
      <w:r w:rsidRPr="00CA577F">
        <w:t>Thus</w:t>
      </w:r>
      <w:proofErr w:type="gramEnd"/>
      <w:r w:rsidRPr="00CA577F">
        <w:t xml:space="preserve"> faintly spoke, and prophesied in death:</w:t>
      </w:r>
    </w:p>
    <w:p w14:paraId="3A0C552F" w14:textId="562DE0EC" w:rsidR="003A417A" w:rsidRPr="00CA577F" w:rsidRDefault="003A417A" w:rsidP="00CA577F">
      <w:pPr>
        <w:pStyle w:val="Poetry"/>
      </w:pPr>
      <w:r w:rsidRPr="00CA577F">
        <w:t>“Nor thou, proud man, unpunish’d shalt remain:</w:t>
      </w:r>
    </w:p>
    <w:p w14:paraId="4B24A05C" w14:textId="77777777" w:rsidR="00CA577F" w:rsidRDefault="003A417A" w:rsidP="00CA577F">
      <w:pPr>
        <w:pStyle w:val="Poetry"/>
      </w:pPr>
      <w:r w:rsidRPr="00CA577F">
        <w:t>Like death attends thee on this fatal plain.” T</w:t>
      </w:r>
    </w:p>
    <w:p w14:paraId="062CB356" w14:textId="391A9075" w:rsidR="003A417A" w:rsidRPr="00CA577F" w:rsidRDefault="003A417A" w:rsidP="00CA577F">
      <w:pPr>
        <w:pStyle w:val="Poetry"/>
      </w:pPr>
      <w:r w:rsidRPr="00CA577F">
        <w:t>hen, sourly smiling, thus the king replied:</w:t>
      </w:r>
    </w:p>
    <w:p w14:paraId="52F44635" w14:textId="77777777" w:rsidR="00CA577F" w:rsidRDefault="003A417A" w:rsidP="00CA577F">
      <w:pPr>
        <w:pStyle w:val="Poetry"/>
      </w:pPr>
      <w:r w:rsidRPr="00CA577F">
        <w:t xml:space="preserve">“For what belongs to me, let Jove </w:t>
      </w:r>
      <w:proofErr w:type="gramStart"/>
      <w:r w:rsidRPr="00CA577F">
        <w:t>provide;</w:t>
      </w:r>
      <w:proofErr w:type="gramEnd"/>
      <w:r w:rsidRPr="00CA577F">
        <w:t xml:space="preserve"> </w:t>
      </w:r>
    </w:p>
    <w:p w14:paraId="7BE893C0" w14:textId="5728CAAD" w:rsidR="003A417A" w:rsidRPr="00CA577F" w:rsidRDefault="003A417A" w:rsidP="00CA577F">
      <w:pPr>
        <w:pStyle w:val="Poetry"/>
      </w:pPr>
      <w:r w:rsidRPr="00CA577F">
        <w:t>But die thou first, whatever chance ensue.”</w:t>
      </w:r>
    </w:p>
    <w:p w14:paraId="24791EB8" w14:textId="2CE9294C" w:rsidR="003A417A" w:rsidRPr="00CA577F" w:rsidRDefault="003A417A" w:rsidP="00CA577F">
      <w:pPr>
        <w:pStyle w:val="Poetry"/>
      </w:pPr>
      <w:r w:rsidRPr="00CA577F">
        <w:t>He said, and from the wound the weapon drew.</w:t>
      </w:r>
    </w:p>
    <w:p w14:paraId="08B80E4F" w14:textId="77777777" w:rsidR="00CA577F" w:rsidRDefault="003A417A" w:rsidP="00CA577F">
      <w:pPr>
        <w:pStyle w:val="Poetry"/>
      </w:pPr>
      <w:r w:rsidRPr="00CA577F">
        <w:t xml:space="preserve">A hov’ring mist came swimming o’er his sight, </w:t>
      </w:r>
    </w:p>
    <w:p w14:paraId="559C36F5" w14:textId="180993F7" w:rsidR="003A417A" w:rsidRDefault="003A417A" w:rsidP="00CA577F">
      <w:pPr>
        <w:pStyle w:val="Poetry"/>
      </w:pPr>
      <w:r w:rsidRPr="00CA577F">
        <w:t>And seal’d his eyes in everlasting night.</w:t>
      </w:r>
    </w:p>
    <w:p w14:paraId="427E251A" w14:textId="77777777" w:rsidR="00CA577F" w:rsidRPr="00CA577F" w:rsidRDefault="00CA577F" w:rsidP="00CA577F">
      <w:pPr>
        <w:pStyle w:val="Poetry"/>
      </w:pPr>
    </w:p>
    <w:p w14:paraId="5B00736D" w14:textId="77777777" w:rsidR="00CA577F" w:rsidRDefault="003A417A" w:rsidP="00CA577F">
      <w:pPr>
        <w:pStyle w:val="Poetry"/>
      </w:pPr>
      <w:r w:rsidRPr="00CA577F">
        <w:t xml:space="preserve">By Caedicus, Alcathous was </w:t>
      </w:r>
      <w:proofErr w:type="gramStart"/>
      <w:r w:rsidRPr="00CA577F">
        <w:t>slain;</w:t>
      </w:r>
      <w:proofErr w:type="gramEnd"/>
      <w:r w:rsidRPr="00CA577F">
        <w:t xml:space="preserve"> </w:t>
      </w:r>
    </w:p>
    <w:p w14:paraId="64F54518" w14:textId="7C621D06" w:rsidR="003A417A" w:rsidRPr="00CA577F" w:rsidRDefault="003A417A" w:rsidP="00CA577F">
      <w:pPr>
        <w:pStyle w:val="Poetry"/>
      </w:pPr>
      <w:r w:rsidRPr="00CA577F">
        <w:t xml:space="preserve">Sacrator laid Hydaspes on the </w:t>
      </w:r>
      <w:proofErr w:type="gramStart"/>
      <w:r w:rsidRPr="00CA577F">
        <w:t>plain;</w:t>
      </w:r>
      <w:proofErr w:type="gramEnd"/>
    </w:p>
    <w:p w14:paraId="30689FBB" w14:textId="1E1413CF" w:rsidR="003A417A" w:rsidRPr="00CA577F" w:rsidRDefault="003A417A" w:rsidP="00CA577F">
      <w:pPr>
        <w:pStyle w:val="Poetry"/>
      </w:pPr>
      <w:r w:rsidRPr="00CA577F">
        <w:t xml:space="preserve">Orses the strong to greater strength must </w:t>
      </w:r>
      <w:proofErr w:type="gramStart"/>
      <w:r w:rsidRPr="00CA577F">
        <w:t>yield;</w:t>
      </w:r>
      <w:proofErr w:type="gramEnd"/>
    </w:p>
    <w:p w14:paraId="139E4779" w14:textId="77777777" w:rsidR="00CA577F" w:rsidRDefault="003A417A" w:rsidP="00CA577F">
      <w:pPr>
        <w:pStyle w:val="Poetry"/>
      </w:pPr>
      <w:r w:rsidRPr="00CA577F">
        <w:t xml:space="preserve">He, with Parthenius, were by Rapo kill’d. </w:t>
      </w:r>
    </w:p>
    <w:p w14:paraId="38C4A5FF" w14:textId="03489C3B" w:rsidR="003A417A" w:rsidRPr="00CA577F" w:rsidRDefault="003A417A" w:rsidP="00CA577F">
      <w:pPr>
        <w:pStyle w:val="Poetry"/>
      </w:pPr>
      <w:r w:rsidRPr="00CA577F">
        <w:t>Then brave Messapus Ericetes slew,</w:t>
      </w:r>
    </w:p>
    <w:p w14:paraId="6B20F20A" w14:textId="77777777" w:rsidR="003A417A" w:rsidRPr="00CA577F" w:rsidRDefault="003A417A" w:rsidP="00CA577F">
      <w:pPr>
        <w:pStyle w:val="Poetry"/>
      </w:pPr>
      <w:r w:rsidRPr="00CA577F">
        <w:t xml:space="preserve">Who from Lycaon’s blood his lineage </w:t>
      </w:r>
      <w:proofErr w:type="gramStart"/>
      <w:r w:rsidRPr="00CA577F">
        <w:t>drew.</w:t>
      </w:r>
      <w:proofErr w:type="gramEnd"/>
    </w:p>
    <w:p w14:paraId="69F251A2" w14:textId="77777777" w:rsidR="003A417A" w:rsidRPr="00CA577F" w:rsidRDefault="003A417A" w:rsidP="00CA577F">
      <w:pPr>
        <w:pStyle w:val="Poetry"/>
      </w:pPr>
      <w:r w:rsidRPr="00CA577F">
        <w:t>But from his headstrong horse his fate he found,</w:t>
      </w:r>
    </w:p>
    <w:p w14:paraId="10329231" w14:textId="09BCDD92" w:rsidR="003A417A" w:rsidRPr="00CA577F" w:rsidRDefault="003A417A" w:rsidP="00CA577F">
      <w:pPr>
        <w:pStyle w:val="Poetry"/>
      </w:pPr>
      <w:r w:rsidRPr="00CA577F">
        <w:t xml:space="preserve">Who threw his master, as he made a </w:t>
      </w:r>
      <w:proofErr w:type="gramStart"/>
      <w:r w:rsidRPr="00CA577F">
        <w:t>bound:</w:t>
      </w:r>
      <w:proofErr w:type="gramEnd"/>
    </w:p>
    <w:p w14:paraId="0F82897C" w14:textId="77777777" w:rsidR="00CA577F" w:rsidRDefault="003A417A" w:rsidP="00CA577F">
      <w:pPr>
        <w:pStyle w:val="Poetry"/>
      </w:pPr>
      <w:r w:rsidRPr="00CA577F">
        <w:t xml:space="preserve">The chief, alighting, stuck him to the </w:t>
      </w:r>
      <w:proofErr w:type="gramStart"/>
      <w:r w:rsidRPr="00CA577F">
        <w:t>ground;</w:t>
      </w:r>
      <w:proofErr w:type="gramEnd"/>
      <w:r w:rsidRPr="00CA577F">
        <w:t xml:space="preserve"> </w:t>
      </w:r>
    </w:p>
    <w:p w14:paraId="7F1F0936" w14:textId="2D8CD98C" w:rsidR="003A417A" w:rsidRPr="00CA577F" w:rsidRDefault="003A417A" w:rsidP="00CA577F">
      <w:pPr>
        <w:pStyle w:val="Poetry"/>
      </w:pPr>
      <w:r w:rsidRPr="00CA577F">
        <w:t>Then Clonius, hand to hand, on foot assails:</w:t>
      </w:r>
    </w:p>
    <w:p w14:paraId="5BFC146E" w14:textId="77777777" w:rsidR="00CA577F" w:rsidRDefault="003A417A" w:rsidP="00CA577F">
      <w:pPr>
        <w:pStyle w:val="Poetry"/>
      </w:pPr>
      <w:r w:rsidRPr="00CA577F">
        <w:t xml:space="preserve">The Trojan sinks, and Neptune’s son prevails. </w:t>
      </w:r>
    </w:p>
    <w:p w14:paraId="64B14B49" w14:textId="1DE10150" w:rsidR="003A417A" w:rsidRPr="00CA577F" w:rsidRDefault="003A417A" w:rsidP="00CA577F">
      <w:pPr>
        <w:pStyle w:val="Poetry"/>
      </w:pPr>
      <w:r w:rsidRPr="00CA577F">
        <w:t>Agis the Lycian, stepping forth with pride,</w:t>
      </w:r>
    </w:p>
    <w:p w14:paraId="00A2144D" w14:textId="31E3D923" w:rsidR="003A417A" w:rsidRPr="00CA577F" w:rsidRDefault="003A417A" w:rsidP="00CA577F">
      <w:pPr>
        <w:pStyle w:val="Poetry"/>
      </w:pPr>
      <w:r w:rsidRPr="00CA577F">
        <w:t xml:space="preserve">To single fight the boldest foe </w:t>
      </w:r>
      <w:proofErr w:type="gramStart"/>
      <w:r w:rsidRPr="00CA577F">
        <w:t>defied;</w:t>
      </w:r>
      <w:proofErr w:type="gramEnd"/>
    </w:p>
    <w:p w14:paraId="67BE9085" w14:textId="77777777" w:rsidR="00CA577F" w:rsidRDefault="003A417A" w:rsidP="00CA577F">
      <w:pPr>
        <w:pStyle w:val="Poetry"/>
      </w:pPr>
      <w:r w:rsidRPr="00CA577F">
        <w:t xml:space="preserve">Whom Tuscan Valerus by force o’ercame, </w:t>
      </w:r>
    </w:p>
    <w:p w14:paraId="69527FED" w14:textId="77777777" w:rsidR="00CA577F" w:rsidRDefault="003A417A" w:rsidP="00CA577F">
      <w:pPr>
        <w:pStyle w:val="Poetry"/>
      </w:pPr>
      <w:r w:rsidRPr="00CA577F">
        <w:t xml:space="preserve">And not belied his mighty father’s fame. </w:t>
      </w:r>
    </w:p>
    <w:p w14:paraId="64F18D36" w14:textId="14BB1CF4" w:rsidR="003A417A" w:rsidRPr="00CA577F" w:rsidRDefault="003A417A" w:rsidP="00CA577F">
      <w:pPr>
        <w:pStyle w:val="Poetry"/>
      </w:pPr>
      <w:r w:rsidRPr="00CA577F">
        <w:t>Salius to death the great Antronius sent:</w:t>
      </w:r>
    </w:p>
    <w:p w14:paraId="21C33626" w14:textId="77777777" w:rsidR="003A417A" w:rsidRPr="00CA577F" w:rsidRDefault="003A417A" w:rsidP="00CA577F">
      <w:pPr>
        <w:pStyle w:val="Poetry"/>
      </w:pPr>
      <w:r w:rsidRPr="00CA577F">
        <w:t>But the same fate the victor underwent,</w:t>
      </w:r>
    </w:p>
    <w:p w14:paraId="59011377" w14:textId="3DA3488E" w:rsidR="003A417A" w:rsidRPr="00CA577F" w:rsidRDefault="003A417A" w:rsidP="00CA577F">
      <w:pPr>
        <w:pStyle w:val="Poetry"/>
      </w:pPr>
      <w:r w:rsidRPr="00CA577F">
        <w:t>Slain by Nealces’ hand, well-skill’d to throw</w:t>
      </w:r>
    </w:p>
    <w:p w14:paraId="195496E5" w14:textId="77777777" w:rsidR="003A417A" w:rsidRPr="00CA577F" w:rsidRDefault="003A417A" w:rsidP="00CA577F">
      <w:pPr>
        <w:pStyle w:val="Poetry"/>
      </w:pPr>
      <w:r w:rsidRPr="00CA577F">
        <w:t xml:space="preserve">The flying </w:t>
      </w:r>
      <w:proofErr w:type="gramStart"/>
      <w:r w:rsidRPr="00CA577F">
        <w:t>dart, and</w:t>
      </w:r>
      <w:proofErr w:type="gramEnd"/>
      <w:r w:rsidRPr="00CA577F">
        <w:t xml:space="preserve"> draw the far-deceiving bow.</w:t>
      </w:r>
    </w:p>
    <w:p w14:paraId="2F2C7EA3" w14:textId="77777777" w:rsidR="00CA577F" w:rsidRDefault="00CA577F" w:rsidP="00CA577F">
      <w:pPr>
        <w:pStyle w:val="Poetry"/>
      </w:pPr>
    </w:p>
    <w:p w14:paraId="5D2DA0C9" w14:textId="3C233EC9" w:rsidR="003A417A" w:rsidRPr="00CA577F" w:rsidRDefault="003A417A" w:rsidP="00CA577F">
      <w:pPr>
        <w:pStyle w:val="Poetry"/>
      </w:pPr>
      <w:proofErr w:type="gramStart"/>
      <w:r w:rsidRPr="00CA577F">
        <w:t>Thus</w:t>
      </w:r>
      <w:proofErr w:type="gramEnd"/>
      <w:r w:rsidRPr="00CA577F">
        <w:t xml:space="preserve"> equal deaths are dealt with equal chance;</w:t>
      </w:r>
    </w:p>
    <w:p w14:paraId="3A7E37CE" w14:textId="77777777" w:rsidR="003A417A" w:rsidRPr="00CA577F" w:rsidRDefault="003A417A" w:rsidP="00CA577F">
      <w:pPr>
        <w:pStyle w:val="Poetry"/>
      </w:pPr>
      <w:r w:rsidRPr="00CA577F">
        <w:t>By turns they quit their ground, by turns advance:</w:t>
      </w:r>
    </w:p>
    <w:p w14:paraId="172FAC2F" w14:textId="77777777" w:rsidR="003A417A" w:rsidRPr="00CA577F" w:rsidRDefault="003A417A" w:rsidP="00CA577F">
      <w:pPr>
        <w:pStyle w:val="Poetry"/>
      </w:pPr>
      <w:r w:rsidRPr="00CA577F">
        <w:t>Victors and vanquish’d, in the various field,</w:t>
      </w:r>
    </w:p>
    <w:p w14:paraId="1AED5274" w14:textId="354BEB44" w:rsidR="003A417A" w:rsidRPr="00CA577F" w:rsidRDefault="003A417A" w:rsidP="00CA577F">
      <w:pPr>
        <w:pStyle w:val="Poetry"/>
      </w:pPr>
      <w:r w:rsidRPr="00CA577F">
        <w:t>Nor wholly overcome, nor wholly yield.</w:t>
      </w:r>
    </w:p>
    <w:p w14:paraId="197B3B22" w14:textId="77777777" w:rsidR="00CA577F" w:rsidRDefault="003A417A" w:rsidP="00CA577F">
      <w:pPr>
        <w:pStyle w:val="Poetry"/>
      </w:pPr>
      <w:r w:rsidRPr="00CA577F">
        <w:t xml:space="preserve">The gods from heav’n survey the fatal strife, </w:t>
      </w:r>
    </w:p>
    <w:p w14:paraId="1D80FBA4" w14:textId="3C8D72D5" w:rsidR="003A417A" w:rsidRPr="00CA577F" w:rsidRDefault="003A417A" w:rsidP="00CA577F">
      <w:pPr>
        <w:pStyle w:val="Poetry"/>
      </w:pPr>
      <w:r w:rsidRPr="00CA577F">
        <w:t>And mourn the miseries of human life.</w:t>
      </w:r>
    </w:p>
    <w:p w14:paraId="19ECBC76" w14:textId="77777777" w:rsidR="00CA577F" w:rsidRDefault="003A417A" w:rsidP="00CA577F">
      <w:pPr>
        <w:pStyle w:val="Poetry"/>
      </w:pPr>
      <w:r w:rsidRPr="00CA577F">
        <w:t xml:space="preserve">Above the rest, two goddesses appear </w:t>
      </w:r>
    </w:p>
    <w:p w14:paraId="784291B3" w14:textId="27985474" w:rsidR="003A417A" w:rsidRPr="00CA577F" w:rsidRDefault="003A417A" w:rsidP="00CA577F">
      <w:pPr>
        <w:pStyle w:val="Poetry"/>
      </w:pPr>
      <w:r w:rsidRPr="00CA577F">
        <w:t>Concern’d for each: here Venus, Juno there.</w:t>
      </w:r>
    </w:p>
    <w:p w14:paraId="2CDC790A" w14:textId="38857080" w:rsidR="003A417A" w:rsidRPr="00CA577F" w:rsidRDefault="003A417A" w:rsidP="00CA577F">
      <w:pPr>
        <w:pStyle w:val="Poetry"/>
      </w:pPr>
      <w:r w:rsidRPr="00CA577F">
        <w:t>Amidst the crowd, infernal Ate shakes</w:t>
      </w:r>
    </w:p>
    <w:p w14:paraId="211C3599" w14:textId="7239A29B" w:rsidR="003A417A" w:rsidRDefault="003A417A" w:rsidP="00CA577F">
      <w:pPr>
        <w:pStyle w:val="Poetry"/>
      </w:pPr>
      <w:r w:rsidRPr="00CA577F">
        <w:t>Her scourge aloft, and crest of hissing snakes.</w:t>
      </w:r>
    </w:p>
    <w:p w14:paraId="282018C9" w14:textId="77777777" w:rsidR="00CA577F" w:rsidRPr="00CA577F" w:rsidRDefault="00CA577F" w:rsidP="00CA577F">
      <w:pPr>
        <w:pStyle w:val="Poetry"/>
      </w:pPr>
    </w:p>
    <w:p w14:paraId="7093F27F" w14:textId="77777777" w:rsidR="00CA577F" w:rsidRDefault="003A417A" w:rsidP="00CA577F">
      <w:pPr>
        <w:pStyle w:val="Poetry"/>
      </w:pPr>
      <w:r w:rsidRPr="00CA577F">
        <w:t xml:space="preserve">Once more the proud Mezentius, with disdain, </w:t>
      </w:r>
    </w:p>
    <w:p w14:paraId="5E7B767F" w14:textId="77777777" w:rsidR="00CA577F" w:rsidRDefault="003A417A" w:rsidP="00CA577F">
      <w:pPr>
        <w:pStyle w:val="Poetry"/>
      </w:pPr>
      <w:r w:rsidRPr="00CA577F">
        <w:t xml:space="preserve">Brandish’d his spear, and rush’d into the plain, </w:t>
      </w:r>
    </w:p>
    <w:p w14:paraId="5240F490" w14:textId="76CAD5DD" w:rsidR="003A417A" w:rsidRPr="00CA577F" w:rsidRDefault="003A417A" w:rsidP="00CA577F">
      <w:pPr>
        <w:pStyle w:val="Poetry"/>
      </w:pPr>
      <w:r w:rsidRPr="00CA577F">
        <w:t>Where tow’ring in the midmost rank she stood,</w:t>
      </w:r>
    </w:p>
    <w:p w14:paraId="20F32B2E" w14:textId="2C153BD3" w:rsidR="003A417A" w:rsidRPr="00CA577F" w:rsidRDefault="003A417A" w:rsidP="00CA577F">
      <w:pPr>
        <w:pStyle w:val="Poetry"/>
      </w:pPr>
      <w:r w:rsidRPr="00CA577F">
        <w:lastRenderedPageBreak/>
        <w:t>Like tall Orion stalking o’er the flood.</w:t>
      </w:r>
    </w:p>
    <w:p w14:paraId="62407639" w14:textId="77777777" w:rsidR="00CA577F" w:rsidRDefault="003A417A" w:rsidP="00CA577F">
      <w:pPr>
        <w:pStyle w:val="Poetry"/>
      </w:pPr>
      <w:r w:rsidRPr="00CA577F">
        <w:t xml:space="preserve">(When with his brawny breast he cuts the waves, </w:t>
      </w:r>
    </w:p>
    <w:p w14:paraId="66C14C47" w14:textId="77777777" w:rsidR="00CA577F" w:rsidRDefault="003A417A" w:rsidP="00CA577F">
      <w:pPr>
        <w:pStyle w:val="Poetry"/>
      </w:pPr>
      <w:r w:rsidRPr="00CA577F">
        <w:t xml:space="preserve">His shoulders scarce the topmost billow laves), </w:t>
      </w:r>
    </w:p>
    <w:p w14:paraId="07278180" w14:textId="77777777" w:rsidR="00CA577F" w:rsidRDefault="003A417A" w:rsidP="00CA577F">
      <w:pPr>
        <w:pStyle w:val="Poetry"/>
      </w:pPr>
      <w:r w:rsidRPr="00CA577F">
        <w:t xml:space="preserve">Or like a mountain ash, whose roots are spread, </w:t>
      </w:r>
    </w:p>
    <w:p w14:paraId="2BCC48A6" w14:textId="119FBEE7" w:rsidR="003A417A" w:rsidRDefault="003A417A" w:rsidP="00CA577F">
      <w:pPr>
        <w:pStyle w:val="Poetry"/>
      </w:pPr>
      <w:r w:rsidRPr="00CA577F">
        <w:t>Deep fix’d in earth; in clouds he hides his head.</w:t>
      </w:r>
    </w:p>
    <w:p w14:paraId="386B6E9F" w14:textId="77777777" w:rsidR="00CA577F" w:rsidRPr="00CA577F" w:rsidRDefault="00CA577F" w:rsidP="00CA577F">
      <w:pPr>
        <w:pStyle w:val="Poetry"/>
      </w:pPr>
    </w:p>
    <w:p w14:paraId="570BBFFA" w14:textId="53EA50FD" w:rsidR="003A417A" w:rsidRPr="00CA577F" w:rsidRDefault="003A417A" w:rsidP="00CA577F">
      <w:pPr>
        <w:pStyle w:val="Poetry"/>
      </w:pPr>
      <w:r w:rsidRPr="00CA577F">
        <w:t>The Trojan prince beheld him from afar,</w:t>
      </w:r>
    </w:p>
    <w:p w14:paraId="78D0B215" w14:textId="77777777" w:rsidR="003A417A" w:rsidRPr="00CA577F" w:rsidRDefault="003A417A" w:rsidP="00CA577F">
      <w:pPr>
        <w:pStyle w:val="Poetry"/>
      </w:pPr>
      <w:r w:rsidRPr="00CA577F">
        <w:t>And dauntless undertook the doubtful war.</w:t>
      </w:r>
    </w:p>
    <w:p w14:paraId="18E53846" w14:textId="77777777" w:rsidR="00CA577F" w:rsidRDefault="003A417A" w:rsidP="00CA577F">
      <w:pPr>
        <w:pStyle w:val="Poetry"/>
      </w:pPr>
      <w:r w:rsidRPr="00CA577F">
        <w:t xml:space="preserve">Collected in his strength, and like a rock, </w:t>
      </w:r>
    </w:p>
    <w:p w14:paraId="3FB799AF" w14:textId="5F31E9DA" w:rsidR="003A417A" w:rsidRPr="00CA577F" w:rsidRDefault="003A417A" w:rsidP="00CA577F">
      <w:pPr>
        <w:pStyle w:val="Poetry"/>
      </w:pPr>
      <w:r w:rsidRPr="00CA577F">
        <w:t>Pois’d on his base, Mezentius stood the shock.</w:t>
      </w:r>
    </w:p>
    <w:p w14:paraId="018FA186" w14:textId="77777777" w:rsidR="003A417A" w:rsidRPr="00CA577F" w:rsidRDefault="003A417A" w:rsidP="00CA577F">
      <w:pPr>
        <w:pStyle w:val="Poetry"/>
      </w:pPr>
      <w:r w:rsidRPr="00CA577F">
        <w:t>He stood, and, measuring first with careful eyes</w:t>
      </w:r>
    </w:p>
    <w:p w14:paraId="7E344813" w14:textId="04FBE442" w:rsidR="003A417A" w:rsidRPr="00CA577F" w:rsidRDefault="003A417A" w:rsidP="00CA577F">
      <w:pPr>
        <w:pStyle w:val="Poetry"/>
      </w:pPr>
      <w:r w:rsidRPr="00CA577F">
        <w:t>The space his spear could reach, aloud he cries:</w:t>
      </w:r>
    </w:p>
    <w:p w14:paraId="47F70869" w14:textId="77777777" w:rsidR="00CA577F" w:rsidRDefault="003A417A" w:rsidP="00CA577F">
      <w:pPr>
        <w:pStyle w:val="Poetry"/>
      </w:pPr>
      <w:r w:rsidRPr="00CA577F">
        <w:t xml:space="preserve">“My strong right hand, and sword, assist my stroke! </w:t>
      </w:r>
    </w:p>
    <w:p w14:paraId="36BDFC29" w14:textId="4E705EF0" w:rsidR="003A417A" w:rsidRPr="00CA577F" w:rsidRDefault="003A417A" w:rsidP="00CA577F">
      <w:pPr>
        <w:pStyle w:val="Poetry"/>
      </w:pPr>
      <w:r w:rsidRPr="00CA577F">
        <w:t>(Those only gods Mezentius will invoke.)</w:t>
      </w:r>
    </w:p>
    <w:p w14:paraId="0C25A302" w14:textId="77777777" w:rsidR="00CA577F" w:rsidRDefault="003A417A" w:rsidP="00CA577F">
      <w:pPr>
        <w:pStyle w:val="Poetry"/>
      </w:pPr>
      <w:r w:rsidRPr="00CA577F">
        <w:t xml:space="preserve">His armor, from the Trojan pirate torn, </w:t>
      </w:r>
    </w:p>
    <w:p w14:paraId="317F8EA2" w14:textId="6B0A7B35" w:rsidR="003A417A" w:rsidRPr="00CA577F" w:rsidRDefault="003A417A" w:rsidP="00CA577F">
      <w:pPr>
        <w:pStyle w:val="Poetry"/>
      </w:pPr>
      <w:r w:rsidRPr="00CA577F">
        <w:t>By my triumphant Lausus shall be worn.”</w:t>
      </w:r>
    </w:p>
    <w:p w14:paraId="058F993F" w14:textId="27CF8BD5" w:rsidR="003A417A" w:rsidRPr="00CA577F" w:rsidRDefault="003A417A" w:rsidP="00CA577F">
      <w:pPr>
        <w:pStyle w:val="Poetry"/>
      </w:pPr>
      <w:r w:rsidRPr="00CA577F">
        <w:t xml:space="preserve">He </w:t>
      </w:r>
      <w:proofErr w:type="gramStart"/>
      <w:r w:rsidRPr="00CA577F">
        <w:t>said;</w:t>
      </w:r>
      <w:proofErr w:type="gramEnd"/>
      <w:r w:rsidRPr="00CA577F">
        <w:t xml:space="preserve"> and with his utmost force he threw</w:t>
      </w:r>
    </w:p>
    <w:p w14:paraId="70F6C8CC" w14:textId="77777777" w:rsidR="003A417A" w:rsidRPr="00CA577F" w:rsidRDefault="003A417A" w:rsidP="00CA577F">
      <w:pPr>
        <w:pStyle w:val="Poetry"/>
      </w:pPr>
      <w:r w:rsidRPr="00CA577F">
        <w:t>The massy spear, which, hissing as it flew,</w:t>
      </w:r>
    </w:p>
    <w:p w14:paraId="4C2A980E" w14:textId="77777777" w:rsidR="00CA577F" w:rsidRDefault="003A417A" w:rsidP="00CA577F">
      <w:pPr>
        <w:pStyle w:val="Poetry"/>
      </w:pPr>
      <w:r w:rsidRPr="00CA577F">
        <w:t xml:space="preserve">Reach’d the celestial shield, that stopp’d the </w:t>
      </w:r>
      <w:proofErr w:type="gramStart"/>
      <w:r w:rsidRPr="00CA577F">
        <w:t>course;</w:t>
      </w:r>
      <w:proofErr w:type="gramEnd"/>
      <w:r w:rsidRPr="00CA577F">
        <w:t xml:space="preserve"> </w:t>
      </w:r>
    </w:p>
    <w:p w14:paraId="46821BD1" w14:textId="6034298B" w:rsidR="003A417A" w:rsidRPr="00CA577F" w:rsidRDefault="003A417A" w:rsidP="00CA577F">
      <w:pPr>
        <w:pStyle w:val="Poetry"/>
      </w:pPr>
      <w:r w:rsidRPr="00CA577F">
        <w:t>But, glancing thence, the yet unbroken force</w:t>
      </w:r>
    </w:p>
    <w:p w14:paraId="0871F560" w14:textId="77777777" w:rsidR="003A417A" w:rsidRPr="00CA577F" w:rsidRDefault="003A417A" w:rsidP="00CA577F">
      <w:pPr>
        <w:pStyle w:val="Poetry"/>
      </w:pPr>
      <w:r w:rsidRPr="00CA577F">
        <w:t>Took a new bent obliquely, and betwixt</w:t>
      </w:r>
    </w:p>
    <w:p w14:paraId="16DF0C30" w14:textId="117A9561" w:rsidR="003A417A" w:rsidRPr="00CA577F" w:rsidRDefault="003A417A" w:rsidP="00CA577F">
      <w:pPr>
        <w:pStyle w:val="Poetry"/>
      </w:pPr>
      <w:r w:rsidRPr="00CA577F">
        <w:t>The side and bowels fam’d Anthores fix’d.</w:t>
      </w:r>
    </w:p>
    <w:p w14:paraId="62E48AC6" w14:textId="77777777" w:rsidR="00CA577F" w:rsidRDefault="003A417A" w:rsidP="00CA577F">
      <w:pPr>
        <w:pStyle w:val="Poetry"/>
      </w:pPr>
      <w:r w:rsidRPr="00CA577F">
        <w:t xml:space="preserve">Anthores had from </w:t>
      </w:r>
      <w:proofErr w:type="gramStart"/>
      <w:r w:rsidRPr="00CA577F">
        <w:t>Argos</w:t>
      </w:r>
      <w:proofErr w:type="gramEnd"/>
      <w:r w:rsidRPr="00CA577F">
        <w:t xml:space="preserve"> travel’d far, </w:t>
      </w:r>
    </w:p>
    <w:p w14:paraId="1EA74280" w14:textId="77777777" w:rsidR="00CA577F" w:rsidRDefault="003A417A" w:rsidP="00CA577F">
      <w:pPr>
        <w:pStyle w:val="Poetry"/>
      </w:pPr>
      <w:r w:rsidRPr="00CA577F">
        <w:t xml:space="preserve">Alcides’ friend, and brother of the </w:t>
      </w:r>
      <w:proofErr w:type="gramStart"/>
      <w:r w:rsidRPr="00CA577F">
        <w:t>war;</w:t>
      </w:r>
      <w:proofErr w:type="gramEnd"/>
      <w:r w:rsidRPr="00CA577F">
        <w:t xml:space="preserve"> </w:t>
      </w:r>
    </w:p>
    <w:p w14:paraId="7D64CA0A" w14:textId="77777777" w:rsidR="00CA577F" w:rsidRDefault="003A417A" w:rsidP="00CA577F">
      <w:pPr>
        <w:pStyle w:val="Poetry"/>
      </w:pPr>
      <w:r w:rsidRPr="00CA577F">
        <w:t xml:space="preserve">Till, tir’d with toils, fair Italy he chose, </w:t>
      </w:r>
    </w:p>
    <w:p w14:paraId="05E35CA4" w14:textId="11AEE3C5" w:rsidR="003A417A" w:rsidRPr="00CA577F" w:rsidRDefault="003A417A" w:rsidP="00CA577F">
      <w:pPr>
        <w:pStyle w:val="Poetry"/>
      </w:pPr>
      <w:r w:rsidRPr="00CA577F">
        <w:t>And in Evander’s palace sought repose.</w:t>
      </w:r>
    </w:p>
    <w:p w14:paraId="7E65B2D3" w14:textId="4F29766F" w:rsidR="003A417A" w:rsidRPr="00CA577F" w:rsidRDefault="003A417A" w:rsidP="00CA577F">
      <w:pPr>
        <w:pStyle w:val="Poetry"/>
      </w:pPr>
      <w:r w:rsidRPr="00CA577F">
        <w:t>Now, falling by another’s wound, his eyes</w:t>
      </w:r>
    </w:p>
    <w:p w14:paraId="1E8A5226" w14:textId="04B16A5A" w:rsidR="003A417A" w:rsidRDefault="003A417A" w:rsidP="00CA577F">
      <w:pPr>
        <w:pStyle w:val="Poetry"/>
      </w:pPr>
      <w:r w:rsidRPr="00CA577F">
        <w:t>He cast to heav’n, on Argos thinks, and dies.</w:t>
      </w:r>
    </w:p>
    <w:p w14:paraId="2549B2FF" w14:textId="77777777" w:rsidR="00CA577F" w:rsidRPr="00CA577F" w:rsidRDefault="00CA577F" w:rsidP="00CA577F">
      <w:pPr>
        <w:pStyle w:val="Poetry"/>
      </w:pPr>
    </w:p>
    <w:p w14:paraId="3B7E3B45" w14:textId="77777777" w:rsidR="003A417A" w:rsidRPr="00CA577F" w:rsidRDefault="003A417A" w:rsidP="00CA577F">
      <w:pPr>
        <w:pStyle w:val="Poetry"/>
      </w:pPr>
      <w:r w:rsidRPr="00CA577F">
        <w:t xml:space="preserve">The pious Trojan then his jav’lin </w:t>
      </w:r>
      <w:proofErr w:type="gramStart"/>
      <w:r w:rsidRPr="00CA577F">
        <w:t>sent;</w:t>
      </w:r>
      <w:proofErr w:type="gramEnd"/>
    </w:p>
    <w:p w14:paraId="0D167A39" w14:textId="77777777" w:rsidR="00CA577F" w:rsidRDefault="003A417A" w:rsidP="00CA577F">
      <w:pPr>
        <w:pStyle w:val="Poetry"/>
      </w:pPr>
      <w:r w:rsidRPr="00CA577F">
        <w:t xml:space="preserve">The shield gave way; thro’ treble plates it went </w:t>
      </w:r>
    </w:p>
    <w:p w14:paraId="74B49A22" w14:textId="1764B23D" w:rsidR="003A417A" w:rsidRPr="00CA577F" w:rsidRDefault="003A417A" w:rsidP="00CA577F">
      <w:pPr>
        <w:pStyle w:val="Poetry"/>
      </w:pPr>
      <w:r w:rsidRPr="00CA577F">
        <w:t>Of solid brass, of linen trebly roll’d,</w:t>
      </w:r>
    </w:p>
    <w:p w14:paraId="4F8A02E9" w14:textId="4F493BC3" w:rsidR="003A417A" w:rsidRPr="00CA577F" w:rsidRDefault="003A417A" w:rsidP="00CA577F">
      <w:pPr>
        <w:pStyle w:val="Poetry"/>
      </w:pPr>
      <w:r w:rsidRPr="00CA577F">
        <w:t>And three bull hides which round the buckler fold.</w:t>
      </w:r>
    </w:p>
    <w:p w14:paraId="0FF2E454" w14:textId="77777777" w:rsidR="00CA577F" w:rsidRDefault="003A417A" w:rsidP="00CA577F">
      <w:pPr>
        <w:pStyle w:val="Poetry"/>
      </w:pPr>
      <w:r w:rsidRPr="00CA577F">
        <w:t xml:space="preserve">All these </w:t>
      </w:r>
      <w:proofErr w:type="gramStart"/>
      <w:r w:rsidRPr="00CA577F">
        <w:t>it</w:t>
      </w:r>
      <w:proofErr w:type="gramEnd"/>
      <w:r w:rsidRPr="00CA577F">
        <w:t xml:space="preserve"> pass’d, resistless in the course, </w:t>
      </w:r>
    </w:p>
    <w:p w14:paraId="265E80AD" w14:textId="77777777" w:rsidR="00CA577F" w:rsidRDefault="003A417A" w:rsidP="00CA577F">
      <w:pPr>
        <w:pStyle w:val="Poetry"/>
      </w:pPr>
      <w:r w:rsidRPr="00CA577F">
        <w:t xml:space="preserve">Transpierc’d his </w:t>
      </w:r>
      <w:proofErr w:type="gramStart"/>
      <w:r w:rsidRPr="00CA577F">
        <w:t>thigh, and</w:t>
      </w:r>
      <w:proofErr w:type="gramEnd"/>
      <w:r w:rsidRPr="00CA577F">
        <w:t xml:space="preserve"> spent its dying force. </w:t>
      </w:r>
    </w:p>
    <w:p w14:paraId="18CD5F3E" w14:textId="77777777" w:rsidR="00CA577F" w:rsidRDefault="003A417A" w:rsidP="00CA577F">
      <w:pPr>
        <w:pStyle w:val="Poetry"/>
      </w:pPr>
      <w:r w:rsidRPr="00CA577F">
        <w:lastRenderedPageBreak/>
        <w:t xml:space="preserve">The gaping wound gush’d out a crimson flood. </w:t>
      </w:r>
    </w:p>
    <w:p w14:paraId="7C9E8885" w14:textId="127B21D3" w:rsidR="003A417A" w:rsidRPr="00CA577F" w:rsidRDefault="003A417A" w:rsidP="00CA577F">
      <w:pPr>
        <w:pStyle w:val="Poetry"/>
      </w:pPr>
      <w:r w:rsidRPr="00CA577F">
        <w:t xml:space="preserve">The Trojan, </w:t>
      </w:r>
      <w:proofErr w:type="gramStart"/>
      <w:r w:rsidRPr="00CA577F">
        <w:t>glad with</w:t>
      </w:r>
      <w:proofErr w:type="gramEnd"/>
      <w:r w:rsidRPr="00CA577F">
        <w:t xml:space="preserve"> sight of hostile blood,</w:t>
      </w:r>
    </w:p>
    <w:p w14:paraId="68E85B63" w14:textId="2EBCF3AE" w:rsidR="003A417A" w:rsidRPr="00CA577F" w:rsidRDefault="003A417A" w:rsidP="00CA577F">
      <w:pPr>
        <w:pStyle w:val="Poetry"/>
      </w:pPr>
      <w:r w:rsidRPr="00CA577F">
        <w:t>His faunchion drew, to closer fight address’d,</w:t>
      </w:r>
    </w:p>
    <w:p w14:paraId="3506D595" w14:textId="21DD1495" w:rsidR="003A417A" w:rsidRDefault="003A417A" w:rsidP="00CA577F">
      <w:pPr>
        <w:pStyle w:val="Poetry"/>
      </w:pPr>
      <w:r w:rsidRPr="00CA577F">
        <w:t>And with new force his fainting foe oppress’d.</w:t>
      </w:r>
    </w:p>
    <w:p w14:paraId="396B5EB6" w14:textId="77777777" w:rsidR="00CA577F" w:rsidRPr="00CA577F" w:rsidRDefault="00CA577F" w:rsidP="00CA577F">
      <w:pPr>
        <w:pStyle w:val="Poetry"/>
      </w:pPr>
    </w:p>
    <w:p w14:paraId="69ACD2B1" w14:textId="77777777" w:rsidR="00CA577F" w:rsidRDefault="003A417A" w:rsidP="00CA577F">
      <w:pPr>
        <w:pStyle w:val="Poetry"/>
      </w:pPr>
      <w:r w:rsidRPr="00CA577F">
        <w:t xml:space="preserve">His father’s peril Lausus view’d with </w:t>
      </w:r>
      <w:proofErr w:type="gramStart"/>
      <w:r w:rsidRPr="00CA577F">
        <w:t>grief;</w:t>
      </w:r>
      <w:proofErr w:type="gramEnd"/>
      <w:r w:rsidRPr="00CA577F">
        <w:t xml:space="preserve"> </w:t>
      </w:r>
    </w:p>
    <w:p w14:paraId="623C8F31" w14:textId="671D4A00" w:rsidR="003A417A" w:rsidRPr="00CA577F" w:rsidRDefault="003A417A" w:rsidP="00CA577F">
      <w:pPr>
        <w:pStyle w:val="Poetry"/>
      </w:pPr>
      <w:r w:rsidRPr="00CA577F">
        <w:t>He sigh’d, he wept, he ran to his relief.</w:t>
      </w:r>
    </w:p>
    <w:p w14:paraId="484E3161" w14:textId="77777777" w:rsidR="003A417A" w:rsidRPr="00CA577F" w:rsidRDefault="003A417A" w:rsidP="00CA577F">
      <w:pPr>
        <w:pStyle w:val="Poetry"/>
      </w:pPr>
      <w:r w:rsidRPr="00CA577F">
        <w:t>And here, heroic youth, ‘t is here I must</w:t>
      </w:r>
    </w:p>
    <w:p w14:paraId="7AC92343" w14:textId="64BBFF59" w:rsidR="003A417A" w:rsidRPr="00CA577F" w:rsidRDefault="003A417A" w:rsidP="00CA577F">
      <w:pPr>
        <w:pStyle w:val="Poetry"/>
      </w:pPr>
      <w:r w:rsidRPr="00CA577F">
        <w:t>To thy immortal memory be just,</w:t>
      </w:r>
    </w:p>
    <w:p w14:paraId="7F9716F9" w14:textId="77777777" w:rsidR="00CA577F" w:rsidRDefault="003A417A" w:rsidP="00CA577F">
      <w:pPr>
        <w:pStyle w:val="Poetry"/>
      </w:pPr>
      <w:r w:rsidRPr="00CA577F">
        <w:t xml:space="preserve">And sing an act so noble and so new, </w:t>
      </w:r>
    </w:p>
    <w:p w14:paraId="115AB70E" w14:textId="1B3FF497" w:rsidR="003A417A" w:rsidRPr="00CA577F" w:rsidRDefault="003A417A" w:rsidP="00CA577F">
      <w:pPr>
        <w:pStyle w:val="Poetry"/>
      </w:pPr>
      <w:r w:rsidRPr="00CA577F">
        <w:t>Posterity will scarce believe ‘t is true.</w:t>
      </w:r>
    </w:p>
    <w:p w14:paraId="179E75F9" w14:textId="77777777" w:rsidR="00CA577F" w:rsidRDefault="003A417A" w:rsidP="00CA577F">
      <w:pPr>
        <w:pStyle w:val="Poetry"/>
      </w:pPr>
      <w:r w:rsidRPr="00CA577F">
        <w:t xml:space="preserve">Pain’d with his wound, and useless for the fight, </w:t>
      </w:r>
    </w:p>
    <w:p w14:paraId="602D5559" w14:textId="625951A8" w:rsidR="003A417A" w:rsidRPr="00CA577F" w:rsidRDefault="003A417A" w:rsidP="00CA577F">
      <w:pPr>
        <w:pStyle w:val="Poetry"/>
      </w:pPr>
      <w:r w:rsidRPr="00CA577F">
        <w:t>The father sought to save himself by flight:</w:t>
      </w:r>
    </w:p>
    <w:p w14:paraId="46301930" w14:textId="15918D5A" w:rsidR="003A417A" w:rsidRPr="00CA577F" w:rsidRDefault="003A417A" w:rsidP="00CA577F">
      <w:pPr>
        <w:pStyle w:val="Poetry"/>
      </w:pPr>
      <w:r w:rsidRPr="00CA577F">
        <w:t>Incumber’d, slow he dragg’d the spear along,</w:t>
      </w:r>
    </w:p>
    <w:p w14:paraId="6E25EE02" w14:textId="77777777" w:rsidR="00CA577F" w:rsidRDefault="003A417A" w:rsidP="00CA577F">
      <w:pPr>
        <w:pStyle w:val="Poetry"/>
      </w:pPr>
      <w:r w:rsidRPr="00CA577F">
        <w:t xml:space="preserve">Which pierc’d his thigh, and in his buckler hung. </w:t>
      </w:r>
    </w:p>
    <w:p w14:paraId="3E4328D2" w14:textId="0BE8698D" w:rsidR="003A417A" w:rsidRPr="00CA577F" w:rsidRDefault="003A417A" w:rsidP="00CA577F">
      <w:pPr>
        <w:pStyle w:val="Poetry"/>
      </w:pPr>
      <w:r w:rsidRPr="00CA577F">
        <w:t>The pious youth, resolv’d on death, below</w:t>
      </w:r>
    </w:p>
    <w:p w14:paraId="73A33A9F" w14:textId="77777777" w:rsidR="00CA577F" w:rsidRDefault="003A417A" w:rsidP="00CA577F">
      <w:pPr>
        <w:pStyle w:val="Poetry"/>
      </w:pPr>
      <w:r w:rsidRPr="00CA577F">
        <w:t xml:space="preserve">The lifted sword springs forth to face the </w:t>
      </w:r>
      <w:proofErr w:type="gramStart"/>
      <w:r w:rsidRPr="00CA577F">
        <w:t>foe;</w:t>
      </w:r>
      <w:proofErr w:type="gramEnd"/>
      <w:r w:rsidRPr="00CA577F">
        <w:t xml:space="preserve"> </w:t>
      </w:r>
    </w:p>
    <w:p w14:paraId="3181C6B9" w14:textId="4028ADE0" w:rsidR="003A417A" w:rsidRPr="00CA577F" w:rsidRDefault="003A417A" w:rsidP="00CA577F">
      <w:pPr>
        <w:pStyle w:val="Poetry"/>
      </w:pPr>
      <w:r w:rsidRPr="00CA577F">
        <w:t xml:space="preserve">Protects his </w:t>
      </w:r>
      <w:proofErr w:type="gramStart"/>
      <w:r w:rsidRPr="00CA577F">
        <w:t>parent, and</w:t>
      </w:r>
      <w:proofErr w:type="gramEnd"/>
      <w:r w:rsidRPr="00CA577F">
        <w:t xml:space="preserve"> prevents the blow.</w:t>
      </w:r>
    </w:p>
    <w:p w14:paraId="5AB17727" w14:textId="4232D05E" w:rsidR="003A417A" w:rsidRPr="00CA577F" w:rsidRDefault="003A417A" w:rsidP="00CA577F">
      <w:pPr>
        <w:pStyle w:val="Poetry"/>
      </w:pPr>
      <w:r w:rsidRPr="00CA577F">
        <w:t>Shouts of applause ran ringing thro’ the field,</w:t>
      </w:r>
    </w:p>
    <w:p w14:paraId="1E613BD0" w14:textId="77777777" w:rsidR="00CA577F" w:rsidRDefault="003A417A" w:rsidP="00CA577F">
      <w:pPr>
        <w:pStyle w:val="Poetry"/>
      </w:pPr>
      <w:r w:rsidRPr="00CA577F">
        <w:t xml:space="preserve">To see the son the vanquish’d father shield. </w:t>
      </w:r>
    </w:p>
    <w:p w14:paraId="268595B8" w14:textId="77777777" w:rsidR="00CA577F" w:rsidRDefault="003A417A" w:rsidP="00CA577F">
      <w:pPr>
        <w:pStyle w:val="Poetry"/>
      </w:pPr>
      <w:r w:rsidRPr="00CA577F">
        <w:t xml:space="preserve">All, fir’d with gen’rous indignation, strive, </w:t>
      </w:r>
    </w:p>
    <w:p w14:paraId="7E2F2D5E" w14:textId="77777777" w:rsidR="00CA577F" w:rsidRDefault="003A417A" w:rsidP="00CA577F">
      <w:pPr>
        <w:pStyle w:val="Poetry"/>
      </w:pPr>
      <w:r w:rsidRPr="00CA577F">
        <w:t xml:space="preserve">And with a storm of darts to distance drive </w:t>
      </w:r>
    </w:p>
    <w:p w14:paraId="65350C1A" w14:textId="6DCD75DA" w:rsidR="003A417A" w:rsidRPr="00CA577F" w:rsidRDefault="003A417A" w:rsidP="00CA577F">
      <w:pPr>
        <w:pStyle w:val="Poetry"/>
      </w:pPr>
      <w:r w:rsidRPr="00CA577F">
        <w:t>The Trojan chief, who, held at bay from far,</w:t>
      </w:r>
    </w:p>
    <w:p w14:paraId="3F1E21BB" w14:textId="63C091AD" w:rsidR="003A417A" w:rsidRPr="00CA577F" w:rsidRDefault="003A417A" w:rsidP="00CA577F">
      <w:pPr>
        <w:pStyle w:val="Poetry"/>
      </w:pPr>
      <w:r w:rsidRPr="00CA577F">
        <w:t>On his Vulcanian orb sustain’d the war.</w:t>
      </w:r>
    </w:p>
    <w:p w14:paraId="220878F5" w14:textId="77777777" w:rsidR="00CA577F" w:rsidRDefault="00CA577F" w:rsidP="00CA577F">
      <w:pPr>
        <w:pStyle w:val="Poetry"/>
      </w:pPr>
    </w:p>
    <w:p w14:paraId="6775465F" w14:textId="798C9A4D" w:rsidR="00CA577F" w:rsidRDefault="003A417A" w:rsidP="00CA577F">
      <w:pPr>
        <w:pStyle w:val="Poetry"/>
      </w:pPr>
      <w:r w:rsidRPr="00CA577F">
        <w:t xml:space="preserve">As, when thick hail comes rattling in the wind, </w:t>
      </w:r>
    </w:p>
    <w:p w14:paraId="07D10A81" w14:textId="77777777" w:rsidR="00CA577F" w:rsidRDefault="003A417A" w:rsidP="00CA577F">
      <w:pPr>
        <w:pStyle w:val="Poetry"/>
      </w:pPr>
      <w:r w:rsidRPr="00CA577F">
        <w:t xml:space="preserve">The plowman, passenger, and lab’ring hind </w:t>
      </w:r>
    </w:p>
    <w:p w14:paraId="0200C613" w14:textId="1919A4B9" w:rsidR="003A417A" w:rsidRPr="00CA577F" w:rsidRDefault="003A417A" w:rsidP="00CA577F">
      <w:pPr>
        <w:pStyle w:val="Poetry"/>
      </w:pPr>
      <w:r w:rsidRPr="00CA577F">
        <w:t>For shelter to the neighb’ring covert fly,</w:t>
      </w:r>
    </w:p>
    <w:p w14:paraId="72BB70C9" w14:textId="77777777" w:rsidR="003A417A" w:rsidRPr="00CA577F" w:rsidRDefault="003A417A" w:rsidP="00CA577F">
      <w:pPr>
        <w:pStyle w:val="Poetry"/>
      </w:pPr>
      <w:r w:rsidRPr="00CA577F">
        <w:t xml:space="preserve">Or hous’d, or safe in hollow caverns </w:t>
      </w:r>
      <w:proofErr w:type="gramStart"/>
      <w:r w:rsidRPr="00CA577F">
        <w:t>lie;</w:t>
      </w:r>
      <w:proofErr w:type="gramEnd"/>
    </w:p>
    <w:p w14:paraId="52B2A5B5" w14:textId="16707200" w:rsidR="003A417A" w:rsidRPr="00CA577F" w:rsidRDefault="003A417A" w:rsidP="00CA577F">
      <w:pPr>
        <w:pStyle w:val="Poetry"/>
      </w:pPr>
      <w:proofErr w:type="gramStart"/>
      <w:r w:rsidRPr="00CA577F">
        <w:t>But,</w:t>
      </w:r>
      <w:proofErr w:type="gramEnd"/>
      <w:r w:rsidRPr="00CA577F">
        <w:t xml:space="preserve"> that o’erblown, when heav’n above ‘em smiles,</w:t>
      </w:r>
    </w:p>
    <w:p w14:paraId="2A8BF5FC" w14:textId="77777777" w:rsidR="003A417A" w:rsidRPr="00CA577F" w:rsidRDefault="003A417A" w:rsidP="00CA577F">
      <w:pPr>
        <w:pStyle w:val="Poetry"/>
      </w:pPr>
      <w:r w:rsidRPr="00CA577F">
        <w:t>Return to travel, and renew their toils:</w:t>
      </w:r>
    </w:p>
    <w:p w14:paraId="05313B6C" w14:textId="77777777" w:rsidR="00CA577F" w:rsidRDefault="003A417A" w:rsidP="00CA577F">
      <w:pPr>
        <w:pStyle w:val="Poetry"/>
      </w:pPr>
      <w:r w:rsidRPr="00CA577F">
        <w:t xml:space="preserve">Aeneas thus, o’erwhelmed on ev’ry side, </w:t>
      </w:r>
    </w:p>
    <w:p w14:paraId="5668873B" w14:textId="72D23467" w:rsidR="003A417A" w:rsidRPr="00CA577F" w:rsidRDefault="003A417A" w:rsidP="00CA577F">
      <w:pPr>
        <w:pStyle w:val="Poetry"/>
      </w:pPr>
      <w:r w:rsidRPr="00CA577F">
        <w:t xml:space="preserve">The storm of darts, undaunted, did </w:t>
      </w:r>
      <w:proofErr w:type="gramStart"/>
      <w:r w:rsidRPr="00CA577F">
        <w:t>abide;</w:t>
      </w:r>
      <w:proofErr w:type="gramEnd"/>
    </w:p>
    <w:p w14:paraId="0318D59A" w14:textId="77777777" w:rsidR="003A417A" w:rsidRPr="00CA577F" w:rsidRDefault="003A417A" w:rsidP="00CA577F">
      <w:pPr>
        <w:pStyle w:val="Poetry"/>
      </w:pPr>
      <w:r w:rsidRPr="00CA577F">
        <w:t xml:space="preserve">And </w:t>
      </w:r>
      <w:proofErr w:type="gramStart"/>
      <w:r w:rsidRPr="00CA577F">
        <w:t>thus</w:t>
      </w:r>
      <w:proofErr w:type="gramEnd"/>
      <w:r w:rsidRPr="00CA577F">
        <w:t xml:space="preserve"> to Lausus loud with friendly threat’ning cried:</w:t>
      </w:r>
    </w:p>
    <w:p w14:paraId="6AC72F63" w14:textId="1C01F0E3" w:rsidR="003A417A" w:rsidRPr="00CA577F" w:rsidRDefault="003A417A" w:rsidP="00CA577F">
      <w:pPr>
        <w:pStyle w:val="Poetry"/>
      </w:pPr>
      <w:r w:rsidRPr="00CA577F">
        <w:t>“Why wilt thou rush to certain death, and rage</w:t>
      </w:r>
    </w:p>
    <w:p w14:paraId="66AF92B8" w14:textId="77777777" w:rsidR="00CA577F" w:rsidRDefault="003A417A" w:rsidP="00CA577F">
      <w:pPr>
        <w:pStyle w:val="Poetry"/>
      </w:pPr>
      <w:r w:rsidRPr="00CA577F">
        <w:lastRenderedPageBreak/>
        <w:t xml:space="preserve">In rash attempts, beyond thy tender age, </w:t>
      </w:r>
    </w:p>
    <w:p w14:paraId="29DD3712" w14:textId="77777777" w:rsidR="00CA577F" w:rsidRDefault="003A417A" w:rsidP="00CA577F">
      <w:pPr>
        <w:pStyle w:val="Poetry"/>
      </w:pPr>
      <w:r w:rsidRPr="00CA577F">
        <w:t xml:space="preserve">Betray’d by pious love?” Nor, thus forborne, </w:t>
      </w:r>
    </w:p>
    <w:p w14:paraId="7671DCE1" w14:textId="789C93C0" w:rsidR="003A417A" w:rsidRPr="00CA577F" w:rsidRDefault="003A417A" w:rsidP="00CA577F">
      <w:pPr>
        <w:pStyle w:val="Poetry"/>
      </w:pPr>
      <w:r w:rsidRPr="00CA577F">
        <w:t xml:space="preserve">The youth </w:t>
      </w:r>
      <w:proofErr w:type="gramStart"/>
      <w:r w:rsidRPr="00CA577F">
        <w:t>desists</w:t>
      </w:r>
      <w:proofErr w:type="gramEnd"/>
      <w:r w:rsidRPr="00CA577F">
        <w:t>, but with insulting scorn</w:t>
      </w:r>
    </w:p>
    <w:p w14:paraId="09339482" w14:textId="77777777" w:rsidR="003A417A" w:rsidRPr="00CA577F" w:rsidRDefault="003A417A" w:rsidP="00CA577F">
      <w:pPr>
        <w:pStyle w:val="Poetry"/>
      </w:pPr>
      <w:r w:rsidRPr="00CA577F">
        <w:t>Provokes the ling’ring prince, whose patience, tir’d,</w:t>
      </w:r>
    </w:p>
    <w:p w14:paraId="1AD500F1" w14:textId="28BAF0A1" w:rsidR="003A417A" w:rsidRPr="00CA577F" w:rsidRDefault="003A417A" w:rsidP="00CA577F">
      <w:pPr>
        <w:pStyle w:val="Poetry"/>
      </w:pPr>
      <w:r w:rsidRPr="00CA577F">
        <w:t xml:space="preserve">Gave </w:t>
      </w:r>
      <w:proofErr w:type="gramStart"/>
      <w:r w:rsidRPr="00CA577F">
        <w:t>place;</w:t>
      </w:r>
      <w:proofErr w:type="gramEnd"/>
      <w:r w:rsidRPr="00CA577F">
        <w:t xml:space="preserve"> and all his breast with fury fir’d.</w:t>
      </w:r>
    </w:p>
    <w:p w14:paraId="02A349CE" w14:textId="77777777" w:rsidR="00CA577F" w:rsidRDefault="003A417A" w:rsidP="00CA577F">
      <w:pPr>
        <w:pStyle w:val="Poetry"/>
      </w:pPr>
      <w:r w:rsidRPr="00CA577F">
        <w:t xml:space="preserve">For </w:t>
      </w:r>
      <w:proofErr w:type="gramStart"/>
      <w:r w:rsidRPr="00CA577F">
        <w:t>now</w:t>
      </w:r>
      <w:proofErr w:type="gramEnd"/>
      <w:r w:rsidRPr="00CA577F">
        <w:t xml:space="preserve"> the Fates prepar’d their sharpen’d shears; </w:t>
      </w:r>
    </w:p>
    <w:p w14:paraId="05C69FDB" w14:textId="77777777" w:rsidR="00CA577F" w:rsidRDefault="003A417A" w:rsidP="00CA577F">
      <w:pPr>
        <w:pStyle w:val="Poetry"/>
      </w:pPr>
      <w:r w:rsidRPr="00CA577F">
        <w:t xml:space="preserve">And lifted high the flaming sword appears, </w:t>
      </w:r>
    </w:p>
    <w:p w14:paraId="096C15CA" w14:textId="77777777" w:rsidR="00CA577F" w:rsidRDefault="003A417A" w:rsidP="00CA577F">
      <w:pPr>
        <w:pStyle w:val="Poetry"/>
      </w:pPr>
      <w:r w:rsidRPr="00CA577F">
        <w:t xml:space="preserve">Which, full descending with a frightful sway, </w:t>
      </w:r>
    </w:p>
    <w:p w14:paraId="7891DC7D" w14:textId="2FEF4663" w:rsidR="003A417A" w:rsidRPr="00CA577F" w:rsidRDefault="003A417A" w:rsidP="00CA577F">
      <w:pPr>
        <w:pStyle w:val="Poetry"/>
      </w:pPr>
      <w:r w:rsidRPr="00CA577F">
        <w:t>Thro’ shield and corslet forc’d th’ impetuous way,</w:t>
      </w:r>
    </w:p>
    <w:p w14:paraId="0EC4976E" w14:textId="21F300EA" w:rsidR="003A417A" w:rsidRPr="00CA577F" w:rsidRDefault="003A417A" w:rsidP="00CA577F">
      <w:pPr>
        <w:pStyle w:val="Poetry"/>
      </w:pPr>
      <w:r w:rsidRPr="00CA577F">
        <w:t>And buried deep in his fair bosom lay.</w:t>
      </w:r>
    </w:p>
    <w:p w14:paraId="223FB081" w14:textId="77777777" w:rsidR="00CA577F" w:rsidRDefault="003A417A" w:rsidP="00CA577F">
      <w:pPr>
        <w:pStyle w:val="Poetry"/>
      </w:pPr>
      <w:r w:rsidRPr="00CA577F">
        <w:t xml:space="preserve">The purple streams thro’ the thin armor strove, </w:t>
      </w:r>
    </w:p>
    <w:p w14:paraId="72C0C90A" w14:textId="77777777" w:rsidR="00CA577F" w:rsidRDefault="003A417A" w:rsidP="00CA577F">
      <w:pPr>
        <w:pStyle w:val="Poetry"/>
      </w:pPr>
      <w:r w:rsidRPr="00CA577F">
        <w:t xml:space="preserve">And drench’d th’ imbroider’d coat his mother </w:t>
      </w:r>
      <w:proofErr w:type="gramStart"/>
      <w:r w:rsidRPr="00CA577F">
        <w:t>wove;</w:t>
      </w:r>
      <w:proofErr w:type="gramEnd"/>
      <w:r w:rsidRPr="00CA577F">
        <w:t xml:space="preserve"> </w:t>
      </w:r>
    </w:p>
    <w:p w14:paraId="26F21FB8" w14:textId="00630B9A" w:rsidR="003A417A" w:rsidRPr="00CA577F" w:rsidRDefault="003A417A" w:rsidP="00CA577F">
      <w:pPr>
        <w:pStyle w:val="Poetry"/>
      </w:pPr>
      <w:r w:rsidRPr="00CA577F">
        <w:t>And life at length forsook his heaving heart,</w:t>
      </w:r>
    </w:p>
    <w:p w14:paraId="31B797A2" w14:textId="77777777" w:rsidR="003A417A" w:rsidRPr="00CA577F" w:rsidRDefault="003A417A" w:rsidP="00CA577F">
      <w:pPr>
        <w:pStyle w:val="Poetry"/>
      </w:pPr>
      <w:r w:rsidRPr="00CA577F">
        <w:t>Loth from so sweet a mansion to depart.</w:t>
      </w:r>
    </w:p>
    <w:p w14:paraId="7BE29C4D" w14:textId="77777777" w:rsidR="00CA577F" w:rsidRDefault="00CA577F" w:rsidP="00CA577F">
      <w:pPr>
        <w:pStyle w:val="Poetry"/>
      </w:pPr>
    </w:p>
    <w:p w14:paraId="6B40E7C2" w14:textId="6F96F714" w:rsidR="003A417A" w:rsidRPr="00CA577F" w:rsidRDefault="003A417A" w:rsidP="00CA577F">
      <w:pPr>
        <w:pStyle w:val="Poetry"/>
      </w:pPr>
      <w:r w:rsidRPr="00CA577F">
        <w:t>But when, with blood and paleness all o’erspread,</w:t>
      </w:r>
    </w:p>
    <w:p w14:paraId="283B9B7B" w14:textId="77777777" w:rsidR="00CA577F" w:rsidRDefault="003A417A" w:rsidP="00CA577F">
      <w:pPr>
        <w:pStyle w:val="Poetry"/>
      </w:pPr>
      <w:r w:rsidRPr="00CA577F">
        <w:t xml:space="preserve">The pious prince beheld young Lausus dead, </w:t>
      </w:r>
    </w:p>
    <w:p w14:paraId="557877B9" w14:textId="77777777" w:rsidR="00CA577F" w:rsidRDefault="003A417A" w:rsidP="00CA577F">
      <w:pPr>
        <w:pStyle w:val="Poetry"/>
      </w:pPr>
      <w:r w:rsidRPr="00CA577F">
        <w:t xml:space="preserve">He griev’d; he wept; the sight an image brought </w:t>
      </w:r>
    </w:p>
    <w:p w14:paraId="3407E960" w14:textId="11C88A90" w:rsidR="003A417A" w:rsidRPr="00CA577F" w:rsidRDefault="003A417A" w:rsidP="00CA577F">
      <w:pPr>
        <w:pStyle w:val="Poetry"/>
      </w:pPr>
      <w:r w:rsidRPr="00CA577F">
        <w:t>Of his own filial love, a sadly pleasing thought:</w:t>
      </w:r>
    </w:p>
    <w:p w14:paraId="2E90D0EE" w14:textId="77777777" w:rsidR="003A417A" w:rsidRPr="00CA577F" w:rsidRDefault="003A417A" w:rsidP="00CA577F">
      <w:pPr>
        <w:pStyle w:val="Poetry"/>
      </w:pPr>
      <w:r w:rsidRPr="00CA577F">
        <w:t>Then stretch’d his hand to hold him up, and said:</w:t>
      </w:r>
    </w:p>
    <w:p w14:paraId="04AC1820" w14:textId="358F19B4" w:rsidR="003A417A" w:rsidRPr="00CA577F" w:rsidRDefault="003A417A" w:rsidP="00CA577F">
      <w:pPr>
        <w:pStyle w:val="Poetry"/>
      </w:pPr>
      <w:r w:rsidRPr="00CA577F">
        <w:t>“Poor hapless youth! what praises can be paid</w:t>
      </w:r>
    </w:p>
    <w:p w14:paraId="38C0B2DC" w14:textId="77777777" w:rsidR="00CA577F" w:rsidRDefault="003A417A" w:rsidP="00CA577F">
      <w:pPr>
        <w:pStyle w:val="Poetry"/>
      </w:pPr>
      <w:r w:rsidRPr="00CA577F">
        <w:t xml:space="preserve">To love so great, to such transcendent store </w:t>
      </w:r>
    </w:p>
    <w:p w14:paraId="68B017D4" w14:textId="77777777" w:rsidR="00CA577F" w:rsidRDefault="003A417A" w:rsidP="00CA577F">
      <w:pPr>
        <w:pStyle w:val="Poetry"/>
      </w:pPr>
      <w:r w:rsidRPr="00CA577F">
        <w:t xml:space="preserve">Of early worth, and sure presage of more? </w:t>
      </w:r>
    </w:p>
    <w:p w14:paraId="797B110B" w14:textId="77777777" w:rsidR="00CA577F" w:rsidRDefault="003A417A" w:rsidP="00CA577F">
      <w:pPr>
        <w:pStyle w:val="Poetry"/>
      </w:pPr>
      <w:r w:rsidRPr="00CA577F">
        <w:t xml:space="preserve">Accept whate’er Aeneas can </w:t>
      </w:r>
      <w:proofErr w:type="gramStart"/>
      <w:r w:rsidRPr="00CA577F">
        <w:t>afford;</w:t>
      </w:r>
      <w:proofErr w:type="gramEnd"/>
      <w:r w:rsidRPr="00CA577F">
        <w:t xml:space="preserve"> </w:t>
      </w:r>
    </w:p>
    <w:p w14:paraId="5926390C" w14:textId="468F108F" w:rsidR="003A417A" w:rsidRPr="00CA577F" w:rsidRDefault="003A417A" w:rsidP="00CA577F">
      <w:pPr>
        <w:pStyle w:val="Poetry"/>
      </w:pPr>
      <w:r w:rsidRPr="00CA577F">
        <w:t xml:space="preserve">Untouch’d thy arms, untaken be thy </w:t>
      </w:r>
      <w:proofErr w:type="gramStart"/>
      <w:r w:rsidRPr="00CA577F">
        <w:t>sword;</w:t>
      </w:r>
      <w:proofErr w:type="gramEnd"/>
    </w:p>
    <w:p w14:paraId="2A676EC2" w14:textId="3327EAA1" w:rsidR="003A417A" w:rsidRPr="00CA577F" w:rsidRDefault="003A417A" w:rsidP="00CA577F">
      <w:pPr>
        <w:pStyle w:val="Poetry"/>
      </w:pPr>
      <w:r w:rsidRPr="00CA577F">
        <w:t>And all that pleas’d thee living, still remain</w:t>
      </w:r>
    </w:p>
    <w:p w14:paraId="2D274F67" w14:textId="77777777" w:rsidR="00CA577F" w:rsidRDefault="003A417A" w:rsidP="00CA577F">
      <w:pPr>
        <w:pStyle w:val="Poetry"/>
      </w:pPr>
      <w:r w:rsidRPr="00CA577F">
        <w:t xml:space="preserve">Inviolate, and sacred to the slain. </w:t>
      </w:r>
    </w:p>
    <w:p w14:paraId="5D10C372" w14:textId="1D60FF1A" w:rsidR="003A417A" w:rsidRPr="00CA577F" w:rsidRDefault="003A417A" w:rsidP="00CA577F">
      <w:pPr>
        <w:pStyle w:val="Poetry"/>
      </w:pPr>
      <w:r w:rsidRPr="00CA577F">
        <w:t>Thy body on thy parents I bestow,</w:t>
      </w:r>
    </w:p>
    <w:p w14:paraId="117760BF" w14:textId="77777777" w:rsidR="00CA577F" w:rsidRDefault="003A417A" w:rsidP="00CA577F">
      <w:pPr>
        <w:pStyle w:val="Poetry"/>
      </w:pPr>
      <w:r w:rsidRPr="00CA577F">
        <w:t xml:space="preserve">To rest thy soul, at least, if shadows know, </w:t>
      </w:r>
    </w:p>
    <w:p w14:paraId="6726C461" w14:textId="581DFCC8" w:rsidR="003A417A" w:rsidRPr="00CA577F" w:rsidRDefault="003A417A" w:rsidP="00CA577F">
      <w:pPr>
        <w:pStyle w:val="Poetry"/>
      </w:pPr>
      <w:r w:rsidRPr="00CA577F">
        <w:t>Or have a sense of human things below.</w:t>
      </w:r>
    </w:p>
    <w:p w14:paraId="5548A084" w14:textId="15ABF749" w:rsidR="003A417A" w:rsidRPr="00CA577F" w:rsidRDefault="003A417A" w:rsidP="00CA577F">
      <w:pPr>
        <w:pStyle w:val="Poetry"/>
      </w:pPr>
      <w:r w:rsidRPr="00CA577F">
        <w:t>There to thy fellow ghosts with glory tell:</w:t>
      </w:r>
    </w:p>
    <w:p w14:paraId="5E42DBA4" w14:textId="013A6285" w:rsidR="003A417A" w:rsidRDefault="003A417A" w:rsidP="00CA577F">
      <w:pPr>
        <w:pStyle w:val="Poetry"/>
      </w:pPr>
      <w:r w:rsidRPr="00CA577F">
        <w:t>‘‘T was by the great Aeneas hand I fell.’”</w:t>
      </w:r>
    </w:p>
    <w:p w14:paraId="37E2483B" w14:textId="77777777" w:rsidR="00CA577F" w:rsidRPr="00CA577F" w:rsidRDefault="00CA577F" w:rsidP="00CA577F">
      <w:pPr>
        <w:pStyle w:val="Poetry"/>
      </w:pPr>
    </w:p>
    <w:p w14:paraId="51B81393" w14:textId="77777777" w:rsidR="00CA577F" w:rsidRDefault="003A417A" w:rsidP="00CA577F">
      <w:pPr>
        <w:pStyle w:val="Poetry"/>
      </w:pPr>
      <w:r w:rsidRPr="00CA577F">
        <w:t xml:space="preserve">With this, his distant friends he beckons </w:t>
      </w:r>
      <w:proofErr w:type="gramStart"/>
      <w:r w:rsidRPr="00CA577F">
        <w:t>near</w:t>
      </w:r>
      <w:proofErr w:type="gramEnd"/>
      <w:r w:rsidRPr="00CA577F">
        <w:t xml:space="preserve">, </w:t>
      </w:r>
    </w:p>
    <w:p w14:paraId="45F10DCD" w14:textId="7EF9D6F3" w:rsidR="003A417A" w:rsidRPr="00CA577F" w:rsidRDefault="003A417A" w:rsidP="00CA577F">
      <w:pPr>
        <w:pStyle w:val="Poetry"/>
      </w:pPr>
      <w:r w:rsidRPr="00CA577F">
        <w:t>Provokes their duty, and prevents their fear:</w:t>
      </w:r>
    </w:p>
    <w:p w14:paraId="4BAB488A" w14:textId="77777777" w:rsidR="003A417A" w:rsidRPr="00CA577F" w:rsidRDefault="003A417A" w:rsidP="00CA577F">
      <w:pPr>
        <w:pStyle w:val="Poetry"/>
      </w:pPr>
      <w:r w:rsidRPr="00CA577F">
        <w:lastRenderedPageBreak/>
        <w:t>Himself assists to lift him from the ground,</w:t>
      </w:r>
    </w:p>
    <w:p w14:paraId="050AB286" w14:textId="2FFC812A" w:rsidR="003A417A" w:rsidRPr="00CA577F" w:rsidRDefault="003A417A" w:rsidP="00CA577F">
      <w:pPr>
        <w:pStyle w:val="Poetry"/>
      </w:pPr>
      <w:r w:rsidRPr="00CA577F">
        <w:t>With clotted locks, and blood that well’d from out the wound.</w:t>
      </w:r>
    </w:p>
    <w:p w14:paraId="1F889030" w14:textId="77777777" w:rsidR="00CA577F" w:rsidRDefault="003A417A" w:rsidP="00CA577F">
      <w:pPr>
        <w:pStyle w:val="Poetry"/>
      </w:pPr>
      <w:r w:rsidRPr="00CA577F">
        <w:t xml:space="preserve">Meantime, his father, now no father, stood, </w:t>
      </w:r>
    </w:p>
    <w:p w14:paraId="066F70BC" w14:textId="04F3FEF4" w:rsidR="003A417A" w:rsidRPr="00CA577F" w:rsidRDefault="003A417A" w:rsidP="00CA577F">
      <w:pPr>
        <w:pStyle w:val="Poetry"/>
      </w:pPr>
      <w:r w:rsidRPr="00CA577F">
        <w:t>And wash’d his wounds by Tiber’s yellow flood:</w:t>
      </w:r>
    </w:p>
    <w:p w14:paraId="6CAAA592" w14:textId="77777777" w:rsidR="00CA577F" w:rsidRDefault="003A417A" w:rsidP="00CA577F">
      <w:pPr>
        <w:pStyle w:val="Poetry"/>
      </w:pPr>
      <w:r w:rsidRPr="00CA577F">
        <w:t xml:space="preserve">Oppress’d with anguish, panting, and o’erspent, </w:t>
      </w:r>
    </w:p>
    <w:p w14:paraId="7C449CA8" w14:textId="55104818" w:rsidR="003A417A" w:rsidRPr="00CA577F" w:rsidRDefault="003A417A" w:rsidP="00CA577F">
      <w:pPr>
        <w:pStyle w:val="Poetry"/>
      </w:pPr>
      <w:r w:rsidRPr="00CA577F">
        <w:t>His fainting limbs against an oak he leant.</w:t>
      </w:r>
    </w:p>
    <w:p w14:paraId="6F3ADA5B" w14:textId="59E67E49" w:rsidR="003A417A" w:rsidRPr="00CA577F" w:rsidRDefault="003A417A" w:rsidP="00CA577F">
      <w:pPr>
        <w:pStyle w:val="Poetry"/>
      </w:pPr>
      <w:r w:rsidRPr="00CA577F">
        <w:t xml:space="preserve">A bough his brazen helmet did </w:t>
      </w:r>
      <w:proofErr w:type="gramStart"/>
      <w:r w:rsidRPr="00CA577F">
        <w:t>sustain;</w:t>
      </w:r>
      <w:proofErr w:type="gramEnd"/>
    </w:p>
    <w:p w14:paraId="3FD7C2AE" w14:textId="77777777" w:rsidR="003A417A" w:rsidRPr="00CA577F" w:rsidRDefault="003A417A" w:rsidP="00CA577F">
      <w:pPr>
        <w:pStyle w:val="Poetry"/>
      </w:pPr>
      <w:r w:rsidRPr="00CA577F">
        <w:t>His heavier arms lay scatter’d on the plain:</w:t>
      </w:r>
    </w:p>
    <w:p w14:paraId="3CE254CB" w14:textId="77777777" w:rsidR="00CA577F" w:rsidRDefault="003A417A" w:rsidP="00CA577F">
      <w:pPr>
        <w:pStyle w:val="Poetry"/>
      </w:pPr>
      <w:r w:rsidRPr="00CA577F">
        <w:t xml:space="preserve">A chosen train of youth around him </w:t>
      </w:r>
      <w:proofErr w:type="gramStart"/>
      <w:r w:rsidRPr="00CA577F">
        <w:t>stand;</w:t>
      </w:r>
      <w:proofErr w:type="gramEnd"/>
      <w:r w:rsidRPr="00CA577F">
        <w:t xml:space="preserve"> </w:t>
      </w:r>
    </w:p>
    <w:p w14:paraId="53545D29" w14:textId="7A878ABC" w:rsidR="003A417A" w:rsidRPr="00CA577F" w:rsidRDefault="003A417A" w:rsidP="00CA577F">
      <w:pPr>
        <w:pStyle w:val="Poetry"/>
      </w:pPr>
      <w:r w:rsidRPr="00CA577F">
        <w:t>His drooping head was rested on his hand:</w:t>
      </w:r>
    </w:p>
    <w:p w14:paraId="6686C077" w14:textId="77777777" w:rsidR="003A417A" w:rsidRPr="00CA577F" w:rsidRDefault="003A417A" w:rsidP="00CA577F">
      <w:pPr>
        <w:pStyle w:val="Poetry"/>
      </w:pPr>
      <w:r w:rsidRPr="00CA577F">
        <w:t xml:space="preserve">His grisly beard his pensive bosom </w:t>
      </w:r>
      <w:proofErr w:type="gramStart"/>
      <w:r w:rsidRPr="00CA577F">
        <w:t>sought;</w:t>
      </w:r>
      <w:proofErr w:type="gramEnd"/>
    </w:p>
    <w:p w14:paraId="5A927583" w14:textId="5FB06C84" w:rsidR="003A417A" w:rsidRPr="00CA577F" w:rsidRDefault="003A417A" w:rsidP="00CA577F">
      <w:pPr>
        <w:pStyle w:val="Poetry"/>
      </w:pPr>
      <w:r w:rsidRPr="00CA577F">
        <w:t>And all on Lausus ran his restless thought.</w:t>
      </w:r>
    </w:p>
    <w:p w14:paraId="3FB30C17" w14:textId="77777777" w:rsidR="003A417A" w:rsidRPr="00CA577F" w:rsidRDefault="003A417A" w:rsidP="00CA577F">
      <w:pPr>
        <w:pStyle w:val="Poetry"/>
      </w:pPr>
      <w:r w:rsidRPr="00CA577F">
        <w:t>Careful, concern’d his danger to prevent,</w:t>
      </w:r>
    </w:p>
    <w:p w14:paraId="45460E3C" w14:textId="77777777" w:rsidR="00CA577F" w:rsidRDefault="003A417A" w:rsidP="00CA577F">
      <w:pPr>
        <w:pStyle w:val="Poetry"/>
      </w:pPr>
      <w:r w:rsidRPr="00CA577F">
        <w:t xml:space="preserve">He much enquir’d, and many a message sent </w:t>
      </w:r>
    </w:p>
    <w:p w14:paraId="52E39E9A" w14:textId="0E3FEBCF" w:rsidR="003A417A" w:rsidRPr="00CA577F" w:rsidRDefault="003A417A" w:rsidP="00CA577F">
      <w:pPr>
        <w:pStyle w:val="Poetry"/>
      </w:pPr>
      <w:r w:rsidRPr="00CA577F">
        <w:t>To warn him from the field—alas! in vain!</w:t>
      </w:r>
    </w:p>
    <w:p w14:paraId="63B119C0" w14:textId="77777777" w:rsidR="003A417A" w:rsidRPr="00CA577F" w:rsidRDefault="003A417A" w:rsidP="00CA577F">
      <w:pPr>
        <w:pStyle w:val="Poetry"/>
      </w:pPr>
      <w:r w:rsidRPr="00CA577F">
        <w:t>Behold, his mournful followers bear him slain!</w:t>
      </w:r>
    </w:p>
    <w:p w14:paraId="1C35BB7C" w14:textId="7795348C" w:rsidR="003A417A" w:rsidRPr="00CA577F" w:rsidRDefault="003A417A" w:rsidP="00CA577F">
      <w:pPr>
        <w:pStyle w:val="Poetry"/>
      </w:pPr>
      <w:r w:rsidRPr="00CA577F">
        <w:t>O’er his broad shield still gush’d the yawning wound,</w:t>
      </w:r>
    </w:p>
    <w:p w14:paraId="56D1D5FA" w14:textId="77777777" w:rsidR="00CA577F" w:rsidRDefault="003A417A" w:rsidP="00CA577F">
      <w:pPr>
        <w:pStyle w:val="Poetry"/>
      </w:pPr>
      <w:r w:rsidRPr="00CA577F">
        <w:t xml:space="preserve">And drew a bloody trail along the ground. </w:t>
      </w:r>
    </w:p>
    <w:p w14:paraId="73FB15D0" w14:textId="77777777" w:rsidR="00CA577F" w:rsidRDefault="003A417A" w:rsidP="00CA577F">
      <w:pPr>
        <w:pStyle w:val="Poetry"/>
      </w:pPr>
      <w:r w:rsidRPr="00CA577F">
        <w:t xml:space="preserve">Far off he heard their cries, far off divin’d </w:t>
      </w:r>
    </w:p>
    <w:p w14:paraId="54664AA1" w14:textId="4B0AAF7C" w:rsidR="003A417A" w:rsidRPr="00CA577F" w:rsidRDefault="003A417A" w:rsidP="00CA577F">
      <w:pPr>
        <w:pStyle w:val="Poetry"/>
      </w:pPr>
      <w:r w:rsidRPr="00CA577F">
        <w:t>The dire event, with a foreboding mind.</w:t>
      </w:r>
    </w:p>
    <w:p w14:paraId="7349E05F" w14:textId="77777777" w:rsidR="003A417A" w:rsidRPr="00CA577F" w:rsidRDefault="003A417A" w:rsidP="00CA577F">
      <w:pPr>
        <w:pStyle w:val="Poetry"/>
      </w:pPr>
      <w:r w:rsidRPr="00CA577F">
        <w:t xml:space="preserve">With dust he sprinkled first his hoary </w:t>
      </w:r>
      <w:proofErr w:type="gramStart"/>
      <w:r w:rsidRPr="00CA577F">
        <w:t>head;</w:t>
      </w:r>
      <w:proofErr w:type="gramEnd"/>
    </w:p>
    <w:p w14:paraId="74318D33" w14:textId="71CE4CEE" w:rsidR="003A417A" w:rsidRPr="00CA577F" w:rsidRDefault="003A417A" w:rsidP="00CA577F">
      <w:pPr>
        <w:pStyle w:val="Poetry"/>
      </w:pPr>
      <w:r w:rsidRPr="00CA577F">
        <w:t xml:space="preserve">Then both his lifted hands to heav’n he </w:t>
      </w:r>
      <w:proofErr w:type="gramStart"/>
      <w:r w:rsidRPr="00CA577F">
        <w:t>spread;</w:t>
      </w:r>
      <w:proofErr w:type="gramEnd"/>
    </w:p>
    <w:p w14:paraId="2C02E4ED" w14:textId="77777777" w:rsidR="003A417A" w:rsidRPr="00CA577F" w:rsidRDefault="003A417A" w:rsidP="00CA577F">
      <w:pPr>
        <w:pStyle w:val="Poetry"/>
      </w:pPr>
      <w:r w:rsidRPr="00CA577F">
        <w:t>Last, the dear corpse embracing, thus he said:</w:t>
      </w:r>
    </w:p>
    <w:p w14:paraId="10D288C5" w14:textId="77777777" w:rsidR="00CA577F" w:rsidRDefault="003A417A" w:rsidP="00CA577F">
      <w:pPr>
        <w:pStyle w:val="Poetry"/>
      </w:pPr>
      <w:r w:rsidRPr="00CA577F">
        <w:t xml:space="preserve">“What joys, alas! could this frail being give, </w:t>
      </w:r>
    </w:p>
    <w:p w14:paraId="06151445" w14:textId="126A3DD3" w:rsidR="003A417A" w:rsidRPr="00CA577F" w:rsidRDefault="003A417A" w:rsidP="00CA577F">
      <w:pPr>
        <w:pStyle w:val="Poetry"/>
      </w:pPr>
      <w:r w:rsidRPr="00CA577F">
        <w:t>That I have been so covetous to live?</w:t>
      </w:r>
    </w:p>
    <w:p w14:paraId="71B74912" w14:textId="77777777" w:rsidR="003A417A" w:rsidRPr="00CA577F" w:rsidRDefault="003A417A" w:rsidP="00CA577F">
      <w:pPr>
        <w:pStyle w:val="Poetry"/>
      </w:pPr>
      <w:r w:rsidRPr="00CA577F">
        <w:t>To see my son, and such a son, resign</w:t>
      </w:r>
    </w:p>
    <w:p w14:paraId="1F7B259C" w14:textId="1CA38A87" w:rsidR="003A417A" w:rsidRPr="00CA577F" w:rsidRDefault="003A417A" w:rsidP="00CA577F">
      <w:pPr>
        <w:pStyle w:val="Poetry"/>
      </w:pPr>
      <w:r w:rsidRPr="00CA577F">
        <w:t>His life, a ransom for preserving mine!</w:t>
      </w:r>
    </w:p>
    <w:p w14:paraId="08D70E71" w14:textId="77777777" w:rsidR="00CA577F" w:rsidRDefault="003A417A" w:rsidP="00CA577F">
      <w:pPr>
        <w:pStyle w:val="Poetry"/>
      </w:pPr>
      <w:r w:rsidRPr="00CA577F">
        <w:t xml:space="preserve">And am I then preserv’d, and art thou lost? </w:t>
      </w:r>
    </w:p>
    <w:p w14:paraId="016638A3" w14:textId="77777777" w:rsidR="00CA577F" w:rsidRDefault="003A417A" w:rsidP="00CA577F">
      <w:pPr>
        <w:pStyle w:val="Poetry"/>
      </w:pPr>
      <w:r w:rsidRPr="00CA577F">
        <w:t xml:space="preserve">How much too dear has that redemption cost! </w:t>
      </w:r>
    </w:p>
    <w:p w14:paraId="525EA511" w14:textId="3D51ACFD" w:rsidR="003A417A" w:rsidRPr="00CA577F" w:rsidRDefault="003A417A" w:rsidP="00CA577F">
      <w:pPr>
        <w:pStyle w:val="Poetry"/>
      </w:pPr>
      <w:r w:rsidRPr="00CA577F">
        <w:t>‘T is now my bitter banishment I feel:</w:t>
      </w:r>
    </w:p>
    <w:p w14:paraId="13EF5D63" w14:textId="77777777" w:rsidR="003A417A" w:rsidRPr="00CA577F" w:rsidRDefault="003A417A" w:rsidP="00CA577F">
      <w:pPr>
        <w:pStyle w:val="Poetry"/>
      </w:pPr>
      <w:r w:rsidRPr="00CA577F">
        <w:t>This is a wound too deep for time to heal.</w:t>
      </w:r>
    </w:p>
    <w:p w14:paraId="60DE5B21" w14:textId="4D43E258" w:rsidR="003A417A" w:rsidRPr="00CA577F" w:rsidRDefault="003A417A" w:rsidP="00CA577F">
      <w:pPr>
        <w:pStyle w:val="Poetry"/>
      </w:pPr>
      <w:r w:rsidRPr="00CA577F">
        <w:t xml:space="preserve">My guilt thy growing virtues did </w:t>
      </w:r>
      <w:proofErr w:type="gramStart"/>
      <w:r w:rsidRPr="00CA577F">
        <w:t>defame;</w:t>
      </w:r>
      <w:proofErr w:type="gramEnd"/>
    </w:p>
    <w:p w14:paraId="39879211" w14:textId="77777777" w:rsidR="00CA577F" w:rsidRDefault="003A417A" w:rsidP="00CA577F">
      <w:pPr>
        <w:pStyle w:val="Poetry"/>
      </w:pPr>
      <w:r w:rsidRPr="00CA577F">
        <w:t xml:space="preserve">My blackness blotted thy unblemish’d name. </w:t>
      </w:r>
    </w:p>
    <w:p w14:paraId="4D5AFBB8" w14:textId="404F33EB" w:rsidR="003A417A" w:rsidRPr="00CA577F" w:rsidRDefault="003A417A" w:rsidP="00CA577F">
      <w:pPr>
        <w:pStyle w:val="Poetry"/>
      </w:pPr>
      <w:r w:rsidRPr="00CA577F">
        <w:t>Chas’d from a throne, abandon’d, and exil’d</w:t>
      </w:r>
    </w:p>
    <w:p w14:paraId="3677AFEA" w14:textId="77777777" w:rsidR="003A417A" w:rsidRPr="00CA577F" w:rsidRDefault="003A417A" w:rsidP="00CA577F">
      <w:pPr>
        <w:pStyle w:val="Poetry"/>
      </w:pPr>
      <w:r w:rsidRPr="00CA577F">
        <w:t>For foul misdeeds, were punishments too mild:</w:t>
      </w:r>
    </w:p>
    <w:p w14:paraId="28A47754" w14:textId="77777777" w:rsidR="003A417A" w:rsidRPr="00CA577F" w:rsidRDefault="003A417A" w:rsidP="00CA577F">
      <w:pPr>
        <w:pStyle w:val="Poetry"/>
      </w:pPr>
      <w:r w:rsidRPr="00CA577F">
        <w:lastRenderedPageBreak/>
        <w:t>I ow’d my people these, and, from their hate,</w:t>
      </w:r>
    </w:p>
    <w:p w14:paraId="4882AAC1" w14:textId="252538DB" w:rsidR="003A417A" w:rsidRPr="00CA577F" w:rsidRDefault="003A417A" w:rsidP="00CA577F">
      <w:pPr>
        <w:pStyle w:val="Poetry"/>
      </w:pPr>
      <w:r w:rsidRPr="00CA577F">
        <w:t>With less resentment could have borne my fate.</w:t>
      </w:r>
    </w:p>
    <w:p w14:paraId="2BC372F7" w14:textId="77777777" w:rsidR="00CA577F" w:rsidRDefault="003A417A" w:rsidP="00CA577F">
      <w:pPr>
        <w:pStyle w:val="Poetry"/>
      </w:pPr>
      <w:r w:rsidRPr="00CA577F">
        <w:t xml:space="preserve">And yet I live, and yet sustain the sight </w:t>
      </w:r>
    </w:p>
    <w:p w14:paraId="57DD94C4" w14:textId="2002F025" w:rsidR="003A417A" w:rsidRPr="00CA577F" w:rsidRDefault="003A417A" w:rsidP="00CA577F">
      <w:pPr>
        <w:pStyle w:val="Poetry"/>
      </w:pPr>
      <w:r w:rsidRPr="00CA577F">
        <w:t>Of hated men, and of more hated light:</w:t>
      </w:r>
    </w:p>
    <w:p w14:paraId="1659787C" w14:textId="77777777" w:rsidR="00CA577F" w:rsidRDefault="003A417A" w:rsidP="00CA577F">
      <w:pPr>
        <w:pStyle w:val="Poetry"/>
      </w:pPr>
      <w:r w:rsidRPr="00CA577F">
        <w:t xml:space="preserve">But will not long.” With that he rais’d from ground </w:t>
      </w:r>
    </w:p>
    <w:p w14:paraId="6AA0F732" w14:textId="041E3810" w:rsidR="003A417A" w:rsidRPr="00CA577F" w:rsidRDefault="003A417A" w:rsidP="00CA577F">
      <w:pPr>
        <w:pStyle w:val="Poetry"/>
      </w:pPr>
      <w:r w:rsidRPr="00CA577F">
        <w:t xml:space="preserve">His fainting limbs, that stagger’d with his </w:t>
      </w:r>
      <w:proofErr w:type="gramStart"/>
      <w:r w:rsidRPr="00CA577F">
        <w:t>wound;</w:t>
      </w:r>
      <w:proofErr w:type="gramEnd"/>
    </w:p>
    <w:p w14:paraId="3C382AC2" w14:textId="69EA9092" w:rsidR="003A417A" w:rsidRPr="00CA577F" w:rsidRDefault="003A417A" w:rsidP="00CA577F">
      <w:pPr>
        <w:pStyle w:val="Poetry"/>
      </w:pPr>
      <w:r w:rsidRPr="00CA577F">
        <w:t>Yet, with a mind resolv’d, and unappall’d</w:t>
      </w:r>
    </w:p>
    <w:p w14:paraId="51CD160A" w14:textId="77777777" w:rsidR="003A417A" w:rsidRPr="00CA577F" w:rsidRDefault="003A417A" w:rsidP="00CA577F">
      <w:pPr>
        <w:pStyle w:val="Poetry"/>
      </w:pPr>
      <w:r w:rsidRPr="00CA577F">
        <w:t>With pains or perils, for his courser call’d</w:t>
      </w:r>
    </w:p>
    <w:p w14:paraId="65925802" w14:textId="77777777" w:rsidR="00CA577F" w:rsidRDefault="003A417A" w:rsidP="00CA577F">
      <w:pPr>
        <w:pStyle w:val="Poetry"/>
      </w:pPr>
      <w:r w:rsidRPr="00CA577F">
        <w:t xml:space="preserve">Well-mouth’d, well-manag’d, whom himself did dress </w:t>
      </w:r>
    </w:p>
    <w:p w14:paraId="43D35500" w14:textId="66B9161E" w:rsidR="003A417A" w:rsidRPr="00CA577F" w:rsidRDefault="003A417A" w:rsidP="00CA577F">
      <w:pPr>
        <w:pStyle w:val="Poetry"/>
      </w:pPr>
      <w:r w:rsidRPr="00CA577F">
        <w:t xml:space="preserve">With daily care, and mounted with </w:t>
      </w:r>
      <w:proofErr w:type="gramStart"/>
      <w:r w:rsidRPr="00CA577F">
        <w:t>success;</w:t>
      </w:r>
      <w:proofErr w:type="gramEnd"/>
    </w:p>
    <w:p w14:paraId="1D70B2E6" w14:textId="77777777" w:rsidR="003A417A" w:rsidRPr="00CA577F" w:rsidRDefault="003A417A" w:rsidP="00CA577F">
      <w:pPr>
        <w:pStyle w:val="Poetry"/>
      </w:pPr>
      <w:r w:rsidRPr="00CA577F">
        <w:t>His aid in arms, his ornament in peace.</w:t>
      </w:r>
    </w:p>
    <w:p w14:paraId="6A392CA4" w14:textId="77777777" w:rsidR="00CA577F" w:rsidRDefault="00CA577F" w:rsidP="00CA577F">
      <w:pPr>
        <w:pStyle w:val="Poetry"/>
      </w:pPr>
    </w:p>
    <w:p w14:paraId="078BE97D" w14:textId="5ADCF894" w:rsidR="003A417A" w:rsidRPr="00CA577F" w:rsidRDefault="003A417A" w:rsidP="00CA577F">
      <w:pPr>
        <w:pStyle w:val="Poetry"/>
      </w:pPr>
      <w:r w:rsidRPr="00CA577F">
        <w:t>Soothing his courage with a gentle stroke,</w:t>
      </w:r>
    </w:p>
    <w:p w14:paraId="1D892246" w14:textId="77777777" w:rsidR="003A417A" w:rsidRPr="00CA577F" w:rsidRDefault="003A417A" w:rsidP="00CA577F">
      <w:pPr>
        <w:pStyle w:val="Poetry"/>
      </w:pPr>
      <w:r w:rsidRPr="00CA577F">
        <w:t>The steed seem’d sensible, while thus he spoke:</w:t>
      </w:r>
    </w:p>
    <w:p w14:paraId="71230BD9" w14:textId="77777777" w:rsidR="00CA577F" w:rsidRDefault="003A417A" w:rsidP="00CA577F">
      <w:pPr>
        <w:pStyle w:val="Poetry"/>
      </w:pPr>
      <w:r w:rsidRPr="00CA577F">
        <w:t xml:space="preserve">“O Rhoebus, we have liv’d too long for me— </w:t>
      </w:r>
    </w:p>
    <w:p w14:paraId="239F2E8A" w14:textId="77777777" w:rsidR="00CA577F" w:rsidRDefault="003A417A" w:rsidP="00CA577F">
      <w:pPr>
        <w:pStyle w:val="Poetry"/>
      </w:pPr>
      <w:r w:rsidRPr="00CA577F">
        <w:t xml:space="preserve">If life and long were terms that could agree! </w:t>
      </w:r>
    </w:p>
    <w:p w14:paraId="30F4A44F" w14:textId="688A7B0A" w:rsidR="003A417A" w:rsidRPr="00CA577F" w:rsidRDefault="003A417A" w:rsidP="00CA577F">
      <w:pPr>
        <w:pStyle w:val="Poetry"/>
      </w:pPr>
      <w:r w:rsidRPr="00CA577F">
        <w:t>This day thou either shalt bring back the head</w:t>
      </w:r>
    </w:p>
    <w:p w14:paraId="34502C1D" w14:textId="6D4A5A78" w:rsidR="003A417A" w:rsidRPr="00CA577F" w:rsidRDefault="003A417A" w:rsidP="00CA577F">
      <w:pPr>
        <w:pStyle w:val="Poetry"/>
      </w:pPr>
      <w:r w:rsidRPr="00CA577F">
        <w:t xml:space="preserve">And bloody trophies of the Trojan </w:t>
      </w:r>
      <w:proofErr w:type="gramStart"/>
      <w:r w:rsidRPr="00CA577F">
        <w:t>dead;</w:t>
      </w:r>
      <w:proofErr w:type="gramEnd"/>
    </w:p>
    <w:p w14:paraId="6730EC0F" w14:textId="77777777" w:rsidR="00CA577F" w:rsidRDefault="003A417A" w:rsidP="00CA577F">
      <w:pPr>
        <w:pStyle w:val="Poetry"/>
      </w:pPr>
      <w:r w:rsidRPr="00CA577F">
        <w:t xml:space="preserve">This day thou either shalt revenge my woe, </w:t>
      </w:r>
    </w:p>
    <w:p w14:paraId="02B91DF8" w14:textId="587DA507" w:rsidR="003A417A" w:rsidRPr="00CA577F" w:rsidRDefault="003A417A" w:rsidP="00CA577F">
      <w:pPr>
        <w:pStyle w:val="Poetry"/>
      </w:pPr>
      <w:r w:rsidRPr="00CA577F">
        <w:t xml:space="preserve">For murther’d Lausus, on his cruel </w:t>
      </w:r>
      <w:proofErr w:type="gramStart"/>
      <w:r w:rsidRPr="00CA577F">
        <w:t>foe;</w:t>
      </w:r>
      <w:proofErr w:type="gramEnd"/>
    </w:p>
    <w:p w14:paraId="12BF66DF" w14:textId="77777777" w:rsidR="003A417A" w:rsidRPr="00CA577F" w:rsidRDefault="003A417A" w:rsidP="00CA577F">
      <w:pPr>
        <w:pStyle w:val="Poetry"/>
      </w:pPr>
      <w:r w:rsidRPr="00CA577F">
        <w:t xml:space="preserve">Or, if inexorable fate </w:t>
      </w:r>
      <w:proofErr w:type="gramStart"/>
      <w:r w:rsidRPr="00CA577F">
        <w:t>deny</w:t>
      </w:r>
      <w:proofErr w:type="gramEnd"/>
    </w:p>
    <w:p w14:paraId="53DA4032" w14:textId="77777777" w:rsidR="003A417A" w:rsidRPr="00CA577F" w:rsidRDefault="003A417A" w:rsidP="00CA577F">
      <w:pPr>
        <w:pStyle w:val="Poetry"/>
      </w:pPr>
      <w:r w:rsidRPr="00CA577F">
        <w:t>Our conquest, with thy conquer’d master die:</w:t>
      </w:r>
    </w:p>
    <w:p w14:paraId="76DD9E12" w14:textId="69437D09" w:rsidR="003A417A" w:rsidRPr="00CA577F" w:rsidRDefault="003A417A" w:rsidP="00CA577F">
      <w:pPr>
        <w:pStyle w:val="Poetry"/>
      </w:pPr>
      <w:r w:rsidRPr="00CA577F">
        <w:t>For, after such a lord, I rest secure,</w:t>
      </w:r>
    </w:p>
    <w:p w14:paraId="4CEB4C77" w14:textId="77777777" w:rsidR="00CA577F" w:rsidRDefault="003A417A" w:rsidP="00CA577F">
      <w:pPr>
        <w:pStyle w:val="Poetry"/>
      </w:pPr>
      <w:r w:rsidRPr="00CA577F">
        <w:t xml:space="preserve">Thou wilt no foreign reins, or Trojan load endure.” </w:t>
      </w:r>
    </w:p>
    <w:p w14:paraId="532961CA" w14:textId="77777777" w:rsidR="00CA577F" w:rsidRDefault="003A417A" w:rsidP="00CA577F">
      <w:pPr>
        <w:pStyle w:val="Poetry"/>
      </w:pPr>
      <w:r w:rsidRPr="00CA577F">
        <w:t xml:space="preserve">He </w:t>
      </w:r>
      <w:proofErr w:type="gramStart"/>
      <w:r w:rsidRPr="00CA577F">
        <w:t>said;</w:t>
      </w:r>
      <w:proofErr w:type="gramEnd"/>
      <w:r w:rsidRPr="00CA577F">
        <w:t xml:space="preserve"> and straight th’ officious courser kneels, </w:t>
      </w:r>
    </w:p>
    <w:p w14:paraId="2F060590" w14:textId="79E14BE4" w:rsidR="003A417A" w:rsidRPr="00CA577F" w:rsidRDefault="003A417A" w:rsidP="00CA577F">
      <w:pPr>
        <w:pStyle w:val="Poetry"/>
      </w:pPr>
      <w:r w:rsidRPr="00CA577F">
        <w:t>To take his wonted weight. His hands he fills</w:t>
      </w:r>
    </w:p>
    <w:p w14:paraId="151023E1" w14:textId="77777777" w:rsidR="003A417A" w:rsidRPr="00CA577F" w:rsidRDefault="003A417A" w:rsidP="00CA577F">
      <w:pPr>
        <w:pStyle w:val="Poetry"/>
      </w:pPr>
      <w:r w:rsidRPr="00CA577F">
        <w:t>With pointed jav’lins; on his head he lac’d</w:t>
      </w:r>
    </w:p>
    <w:p w14:paraId="273D3BEB" w14:textId="4CA894F1" w:rsidR="003A417A" w:rsidRPr="00CA577F" w:rsidRDefault="003A417A" w:rsidP="00CA577F">
      <w:pPr>
        <w:pStyle w:val="Poetry"/>
      </w:pPr>
      <w:r w:rsidRPr="00CA577F">
        <w:t>His glitt’ring helm, which terribly was grac’d</w:t>
      </w:r>
    </w:p>
    <w:p w14:paraId="73305D4A" w14:textId="77777777" w:rsidR="003A417A" w:rsidRPr="00CA577F" w:rsidRDefault="003A417A" w:rsidP="00CA577F">
      <w:pPr>
        <w:pStyle w:val="Poetry"/>
      </w:pPr>
      <w:r w:rsidRPr="00CA577F">
        <w:t xml:space="preserve">With waving horsehair, nodding from </w:t>
      </w:r>
      <w:proofErr w:type="gramStart"/>
      <w:r w:rsidRPr="00CA577F">
        <w:t>afar;</w:t>
      </w:r>
      <w:proofErr w:type="gramEnd"/>
    </w:p>
    <w:p w14:paraId="547A229E" w14:textId="77777777" w:rsidR="00CA577F" w:rsidRDefault="003A417A" w:rsidP="00CA577F">
      <w:pPr>
        <w:pStyle w:val="Poetry"/>
      </w:pPr>
      <w:r w:rsidRPr="00CA577F">
        <w:t xml:space="preserve">Then spurr’d his thund’ring steed amidst the war. </w:t>
      </w:r>
    </w:p>
    <w:p w14:paraId="40D6ADA9" w14:textId="77777777" w:rsidR="00CA577F" w:rsidRDefault="003A417A" w:rsidP="00CA577F">
      <w:pPr>
        <w:pStyle w:val="Poetry"/>
      </w:pPr>
      <w:r w:rsidRPr="00CA577F">
        <w:t xml:space="preserve">Love, anguish, wrath, and grief, to madness wrought, </w:t>
      </w:r>
    </w:p>
    <w:p w14:paraId="2177E58F" w14:textId="6C8EE43B" w:rsidR="003A417A" w:rsidRPr="00CA577F" w:rsidRDefault="003A417A" w:rsidP="00CA577F">
      <w:pPr>
        <w:pStyle w:val="Poetry"/>
      </w:pPr>
      <w:r w:rsidRPr="00CA577F">
        <w:t>Despair, and secret shame, and conscious thought</w:t>
      </w:r>
    </w:p>
    <w:p w14:paraId="0FAE543A" w14:textId="07EA0527" w:rsidR="003A417A" w:rsidRPr="00CA577F" w:rsidRDefault="003A417A" w:rsidP="00CA577F">
      <w:pPr>
        <w:pStyle w:val="Poetry"/>
      </w:pPr>
      <w:r w:rsidRPr="00CA577F">
        <w:t>Of inborn worth, his lab’ring soul oppress’d,</w:t>
      </w:r>
    </w:p>
    <w:p w14:paraId="6674D452" w14:textId="77777777" w:rsidR="00CA577F" w:rsidRDefault="003A417A" w:rsidP="00CA577F">
      <w:pPr>
        <w:pStyle w:val="Poetry"/>
      </w:pPr>
      <w:r w:rsidRPr="00CA577F">
        <w:t xml:space="preserve">Roll’d in his eyes, and rag’d within his breast. </w:t>
      </w:r>
    </w:p>
    <w:p w14:paraId="118565D0" w14:textId="77777777" w:rsidR="00CA577F" w:rsidRDefault="003A417A" w:rsidP="00CA577F">
      <w:pPr>
        <w:pStyle w:val="Poetry"/>
      </w:pPr>
      <w:r w:rsidRPr="00CA577F">
        <w:t>Then loud he call’d Aeneas thrice by name:</w:t>
      </w:r>
    </w:p>
    <w:p w14:paraId="2DE1EE2B" w14:textId="459F907D" w:rsidR="003A417A" w:rsidRPr="00CA577F" w:rsidRDefault="003A417A" w:rsidP="00CA577F">
      <w:pPr>
        <w:pStyle w:val="Poetry"/>
      </w:pPr>
      <w:r w:rsidRPr="00CA577F">
        <w:lastRenderedPageBreak/>
        <w:t>The loud repeated voice to glad Aeneas came.</w:t>
      </w:r>
    </w:p>
    <w:p w14:paraId="4F7AAAD5" w14:textId="77777777" w:rsidR="003A417A" w:rsidRPr="00CA577F" w:rsidRDefault="003A417A" w:rsidP="00CA577F">
      <w:pPr>
        <w:pStyle w:val="Poetry"/>
      </w:pPr>
      <w:r w:rsidRPr="00CA577F">
        <w:t>“Great Jove,” he said, “and the far-shooting god,</w:t>
      </w:r>
    </w:p>
    <w:p w14:paraId="62F295AB" w14:textId="4D1EBA26" w:rsidR="003A417A" w:rsidRPr="00CA577F" w:rsidRDefault="003A417A" w:rsidP="00CA577F">
      <w:pPr>
        <w:pStyle w:val="Poetry"/>
      </w:pPr>
      <w:r w:rsidRPr="00CA577F">
        <w:t>Inspire thy mind to make thy challenge good!”</w:t>
      </w:r>
    </w:p>
    <w:p w14:paraId="34942D80" w14:textId="77777777" w:rsidR="00CA577F" w:rsidRDefault="003A417A" w:rsidP="00CA577F">
      <w:pPr>
        <w:pStyle w:val="Poetry"/>
      </w:pPr>
      <w:r w:rsidRPr="00CA577F">
        <w:t xml:space="preserve">He spoke no more; but hasten’d, void of fear, </w:t>
      </w:r>
    </w:p>
    <w:p w14:paraId="0F64A8C0" w14:textId="33A2646A" w:rsidR="003A417A" w:rsidRDefault="003A417A" w:rsidP="00CA577F">
      <w:pPr>
        <w:pStyle w:val="Poetry"/>
      </w:pPr>
      <w:r w:rsidRPr="00CA577F">
        <w:t>And threaten’d with his long protended spear.</w:t>
      </w:r>
    </w:p>
    <w:p w14:paraId="77F2F2F9" w14:textId="77777777" w:rsidR="00CA577F" w:rsidRPr="00CA577F" w:rsidRDefault="00CA577F" w:rsidP="00CA577F">
      <w:pPr>
        <w:pStyle w:val="Poetry"/>
      </w:pPr>
    </w:p>
    <w:p w14:paraId="0A52F2C4" w14:textId="77777777" w:rsidR="00CA577F" w:rsidRDefault="003A417A" w:rsidP="00CA577F">
      <w:pPr>
        <w:pStyle w:val="Poetry"/>
      </w:pPr>
      <w:r w:rsidRPr="00CA577F">
        <w:t xml:space="preserve">To whom Mezentius thus: “Thy vaunts are vain. </w:t>
      </w:r>
    </w:p>
    <w:p w14:paraId="23AA893F" w14:textId="3E602AB3" w:rsidR="003A417A" w:rsidRPr="00CA577F" w:rsidRDefault="003A417A" w:rsidP="00CA577F">
      <w:pPr>
        <w:pStyle w:val="Poetry"/>
      </w:pPr>
      <w:r w:rsidRPr="00CA577F">
        <w:t>My Lausus lies extended on the plain:</w:t>
      </w:r>
    </w:p>
    <w:p w14:paraId="605FF1E7" w14:textId="118DC3F6" w:rsidR="003A417A" w:rsidRPr="00CA577F" w:rsidRDefault="003A417A" w:rsidP="00CA577F">
      <w:pPr>
        <w:pStyle w:val="Poetry"/>
      </w:pPr>
      <w:r w:rsidRPr="00CA577F">
        <w:t xml:space="preserve">He’s lost! thy conquest is already </w:t>
      </w:r>
      <w:proofErr w:type="gramStart"/>
      <w:r w:rsidRPr="00CA577F">
        <w:t>won;</w:t>
      </w:r>
      <w:proofErr w:type="gramEnd"/>
    </w:p>
    <w:p w14:paraId="45CAFB87" w14:textId="77777777" w:rsidR="00CA577F" w:rsidRDefault="003A417A" w:rsidP="00CA577F">
      <w:pPr>
        <w:pStyle w:val="Poetry"/>
      </w:pPr>
      <w:r w:rsidRPr="00CA577F">
        <w:t xml:space="preserve">The wretched sire is murther’d in the son. </w:t>
      </w:r>
    </w:p>
    <w:p w14:paraId="5BD017B6" w14:textId="06A3679F" w:rsidR="003A417A" w:rsidRPr="00CA577F" w:rsidRDefault="003A417A" w:rsidP="00CA577F">
      <w:pPr>
        <w:pStyle w:val="Poetry"/>
      </w:pPr>
      <w:r w:rsidRPr="00CA577F">
        <w:t>Nor fate I fear, but all the gods defy.</w:t>
      </w:r>
    </w:p>
    <w:p w14:paraId="4DA21236" w14:textId="77777777" w:rsidR="00CA577F" w:rsidRDefault="003A417A" w:rsidP="00CA577F">
      <w:pPr>
        <w:pStyle w:val="Poetry"/>
      </w:pPr>
      <w:r w:rsidRPr="00CA577F">
        <w:t xml:space="preserve">Forbear thy threats: my bus’ness is to </w:t>
      </w:r>
      <w:proofErr w:type="gramStart"/>
      <w:r w:rsidRPr="00CA577F">
        <w:t>die;</w:t>
      </w:r>
      <w:proofErr w:type="gramEnd"/>
      <w:r w:rsidRPr="00CA577F">
        <w:t xml:space="preserve"> </w:t>
      </w:r>
    </w:p>
    <w:p w14:paraId="592A976E" w14:textId="17204FCC" w:rsidR="003A417A" w:rsidRPr="00CA577F" w:rsidRDefault="003A417A" w:rsidP="00CA577F">
      <w:pPr>
        <w:pStyle w:val="Poetry"/>
      </w:pPr>
      <w:r w:rsidRPr="00CA577F">
        <w:t>But first receive this parting legacy.”</w:t>
      </w:r>
    </w:p>
    <w:p w14:paraId="52002988" w14:textId="7644E3B7" w:rsidR="003A417A" w:rsidRPr="00CA577F" w:rsidRDefault="003A417A" w:rsidP="00CA577F">
      <w:pPr>
        <w:pStyle w:val="Poetry"/>
      </w:pPr>
      <w:r w:rsidRPr="00CA577F">
        <w:t xml:space="preserve">He </w:t>
      </w:r>
      <w:proofErr w:type="gramStart"/>
      <w:r w:rsidRPr="00CA577F">
        <w:t>said;</w:t>
      </w:r>
      <w:proofErr w:type="gramEnd"/>
      <w:r w:rsidRPr="00CA577F">
        <w:t xml:space="preserve"> and straight a whirling dart he sent;</w:t>
      </w:r>
    </w:p>
    <w:p w14:paraId="6B4626B0" w14:textId="77777777" w:rsidR="003A417A" w:rsidRPr="00CA577F" w:rsidRDefault="003A417A" w:rsidP="00CA577F">
      <w:pPr>
        <w:pStyle w:val="Poetry"/>
      </w:pPr>
      <w:r w:rsidRPr="00CA577F">
        <w:t>Another after, and another went.</w:t>
      </w:r>
    </w:p>
    <w:p w14:paraId="0CEA8991" w14:textId="77777777" w:rsidR="00CA577F" w:rsidRDefault="003A417A" w:rsidP="00CA577F">
      <w:pPr>
        <w:pStyle w:val="Poetry"/>
      </w:pPr>
      <w:r w:rsidRPr="00CA577F">
        <w:t xml:space="preserve">Round in a spacious ring he rides the field, </w:t>
      </w:r>
    </w:p>
    <w:p w14:paraId="7D47176F" w14:textId="4BE0DF7D" w:rsidR="003A417A" w:rsidRPr="00CA577F" w:rsidRDefault="003A417A" w:rsidP="00CA577F">
      <w:pPr>
        <w:pStyle w:val="Poetry"/>
      </w:pPr>
      <w:r w:rsidRPr="00CA577F">
        <w:t>And vainly plies th’ impenetrable shield.</w:t>
      </w:r>
    </w:p>
    <w:p w14:paraId="2B5AF3F0" w14:textId="77777777" w:rsidR="003A417A" w:rsidRPr="00CA577F" w:rsidRDefault="003A417A" w:rsidP="00CA577F">
      <w:pPr>
        <w:pStyle w:val="Poetry"/>
      </w:pPr>
      <w:r w:rsidRPr="00CA577F">
        <w:t xml:space="preserve">Thrice rode he </w:t>
      </w:r>
      <w:proofErr w:type="gramStart"/>
      <w:r w:rsidRPr="00CA577F">
        <w:t>round;</w:t>
      </w:r>
      <w:proofErr w:type="gramEnd"/>
      <w:r w:rsidRPr="00CA577F">
        <w:t xml:space="preserve"> and thrice Aeneas wheel’d,</w:t>
      </w:r>
    </w:p>
    <w:p w14:paraId="5B4D0658" w14:textId="67CCC838" w:rsidR="003A417A" w:rsidRPr="00CA577F" w:rsidRDefault="003A417A" w:rsidP="00CA577F">
      <w:pPr>
        <w:pStyle w:val="Poetry"/>
      </w:pPr>
      <w:r w:rsidRPr="00CA577F">
        <w:t>Turn’d as he turn’d: the golden orb withstood</w:t>
      </w:r>
    </w:p>
    <w:p w14:paraId="052A944E" w14:textId="77777777" w:rsidR="00CA577F" w:rsidRDefault="003A417A" w:rsidP="00CA577F">
      <w:pPr>
        <w:pStyle w:val="Poetry"/>
      </w:pPr>
      <w:r w:rsidRPr="00CA577F">
        <w:t xml:space="preserve">The </w:t>
      </w:r>
      <w:proofErr w:type="gramStart"/>
      <w:r w:rsidRPr="00CA577F">
        <w:t>strokes, and</w:t>
      </w:r>
      <w:proofErr w:type="gramEnd"/>
      <w:r w:rsidRPr="00CA577F">
        <w:t xml:space="preserve"> bore about an iron wood. </w:t>
      </w:r>
    </w:p>
    <w:p w14:paraId="34F934BD" w14:textId="362A05BA" w:rsidR="003A417A" w:rsidRPr="00CA577F" w:rsidRDefault="003A417A" w:rsidP="00CA577F">
      <w:pPr>
        <w:pStyle w:val="Poetry"/>
      </w:pPr>
      <w:r w:rsidRPr="00CA577F">
        <w:t>Impatient of delay, and weary grown,</w:t>
      </w:r>
    </w:p>
    <w:p w14:paraId="5768F72C" w14:textId="77777777" w:rsidR="003A417A" w:rsidRPr="00CA577F" w:rsidRDefault="003A417A" w:rsidP="00CA577F">
      <w:pPr>
        <w:pStyle w:val="Poetry"/>
      </w:pPr>
      <w:r w:rsidRPr="00CA577F">
        <w:t>Still to defend, and to defend alone,</w:t>
      </w:r>
    </w:p>
    <w:p w14:paraId="70DF3BE2" w14:textId="77777777" w:rsidR="003A417A" w:rsidRPr="00CA577F" w:rsidRDefault="003A417A" w:rsidP="00CA577F">
      <w:pPr>
        <w:pStyle w:val="Poetry"/>
      </w:pPr>
      <w:r w:rsidRPr="00CA577F">
        <w:t>To wrench the darts which in his buckler light,</w:t>
      </w:r>
    </w:p>
    <w:p w14:paraId="3F093254" w14:textId="48AFF0E3" w:rsidR="003A417A" w:rsidRPr="00CA577F" w:rsidRDefault="003A417A" w:rsidP="00CA577F">
      <w:pPr>
        <w:pStyle w:val="Poetry"/>
      </w:pPr>
      <w:r w:rsidRPr="00CA577F">
        <w:t xml:space="preserve">Urg’d and o’er-labor’d in unequal </w:t>
      </w:r>
      <w:proofErr w:type="gramStart"/>
      <w:r w:rsidRPr="00CA577F">
        <w:t>fight;</w:t>
      </w:r>
      <w:proofErr w:type="gramEnd"/>
    </w:p>
    <w:p w14:paraId="77FEC5A4" w14:textId="77777777" w:rsidR="00CA577F" w:rsidRDefault="003A417A" w:rsidP="00CA577F">
      <w:pPr>
        <w:pStyle w:val="Poetry"/>
      </w:pPr>
      <w:r w:rsidRPr="00CA577F">
        <w:t xml:space="preserve">At length resolv’d, he throws with all his force </w:t>
      </w:r>
    </w:p>
    <w:p w14:paraId="5EDCA9A3" w14:textId="20B918F2" w:rsidR="003A417A" w:rsidRPr="00CA577F" w:rsidRDefault="003A417A" w:rsidP="00CA577F">
      <w:pPr>
        <w:pStyle w:val="Poetry"/>
      </w:pPr>
      <w:r w:rsidRPr="00CA577F">
        <w:t>Full at the temples of the warrior horse.</w:t>
      </w:r>
    </w:p>
    <w:p w14:paraId="5395EFFE" w14:textId="77777777" w:rsidR="00CA577F" w:rsidRDefault="003A417A" w:rsidP="00CA577F">
      <w:pPr>
        <w:pStyle w:val="Poetry"/>
      </w:pPr>
      <w:r w:rsidRPr="00CA577F">
        <w:t xml:space="preserve">Just where the stroke was aim’d, th’ unerring spear </w:t>
      </w:r>
    </w:p>
    <w:p w14:paraId="5264CC59" w14:textId="03F11A98" w:rsidR="003A417A" w:rsidRPr="00CA577F" w:rsidRDefault="003A417A" w:rsidP="00CA577F">
      <w:pPr>
        <w:pStyle w:val="Poetry"/>
      </w:pPr>
      <w:r w:rsidRPr="00CA577F">
        <w:t xml:space="preserve">Made </w:t>
      </w:r>
      <w:proofErr w:type="gramStart"/>
      <w:r w:rsidRPr="00CA577F">
        <w:t>way, and</w:t>
      </w:r>
      <w:proofErr w:type="gramEnd"/>
      <w:r w:rsidRPr="00CA577F">
        <w:t xml:space="preserve"> stood transfix’d thro’ either ear.</w:t>
      </w:r>
    </w:p>
    <w:p w14:paraId="00004F06" w14:textId="5D8A4DAD" w:rsidR="003A417A" w:rsidRPr="00CA577F" w:rsidRDefault="003A417A" w:rsidP="00CA577F">
      <w:pPr>
        <w:pStyle w:val="Poetry"/>
      </w:pPr>
      <w:r w:rsidRPr="00CA577F">
        <w:t>Seiz’d with unwonted pain, surpris’d with fright,</w:t>
      </w:r>
      <w:r w:rsidRPr="00CA577F">
        <w:tab/>
      </w:r>
    </w:p>
    <w:p w14:paraId="3AFEFE5E" w14:textId="77777777" w:rsidR="00CA577F" w:rsidRDefault="003A417A" w:rsidP="00CA577F">
      <w:pPr>
        <w:pStyle w:val="Poetry"/>
      </w:pPr>
      <w:r w:rsidRPr="00CA577F">
        <w:t xml:space="preserve">The wounded steed curvets, </w:t>
      </w:r>
      <w:proofErr w:type="gramStart"/>
      <w:r w:rsidRPr="00CA577F">
        <w:t>and,</w:t>
      </w:r>
      <w:proofErr w:type="gramEnd"/>
      <w:r w:rsidRPr="00CA577F">
        <w:t xml:space="preserve"> rais’d upright, </w:t>
      </w:r>
    </w:p>
    <w:p w14:paraId="06625CEB" w14:textId="77777777" w:rsidR="00CA577F" w:rsidRDefault="003A417A" w:rsidP="00CA577F">
      <w:pPr>
        <w:pStyle w:val="Poetry"/>
      </w:pPr>
      <w:r w:rsidRPr="00CA577F">
        <w:t xml:space="preserve">Lights on his feet before; his hoofs behind </w:t>
      </w:r>
    </w:p>
    <w:p w14:paraId="26E440BE" w14:textId="63712341" w:rsidR="003A417A" w:rsidRPr="00CA577F" w:rsidRDefault="003A417A" w:rsidP="00CA577F">
      <w:pPr>
        <w:pStyle w:val="Poetry"/>
      </w:pPr>
      <w:r w:rsidRPr="00CA577F">
        <w:t xml:space="preserve">Spring up in air </w:t>
      </w:r>
      <w:proofErr w:type="gramStart"/>
      <w:r w:rsidRPr="00CA577F">
        <w:t>aloft, and</w:t>
      </w:r>
      <w:proofErr w:type="gramEnd"/>
      <w:r w:rsidRPr="00CA577F">
        <w:t xml:space="preserve"> lash the wind.</w:t>
      </w:r>
    </w:p>
    <w:p w14:paraId="1D948F45" w14:textId="77777777" w:rsidR="003A417A" w:rsidRPr="00CA577F" w:rsidRDefault="003A417A" w:rsidP="00CA577F">
      <w:pPr>
        <w:pStyle w:val="Poetry"/>
      </w:pPr>
      <w:r w:rsidRPr="00CA577F">
        <w:t>Down comes the rider headlong from his height:</w:t>
      </w:r>
    </w:p>
    <w:p w14:paraId="67490DF3" w14:textId="2813CF63" w:rsidR="003A417A" w:rsidRPr="00CA577F" w:rsidRDefault="003A417A" w:rsidP="00CA577F">
      <w:pPr>
        <w:pStyle w:val="Poetry"/>
      </w:pPr>
      <w:r w:rsidRPr="00CA577F">
        <w:t>His horse came after with unwieldy weight,</w:t>
      </w:r>
    </w:p>
    <w:p w14:paraId="146D3A5D" w14:textId="77777777" w:rsidR="00CA577F" w:rsidRDefault="003A417A" w:rsidP="00CA577F">
      <w:pPr>
        <w:pStyle w:val="Poetry"/>
      </w:pPr>
      <w:proofErr w:type="gramStart"/>
      <w:r w:rsidRPr="00CA577F">
        <w:t>And,</w:t>
      </w:r>
      <w:proofErr w:type="gramEnd"/>
      <w:r w:rsidRPr="00CA577F">
        <w:t xml:space="preserve"> flound’ring forward, pitching on his head, </w:t>
      </w:r>
    </w:p>
    <w:p w14:paraId="78A912D8" w14:textId="1B07C715" w:rsidR="003A417A" w:rsidRPr="00CA577F" w:rsidRDefault="003A417A" w:rsidP="00CA577F">
      <w:pPr>
        <w:pStyle w:val="Poetry"/>
      </w:pPr>
      <w:r w:rsidRPr="00CA577F">
        <w:lastRenderedPageBreak/>
        <w:t>His lord’s incumber’d shoulder overlaid.</w:t>
      </w:r>
    </w:p>
    <w:p w14:paraId="20498D90" w14:textId="77777777" w:rsidR="00CA577F" w:rsidRDefault="00CA577F" w:rsidP="00CA577F">
      <w:pPr>
        <w:pStyle w:val="Poetry"/>
      </w:pPr>
    </w:p>
    <w:p w14:paraId="5A03AE99" w14:textId="0AA969B9" w:rsidR="00CA577F" w:rsidRDefault="003A417A" w:rsidP="00CA577F">
      <w:pPr>
        <w:pStyle w:val="Poetry"/>
      </w:pPr>
      <w:r w:rsidRPr="00CA577F">
        <w:t xml:space="preserve">From either host, the mingled shouts and cries </w:t>
      </w:r>
    </w:p>
    <w:p w14:paraId="0944D412" w14:textId="3D64AB12" w:rsidR="003A417A" w:rsidRPr="00CA577F" w:rsidRDefault="003A417A" w:rsidP="00CA577F">
      <w:pPr>
        <w:pStyle w:val="Poetry"/>
      </w:pPr>
      <w:r w:rsidRPr="00CA577F">
        <w:t>Of Trojans and Rutulians rend the skies.</w:t>
      </w:r>
    </w:p>
    <w:p w14:paraId="308863B9" w14:textId="2AB8223F" w:rsidR="003A417A" w:rsidRPr="00CA577F" w:rsidRDefault="003A417A" w:rsidP="00CA577F">
      <w:pPr>
        <w:pStyle w:val="Poetry"/>
      </w:pPr>
      <w:r w:rsidRPr="00CA577F">
        <w:t>Aeneas, hast’ning, wav’d his fatal sword</w:t>
      </w:r>
      <w:r w:rsidRPr="00CA577F">
        <w:tab/>
      </w:r>
    </w:p>
    <w:p w14:paraId="7B6677FC" w14:textId="77777777" w:rsidR="003A417A" w:rsidRPr="00CA577F" w:rsidRDefault="003A417A" w:rsidP="00CA577F">
      <w:pPr>
        <w:pStyle w:val="Poetry"/>
      </w:pPr>
      <w:r w:rsidRPr="00CA577F">
        <w:t>High o’er his head, with this reproachful word:</w:t>
      </w:r>
    </w:p>
    <w:p w14:paraId="1B578055" w14:textId="77777777" w:rsidR="00CA577F" w:rsidRDefault="003A417A" w:rsidP="00CA577F">
      <w:pPr>
        <w:pStyle w:val="Poetry"/>
      </w:pPr>
      <w:r w:rsidRPr="00CA577F">
        <w:t xml:space="preserve">“Now; where are now thy vaunts, the fierce disdain </w:t>
      </w:r>
    </w:p>
    <w:p w14:paraId="2515FF33" w14:textId="7506A792" w:rsidR="003A417A" w:rsidRPr="00CA577F" w:rsidRDefault="003A417A" w:rsidP="00CA577F">
      <w:pPr>
        <w:pStyle w:val="Poetry"/>
      </w:pPr>
      <w:r w:rsidRPr="00CA577F">
        <w:t>Of proud Mezentius, and the lofty strain?”</w:t>
      </w:r>
    </w:p>
    <w:p w14:paraId="6B96624A" w14:textId="77777777" w:rsidR="00CA577F" w:rsidRDefault="00CA577F" w:rsidP="00CA577F">
      <w:pPr>
        <w:pStyle w:val="Poetry"/>
      </w:pPr>
    </w:p>
    <w:p w14:paraId="57EC1CB8" w14:textId="40C89F5C" w:rsidR="003A417A" w:rsidRPr="00CA577F" w:rsidRDefault="003A417A" w:rsidP="00CA577F">
      <w:pPr>
        <w:pStyle w:val="Poetry"/>
      </w:pPr>
      <w:r w:rsidRPr="00CA577F">
        <w:t>Struggling, and wildly staring on the skies,</w:t>
      </w:r>
    </w:p>
    <w:p w14:paraId="1816ACD7" w14:textId="4BA4C1BE" w:rsidR="003A417A" w:rsidRPr="00CA577F" w:rsidRDefault="003A417A" w:rsidP="00CA577F">
      <w:pPr>
        <w:pStyle w:val="Poetry"/>
      </w:pPr>
      <w:r w:rsidRPr="00CA577F">
        <w:t>With scarce recover’d sight he thus replies:</w:t>
      </w:r>
    </w:p>
    <w:p w14:paraId="1ED3625A" w14:textId="77777777" w:rsidR="00CA577F" w:rsidRDefault="003A417A" w:rsidP="00CA577F">
      <w:pPr>
        <w:pStyle w:val="Poetry"/>
      </w:pPr>
      <w:r w:rsidRPr="00CA577F">
        <w:t xml:space="preserve">“Why these insulting words, this waste of breath, </w:t>
      </w:r>
    </w:p>
    <w:p w14:paraId="38F18075" w14:textId="034590DF" w:rsidR="003A417A" w:rsidRPr="00CA577F" w:rsidRDefault="003A417A" w:rsidP="00CA577F">
      <w:pPr>
        <w:pStyle w:val="Poetry"/>
      </w:pPr>
      <w:r w:rsidRPr="00CA577F">
        <w:t>To souls undaunted, and secure of death?</w:t>
      </w:r>
    </w:p>
    <w:p w14:paraId="3A1CAABC" w14:textId="77777777" w:rsidR="00CA577F" w:rsidRDefault="003A417A" w:rsidP="00CA577F">
      <w:pPr>
        <w:pStyle w:val="Poetry"/>
      </w:pPr>
      <w:r w:rsidRPr="00CA577F">
        <w:t xml:space="preserve">‘T is no dishonor for the brave to die, </w:t>
      </w:r>
    </w:p>
    <w:p w14:paraId="23D9E5DE" w14:textId="2E70D809" w:rsidR="003A417A" w:rsidRPr="00CA577F" w:rsidRDefault="003A417A" w:rsidP="00CA577F">
      <w:pPr>
        <w:pStyle w:val="Poetry"/>
      </w:pPr>
      <w:r w:rsidRPr="00CA577F">
        <w:t xml:space="preserve">Nor came I here with hope </w:t>
      </w:r>
      <w:proofErr w:type="gramStart"/>
      <w:r w:rsidRPr="00CA577F">
        <w:t>victory;</w:t>
      </w:r>
      <w:proofErr w:type="gramEnd"/>
    </w:p>
    <w:p w14:paraId="7954358F" w14:textId="71CABD34" w:rsidR="003A417A" w:rsidRPr="00CA577F" w:rsidRDefault="003A417A" w:rsidP="00CA577F">
      <w:pPr>
        <w:pStyle w:val="Poetry"/>
      </w:pPr>
      <w:r w:rsidRPr="00CA577F">
        <w:t>Nor ask I life, nor fought with that design:</w:t>
      </w:r>
    </w:p>
    <w:p w14:paraId="115D841F" w14:textId="77777777" w:rsidR="00CA577F" w:rsidRDefault="003A417A" w:rsidP="00CA577F">
      <w:pPr>
        <w:pStyle w:val="Poetry"/>
      </w:pPr>
      <w:r w:rsidRPr="00CA577F">
        <w:t xml:space="preserve">As I had us’d my fortune, use thou thine. </w:t>
      </w:r>
    </w:p>
    <w:p w14:paraId="2FB6BA2F" w14:textId="77777777" w:rsidR="00CA577F" w:rsidRDefault="003A417A" w:rsidP="00CA577F">
      <w:pPr>
        <w:pStyle w:val="Poetry"/>
      </w:pPr>
      <w:r w:rsidRPr="00CA577F">
        <w:t xml:space="preserve">My dying son contracted no such </w:t>
      </w:r>
      <w:proofErr w:type="gramStart"/>
      <w:r w:rsidRPr="00CA577F">
        <w:t>band;</w:t>
      </w:r>
      <w:proofErr w:type="gramEnd"/>
      <w:r w:rsidRPr="00CA577F">
        <w:t xml:space="preserve"> </w:t>
      </w:r>
    </w:p>
    <w:p w14:paraId="0503CF1D" w14:textId="77777777" w:rsidR="00CA577F" w:rsidRDefault="003A417A" w:rsidP="00CA577F">
      <w:pPr>
        <w:pStyle w:val="Poetry"/>
      </w:pPr>
      <w:r w:rsidRPr="00CA577F">
        <w:t xml:space="preserve">The gift is hateful from his murd’rer’s hand. </w:t>
      </w:r>
    </w:p>
    <w:p w14:paraId="2E97ACD5" w14:textId="10115C04" w:rsidR="003A417A" w:rsidRPr="00CA577F" w:rsidRDefault="003A417A" w:rsidP="00CA577F">
      <w:pPr>
        <w:pStyle w:val="Poetry"/>
      </w:pPr>
      <w:r w:rsidRPr="00CA577F">
        <w:t>For this, this only favor let me sue,</w:t>
      </w:r>
    </w:p>
    <w:p w14:paraId="0BCE20DA" w14:textId="3E61F569" w:rsidR="003A417A" w:rsidRPr="00CA577F" w:rsidRDefault="003A417A" w:rsidP="00CA577F">
      <w:pPr>
        <w:pStyle w:val="Poetry"/>
      </w:pPr>
      <w:r w:rsidRPr="00CA577F">
        <w:t>If pity can to conquer’d foes be due:</w:t>
      </w:r>
    </w:p>
    <w:p w14:paraId="49F8F02C" w14:textId="77777777" w:rsidR="00CA577F" w:rsidRDefault="003A417A" w:rsidP="00CA577F">
      <w:pPr>
        <w:pStyle w:val="Poetry"/>
      </w:pPr>
      <w:r w:rsidRPr="00CA577F">
        <w:t xml:space="preserve">Refuse it not; but let my body have </w:t>
      </w:r>
    </w:p>
    <w:p w14:paraId="7DCF0AE2" w14:textId="4F10938A" w:rsidR="003A417A" w:rsidRPr="00CA577F" w:rsidRDefault="003A417A" w:rsidP="00CA577F">
      <w:pPr>
        <w:pStyle w:val="Poetry"/>
      </w:pPr>
      <w:r w:rsidRPr="00CA577F">
        <w:t>The last retreat of humankind, a grave.</w:t>
      </w:r>
    </w:p>
    <w:p w14:paraId="0AE16914" w14:textId="77777777" w:rsidR="003A417A" w:rsidRPr="00CA577F" w:rsidRDefault="003A417A" w:rsidP="00CA577F">
      <w:pPr>
        <w:pStyle w:val="Poetry"/>
      </w:pPr>
      <w:r w:rsidRPr="00CA577F">
        <w:t xml:space="preserve">Too well I know th’ insulting people’s </w:t>
      </w:r>
      <w:proofErr w:type="gramStart"/>
      <w:r w:rsidRPr="00CA577F">
        <w:t>hate;</w:t>
      </w:r>
      <w:proofErr w:type="gramEnd"/>
    </w:p>
    <w:p w14:paraId="3A54F431" w14:textId="77777777" w:rsidR="003A417A" w:rsidRPr="00CA577F" w:rsidRDefault="003A417A" w:rsidP="00CA577F">
      <w:pPr>
        <w:pStyle w:val="Poetry"/>
      </w:pPr>
      <w:r w:rsidRPr="00CA577F">
        <w:t>Protect me from their vengeance after fate:</w:t>
      </w:r>
    </w:p>
    <w:p w14:paraId="6828D796" w14:textId="6F42013C" w:rsidR="003A417A" w:rsidRPr="00CA577F" w:rsidRDefault="003A417A" w:rsidP="00CA577F">
      <w:pPr>
        <w:pStyle w:val="Poetry"/>
      </w:pPr>
      <w:r w:rsidRPr="00CA577F">
        <w:t>This refuge for my poor remains provide,</w:t>
      </w:r>
    </w:p>
    <w:p w14:paraId="0700C6C6" w14:textId="77777777" w:rsidR="00CA577F" w:rsidRDefault="003A417A" w:rsidP="00CA577F">
      <w:pPr>
        <w:pStyle w:val="Poetry"/>
      </w:pPr>
      <w:r w:rsidRPr="00CA577F">
        <w:t xml:space="preserve">And lay my much-lov’d Lausus by my side.” </w:t>
      </w:r>
    </w:p>
    <w:p w14:paraId="0DF750E1" w14:textId="77777777" w:rsidR="00CA577F" w:rsidRDefault="003A417A" w:rsidP="00CA577F">
      <w:pPr>
        <w:pStyle w:val="Poetry"/>
      </w:pPr>
      <w:r w:rsidRPr="00CA577F">
        <w:t xml:space="preserve">He said, and to the sword his throat applied. </w:t>
      </w:r>
    </w:p>
    <w:p w14:paraId="01E382E4" w14:textId="43D643E4" w:rsidR="003A417A" w:rsidRPr="00CA577F" w:rsidRDefault="003A417A" w:rsidP="00CA577F">
      <w:pPr>
        <w:pStyle w:val="Poetry"/>
      </w:pPr>
      <w:r w:rsidRPr="00CA577F">
        <w:t>The crimson stream distain’d his arms around,</w:t>
      </w:r>
    </w:p>
    <w:p w14:paraId="10211FCD" w14:textId="63E6936A" w:rsidR="003A417A" w:rsidRDefault="003A417A" w:rsidP="00CA577F">
      <w:pPr>
        <w:pStyle w:val="Poetry"/>
      </w:pPr>
      <w:r w:rsidRPr="00CA577F">
        <w:t>And the disdainful soul came rushing thro’ the wound.</w:t>
      </w:r>
    </w:p>
    <w:p w14:paraId="1FB234E2" w14:textId="77777777" w:rsidR="00CA577F" w:rsidRPr="00CA577F" w:rsidRDefault="00CA577F" w:rsidP="00CA577F">
      <w:pPr>
        <w:pStyle w:val="Poetry"/>
      </w:pPr>
    </w:p>
    <w:p w14:paraId="61CDAD13" w14:textId="77777777" w:rsidR="003A417A" w:rsidRDefault="003A417A" w:rsidP="00CA577F">
      <w:pPr>
        <w:pStyle w:val="Heading3"/>
      </w:pPr>
      <w:r>
        <w:rPr>
          <w:w w:val="95"/>
          <w:u w:color="231F20"/>
        </w:rPr>
        <w:t>Book</w:t>
      </w:r>
      <w:r>
        <w:rPr>
          <w:spacing w:val="10"/>
          <w:w w:val="95"/>
          <w:u w:color="231F20"/>
        </w:rPr>
        <w:t xml:space="preserve"> </w:t>
      </w:r>
      <w:r>
        <w:rPr>
          <w:w w:val="95"/>
          <w:u w:color="231F20"/>
        </w:rPr>
        <w:t>XI</w:t>
      </w:r>
    </w:p>
    <w:p w14:paraId="2A75AC30" w14:textId="4B284FF3" w:rsidR="003A417A" w:rsidRPr="00CA577F" w:rsidRDefault="003A417A" w:rsidP="00CA577F">
      <w:pPr>
        <w:pStyle w:val="Poetry"/>
      </w:pPr>
      <w:r w:rsidRPr="00CA577F">
        <w:t>Scarce had the rosy Morning rais’d her head</w:t>
      </w:r>
    </w:p>
    <w:p w14:paraId="040D744C" w14:textId="77777777" w:rsidR="00CA577F" w:rsidRDefault="003A417A" w:rsidP="00CA577F">
      <w:pPr>
        <w:pStyle w:val="Poetry"/>
      </w:pPr>
      <w:r w:rsidRPr="00CA577F">
        <w:t xml:space="preserve">Above the waves, and left her wat’ry </w:t>
      </w:r>
      <w:proofErr w:type="gramStart"/>
      <w:r w:rsidRPr="00CA577F">
        <w:t>bed;</w:t>
      </w:r>
      <w:proofErr w:type="gramEnd"/>
      <w:r w:rsidRPr="00CA577F">
        <w:t xml:space="preserve"> </w:t>
      </w:r>
    </w:p>
    <w:p w14:paraId="2D6EE3AF" w14:textId="77777777" w:rsidR="00CA577F" w:rsidRDefault="003A417A" w:rsidP="00CA577F">
      <w:pPr>
        <w:pStyle w:val="Poetry"/>
      </w:pPr>
      <w:r w:rsidRPr="00CA577F">
        <w:lastRenderedPageBreak/>
        <w:t xml:space="preserve">The pious chief, whom double cares attend </w:t>
      </w:r>
    </w:p>
    <w:p w14:paraId="2C68CEF0" w14:textId="77777777" w:rsidR="00CA577F" w:rsidRDefault="003A417A" w:rsidP="00CA577F">
      <w:pPr>
        <w:pStyle w:val="Poetry"/>
      </w:pPr>
      <w:r w:rsidRPr="00CA577F">
        <w:t xml:space="preserve">For his unburied soldiers and his friend, </w:t>
      </w:r>
    </w:p>
    <w:p w14:paraId="7F5B71B2" w14:textId="12218E9D" w:rsidR="003A417A" w:rsidRPr="00CA577F" w:rsidRDefault="003A417A" w:rsidP="00CA577F">
      <w:pPr>
        <w:pStyle w:val="Poetry"/>
      </w:pPr>
      <w:r w:rsidRPr="00CA577F">
        <w:t>Yet first to Heav’n perform’d a victor’s vows:</w:t>
      </w:r>
    </w:p>
    <w:p w14:paraId="7225A5B5" w14:textId="4AD511CB" w:rsidR="003A417A" w:rsidRPr="00CA577F" w:rsidRDefault="003A417A" w:rsidP="00CA577F">
      <w:pPr>
        <w:pStyle w:val="Poetry"/>
      </w:pPr>
      <w:r w:rsidRPr="00CA577F">
        <w:t xml:space="preserve">He bar’d an ancient oak of all her </w:t>
      </w:r>
      <w:proofErr w:type="gramStart"/>
      <w:r w:rsidRPr="00CA577F">
        <w:t>boughs;</w:t>
      </w:r>
      <w:proofErr w:type="gramEnd"/>
    </w:p>
    <w:p w14:paraId="26D0950F" w14:textId="77777777" w:rsidR="00CA577F" w:rsidRDefault="003A417A" w:rsidP="00CA577F">
      <w:pPr>
        <w:pStyle w:val="Poetry"/>
      </w:pPr>
      <w:r w:rsidRPr="00CA577F">
        <w:t xml:space="preserve">Then on a rising ground the trunk he plac’d, </w:t>
      </w:r>
    </w:p>
    <w:p w14:paraId="4D249C2E" w14:textId="77777777" w:rsidR="00CA577F" w:rsidRDefault="003A417A" w:rsidP="00CA577F">
      <w:pPr>
        <w:pStyle w:val="Poetry"/>
      </w:pPr>
      <w:r w:rsidRPr="00CA577F">
        <w:t xml:space="preserve">Which with the spoils of his dead foe he </w:t>
      </w:r>
      <w:proofErr w:type="gramStart"/>
      <w:r w:rsidRPr="00CA577F">
        <w:t>grac’d.</w:t>
      </w:r>
      <w:proofErr w:type="gramEnd"/>
      <w:r w:rsidRPr="00CA577F">
        <w:t xml:space="preserve"> </w:t>
      </w:r>
    </w:p>
    <w:p w14:paraId="5BF3BA53" w14:textId="77777777" w:rsidR="00CA577F" w:rsidRDefault="003A417A" w:rsidP="00CA577F">
      <w:pPr>
        <w:pStyle w:val="Poetry"/>
      </w:pPr>
      <w:r w:rsidRPr="00CA577F">
        <w:t xml:space="preserve">The coat of arms by proud Mezentius worn, </w:t>
      </w:r>
    </w:p>
    <w:p w14:paraId="29530E43" w14:textId="10886768" w:rsidR="003A417A" w:rsidRPr="00CA577F" w:rsidRDefault="003A417A" w:rsidP="00CA577F">
      <w:pPr>
        <w:pStyle w:val="Poetry"/>
      </w:pPr>
      <w:r w:rsidRPr="00CA577F">
        <w:t>Now on a naked snag in triumph borne,</w:t>
      </w:r>
    </w:p>
    <w:p w14:paraId="7256DD67" w14:textId="58F00F33" w:rsidR="003A417A" w:rsidRPr="00CA577F" w:rsidRDefault="003A417A" w:rsidP="00CA577F">
      <w:pPr>
        <w:pStyle w:val="Poetry"/>
      </w:pPr>
      <w:r w:rsidRPr="00CA577F">
        <w:t>Was hung on high, and glitter’d from afar,</w:t>
      </w:r>
    </w:p>
    <w:p w14:paraId="40BD878E" w14:textId="77777777" w:rsidR="00CA577F" w:rsidRDefault="003A417A" w:rsidP="00CA577F">
      <w:pPr>
        <w:pStyle w:val="Poetry"/>
      </w:pPr>
      <w:r w:rsidRPr="00CA577F">
        <w:t xml:space="preserve">A trophy sacred to the God of War. </w:t>
      </w:r>
    </w:p>
    <w:p w14:paraId="0978BA0C" w14:textId="0C840B98" w:rsidR="003A417A" w:rsidRPr="00CA577F" w:rsidRDefault="003A417A" w:rsidP="00CA577F">
      <w:pPr>
        <w:pStyle w:val="Poetry"/>
      </w:pPr>
      <w:r w:rsidRPr="00CA577F">
        <w:t>Above his arms, fix’d on the leafless wood,</w:t>
      </w:r>
    </w:p>
    <w:p w14:paraId="77861B20" w14:textId="77777777" w:rsidR="003A417A" w:rsidRPr="00CA577F" w:rsidRDefault="003A417A" w:rsidP="00CA577F">
      <w:pPr>
        <w:pStyle w:val="Poetry"/>
      </w:pPr>
      <w:r w:rsidRPr="00CA577F">
        <w:t>Appear’d his plumy crest, besmear’d with blood:</w:t>
      </w:r>
    </w:p>
    <w:p w14:paraId="6ECB8060" w14:textId="77777777" w:rsidR="003A417A" w:rsidRPr="00CA577F" w:rsidRDefault="003A417A" w:rsidP="00CA577F">
      <w:pPr>
        <w:pStyle w:val="Poetry"/>
      </w:pPr>
      <w:r w:rsidRPr="00CA577F">
        <w:t xml:space="preserve">His brazen buckler on the left was </w:t>
      </w:r>
      <w:proofErr w:type="gramStart"/>
      <w:r w:rsidRPr="00CA577F">
        <w:t>seen;</w:t>
      </w:r>
      <w:proofErr w:type="gramEnd"/>
    </w:p>
    <w:p w14:paraId="1008D67E" w14:textId="74AD6733" w:rsidR="003A417A" w:rsidRPr="00CA577F" w:rsidRDefault="003A417A" w:rsidP="00CA577F">
      <w:pPr>
        <w:pStyle w:val="Poetry"/>
      </w:pPr>
      <w:r w:rsidRPr="00CA577F">
        <w:t xml:space="preserve">Truncheons of shiver’d lances hung </w:t>
      </w:r>
      <w:proofErr w:type="gramStart"/>
      <w:r w:rsidRPr="00CA577F">
        <w:t>between;</w:t>
      </w:r>
      <w:proofErr w:type="gramEnd"/>
    </w:p>
    <w:p w14:paraId="7BE68E0A" w14:textId="77777777" w:rsidR="00CA577F" w:rsidRDefault="003A417A" w:rsidP="00CA577F">
      <w:pPr>
        <w:pStyle w:val="Poetry"/>
      </w:pPr>
      <w:r w:rsidRPr="00CA577F">
        <w:t xml:space="preserve">And on the right was placed his corslet, </w:t>
      </w:r>
      <w:proofErr w:type="gramStart"/>
      <w:r w:rsidRPr="00CA577F">
        <w:t>bor’d;</w:t>
      </w:r>
      <w:proofErr w:type="gramEnd"/>
      <w:r w:rsidRPr="00CA577F">
        <w:t xml:space="preserve"> </w:t>
      </w:r>
    </w:p>
    <w:p w14:paraId="3E195DBD" w14:textId="56E41469" w:rsidR="003A417A" w:rsidRDefault="003A417A" w:rsidP="00CA577F">
      <w:pPr>
        <w:pStyle w:val="Poetry"/>
      </w:pPr>
      <w:r w:rsidRPr="00CA577F">
        <w:t>And to the neck was tied his unavailing sword.</w:t>
      </w:r>
    </w:p>
    <w:p w14:paraId="06EFE6E0" w14:textId="77777777" w:rsidR="00CA577F" w:rsidRPr="00CA577F" w:rsidRDefault="00CA577F" w:rsidP="00CA577F">
      <w:pPr>
        <w:pStyle w:val="Poetry"/>
      </w:pPr>
    </w:p>
    <w:p w14:paraId="0268E4EE" w14:textId="77777777" w:rsidR="00CA577F" w:rsidRDefault="003A417A" w:rsidP="00CA577F">
      <w:pPr>
        <w:pStyle w:val="Poetry"/>
      </w:pPr>
      <w:r w:rsidRPr="00CA577F">
        <w:t xml:space="preserve">A crowd of chiefs inclose the godlike man, </w:t>
      </w:r>
    </w:p>
    <w:p w14:paraId="6E2DFDD0" w14:textId="3C78D3FA" w:rsidR="003A417A" w:rsidRPr="00CA577F" w:rsidRDefault="003A417A" w:rsidP="00CA577F">
      <w:pPr>
        <w:pStyle w:val="Poetry"/>
      </w:pPr>
      <w:r w:rsidRPr="00CA577F">
        <w:t>Who thus, conspicuous in the midst, began:</w:t>
      </w:r>
    </w:p>
    <w:p w14:paraId="756F12D0" w14:textId="07BAC2AF" w:rsidR="003A417A" w:rsidRPr="00CA577F" w:rsidRDefault="003A417A" w:rsidP="00CA577F">
      <w:pPr>
        <w:pStyle w:val="Poetry"/>
      </w:pPr>
      <w:r w:rsidRPr="00CA577F">
        <w:t xml:space="preserve">“Our toils, my friends, are crown’d with sure </w:t>
      </w:r>
      <w:proofErr w:type="gramStart"/>
      <w:r w:rsidRPr="00CA577F">
        <w:t>success;</w:t>
      </w:r>
      <w:proofErr w:type="gramEnd"/>
    </w:p>
    <w:p w14:paraId="71AA3EF8" w14:textId="77777777" w:rsidR="00CA577F" w:rsidRDefault="003A417A" w:rsidP="00CA577F">
      <w:pPr>
        <w:pStyle w:val="Poetry"/>
      </w:pPr>
      <w:r w:rsidRPr="00CA577F">
        <w:t xml:space="preserve">The greater part perform’d, achieve the less. </w:t>
      </w:r>
    </w:p>
    <w:p w14:paraId="1B3B309C" w14:textId="77777777" w:rsidR="00CA577F" w:rsidRDefault="003A417A" w:rsidP="00CA577F">
      <w:pPr>
        <w:pStyle w:val="Poetry"/>
      </w:pPr>
      <w:r w:rsidRPr="00CA577F">
        <w:t xml:space="preserve">Now follow cheerful to the trembling </w:t>
      </w:r>
      <w:proofErr w:type="gramStart"/>
      <w:r w:rsidRPr="00CA577F">
        <w:t>town;</w:t>
      </w:r>
      <w:proofErr w:type="gramEnd"/>
      <w:r w:rsidRPr="00CA577F">
        <w:t xml:space="preserve"> </w:t>
      </w:r>
    </w:p>
    <w:p w14:paraId="35E91929" w14:textId="77777777" w:rsidR="00CA577F" w:rsidRDefault="003A417A" w:rsidP="00CA577F">
      <w:pPr>
        <w:pStyle w:val="Poetry"/>
      </w:pPr>
      <w:r w:rsidRPr="00CA577F">
        <w:t xml:space="preserve">Press but an entrance, and presume it won. </w:t>
      </w:r>
    </w:p>
    <w:p w14:paraId="4131B850" w14:textId="48C4832C" w:rsidR="003A417A" w:rsidRPr="00CA577F" w:rsidRDefault="003A417A" w:rsidP="00CA577F">
      <w:pPr>
        <w:pStyle w:val="Poetry"/>
      </w:pPr>
      <w:r w:rsidRPr="00CA577F">
        <w:t>Fear is no more, for fierce Mezentius lies,</w:t>
      </w:r>
    </w:p>
    <w:p w14:paraId="2B78AD8E" w14:textId="500DD665" w:rsidR="003A417A" w:rsidRPr="00CA577F" w:rsidRDefault="003A417A" w:rsidP="00CA577F">
      <w:pPr>
        <w:pStyle w:val="Poetry"/>
      </w:pPr>
      <w:r w:rsidRPr="00CA577F">
        <w:t>As the first fruits of war, a sacrifice.</w:t>
      </w:r>
    </w:p>
    <w:p w14:paraId="55CE5940" w14:textId="77777777" w:rsidR="00CA577F" w:rsidRDefault="003A417A" w:rsidP="00CA577F">
      <w:pPr>
        <w:pStyle w:val="Poetry"/>
      </w:pPr>
      <w:r w:rsidRPr="00CA577F">
        <w:t xml:space="preserve">Turnus shall fall extended on the plain, </w:t>
      </w:r>
    </w:p>
    <w:p w14:paraId="4FA6E7EB" w14:textId="3DE6AED8" w:rsidR="003A417A" w:rsidRPr="00CA577F" w:rsidRDefault="003A417A" w:rsidP="00CA577F">
      <w:pPr>
        <w:pStyle w:val="Poetry"/>
      </w:pPr>
      <w:r w:rsidRPr="00CA577F">
        <w:t>And, in this omen, is already slain.</w:t>
      </w:r>
    </w:p>
    <w:p w14:paraId="6900409F" w14:textId="77777777" w:rsidR="00CA577F" w:rsidRDefault="003A417A" w:rsidP="00CA577F">
      <w:pPr>
        <w:pStyle w:val="Poetry"/>
      </w:pPr>
      <w:r w:rsidRPr="00CA577F">
        <w:t xml:space="preserve">Prepar’d in arms, pursue your happy </w:t>
      </w:r>
      <w:proofErr w:type="gramStart"/>
      <w:r w:rsidRPr="00CA577F">
        <w:t>chance;</w:t>
      </w:r>
      <w:proofErr w:type="gramEnd"/>
      <w:r w:rsidRPr="00CA577F">
        <w:t xml:space="preserve"> </w:t>
      </w:r>
    </w:p>
    <w:p w14:paraId="511BF936" w14:textId="6842E2B6" w:rsidR="003A417A" w:rsidRPr="00CA577F" w:rsidRDefault="003A417A" w:rsidP="00CA577F">
      <w:pPr>
        <w:pStyle w:val="Poetry"/>
      </w:pPr>
      <w:r w:rsidRPr="00CA577F">
        <w:t>That none unwarn’d may plead his ignorance,</w:t>
      </w:r>
    </w:p>
    <w:p w14:paraId="39347A76" w14:textId="3E6F8EFE" w:rsidR="003A417A" w:rsidRPr="00CA577F" w:rsidRDefault="003A417A" w:rsidP="00CA577F">
      <w:pPr>
        <w:pStyle w:val="Poetry"/>
      </w:pPr>
      <w:r w:rsidRPr="00CA577F">
        <w:t>And I, at Heav’n’s appointed hour, may find</w:t>
      </w:r>
    </w:p>
    <w:p w14:paraId="5FD55468" w14:textId="77777777" w:rsidR="00CA577F" w:rsidRDefault="003A417A" w:rsidP="00CA577F">
      <w:pPr>
        <w:pStyle w:val="Poetry"/>
      </w:pPr>
      <w:r w:rsidRPr="00CA577F">
        <w:t xml:space="preserve">Your warlike ensigns waving in the wind. </w:t>
      </w:r>
    </w:p>
    <w:p w14:paraId="172264AD" w14:textId="77777777" w:rsidR="00CA577F" w:rsidRDefault="003A417A" w:rsidP="00CA577F">
      <w:pPr>
        <w:pStyle w:val="Poetry"/>
      </w:pPr>
      <w:r w:rsidRPr="00CA577F">
        <w:t xml:space="preserve">Meantime the rites and fun’ral pomps prepare, </w:t>
      </w:r>
    </w:p>
    <w:p w14:paraId="2D4AE5A6" w14:textId="1613F81E" w:rsidR="003A417A" w:rsidRPr="00CA577F" w:rsidRDefault="003A417A" w:rsidP="00CA577F">
      <w:pPr>
        <w:pStyle w:val="Poetry"/>
      </w:pPr>
      <w:r w:rsidRPr="00CA577F">
        <w:t>Due to your dead companions of the war:</w:t>
      </w:r>
    </w:p>
    <w:p w14:paraId="2D58D08C" w14:textId="77777777" w:rsidR="003A417A" w:rsidRPr="00CA577F" w:rsidRDefault="003A417A" w:rsidP="00CA577F">
      <w:pPr>
        <w:pStyle w:val="Poetry"/>
      </w:pPr>
      <w:r w:rsidRPr="00CA577F">
        <w:t>The last respect the living can bestow,</w:t>
      </w:r>
    </w:p>
    <w:p w14:paraId="43454A06" w14:textId="2FEDC1D6" w:rsidR="003A417A" w:rsidRPr="00CA577F" w:rsidRDefault="003A417A" w:rsidP="00CA577F">
      <w:pPr>
        <w:pStyle w:val="Poetry"/>
      </w:pPr>
      <w:r w:rsidRPr="00CA577F">
        <w:t>To shield their shadows from contempt below.</w:t>
      </w:r>
    </w:p>
    <w:p w14:paraId="4C1B9DD6" w14:textId="77777777" w:rsidR="00CA577F" w:rsidRDefault="003A417A" w:rsidP="00CA577F">
      <w:pPr>
        <w:pStyle w:val="Poetry"/>
      </w:pPr>
      <w:r w:rsidRPr="00CA577F">
        <w:lastRenderedPageBreak/>
        <w:t xml:space="preserve">That conquer’d earth be theirs, for which they fought, </w:t>
      </w:r>
    </w:p>
    <w:p w14:paraId="6EB3F55D" w14:textId="77777777" w:rsidR="00CA577F" w:rsidRDefault="003A417A" w:rsidP="00CA577F">
      <w:pPr>
        <w:pStyle w:val="Poetry"/>
      </w:pPr>
      <w:r w:rsidRPr="00CA577F">
        <w:t xml:space="preserve">And which for us with their own blood they </w:t>
      </w:r>
      <w:proofErr w:type="gramStart"/>
      <w:r w:rsidRPr="00CA577F">
        <w:t>bought;</w:t>
      </w:r>
      <w:proofErr w:type="gramEnd"/>
      <w:r w:rsidRPr="00CA577F">
        <w:t xml:space="preserve"> </w:t>
      </w:r>
    </w:p>
    <w:p w14:paraId="5435A6BD" w14:textId="5A83006B" w:rsidR="003A417A" w:rsidRPr="00CA577F" w:rsidRDefault="003A417A" w:rsidP="00CA577F">
      <w:pPr>
        <w:pStyle w:val="Poetry"/>
      </w:pPr>
      <w:r w:rsidRPr="00CA577F">
        <w:t>But first the corpse of our unhappy friend</w:t>
      </w:r>
    </w:p>
    <w:p w14:paraId="294A8358" w14:textId="77777777" w:rsidR="003A417A" w:rsidRPr="00CA577F" w:rsidRDefault="003A417A" w:rsidP="00CA577F">
      <w:pPr>
        <w:pStyle w:val="Poetry"/>
      </w:pPr>
      <w:r w:rsidRPr="00CA577F">
        <w:t>To the sad city of Evander send,</w:t>
      </w:r>
    </w:p>
    <w:p w14:paraId="2A9D82EA" w14:textId="31F5C9D9" w:rsidR="003A417A" w:rsidRPr="00CA577F" w:rsidRDefault="003A417A" w:rsidP="00CA577F">
      <w:pPr>
        <w:pStyle w:val="Poetry"/>
      </w:pPr>
      <w:r w:rsidRPr="00CA577F">
        <w:t>Who, not inglorious, in his age’s bloom,</w:t>
      </w:r>
    </w:p>
    <w:p w14:paraId="77B40A78" w14:textId="3D4D6518" w:rsidR="003A417A" w:rsidRDefault="003A417A" w:rsidP="00CA577F">
      <w:pPr>
        <w:pStyle w:val="Poetry"/>
      </w:pPr>
      <w:r w:rsidRPr="00CA577F">
        <w:t>Was hurried hence by too severe a doom.”</w:t>
      </w:r>
    </w:p>
    <w:p w14:paraId="5D2C2CB3" w14:textId="77777777" w:rsidR="00CA577F" w:rsidRPr="00CA577F" w:rsidRDefault="00CA577F" w:rsidP="00CA577F">
      <w:pPr>
        <w:pStyle w:val="Poetry"/>
      </w:pPr>
    </w:p>
    <w:p w14:paraId="73FC81CF" w14:textId="77777777" w:rsidR="00CA577F" w:rsidRDefault="003A417A" w:rsidP="00CA577F">
      <w:pPr>
        <w:pStyle w:val="Poetry"/>
      </w:pPr>
      <w:r w:rsidRPr="00CA577F">
        <w:t xml:space="preserve">Thus, weeping while he spoke, he took his way, </w:t>
      </w:r>
    </w:p>
    <w:p w14:paraId="51029807" w14:textId="02BBA6D9" w:rsidR="003A417A" w:rsidRPr="00CA577F" w:rsidRDefault="003A417A" w:rsidP="00CA577F">
      <w:pPr>
        <w:pStyle w:val="Poetry"/>
      </w:pPr>
      <w:r w:rsidRPr="00CA577F">
        <w:t>Where, new in death, lamented Pallas lay.</w:t>
      </w:r>
    </w:p>
    <w:p w14:paraId="6B8F16E3" w14:textId="77777777" w:rsidR="003A417A" w:rsidRPr="00CA577F" w:rsidRDefault="003A417A" w:rsidP="00CA577F">
      <w:pPr>
        <w:pStyle w:val="Poetry"/>
      </w:pPr>
      <w:r w:rsidRPr="00CA577F">
        <w:t>Acoetes watch’d the corpse; whose youth deserv’d</w:t>
      </w:r>
    </w:p>
    <w:p w14:paraId="6B6DF434" w14:textId="084D6A59" w:rsidR="003A417A" w:rsidRPr="00CA577F" w:rsidRDefault="003A417A" w:rsidP="00CA577F">
      <w:pPr>
        <w:pStyle w:val="Poetry"/>
      </w:pPr>
      <w:r w:rsidRPr="00CA577F">
        <w:t>The father’s trust; and now the son he serv’d</w:t>
      </w:r>
    </w:p>
    <w:p w14:paraId="743E64E6" w14:textId="77777777" w:rsidR="003A417A" w:rsidRPr="00CA577F" w:rsidRDefault="003A417A" w:rsidP="00CA577F">
      <w:pPr>
        <w:pStyle w:val="Poetry"/>
      </w:pPr>
      <w:r w:rsidRPr="00CA577F">
        <w:t>With equal faith, but less auspicious care.</w:t>
      </w:r>
    </w:p>
    <w:p w14:paraId="6E9BFD0A" w14:textId="77777777" w:rsidR="009A1F42" w:rsidRDefault="003A417A" w:rsidP="00CA577F">
      <w:pPr>
        <w:pStyle w:val="Poetry"/>
      </w:pPr>
      <w:r w:rsidRPr="00CA577F">
        <w:t xml:space="preserve">Th’ attendants of the slain his sorrow share. </w:t>
      </w:r>
    </w:p>
    <w:p w14:paraId="58C7AB5B" w14:textId="77777777" w:rsidR="009A1F42" w:rsidRDefault="003A417A" w:rsidP="00CA577F">
      <w:pPr>
        <w:pStyle w:val="Poetry"/>
      </w:pPr>
      <w:r w:rsidRPr="00CA577F">
        <w:t xml:space="preserve">A troop of Trojans mix’d with these appear, </w:t>
      </w:r>
    </w:p>
    <w:p w14:paraId="411FF95A" w14:textId="71475653" w:rsidR="003A417A" w:rsidRPr="00CA577F" w:rsidRDefault="003A417A" w:rsidP="00CA577F">
      <w:pPr>
        <w:pStyle w:val="Poetry"/>
      </w:pPr>
      <w:r w:rsidRPr="00CA577F">
        <w:t>And mourning matrons with dishevel’d hair.</w:t>
      </w:r>
    </w:p>
    <w:p w14:paraId="02ADCA44" w14:textId="420A9C15" w:rsidR="003A417A" w:rsidRPr="00CA577F" w:rsidRDefault="003A417A" w:rsidP="00CA577F">
      <w:pPr>
        <w:pStyle w:val="Poetry"/>
      </w:pPr>
      <w:r w:rsidRPr="00CA577F">
        <w:t xml:space="preserve">Soon as the prince appears, they raise a </w:t>
      </w:r>
      <w:proofErr w:type="gramStart"/>
      <w:r w:rsidRPr="00CA577F">
        <w:t>cry;</w:t>
      </w:r>
      <w:proofErr w:type="gramEnd"/>
    </w:p>
    <w:p w14:paraId="639688C6" w14:textId="77777777" w:rsidR="009A1F42" w:rsidRDefault="003A417A" w:rsidP="00CA577F">
      <w:pPr>
        <w:pStyle w:val="Poetry"/>
      </w:pPr>
      <w:r w:rsidRPr="00CA577F">
        <w:t xml:space="preserve">All beat their breasts, and echoes rend the sky. </w:t>
      </w:r>
    </w:p>
    <w:p w14:paraId="1574CA6C" w14:textId="77777777" w:rsidR="009A1F42" w:rsidRDefault="003A417A" w:rsidP="00CA577F">
      <w:pPr>
        <w:pStyle w:val="Poetry"/>
      </w:pPr>
      <w:r w:rsidRPr="00CA577F">
        <w:t xml:space="preserve">They rear his drooping forehead from the </w:t>
      </w:r>
      <w:proofErr w:type="gramStart"/>
      <w:r w:rsidRPr="00CA577F">
        <w:t>ground;</w:t>
      </w:r>
      <w:proofErr w:type="gramEnd"/>
      <w:r w:rsidRPr="00CA577F">
        <w:t xml:space="preserve"> </w:t>
      </w:r>
    </w:p>
    <w:p w14:paraId="60353AA3" w14:textId="2109F125" w:rsidR="003A417A" w:rsidRPr="00CA577F" w:rsidRDefault="003A417A" w:rsidP="00CA577F">
      <w:pPr>
        <w:pStyle w:val="Poetry"/>
      </w:pPr>
      <w:r w:rsidRPr="00CA577F">
        <w:t>But, when Aeneas view’d the grisly wound</w:t>
      </w:r>
    </w:p>
    <w:p w14:paraId="7517784C" w14:textId="77777777" w:rsidR="003A417A" w:rsidRPr="00CA577F" w:rsidRDefault="003A417A" w:rsidP="00CA577F">
      <w:pPr>
        <w:pStyle w:val="Poetry"/>
      </w:pPr>
      <w:r w:rsidRPr="00CA577F">
        <w:t>Which Pallas in his manly bosom bore,</w:t>
      </w:r>
    </w:p>
    <w:p w14:paraId="206F00D6" w14:textId="4161DF1B" w:rsidR="003A417A" w:rsidRPr="00CA577F" w:rsidRDefault="003A417A" w:rsidP="00CA577F">
      <w:pPr>
        <w:pStyle w:val="Poetry"/>
      </w:pPr>
      <w:r w:rsidRPr="00CA577F">
        <w:t xml:space="preserve">And the fair flesh distain’d with purple </w:t>
      </w:r>
      <w:proofErr w:type="gramStart"/>
      <w:r w:rsidRPr="00CA577F">
        <w:t>gore;</w:t>
      </w:r>
      <w:proofErr w:type="gramEnd"/>
    </w:p>
    <w:p w14:paraId="6AFE5742" w14:textId="77777777" w:rsidR="009A1F42" w:rsidRDefault="003A417A" w:rsidP="00CA577F">
      <w:pPr>
        <w:pStyle w:val="Poetry"/>
      </w:pPr>
      <w:r w:rsidRPr="00CA577F">
        <w:t xml:space="preserve">First, melting into tears, the pious man </w:t>
      </w:r>
    </w:p>
    <w:p w14:paraId="5D7FC3B8" w14:textId="62B8EA38" w:rsidR="003A417A" w:rsidRPr="00CA577F" w:rsidRDefault="003A417A" w:rsidP="00CA577F">
      <w:pPr>
        <w:pStyle w:val="Poetry"/>
      </w:pPr>
      <w:r w:rsidRPr="00CA577F">
        <w:t>Deplor’d so sad a sight, then thus began:</w:t>
      </w:r>
    </w:p>
    <w:p w14:paraId="07A00B41" w14:textId="77777777" w:rsidR="009A1F42" w:rsidRDefault="003A417A" w:rsidP="00CA577F">
      <w:pPr>
        <w:pStyle w:val="Poetry"/>
      </w:pPr>
      <w:r w:rsidRPr="00CA577F">
        <w:t xml:space="preserve">“Unhappy youth! when Fortune gave the rest </w:t>
      </w:r>
    </w:p>
    <w:p w14:paraId="0984499B" w14:textId="3A6674EA" w:rsidR="003A417A" w:rsidRPr="00CA577F" w:rsidRDefault="003A417A" w:rsidP="00CA577F">
      <w:pPr>
        <w:pStyle w:val="Poetry"/>
      </w:pPr>
      <w:r w:rsidRPr="00CA577F">
        <w:t>Of my full wishes, she refus’d the best!</w:t>
      </w:r>
    </w:p>
    <w:p w14:paraId="33087808" w14:textId="055DC407" w:rsidR="003A417A" w:rsidRPr="00CA577F" w:rsidRDefault="003A417A" w:rsidP="00CA577F">
      <w:pPr>
        <w:pStyle w:val="Poetry"/>
      </w:pPr>
      <w:r w:rsidRPr="00CA577F">
        <w:t>She came; but brought not thee along, to bless</w:t>
      </w:r>
    </w:p>
    <w:p w14:paraId="66F191A3" w14:textId="77777777" w:rsidR="003A417A" w:rsidRPr="00CA577F" w:rsidRDefault="003A417A" w:rsidP="00CA577F">
      <w:pPr>
        <w:pStyle w:val="Poetry"/>
      </w:pPr>
      <w:r w:rsidRPr="00CA577F">
        <w:t>My longing eyes, and share in my success:</w:t>
      </w:r>
    </w:p>
    <w:p w14:paraId="25411C9A" w14:textId="77777777" w:rsidR="009A1F42" w:rsidRDefault="003A417A" w:rsidP="00CA577F">
      <w:pPr>
        <w:pStyle w:val="Poetry"/>
      </w:pPr>
      <w:r w:rsidRPr="00CA577F">
        <w:t xml:space="preserve">She grudg’d thy safe return, the triumphs due </w:t>
      </w:r>
    </w:p>
    <w:p w14:paraId="5C6D0609" w14:textId="7935EFE5" w:rsidR="003A417A" w:rsidRPr="00CA577F" w:rsidRDefault="003A417A" w:rsidP="00CA577F">
      <w:pPr>
        <w:pStyle w:val="Poetry"/>
      </w:pPr>
      <w:r w:rsidRPr="00CA577F">
        <w:t>To prosp’rous valor, in the public view.</w:t>
      </w:r>
    </w:p>
    <w:p w14:paraId="5D8D6FB8" w14:textId="77777777" w:rsidR="003A417A" w:rsidRPr="00CA577F" w:rsidRDefault="003A417A" w:rsidP="00CA577F">
      <w:pPr>
        <w:pStyle w:val="Poetry"/>
      </w:pPr>
      <w:r w:rsidRPr="00CA577F">
        <w:t>Not thus I promis’d, when thy father lent</w:t>
      </w:r>
    </w:p>
    <w:p w14:paraId="1603C7A1" w14:textId="6AEAA52A" w:rsidR="003A417A" w:rsidRPr="00CA577F" w:rsidRDefault="003A417A" w:rsidP="00CA577F">
      <w:pPr>
        <w:pStyle w:val="Poetry"/>
      </w:pPr>
      <w:r w:rsidRPr="00CA577F">
        <w:t xml:space="preserve">Thy needless succor with a sad </w:t>
      </w:r>
      <w:proofErr w:type="gramStart"/>
      <w:r w:rsidRPr="00CA577F">
        <w:t>consent;</w:t>
      </w:r>
      <w:proofErr w:type="gramEnd"/>
    </w:p>
    <w:p w14:paraId="12C32112" w14:textId="77777777" w:rsidR="009A1F42" w:rsidRDefault="003A417A" w:rsidP="00CA577F">
      <w:pPr>
        <w:pStyle w:val="Poetry"/>
      </w:pPr>
      <w:r w:rsidRPr="00CA577F">
        <w:t xml:space="preserve">Embrac’d me, parting for th’ Etrurian land, </w:t>
      </w:r>
    </w:p>
    <w:p w14:paraId="2A0E208A" w14:textId="46CF1E1D" w:rsidR="003A417A" w:rsidRPr="00CA577F" w:rsidRDefault="003A417A" w:rsidP="00CA577F">
      <w:pPr>
        <w:pStyle w:val="Poetry"/>
      </w:pPr>
      <w:r w:rsidRPr="00CA577F">
        <w:t>And sent me to possess a large command.</w:t>
      </w:r>
    </w:p>
    <w:p w14:paraId="21898B91" w14:textId="77777777" w:rsidR="009A1F42" w:rsidRDefault="003A417A" w:rsidP="00CA577F">
      <w:pPr>
        <w:pStyle w:val="Poetry"/>
      </w:pPr>
      <w:r w:rsidRPr="00CA577F">
        <w:t xml:space="preserve">He warn’d, and from his own experience told, </w:t>
      </w:r>
    </w:p>
    <w:p w14:paraId="7B0318AF" w14:textId="62D85D8B" w:rsidR="003A417A" w:rsidRPr="00CA577F" w:rsidRDefault="003A417A" w:rsidP="00CA577F">
      <w:pPr>
        <w:pStyle w:val="Poetry"/>
      </w:pPr>
      <w:r w:rsidRPr="00CA577F">
        <w:t>Our foes were warlike, disciplin’d, and bold.</w:t>
      </w:r>
    </w:p>
    <w:p w14:paraId="40D6E783" w14:textId="7AC63958" w:rsidR="003A417A" w:rsidRPr="00CA577F" w:rsidRDefault="003A417A" w:rsidP="00CA577F">
      <w:pPr>
        <w:pStyle w:val="Poetry"/>
      </w:pPr>
      <w:r w:rsidRPr="00CA577F">
        <w:lastRenderedPageBreak/>
        <w:t>And now perhaps, in hopes of thy return,</w:t>
      </w:r>
    </w:p>
    <w:p w14:paraId="0F7C62D6" w14:textId="77777777" w:rsidR="003A417A" w:rsidRPr="00CA577F" w:rsidRDefault="003A417A" w:rsidP="00CA577F">
      <w:pPr>
        <w:pStyle w:val="Poetry"/>
      </w:pPr>
      <w:r w:rsidRPr="00CA577F">
        <w:t>Rich odors on his loaded altars burn,</w:t>
      </w:r>
    </w:p>
    <w:p w14:paraId="1B0FBF14" w14:textId="77777777" w:rsidR="009A1F42" w:rsidRDefault="003A417A" w:rsidP="00CA577F">
      <w:pPr>
        <w:pStyle w:val="Poetry"/>
      </w:pPr>
      <w:r w:rsidRPr="00CA577F">
        <w:t xml:space="preserve">While we, with vain officious pomp, prepare </w:t>
      </w:r>
    </w:p>
    <w:p w14:paraId="31E861D7" w14:textId="2192E2B3" w:rsidR="003A417A" w:rsidRPr="00CA577F" w:rsidRDefault="003A417A" w:rsidP="00CA577F">
      <w:pPr>
        <w:pStyle w:val="Poetry"/>
      </w:pPr>
      <w:r w:rsidRPr="00CA577F">
        <w:t>To send him back his portion of the war,</w:t>
      </w:r>
    </w:p>
    <w:p w14:paraId="3AFE547D" w14:textId="77777777" w:rsidR="003A417A" w:rsidRPr="00CA577F" w:rsidRDefault="003A417A" w:rsidP="00CA577F">
      <w:pPr>
        <w:pStyle w:val="Poetry"/>
      </w:pPr>
      <w:r w:rsidRPr="00CA577F">
        <w:t>A bloody breathless body, which can owe</w:t>
      </w:r>
    </w:p>
    <w:p w14:paraId="49FC2204" w14:textId="205AEA43" w:rsidR="003A417A" w:rsidRPr="00CA577F" w:rsidRDefault="003A417A" w:rsidP="00CA577F">
      <w:pPr>
        <w:pStyle w:val="Poetry"/>
      </w:pPr>
      <w:r w:rsidRPr="00CA577F">
        <w:t>No farther debt, but to the pow’rs below.</w:t>
      </w:r>
      <w:r w:rsidRPr="00CA577F">
        <w:tab/>
      </w:r>
    </w:p>
    <w:p w14:paraId="6F417F5A" w14:textId="77777777" w:rsidR="009A1F42" w:rsidRDefault="003A417A" w:rsidP="00CA577F">
      <w:pPr>
        <w:pStyle w:val="Poetry"/>
      </w:pPr>
      <w:r w:rsidRPr="00CA577F">
        <w:t xml:space="preserve">The wretched father, ere his race is run, </w:t>
      </w:r>
    </w:p>
    <w:p w14:paraId="583DCE1C" w14:textId="77777777" w:rsidR="009A1F42" w:rsidRDefault="003A417A" w:rsidP="00CA577F">
      <w:pPr>
        <w:pStyle w:val="Poetry"/>
      </w:pPr>
      <w:r w:rsidRPr="00CA577F">
        <w:t xml:space="preserve">Shall view the fun’ral honors of his son. </w:t>
      </w:r>
    </w:p>
    <w:p w14:paraId="17831226" w14:textId="77777777" w:rsidR="009A1F42" w:rsidRDefault="003A417A" w:rsidP="00CA577F">
      <w:pPr>
        <w:pStyle w:val="Poetry"/>
      </w:pPr>
      <w:r w:rsidRPr="00CA577F">
        <w:t xml:space="preserve">These are my triumphs of the Latian war, </w:t>
      </w:r>
    </w:p>
    <w:p w14:paraId="68B1CECA" w14:textId="5618FBDC" w:rsidR="003A417A" w:rsidRPr="00CA577F" w:rsidRDefault="003A417A" w:rsidP="00CA577F">
      <w:pPr>
        <w:pStyle w:val="Poetry"/>
      </w:pPr>
      <w:r w:rsidRPr="00CA577F">
        <w:t>Fruits of my plighted faith and boasted care!</w:t>
      </w:r>
    </w:p>
    <w:p w14:paraId="08570556" w14:textId="7A697FD3" w:rsidR="003A417A" w:rsidRPr="00CA577F" w:rsidRDefault="003A417A" w:rsidP="00CA577F">
      <w:pPr>
        <w:pStyle w:val="Poetry"/>
      </w:pPr>
      <w:r w:rsidRPr="00CA577F">
        <w:t>And yet, unhappy sire, thou shalt not see</w:t>
      </w:r>
      <w:r w:rsidRPr="00CA577F">
        <w:tab/>
      </w:r>
    </w:p>
    <w:p w14:paraId="0D746194" w14:textId="77777777" w:rsidR="003A417A" w:rsidRPr="00CA577F" w:rsidRDefault="003A417A" w:rsidP="00CA577F">
      <w:pPr>
        <w:pStyle w:val="Poetry"/>
      </w:pPr>
      <w:r w:rsidRPr="00CA577F">
        <w:t xml:space="preserve">A son whose death disgrac’d his </w:t>
      </w:r>
      <w:proofErr w:type="gramStart"/>
      <w:r w:rsidRPr="00CA577F">
        <w:t>ancestry;</w:t>
      </w:r>
      <w:proofErr w:type="gramEnd"/>
    </w:p>
    <w:p w14:paraId="44D01A1F" w14:textId="77777777" w:rsidR="003A417A" w:rsidRPr="00CA577F" w:rsidRDefault="003A417A" w:rsidP="00CA577F">
      <w:pPr>
        <w:pStyle w:val="Poetry"/>
      </w:pPr>
      <w:r w:rsidRPr="00CA577F">
        <w:t>Thou shalt not blush, old man, however griev’d:</w:t>
      </w:r>
    </w:p>
    <w:p w14:paraId="7E86E94E" w14:textId="77777777" w:rsidR="003A417A" w:rsidRPr="00CA577F" w:rsidRDefault="003A417A" w:rsidP="00CA577F">
      <w:pPr>
        <w:pStyle w:val="Poetry"/>
      </w:pPr>
      <w:r w:rsidRPr="00CA577F">
        <w:t>Thy Pallas no dishonest wound receiv’d.</w:t>
      </w:r>
    </w:p>
    <w:p w14:paraId="18B15192" w14:textId="77777777" w:rsidR="003A417A" w:rsidRPr="00CA577F" w:rsidRDefault="003A417A" w:rsidP="00CA577F">
      <w:pPr>
        <w:pStyle w:val="Poetry"/>
      </w:pPr>
      <w:r w:rsidRPr="00CA577F">
        <w:t>He died no death to make thee wish, too late,</w:t>
      </w:r>
    </w:p>
    <w:p w14:paraId="659307CF" w14:textId="576EC182" w:rsidR="003A417A" w:rsidRPr="00CA577F" w:rsidRDefault="003A417A" w:rsidP="00CA577F">
      <w:pPr>
        <w:pStyle w:val="Poetry"/>
      </w:pPr>
      <w:r w:rsidRPr="00CA577F">
        <w:t>Thou hadst not liv’d to see his shameful fate:</w:t>
      </w:r>
    </w:p>
    <w:p w14:paraId="2E658AC0" w14:textId="77777777" w:rsidR="009A1F42" w:rsidRDefault="003A417A" w:rsidP="00CA577F">
      <w:pPr>
        <w:pStyle w:val="Poetry"/>
      </w:pPr>
      <w:r w:rsidRPr="00CA577F">
        <w:t xml:space="preserve">But what a champion has th’ Ausonian coast, </w:t>
      </w:r>
    </w:p>
    <w:p w14:paraId="549F6BC3" w14:textId="0888BAA0" w:rsidR="003A417A" w:rsidRDefault="003A417A" w:rsidP="00CA577F">
      <w:pPr>
        <w:pStyle w:val="Poetry"/>
      </w:pPr>
      <w:r w:rsidRPr="00CA577F">
        <w:t>And what a friend hast thou, Ascanius, lost!”</w:t>
      </w:r>
    </w:p>
    <w:p w14:paraId="006C3B8F" w14:textId="77777777" w:rsidR="009A1F42" w:rsidRPr="00CA577F" w:rsidRDefault="009A1F42" w:rsidP="00CA577F">
      <w:pPr>
        <w:pStyle w:val="Poetry"/>
      </w:pPr>
    </w:p>
    <w:p w14:paraId="48D2D8B1" w14:textId="77777777" w:rsidR="009A1F42" w:rsidRDefault="003A417A" w:rsidP="00CA577F">
      <w:pPr>
        <w:pStyle w:val="Poetry"/>
      </w:pPr>
      <w:proofErr w:type="gramStart"/>
      <w:r w:rsidRPr="00CA577F">
        <w:t>Thus</w:t>
      </w:r>
      <w:proofErr w:type="gramEnd"/>
      <w:r w:rsidRPr="00CA577F">
        <w:t xml:space="preserve"> having mourn’d, he gave the word around, </w:t>
      </w:r>
    </w:p>
    <w:p w14:paraId="02F5F056" w14:textId="53358F9A" w:rsidR="003A417A" w:rsidRPr="00CA577F" w:rsidRDefault="003A417A" w:rsidP="00CA577F">
      <w:pPr>
        <w:pStyle w:val="Poetry"/>
      </w:pPr>
      <w:r w:rsidRPr="00CA577F">
        <w:t xml:space="preserve">To raise the breathless body from the </w:t>
      </w:r>
      <w:proofErr w:type="gramStart"/>
      <w:r w:rsidRPr="00CA577F">
        <w:t>ground;</w:t>
      </w:r>
      <w:proofErr w:type="gramEnd"/>
    </w:p>
    <w:p w14:paraId="3011B436" w14:textId="6BD837F3" w:rsidR="003A417A" w:rsidRPr="00CA577F" w:rsidRDefault="003A417A" w:rsidP="00CA577F">
      <w:pPr>
        <w:pStyle w:val="Poetry"/>
      </w:pPr>
      <w:r w:rsidRPr="00CA577F">
        <w:t>And chose a thousand horse, the flow’r of all</w:t>
      </w:r>
    </w:p>
    <w:p w14:paraId="323B5276" w14:textId="77777777" w:rsidR="003A417A" w:rsidRPr="00CA577F" w:rsidRDefault="003A417A" w:rsidP="00CA577F">
      <w:pPr>
        <w:pStyle w:val="Poetry"/>
      </w:pPr>
      <w:r w:rsidRPr="00CA577F">
        <w:t>His warlike troops, to wait the funeral,</w:t>
      </w:r>
    </w:p>
    <w:p w14:paraId="28D7575A" w14:textId="77777777" w:rsidR="003A417A" w:rsidRPr="00CA577F" w:rsidRDefault="003A417A" w:rsidP="00CA577F">
      <w:pPr>
        <w:pStyle w:val="Poetry"/>
      </w:pPr>
      <w:r w:rsidRPr="00CA577F">
        <w:t>To bear him back and share Evander’s grief:</w:t>
      </w:r>
    </w:p>
    <w:p w14:paraId="28A88BF2" w14:textId="77777777" w:rsidR="009A1F42" w:rsidRDefault="003A417A" w:rsidP="00CA577F">
      <w:pPr>
        <w:pStyle w:val="Poetry"/>
      </w:pPr>
      <w:r w:rsidRPr="00CA577F">
        <w:t xml:space="preserve">A well-becoming, but a weak relief. </w:t>
      </w:r>
    </w:p>
    <w:p w14:paraId="683EF368" w14:textId="60E768B3" w:rsidR="003A417A" w:rsidRPr="00CA577F" w:rsidRDefault="003A417A" w:rsidP="00CA577F">
      <w:pPr>
        <w:pStyle w:val="Poetry"/>
      </w:pPr>
      <w:r w:rsidRPr="00CA577F">
        <w:t>Of oaken twigs they twist an easy bier,</w:t>
      </w:r>
    </w:p>
    <w:p w14:paraId="520CC335" w14:textId="378AE172" w:rsidR="003A417A" w:rsidRPr="00CA577F" w:rsidRDefault="003A417A" w:rsidP="00CA577F">
      <w:pPr>
        <w:pStyle w:val="Poetry"/>
      </w:pPr>
      <w:r w:rsidRPr="00CA577F">
        <w:t>Then on their shoulders the sad burden rear.</w:t>
      </w:r>
    </w:p>
    <w:p w14:paraId="4EA9ADB5" w14:textId="77777777" w:rsidR="003A417A" w:rsidRPr="00CA577F" w:rsidRDefault="003A417A" w:rsidP="00CA577F">
      <w:pPr>
        <w:pStyle w:val="Poetry"/>
      </w:pPr>
      <w:r w:rsidRPr="00CA577F">
        <w:t>The body on this rural hearse is borne:</w:t>
      </w:r>
    </w:p>
    <w:p w14:paraId="671CC7DD" w14:textId="77777777" w:rsidR="009A1F42" w:rsidRDefault="003A417A" w:rsidP="00CA577F">
      <w:pPr>
        <w:pStyle w:val="Poetry"/>
      </w:pPr>
      <w:r w:rsidRPr="00CA577F">
        <w:t xml:space="preserve">Strew’d leaves and funeral greens the bier adorn. </w:t>
      </w:r>
    </w:p>
    <w:p w14:paraId="5E79D058" w14:textId="65F79BB1" w:rsidR="003A417A" w:rsidRPr="00CA577F" w:rsidRDefault="003A417A" w:rsidP="00CA577F">
      <w:pPr>
        <w:pStyle w:val="Poetry"/>
      </w:pPr>
      <w:r w:rsidRPr="00CA577F">
        <w:t>All pale he lies, and looks a lovely flow’r,</w:t>
      </w:r>
    </w:p>
    <w:p w14:paraId="023AA6C6" w14:textId="77777777" w:rsidR="003A417A" w:rsidRPr="00CA577F" w:rsidRDefault="003A417A" w:rsidP="00CA577F">
      <w:pPr>
        <w:pStyle w:val="Poetry"/>
      </w:pPr>
      <w:r w:rsidRPr="00CA577F">
        <w:t>New cropp’d by virgin hands, to dress the bow’r:</w:t>
      </w:r>
    </w:p>
    <w:p w14:paraId="1F1CB580" w14:textId="3EEDE984" w:rsidR="003A417A" w:rsidRPr="00CA577F" w:rsidRDefault="003A417A" w:rsidP="00CA577F">
      <w:pPr>
        <w:pStyle w:val="Poetry"/>
      </w:pPr>
      <w:r w:rsidRPr="00CA577F">
        <w:t>Unfaded yet, but yet unfed below,</w:t>
      </w:r>
    </w:p>
    <w:p w14:paraId="2F613216" w14:textId="77777777" w:rsidR="009A1F42" w:rsidRDefault="003A417A" w:rsidP="00CA577F">
      <w:pPr>
        <w:pStyle w:val="Poetry"/>
      </w:pPr>
      <w:r w:rsidRPr="00CA577F">
        <w:t xml:space="preserve">No more to mother earth or the green stern shall owe. </w:t>
      </w:r>
    </w:p>
    <w:p w14:paraId="2B6BB27D" w14:textId="48243063" w:rsidR="003A417A" w:rsidRPr="00CA577F" w:rsidRDefault="003A417A" w:rsidP="00CA577F">
      <w:pPr>
        <w:pStyle w:val="Poetry"/>
      </w:pPr>
      <w:r w:rsidRPr="00CA577F">
        <w:t>Then two fair vests, of wondrous work and cost,</w:t>
      </w:r>
    </w:p>
    <w:p w14:paraId="5DAB3EB9" w14:textId="77777777" w:rsidR="003A417A" w:rsidRPr="00CA577F" w:rsidRDefault="003A417A" w:rsidP="00CA577F">
      <w:pPr>
        <w:pStyle w:val="Poetry"/>
      </w:pPr>
      <w:r w:rsidRPr="00CA577F">
        <w:t>Of purple woven, and with gold emboss’d,</w:t>
      </w:r>
    </w:p>
    <w:p w14:paraId="592FCE5D" w14:textId="77777777" w:rsidR="003A417A" w:rsidRPr="009A1F42" w:rsidRDefault="003A417A" w:rsidP="009A1F42">
      <w:pPr>
        <w:pStyle w:val="Poetry"/>
      </w:pPr>
      <w:r w:rsidRPr="009A1F42">
        <w:lastRenderedPageBreak/>
        <w:t>For ornament the Trojan hero brought,</w:t>
      </w:r>
    </w:p>
    <w:p w14:paraId="1A0CAEEA" w14:textId="33F3A90D" w:rsidR="003A417A" w:rsidRPr="009A1F42" w:rsidRDefault="003A417A" w:rsidP="009A1F42">
      <w:pPr>
        <w:pStyle w:val="Poetry"/>
      </w:pPr>
      <w:r w:rsidRPr="009A1F42">
        <w:t xml:space="preserve">Which with her hands Sidonian Dido </w:t>
      </w:r>
      <w:proofErr w:type="gramStart"/>
      <w:r w:rsidRPr="009A1F42">
        <w:t>wrought.</w:t>
      </w:r>
      <w:proofErr w:type="gramEnd"/>
    </w:p>
    <w:p w14:paraId="66217B85" w14:textId="77777777" w:rsidR="009A1F42" w:rsidRDefault="003A417A" w:rsidP="009A1F42">
      <w:pPr>
        <w:pStyle w:val="Poetry"/>
      </w:pPr>
      <w:r w:rsidRPr="009A1F42">
        <w:t xml:space="preserve">One vest array’d the corpse; and one they spread </w:t>
      </w:r>
    </w:p>
    <w:p w14:paraId="01370609" w14:textId="77777777" w:rsidR="009A1F42" w:rsidRDefault="003A417A" w:rsidP="009A1F42">
      <w:pPr>
        <w:pStyle w:val="Poetry"/>
      </w:pPr>
      <w:r w:rsidRPr="009A1F42">
        <w:t xml:space="preserve">O’er his clos’d eyes, and wrapp’d around his head, </w:t>
      </w:r>
    </w:p>
    <w:p w14:paraId="10E7577F" w14:textId="77777777" w:rsidR="009A1F42" w:rsidRDefault="003A417A" w:rsidP="009A1F42">
      <w:pPr>
        <w:pStyle w:val="Poetry"/>
      </w:pPr>
      <w:r w:rsidRPr="009A1F42">
        <w:t xml:space="preserve">That, when the yellow hair in flame should fall, </w:t>
      </w:r>
    </w:p>
    <w:p w14:paraId="739EF469" w14:textId="36EF2EE8" w:rsidR="003A417A" w:rsidRPr="009A1F42" w:rsidRDefault="003A417A" w:rsidP="009A1F42">
      <w:pPr>
        <w:pStyle w:val="Poetry"/>
      </w:pPr>
      <w:r w:rsidRPr="009A1F42">
        <w:t>The catching fire might burn the golden caul.</w:t>
      </w:r>
    </w:p>
    <w:p w14:paraId="34136332" w14:textId="217813F4" w:rsidR="003A417A" w:rsidRPr="009A1F42" w:rsidRDefault="003A417A" w:rsidP="009A1F42">
      <w:pPr>
        <w:pStyle w:val="Poetry"/>
      </w:pPr>
      <w:r w:rsidRPr="009A1F42">
        <w:t>Besides, the spoils of foes in battle slain,</w:t>
      </w:r>
      <w:r w:rsidRPr="009A1F42">
        <w:tab/>
      </w:r>
    </w:p>
    <w:p w14:paraId="6787E21E" w14:textId="77777777" w:rsidR="009A1F42" w:rsidRDefault="003A417A" w:rsidP="009A1F42">
      <w:pPr>
        <w:pStyle w:val="Poetry"/>
      </w:pPr>
      <w:r w:rsidRPr="009A1F42">
        <w:t xml:space="preserve">When he descended on the Latian </w:t>
      </w:r>
      <w:proofErr w:type="gramStart"/>
      <w:r w:rsidRPr="009A1F42">
        <w:t>plain;</w:t>
      </w:r>
      <w:proofErr w:type="gramEnd"/>
      <w:r w:rsidRPr="009A1F42">
        <w:t xml:space="preserve"> </w:t>
      </w:r>
    </w:p>
    <w:p w14:paraId="41C21846" w14:textId="77777777" w:rsidR="009A1F42" w:rsidRDefault="003A417A" w:rsidP="009A1F42">
      <w:pPr>
        <w:pStyle w:val="Poetry"/>
      </w:pPr>
      <w:r w:rsidRPr="009A1F42">
        <w:t xml:space="preserve">Arms, trappings, horses, by the hearse are led </w:t>
      </w:r>
    </w:p>
    <w:p w14:paraId="3F17160C" w14:textId="77777777" w:rsidR="009A1F42" w:rsidRDefault="003A417A" w:rsidP="009A1F42">
      <w:pPr>
        <w:pStyle w:val="Poetry"/>
      </w:pPr>
      <w:r w:rsidRPr="009A1F42">
        <w:t xml:space="preserve">In long array—th’ achievements of the dead. </w:t>
      </w:r>
    </w:p>
    <w:p w14:paraId="66D1432A" w14:textId="4E2A1291" w:rsidR="003A417A" w:rsidRPr="009A1F42" w:rsidRDefault="003A417A" w:rsidP="009A1F42">
      <w:pPr>
        <w:pStyle w:val="Poetry"/>
      </w:pPr>
      <w:r w:rsidRPr="009A1F42">
        <w:t>Then, pinion’d with their hands behind, appear</w:t>
      </w:r>
    </w:p>
    <w:p w14:paraId="050A7F79" w14:textId="544B71C2" w:rsidR="003A417A" w:rsidRPr="009A1F42" w:rsidRDefault="003A417A" w:rsidP="009A1F42">
      <w:pPr>
        <w:pStyle w:val="Poetry"/>
      </w:pPr>
      <w:r w:rsidRPr="009A1F42">
        <w:t>Th’ unhappy captives, marching in the rear,</w:t>
      </w:r>
    </w:p>
    <w:p w14:paraId="7EC8F6EE" w14:textId="77777777" w:rsidR="003A417A" w:rsidRPr="009A1F42" w:rsidRDefault="003A417A" w:rsidP="009A1F42">
      <w:pPr>
        <w:pStyle w:val="Poetry"/>
      </w:pPr>
      <w:r w:rsidRPr="009A1F42">
        <w:t>Appointed off ’rings in the victor’s name,</w:t>
      </w:r>
    </w:p>
    <w:p w14:paraId="627D502D" w14:textId="77777777" w:rsidR="009A1F42" w:rsidRDefault="003A417A" w:rsidP="009A1F42">
      <w:pPr>
        <w:pStyle w:val="Poetry"/>
      </w:pPr>
      <w:r w:rsidRPr="009A1F42">
        <w:t xml:space="preserve">To sprinkle with their blood the fun’ral flame. </w:t>
      </w:r>
    </w:p>
    <w:p w14:paraId="626F8885" w14:textId="77777777" w:rsidR="009A1F42" w:rsidRDefault="003A417A" w:rsidP="009A1F42">
      <w:pPr>
        <w:pStyle w:val="Poetry"/>
      </w:pPr>
      <w:r w:rsidRPr="009A1F42">
        <w:t xml:space="preserve">Inferior trophies by the chiefs are </w:t>
      </w:r>
      <w:proofErr w:type="gramStart"/>
      <w:r w:rsidRPr="009A1F42">
        <w:t>borne;</w:t>
      </w:r>
      <w:proofErr w:type="gramEnd"/>
      <w:r w:rsidRPr="009A1F42">
        <w:t xml:space="preserve"> </w:t>
      </w:r>
    </w:p>
    <w:p w14:paraId="7EB60E94" w14:textId="7C79A9AF" w:rsidR="003A417A" w:rsidRPr="009A1F42" w:rsidRDefault="003A417A" w:rsidP="009A1F42">
      <w:pPr>
        <w:pStyle w:val="Poetry"/>
      </w:pPr>
      <w:r w:rsidRPr="009A1F42">
        <w:t xml:space="preserve">Gauntlets and helms their loaded hands </w:t>
      </w:r>
      <w:proofErr w:type="gramStart"/>
      <w:r w:rsidRPr="009A1F42">
        <w:t>adorn;</w:t>
      </w:r>
      <w:proofErr w:type="gramEnd"/>
    </w:p>
    <w:p w14:paraId="295A495D" w14:textId="45B6DBEA" w:rsidR="003A417A" w:rsidRPr="009A1F42" w:rsidRDefault="003A417A" w:rsidP="009A1F42">
      <w:pPr>
        <w:pStyle w:val="Poetry"/>
      </w:pPr>
      <w:r w:rsidRPr="009A1F42">
        <w:t>And fair inscriptions fix’d, and titles read</w:t>
      </w:r>
    </w:p>
    <w:p w14:paraId="07BD4988" w14:textId="131F7DD2" w:rsidR="003A417A" w:rsidRDefault="003A417A" w:rsidP="009A1F42">
      <w:pPr>
        <w:pStyle w:val="Poetry"/>
      </w:pPr>
      <w:r w:rsidRPr="009A1F42">
        <w:t>Of Latian leaders conquer’d by the dead.</w:t>
      </w:r>
    </w:p>
    <w:p w14:paraId="3A2AA4A6" w14:textId="77777777" w:rsidR="009A1F42" w:rsidRPr="009A1F42" w:rsidRDefault="009A1F42" w:rsidP="009A1F42">
      <w:pPr>
        <w:pStyle w:val="Poetry"/>
      </w:pPr>
    </w:p>
    <w:p w14:paraId="03BAAA98" w14:textId="77777777" w:rsidR="003A417A" w:rsidRPr="009A1F42" w:rsidRDefault="003A417A" w:rsidP="009A1F42">
      <w:pPr>
        <w:pStyle w:val="Poetry"/>
      </w:pPr>
      <w:r w:rsidRPr="009A1F42">
        <w:t>Acoetes on his pupil’s corpse attends,</w:t>
      </w:r>
    </w:p>
    <w:p w14:paraId="15A3BF97" w14:textId="77777777" w:rsidR="009A1F42" w:rsidRDefault="003A417A" w:rsidP="009A1F42">
      <w:pPr>
        <w:pStyle w:val="Poetry"/>
      </w:pPr>
      <w:r w:rsidRPr="009A1F42">
        <w:t xml:space="preserve">With feeble steps, supported by his friends. </w:t>
      </w:r>
    </w:p>
    <w:p w14:paraId="2B2F47EF" w14:textId="10FB5976" w:rsidR="003A417A" w:rsidRPr="009A1F42" w:rsidRDefault="003A417A" w:rsidP="009A1F42">
      <w:pPr>
        <w:pStyle w:val="Poetry"/>
      </w:pPr>
      <w:r w:rsidRPr="009A1F42">
        <w:t>Pausing at ev’ry pace, in sorrow drown’d,</w:t>
      </w:r>
    </w:p>
    <w:p w14:paraId="4FE776F0" w14:textId="116A00D5" w:rsidR="003A417A" w:rsidRPr="009A1F42" w:rsidRDefault="003A417A" w:rsidP="009A1F42">
      <w:pPr>
        <w:pStyle w:val="Poetry"/>
      </w:pPr>
      <w:r w:rsidRPr="009A1F42">
        <w:t xml:space="preserve">Betwixt their arms he sinks upon the </w:t>
      </w:r>
      <w:proofErr w:type="gramStart"/>
      <w:r w:rsidRPr="009A1F42">
        <w:t>ground;</w:t>
      </w:r>
      <w:proofErr w:type="gramEnd"/>
    </w:p>
    <w:p w14:paraId="0A361088" w14:textId="77777777" w:rsidR="009A1F42" w:rsidRDefault="003A417A" w:rsidP="009A1F42">
      <w:pPr>
        <w:pStyle w:val="Poetry"/>
      </w:pPr>
      <w:r w:rsidRPr="009A1F42">
        <w:t xml:space="preserve">Where grov’ling while he lies in deep despair, </w:t>
      </w:r>
    </w:p>
    <w:p w14:paraId="4022449B" w14:textId="77777777" w:rsidR="009A1F42" w:rsidRDefault="003A417A" w:rsidP="009A1F42">
      <w:pPr>
        <w:pStyle w:val="Poetry"/>
      </w:pPr>
      <w:r w:rsidRPr="009A1F42">
        <w:t xml:space="preserve">He beats his </w:t>
      </w:r>
      <w:proofErr w:type="gramStart"/>
      <w:r w:rsidRPr="009A1F42">
        <w:t>breast, and</w:t>
      </w:r>
      <w:proofErr w:type="gramEnd"/>
      <w:r w:rsidRPr="009A1F42">
        <w:t xml:space="preserve"> rends his hoary hair. </w:t>
      </w:r>
    </w:p>
    <w:p w14:paraId="7DCAAA3A" w14:textId="5724F6F0" w:rsidR="003A417A" w:rsidRPr="009A1F42" w:rsidRDefault="003A417A" w:rsidP="009A1F42">
      <w:pPr>
        <w:pStyle w:val="Poetry"/>
      </w:pPr>
      <w:r w:rsidRPr="009A1F42">
        <w:t>The champion’s chariot next is seen to roll,</w:t>
      </w:r>
    </w:p>
    <w:p w14:paraId="62F1797D" w14:textId="77777777" w:rsidR="003A417A" w:rsidRPr="009A1F42" w:rsidRDefault="003A417A" w:rsidP="009A1F42">
      <w:pPr>
        <w:pStyle w:val="Poetry"/>
      </w:pPr>
      <w:r w:rsidRPr="009A1F42">
        <w:t>Besmear’d with hostile blood, and honorably foul.</w:t>
      </w:r>
    </w:p>
    <w:p w14:paraId="64CEAB84" w14:textId="32A6CC9E" w:rsidR="003A417A" w:rsidRPr="009A1F42" w:rsidRDefault="003A417A" w:rsidP="009A1F42">
      <w:pPr>
        <w:pStyle w:val="Poetry"/>
      </w:pPr>
      <w:r w:rsidRPr="009A1F42">
        <w:t>To close the pomp, Aethon, the steed of state,</w:t>
      </w:r>
    </w:p>
    <w:p w14:paraId="7E95C83F" w14:textId="77777777" w:rsidR="009A1F42" w:rsidRDefault="003A417A" w:rsidP="009A1F42">
      <w:pPr>
        <w:pStyle w:val="Poetry"/>
      </w:pPr>
      <w:r w:rsidRPr="009A1F42">
        <w:t xml:space="preserve">Is led, the fun’rals of his lord to wait. </w:t>
      </w:r>
    </w:p>
    <w:p w14:paraId="6796D180" w14:textId="4404935A" w:rsidR="003A417A" w:rsidRPr="009A1F42" w:rsidRDefault="003A417A" w:rsidP="009A1F42">
      <w:pPr>
        <w:pStyle w:val="Poetry"/>
      </w:pPr>
      <w:r w:rsidRPr="009A1F42">
        <w:t>Stripp’d of his trappings, with a sullen pace</w:t>
      </w:r>
    </w:p>
    <w:p w14:paraId="75E0A8E1" w14:textId="77777777" w:rsidR="009A1F42" w:rsidRDefault="003A417A" w:rsidP="009A1F42">
      <w:pPr>
        <w:pStyle w:val="Poetry"/>
      </w:pPr>
      <w:r w:rsidRPr="009A1F42">
        <w:t xml:space="preserve">He walks; and the big tears run rolling down his face. </w:t>
      </w:r>
    </w:p>
    <w:p w14:paraId="1FF00095" w14:textId="53300FF2" w:rsidR="003A417A" w:rsidRPr="009A1F42" w:rsidRDefault="003A417A" w:rsidP="009A1F42">
      <w:pPr>
        <w:pStyle w:val="Poetry"/>
      </w:pPr>
      <w:r w:rsidRPr="009A1F42">
        <w:t>The lance of Pallas, and the crimson crest,</w:t>
      </w:r>
    </w:p>
    <w:p w14:paraId="555308E1" w14:textId="74BCACD3" w:rsidR="003A417A" w:rsidRPr="009A1F42" w:rsidRDefault="003A417A" w:rsidP="009A1F42">
      <w:pPr>
        <w:pStyle w:val="Poetry"/>
      </w:pPr>
      <w:r w:rsidRPr="009A1F42">
        <w:t>Are borne behind: the victor seiz’d the rest.</w:t>
      </w:r>
    </w:p>
    <w:p w14:paraId="615AB0DA" w14:textId="77777777" w:rsidR="009A1F42" w:rsidRDefault="003A417A" w:rsidP="009A1F42">
      <w:pPr>
        <w:pStyle w:val="Poetry"/>
      </w:pPr>
      <w:r w:rsidRPr="009A1F42">
        <w:t xml:space="preserve">The march begins: the trumpets hoarsely </w:t>
      </w:r>
      <w:proofErr w:type="gramStart"/>
      <w:r w:rsidRPr="009A1F42">
        <w:t>sound;</w:t>
      </w:r>
      <w:proofErr w:type="gramEnd"/>
      <w:r w:rsidRPr="009A1F42">
        <w:t xml:space="preserve"> </w:t>
      </w:r>
    </w:p>
    <w:p w14:paraId="6D8874C8" w14:textId="053F1D7B" w:rsidR="003A417A" w:rsidRPr="009A1F42" w:rsidRDefault="003A417A" w:rsidP="009A1F42">
      <w:pPr>
        <w:pStyle w:val="Poetry"/>
      </w:pPr>
      <w:r w:rsidRPr="009A1F42">
        <w:t>The pikes and lances trail along the ground.</w:t>
      </w:r>
    </w:p>
    <w:p w14:paraId="73E0A4C1" w14:textId="77777777" w:rsidR="009A1F42" w:rsidRDefault="003A417A" w:rsidP="009A1F42">
      <w:pPr>
        <w:pStyle w:val="Poetry"/>
      </w:pPr>
      <w:proofErr w:type="gramStart"/>
      <w:r w:rsidRPr="009A1F42">
        <w:lastRenderedPageBreak/>
        <w:t>Thus</w:t>
      </w:r>
      <w:proofErr w:type="gramEnd"/>
      <w:r w:rsidRPr="009A1F42">
        <w:t xml:space="preserve"> while the Trojan and Arcadian horse </w:t>
      </w:r>
    </w:p>
    <w:p w14:paraId="26F4FCB7" w14:textId="6F3F8BBC" w:rsidR="003A417A" w:rsidRPr="009A1F42" w:rsidRDefault="003A417A" w:rsidP="009A1F42">
      <w:pPr>
        <w:pStyle w:val="Poetry"/>
      </w:pPr>
      <w:r w:rsidRPr="009A1F42">
        <w:t>To Pallantean tow’rs direct their course,</w:t>
      </w:r>
    </w:p>
    <w:p w14:paraId="1F8FCD3A" w14:textId="2B575445" w:rsidR="003A417A" w:rsidRPr="009A1F42" w:rsidRDefault="003A417A" w:rsidP="009A1F42">
      <w:pPr>
        <w:pStyle w:val="Poetry"/>
      </w:pPr>
      <w:r w:rsidRPr="009A1F42">
        <w:t>In long procession rank’d, the pious chief</w:t>
      </w:r>
    </w:p>
    <w:p w14:paraId="6AC0EE41" w14:textId="77777777" w:rsidR="003A417A" w:rsidRPr="009A1F42" w:rsidRDefault="003A417A" w:rsidP="009A1F42">
      <w:pPr>
        <w:pStyle w:val="Poetry"/>
      </w:pPr>
      <w:r w:rsidRPr="009A1F42">
        <w:t>Stopp’d in the rear, and gave a vent to grief:</w:t>
      </w:r>
    </w:p>
    <w:p w14:paraId="109316FB" w14:textId="77777777" w:rsidR="009A1F42" w:rsidRDefault="003A417A" w:rsidP="009A1F42">
      <w:pPr>
        <w:pStyle w:val="Poetry"/>
      </w:pPr>
      <w:r w:rsidRPr="009A1F42">
        <w:t xml:space="preserve">“The public care,” he said, “which war attends, </w:t>
      </w:r>
    </w:p>
    <w:p w14:paraId="068118B2" w14:textId="5048B6A1" w:rsidR="003A417A" w:rsidRPr="009A1F42" w:rsidRDefault="003A417A" w:rsidP="009A1F42">
      <w:pPr>
        <w:pStyle w:val="Poetry"/>
      </w:pPr>
      <w:r w:rsidRPr="009A1F42">
        <w:t>Diverts our present woes, at least suspends.</w:t>
      </w:r>
    </w:p>
    <w:p w14:paraId="219D196A" w14:textId="77777777" w:rsidR="003A417A" w:rsidRPr="009A1F42" w:rsidRDefault="003A417A" w:rsidP="009A1F42">
      <w:pPr>
        <w:pStyle w:val="Poetry"/>
      </w:pPr>
      <w:r w:rsidRPr="009A1F42">
        <w:t>Peace with the manes of great Pallas dwell!</w:t>
      </w:r>
    </w:p>
    <w:p w14:paraId="22E4CC8E" w14:textId="2BB5DFEA" w:rsidR="003A417A" w:rsidRPr="009A1F42" w:rsidRDefault="003A417A" w:rsidP="009A1F42">
      <w:pPr>
        <w:pStyle w:val="Poetry"/>
      </w:pPr>
      <w:r w:rsidRPr="009A1F42">
        <w:t>Hail, holy relics! and a last farewell!”</w:t>
      </w:r>
    </w:p>
    <w:p w14:paraId="0D5696D3" w14:textId="77777777" w:rsidR="009A1F42" w:rsidRDefault="003A417A" w:rsidP="009A1F42">
      <w:pPr>
        <w:pStyle w:val="Poetry"/>
      </w:pPr>
      <w:r w:rsidRPr="009A1F42">
        <w:t xml:space="preserve">He said no more, but, inly thro’ he mourn’d, </w:t>
      </w:r>
    </w:p>
    <w:p w14:paraId="3E881D48" w14:textId="4DE4C2A4" w:rsidR="003A417A" w:rsidRDefault="003A417A" w:rsidP="009A1F42">
      <w:pPr>
        <w:pStyle w:val="Poetry"/>
      </w:pPr>
      <w:r w:rsidRPr="009A1F42">
        <w:t>Restrained his tears, and to the camp return’d.</w:t>
      </w:r>
    </w:p>
    <w:p w14:paraId="5C0BEAF0" w14:textId="77777777" w:rsidR="009A1F42" w:rsidRPr="009A1F42" w:rsidRDefault="009A1F42" w:rsidP="009A1F42">
      <w:pPr>
        <w:pStyle w:val="Poetry"/>
      </w:pPr>
    </w:p>
    <w:p w14:paraId="63C9AFBF" w14:textId="77777777" w:rsidR="009A1F42" w:rsidRDefault="003A417A" w:rsidP="009A1F42">
      <w:pPr>
        <w:pStyle w:val="Poetry"/>
      </w:pPr>
      <w:r w:rsidRPr="009A1F42">
        <w:t xml:space="preserve">Now suppliants, from Laurentum sent, demand </w:t>
      </w:r>
    </w:p>
    <w:p w14:paraId="06D827C1" w14:textId="5040DF77" w:rsidR="003A417A" w:rsidRPr="009A1F42" w:rsidRDefault="003A417A" w:rsidP="009A1F42">
      <w:pPr>
        <w:pStyle w:val="Poetry"/>
      </w:pPr>
      <w:r w:rsidRPr="009A1F42">
        <w:t xml:space="preserve">A truce, with olive branches in their </w:t>
      </w:r>
      <w:proofErr w:type="gramStart"/>
      <w:r w:rsidRPr="009A1F42">
        <w:t>hand;</w:t>
      </w:r>
      <w:proofErr w:type="gramEnd"/>
    </w:p>
    <w:p w14:paraId="2D79CD5D" w14:textId="2D51311B" w:rsidR="003A417A" w:rsidRPr="009A1F42" w:rsidRDefault="003A417A" w:rsidP="009A1F42">
      <w:pPr>
        <w:pStyle w:val="Poetry"/>
      </w:pPr>
      <w:r w:rsidRPr="009A1F42">
        <w:t>Obtest his clemency, and from the plain</w:t>
      </w:r>
    </w:p>
    <w:p w14:paraId="07C5F562" w14:textId="77777777" w:rsidR="009A1F42" w:rsidRDefault="003A417A" w:rsidP="009A1F42">
      <w:pPr>
        <w:pStyle w:val="Poetry"/>
      </w:pPr>
      <w:r w:rsidRPr="009A1F42">
        <w:t xml:space="preserve">Beg leave to draw the bodies of their slain. </w:t>
      </w:r>
    </w:p>
    <w:p w14:paraId="12F16330" w14:textId="77777777" w:rsidR="009A1F42" w:rsidRDefault="003A417A" w:rsidP="009A1F42">
      <w:pPr>
        <w:pStyle w:val="Poetry"/>
      </w:pPr>
      <w:r w:rsidRPr="009A1F42">
        <w:t xml:space="preserve">They plead, that none those common rites deny </w:t>
      </w:r>
    </w:p>
    <w:p w14:paraId="34C82FBE" w14:textId="506377A2" w:rsidR="003A417A" w:rsidRPr="009A1F42" w:rsidRDefault="003A417A" w:rsidP="009A1F42">
      <w:pPr>
        <w:pStyle w:val="Poetry"/>
      </w:pPr>
      <w:r w:rsidRPr="009A1F42">
        <w:t>To conquer’d foes that in fair battle die.</w:t>
      </w:r>
    </w:p>
    <w:p w14:paraId="7EDC6662" w14:textId="77777777" w:rsidR="003A417A" w:rsidRPr="009A1F42" w:rsidRDefault="003A417A" w:rsidP="009A1F42">
      <w:pPr>
        <w:pStyle w:val="Poetry"/>
      </w:pPr>
      <w:r w:rsidRPr="009A1F42">
        <w:t xml:space="preserve">All cause of hate was ended in their </w:t>
      </w:r>
      <w:proofErr w:type="gramStart"/>
      <w:r w:rsidRPr="009A1F42">
        <w:t>death;</w:t>
      </w:r>
      <w:proofErr w:type="gramEnd"/>
    </w:p>
    <w:p w14:paraId="6850C00D" w14:textId="62F7BBD8" w:rsidR="003A417A" w:rsidRPr="009A1F42" w:rsidRDefault="003A417A" w:rsidP="009A1F42">
      <w:pPr>
        <w:pStyle w:val="Poetry"/>
      </w:pPr>
      <w:r w:rsidRPr="009A1F42">
        <w:t>Nor could he war with bodies void of breath.</w:t>
      </w:r>
    </w:p>
    <w:p w14:paraId="5451DABA" w14:textId="77777777" w:rsidR="009A1F42" w:rsidRDefault="003A417A" w:rsidP="009A1F42">
      <w:pPr>
        <w:pStyle w:val="Poetry"/>
      </w:pPr>
      <w:r w:rsidRPr="009A1F42">
        <w:t xml:space="preserve">A king, they hop’d, would hear a king’s request, </w:t>
      </w:r>
    </w:p>
    <w:p w14:paraId="7CE495B3" w14:textId="54EE4820" w:rsidR="003A417A" w:rsidRPr="009A1F42" w:rsidRDefault="003A417A" w:rsidP="009A1F42">
      <w:pPr>
        <w:pStyle w:val="Poetry"/>
      </w:pPr>
      <w:r w:rsidRPr="009A1F42">
        <w:t>Whose son he once was call’d, and once his guest.</w:t>
      </w:r>
    </w:p>
    <w:p w14:paraId="4C37F0F4" w14:textId="77777777" w:rsidR="009A1F42" w:rsidRDefault="003A417A" w:rsidP="009A1F42">
      <w:pPr>
        <w:pStyle w:val="Poetry"/>
      </w:pPr>
      <w:r w:rsidRPr="009A1F42">
        <w:t xml:space="preserve">Their suit, which was too just to be denied, </w:t>
      </w:r>
    </w:p>
    <w:p w14:paraId="0E1FA348" w14:textId="6340E903" w:rsidR="003A417A" w:rsidRPr="009A1F42" w:rsidRDefault="003A417A" w:rsidP="009A1F42">
      <w:pPr>
        <w:pStyle w:val="Poetry"/>
      </w:pPr>
      <w:r w:rsidRPr="009A1F42">
        <w:t>The hero grants, and farther thus replied:</w:t>
      </w:r>
    </w:p>
    <w:p w14:paraId="6EC7B8E7" w14:textId="2A790639" w:rsidR="003A417A" w:rsidRPr="009A1F42" w:rsidRDefault="003A417A" w:rsidP="009A1F42">
      <w:pPr>
        <w:pStyle w:val="Poetry"/>
      </w:pPr>
      <w:r w:rsidRPr="009A1F42">
        <w:t>“O Latian princes, how severe a fate</w:t>
      </w:r>
    </w:p>
    <w:p w14:paraId="48F9B023" w14:textId="77777777" w:rsidR="009A1F42" w:rsidRDefault="003A417A" w:rsidP="009A1F42">
      <w:pPr>
        <w:pStyle w:val="Poetry"/>
      </w:pPr>
      <w:r w:rsidRPr="009A1F42">
        <w:t xml:space="preserve">In causeless quarrels has involv’d your state, </w:t>
      </w:r>
    </w:p>
    <w:p w14:paraId="7F0D60A6" w14:textId="7FF083B5" w:rsidR="003A417A" w:rsidRPr="009A1F42" w:rsidRDefault="003A417A" w:rsidP="009A1F42">
      <w:pPr>
        <w:pStyle w:val="Poetry"/>
      </w:pPr>
      <w:r w:rsidRPr="009A1F42">
        <w:t>And arm’d against an unoffending man,</w:t>
      </w:r>
    </w:p>
    <w:p w14:paraId="14BB7031" w14:textId="77777777" w:rsidR="009A1F42" w:rsidRDefault="003A417A" w:rsidP="009A1F42">
      <w:pPr>
        <w:pStyle w:val="Poetry"/>
      </w:pPr>
      <w:r w:rsidRPr="009A1F42">
        <w:t xml:space="preserve">Who sought your friendship ere the war began! </w:t>
      </w:r>
    </w:p>
    <w:p w14:paraId="3F41CA19" w14:textId="2DE71272" w:rsidR="003A417A" w:rsidRPr="009A1F42" w:rsidRDefault="003A417A" w:rsidP="009A1F42">
      <w:pPr>
        <w:pStyle w:val="Poetry"/>
      </w:pPr>
      <w:r w:rsidRPr="009A1F42">
        <w:t>You beg a truce, which I would gladly give,</w:t>
      </w:r>
    </w:p>
    <w:p w14:paraId="59F2FC6B" w14:textId="229CDCE8" w:rsidR="003A417A" w:rsidRPr="009A1F42" w:rsidRDefault="003A417A" w:rsidP="009A1F42">
      <w:pPr>
        <w:pStyle w:val="Poetry"/>
      </w:pPr>
      <w:r w:rsidRPr="009A1F42">
        <w:t>Not only for the slain, but those who live.</w:t>
      </w:r>
    </w:p>
    <w:p w14:paraId="28F140C5" w14:textId="77777777" w:rsidR="009A1F42" w:rsidRDefault="003A417A" w:rsidP="009A1F42">
      <w:pPr>
        <w:pStyle w:val="Poetry"/>
      </w:pPr>
      <w:r w:rsidRPr="009A1F42">
        <w:t xml:space="preserve">I came not hither but by Heav’n’s command, </w:t>
      </w:r>
    </w:p>
    <w:p w14:paraId="59CA7ED2" w14:textId="76D3730A" w:rsidR="003A417A" w:rsidRPr="009A1F42" w:rsidRDefault="003A417A" w:rsidP="009A1F42">
      <w:pPr>
        <w:pStyle w:val="Poetry"/>
      </w:pPr>
      <w:r w:rsidRPr="009A1F42">
        <w:t>And sent by fate to share the Latian land.</w:t>
      </w:r>
    </w:p>
    <w:p w14:paraId="487011FC" w14:textId="77777777" w:rsidR="003A417A" w:rsidRPr="009A1F42" w:rsidRDefault="003A417A" w:rsidP="009A1F42">
      <w:pPr>
        <w:pStyle w:val="Poetry"/>
      </w:pPr>
      <w:r w:rsidRPr="009A1F42">
        <w:t>Nor wage I wars unjust: your king denied</w:t>
      </w:r>
    </w:p>
    <w:p w14:paraId="0E6EC645" w14:textId="77777777" w:rsidR="003A417A" w:rsidRPr="009A1F42" w:rsidRDefault="003A417A" w:rsidP="009A1F42">
      <w:pPr>
        <w:pStyle w:val="Poetry"/>
      </w:pPr>
      <w:r w:rsidRPr="009A1F42">
        <w:t xml:space="preserve">My proffer’d friendship, and my promis’d </w:t>
      </w:r>
      <w:proofErr w:type="gramStart"/>
      <w:r w:rsidRPr="009A1F42">
        <w:t>bride;</w:t>
      </w:r>
      <w:proofErr w:type="gramEnd"/>
    </w:p>
    <w:p w14:paraId="4AB8F0C0" w14:textId="295A8C73" w:rsidR="003A417A" w:rsidRPr="009A1F42" w:rsidRDefault="003A417A" w:rsidP="009A1F42">
      <w:pPr>
        <w:pStyle w:val="Poetry"/>
      </w:pPr>
      <w:r w:rsidRPr="009A1F42">
        <w:t>Left me for Turnus. Turnus then should try</w:t>
      </w:r>
    </w:p>
    <w:p w14:paraId="2CAD853C" w14:textId="77777777" w:rsidR="009A1F42" w:rsidRDefault="003A417A" w:rsidP="009A1F42">
      <w:pPr>
        <w:pStyle w:val="Poetry"/>
      </w:pPr>
      <w:r w:rsidRPr="009A1F42">
        <w:t xml:space="preserve">His cause in arms, to conquer or to die. </w:t>
      </w:r>
    </w:p>
    <w:p w14:paraId="175EEA11" w14:textId="77777777" w:rsidR="009A1F42" w:rsidRDefault="003A417A" w:rsidP="009A1F42">
      <w:pPr>
        <w:pStyle w:val="Poetry"/>
      </w:pPr>
      <w:r w:rsidRPr="009A1F42">
        <w:lastRenderedPageBreak/>
        <w:t xml:space="preserve">My right and his are in dispute: the slain </w:t>
      </w:r>
    </w:p>
    <w:p w14:paraId="368227A2" w14:textId="77777777" w:rsidR="009A1F42" w:rsidRDefault="003A417A" w:rsidP="009A1F42">
      <w:pPr>
        <w:pStyle w:val="Poetry"/>
      </w:pPr>
      <w:r w:rsidRPr="009A1F42">
        <w:t xml:space="preserve">Fell without fault, our quarrel to maintain. </w:t>
      </w:r>
    </w:p>
    <w:p w14:paraId="33F8CB9E" w14:textId="2F464998" w:rsidR="003A417A" w:rsidRPr="009A1F42" w:rsidRDefault="003A417A" w:rsidP="009A1F42">
      <w:pPr>
        <w:pStyle w:val="Poetry"/>
      </w:pPr>
      <w:r w:rsidRPr="009A1F42">
        <w:t xml:space="preserve">In equal arms let us alone </w:t>
      </w:r>
      <w:proofErr w:type="gramStart"/>
      <w:r w:rsidRPr="009A1F42">
        <w:t>contend;</w:t>
      </w:r>
      <w:proofErr w:type="gramEnd"/>
    </w:p>
    <w:p w14:paraId="6AA84C61" w14:textId="7E3CFCB6" w:rsidR="003A417A" w:rsidRPr="009A1F42" w:rsidRDefault="003A417A" w:rsidP="009A1F42">
      <w:pPr>
        <w:pStyle w:val="Poetry"/>
      </w:pPr>
      <w:r w:rsidRPr="009A1F42">
        <w:t>And let him vanquish, whom his fates befriend.</w:t>
      </w:r>
    </w:p>
    <w:p w14:paraId="1BC45D43" w14:textId="77777777" w:rsidR="009A1F42" w:rsidRDefault="003A417A" w:rsidP="009A1F42">
      <w:pPr>
        <w:pStyle w:val="Poetry"/>
      </w:pPr>
      <w:r w:rsidRPr="009A1F42">
        <w:t xml:space="preserve">This is the way (so tell him) to possess </w:t>
      </w:r>
    </w:p>
    <w:p w14:paraId="7D04DE11" w14:textId="77777777" w:rsidR="009A1F42" w:rsidRDefault="003A417A" w:rsidP="009A1F42">
      <w:pPr>
        <w:pStyle w:val="Poetry"/>
      </w:pPr>
      <w:r w:rsidRPr="009A1F42">
        <w:t xml:space="preserve">The royal </w:t>
      </w:r>
      <w:proofErr w:type="gramStart"/>
      <w:r w:rsidRPr="009A1F42">
        <w:t>virgin, and</w:t>
      </w:r>
      <w:proofErr w:type="gramEnd"/>
      <w:r w:rsidRPr="009A1F42">
        <w:t xml:space="preserve"> restore the peace. </w:t>
      </w:r>
    </w:p>
    <w:p w14:paraId="5587193A" w14:textId="573A9221" w:rsidR="003A417A" w:rsidRPr="009A1F42" w:rsidRDefault="003A417A" w:rsidP="009A1F42">
      <w:pPr>
        <w:pStyle w:val="Poetry"/>
      </w:pPr>
      <w:r w:rsidRPr="009A1F42">
        <w:t>Bear this message back, with ample leave,</w:t>
      </w:r>
    </w:p>
    <w:p w14:paraId="3ADFA6CE" w14:textId="3EC82976" w:rsidR="003A417A" w:rsidRDefault="003A417A" w:rsidP="009A1F42">
      <w:pPr>
        <w:pStyle w:val="Poetry"/>
      </w:pPr>
      <w:r w:rsidRPr="009A1F42">
        <w:t>That your slain friends may fun’ral rites receive.”</w:t>
      </w:r>
    </w:p>
    <w:p w14:paraId="1FEB744D" w14:textId="77777777" w:rsidR="009A1F42" w:rsidRPr="009A1F42" w:rsidRDefault="009A1F42" w:rsidP="009A1F42">
      <w:pPr>
        <w:pStyle w:val="Poetry"/>
      </w:pPr>
    </w:p>
    <w:p w14:paraId="310EF36B" w14:textId="1EDC6878" w:rsidR="003A417A" w:rsidRPr="009A1F42" w:rsidRDefault="003A417A" w:rsidP="009A1F42">
      <w:pPr>
        <w:pStyle w:val="Poetry"/>
      </w:pPr>
      <w:proofErr w:type="gramStart"/>
      <w:r w:rsidRPr="009A1F42">
        <w:t>Thus</w:t>
      </w:r>
      <w:proofErr w:type="gramEnd"/>
      <w:r w:rsidRPr="009A1F42">
        <w:t xml:space="preserve"> having said—th’ embassadors, amaz’d,</w:t>
      </w:r>
    </w:p>
    <w:p w14:paraId="13BC08E6" w14:textId="77777777" w:rsidR="009A1F42" w:rsidRDefault="003A417A" w:rsidP="009A1F42">
      <w:pPr>
        <w:pStyle w:val="Poetry"/>
      </w:pPr>
      <w:r w:rsidRPr="009A1F42">
        <w:t xml:space="preserve">Stood mute a while, and on each other gaz’d. </w:t>
      </w:r>
    </w:p>
    <w:p w14:paraId="435F341D" w14:textId="77777777" w:rsidR="009A1F42" w:rsidRDefault="003A417A" w:rsidP="009A1F42">
      <w:pPr>
        <w:pStyle w:val="Poetry"/>
      </w:pPr>
      <w:r w:rsidRPr="009A1F42">
        <w:t xml:space="preserve">Drances, their chief, who harbor’d in his breast </w:t>
      </w:r>
    </w:p>
    <w:p w14:paraId="259D2DC2" w14:textId="2FAE0E16" w:rsidR="003A417A" w:rsidRPr="009A1F42" w:rsidRDefault="003A417A" w:rsidP="009A1F42">
      <w:pPr>
        <w:pStyle w:val="Poetry"/>
      </w:pPr>
      <w:r w:rsidRPr="009A1F42">
        <w:t>Long hate to Turnus, as his foe profess’d,</w:t>
      </w:r>
    </w:p>
    <w:p w14:paraId="19F135CF" w14:textId="77777777" w:rsidR="003A417A" w:rsidRPr="009A1F42" w:rsidRDefault="003A417A" w:rsidP="009A1F42">
      <w:pPr>
        <w:pStyle w:val="Poetry"/>
      </w:pPr>
      <w:r w:rsidRPr="009A1F42">
        <w:t>Broke silence first, and to the godlike man,</w:t>
      </w:r>
    </w:p>
    <w:p w14:paraId="55AA00DE" w14:textId="5B530A07" w:rsidR="003A417A" w:rsidRPr="009A1F42" w:rsidRDefault="003A417A" w:rsidP="009A1F42">
      <w:pPr>
        <w:pStyle w:val="Poetry"/>
      </w:pPr>
      <w:r w:rsidRPr="009A1F42">
        <w:t>With graceful action bowing, thus began:</w:t>
      </w:r>
    </w:p>
    <w:p w14:paraId="78B87F92" w14:textId="77777777" w:rsidR="009A1F42" w:rsidRDefault="003A417A" w:rsidP="009A1F42">
      <w:pPr>
        <w:pStyle w:val="Poetry"/>
      </w:pPr>
      <w:r w:rsidRPr="009A1F42">
        <w:t xml:space="preserve">“Auspicious prince, in arms a mighty name, </w:t>
      </w:r>
    </w:p>
    <w:p w14:paraId="6361F4B8" w14:textId="77777777" w:rsidR="009A1F42" w:rsidRDefault="003A417A" w:rsidP="009A1F42">
      <w:pPr>
        <w:pStyle w:val="Poetry"/>
      </w:pPr>
      <w:r w:rsidRPr="009A1F42">
        <w:t xml:space="preserve">But yet whose actions far transcend your </w:t>
      </w:r>
      <w:proofErr w:type="gramStart"/>
      <w:r w:rsidRPr="009A1F42">
        <w:t>fame;</w:t>
      </w:r>
      <w:proofErr w:type="gramEnd"/>
      <w:r w:rsidRPr="009A1F42">
        <w:t xml:space="preserve"> </w:t>
      </w:r>
    </w:p>
    <w:p w14:paraId="6237C9B6" w14:textId="77777777" w:rsidR="009A1F42" w:rsidRDefault="003A417A" w:rsidP="009A1F42">
      <w:pPr>
        <w:pStyle w:val="Poetry"/>
      </w:pPr>
      <w:r w:rsidRPr="009A1F42">
        <w:t xml:space="preserve">Would I your justice or your force express, </w:t>
      </w:r>
    </w:p>
    <w:p w14:paraId="75F0271A" w14:textId="3FF62D61" w:rsidR="003A417A" w:rsidRPr="009A1F42" w:rsidRDefault="003A417A" w:rsidP="009A1F42">
      <w:pPr>
        <w:pStyle w:val="Poetry"/>
      </w:pPr>
      <w:r w:rsidRPr="009A1F42">
        <w:t>Thought can but equal; and all words are less.</w:t>
      </w:r>
    </w:p>
    <w:p w14:paraId="19190436" w14:textId="33394250" w:rsidR="003A417A" w:rsidRPr="009A1F42" w:rsidRDefault="003A417A" w:rsidP="009A1F42">
      <w:pPr>
        <w:pStyle w:val="Poetry"/>
      </w:pPr>
      <w:r w:rsidRPr="009A1F42">
        <w:t>Your answer we shall thankfully relate,</w:t>
      </w:r>
    </w:p>
    <w:p w14:paraId="5AC84C35" w14:textId="77777777" w:rsidR="009A1F42" w:rsidRDefault="003A417A" w:rsidP="009A1F42">
      <w:pPr>
        <w:pStyle w:val="Poetry"/>
      </w:pPr>
      <w:r w:rsidRPr="009A1F42">
        <w:t xml:space="preserve">And favors granted to the Latian state. </w:t>
      </w:r>
    </w:p>
    <w:p w14:paraId="6FC35784" w14:textId="36B1B70D" w:rsidR="003A417A" w:rsidRPr="009A1F42" w:rsidRDefault="003A417A" w:rsidP="009A1F42">
      <w:pPr>
        <w:pStyle w:val="Poetry"/>
      </w:pPr>
      <w:r w:rsidRPr="009A1F42">
        <w:t>If wish’d success our labor shall attend,</w:t>
      </w:r>
    </w:p>
    <w:p w14:paraId="3401633B" w14:textId="77777777" w:rsidR="003A417A" w:rsidRPr="009A1F42" w:rsidRDefault="003A417A" w:rsidP="009A1F42">
      <w:pPr>
        <w:pStyle w:val="Poetry"/>
      </w:pPr>
      <w:r w:rsidRPr="009A1F42">
        <w:t>Think peace concluded, and the king your friend:</w:t>
      </w:r>
    </w:p>
    <w:p w14:paraId="3448A713" w14:textId="77777777" w:rsidR="003A417A" w:rsidRPr="009A1F42" w:rsidRDefault="003A417A" w:rsidP="009A1F42">
      <w:pPr>
        <w:pStyle w:val="Poetry"/>
      </w:pPr>
      <w:r w:rsidRPr="009A1F42">
        <w:t>Let Turnus leave the realm to your command,</w:t>
      </w:r>
    </w:p>
    <w:p w14:paraId="623E592B" w14:textId="005D8EE3" w:rsidR="003A417A" w:rsidRPr="009A1F42" w:rsidRDefault="003A417A" w:rsidP="009A1F42">
      <w:pPr>
        <w:pStyle w:val="Poetry"/>
      </w:pPr>
      <w:r w:rsidRPr="009A1F42">
        <w:t>And seek alliance in some other land:</w:t>
      </w:r>
    </w:p>
    <w:p w14:paraId="39F0ED74" w14:textId="77777777" w:rsidR="009A1F42" w:rsidRDefault="003A417A" w:rsidP="009A1F42">
      <w:pPr>
        <w:pStyle w:val="Poetry"/>
      </w:pPr>
      <w:r w:rsidRPr="009A1F42">
        <w:t xml:space="preserve">Build you the city which your fates </w:t>
      </w:r>
      <w:proofErr w:type="gramStart"/>
      <w:r w:rsidRPr="009A1F42">
        <w:t>assign;</w:t>
      </w:r>
      <w:proofErr w:type="gramEnd"/>
      <w:r w:rsidRPr="009A1F42">
        <w:t xml:space="preserve"> </w:t>
      </w:r>
    </w:p>
    <w:p w14:paraId="0CEFBB96" w14:textId="6AD259D9" w:rsidR="003A417A" w:rsidRDefault="003A417A" w:rsidP="009A1F42">
      <w:pPr>
        <w:pStyle w:val="Poetry"/>
      </w:pPr>
      <w:r w:rsidRPr="009A1F42">
        <w:t>We shall be proud in the great work to join.”</w:t>
      </w:r>
    </w:p>
    <w:p w14:paraId="22CDCA74" w14:textId="77777777" w:rsidR="009A1F42" w:rsidRPr="009A1F42" w:rsidRDefault="009A1F42" w:rsidP="009A1F42">
      <w:pPr>
        <w:pStyle w:val="Poetry"/>
      </w:pPr>
    </w:p>
    <w:p w14:paraId="63F1398D" w14:textId="77777777" w:rsidR="009A1F42" w:rsidRDefault="003A417A" w:rsidP="009A1F42">
      <w:pPr>
        <w:pStyle w:val="Poetry"/>
      </w:pPr>
      <w:r w:rsidRPr="009A1F42">
        <w:t xml:space="preserve">Thus Drances; and his words so well persuade </w:t>
      </w:r>
    </w:p>
    <w:p w14:paraId="63FC31B9" w14:textId="4BDC77EA" w:rsidR="003A417A" w:rsidRPr="009A1F42" w:rsidRDefault="003A417A" w:rsidP="009A1F42">
      <w:pPr>
        <w:pStyle w:val="Poetry"/>
      </w:pPr>
      <w:r w:rsidRPr="009A1F42">
        <w:t>The rest impower’d, that soon a truce is made.</w:t>
      </w:r>
    </w:p>
    <w:p w14:paraId="5D0C63F1" w14:textId="653432CC" w:rsidR="003A417A" w:rsidRPr="009A1F42" w:rsidRDefault="003A417A" w:rsidP="009A1F42">
      <w:pPr>
        <w:pStyle w:val="Poetry"/>
      </w:pPr>
      <w:r w:rsidRPr="009A1F42">
        <w:t>Twelve days the term allow’d: and, during those,</w:t>
      </w:r>
    </w:p>
    <w:p w14:paraId="3E1C5F22" w14:textId="77777777" w:rsidR="009A1F42" w:rsidRDefault="003A417A" w:rsidP="009A1F42">
      <w:pPr>
        <w:pStyle w:val="Poetry"/>
      </w:pPr>
      <w:r w:rsidRPr="009A1F42">
        <w:t xml:space="preserve">Latians and Trojans, now no longer foes, </w:t>
      </w:r>
    </w:p>
    <w:p w14:paraId="2FDDC245" w14:textId="77777777" w:rsidR="009A1F42" w:rsidRDefault="003A417A" w:rsidP="009A1F42">
      <w:pPr>
        <w:pStyle w:val="Poetry"/>
      </w:pPr>
      <w:r w:rsidRPr="009A1F42">
        <w:t xml:space="preserve">Mix’d in the woods, for fun’ral piles prepare </w:t>
      </w:r>
    </w:p>
    <w:p w14:paraId="3F62F74E" w14:textId="617A6767" w:rsidR="003A417A" w:rsidRPr="009A1F42" w:rsidRDefault="003A417A" w:rsidP="009A1F42">
      <w:pPr>
        <w:pStyle w:val="Poetry"/>
      </w:pPr>
      <w:r w:rsidRPr="009A1F42">
        <w:t xml:space="preserve">To fell the </w:t>
      </w:r>
      <w:proofErr w:type="gramStart"/>
      <w:r w:rsidRPr="009A1F42">
        <w:t>timber, and</w:t>
      </w:r>
      <w:proofErr w:type="gramEnd"/>
      <w:r w:rsidRPr="009A1F42">
        <w:t xml:space="preserve"> forget the war.</w:t>
      </w:r>
    </w:p>
    <w:p w14:paraId="52B6549C" w14:textId="77777777" w:rsidR="003A417A" w:rsidRPr="009A1F42" w:rsidRDefault="003A417A" w:rsidP="009A1F42">
      <w:pPr>
        <w:pStyle w:val="Poetry"/>
      </w:pPr>
      <w:r w:rsidRPr="009A1F42">
        <w:t xml:space="preserve">Loud axes thro’ the groaning groves </w:t>
      </w:r>
      <w:proofErr w:type="gramStart"/>
      <w:r w:rsidRPr="009A1F42">
        <w:t>resound;</w:t>
      </w:r>
      <w:proofErr w:type="gramEnd"/>
    </w:p>
    <w:p w14:paraId="37D8C661" w14:textId="0FA80978" w:rsidR="003A417A" w:rsidRPr="009A1F42" w:rsidRDefault="003A417A" w:rsidP="009A1F42">
      <w:pPr>
        <w:pStyle w:val="Poetry"/>
      </w:pPr>
      <w:r w:rsidRPr="009A1F42">
        <w:lastRenderedPageBreak/>
        <w:t xml:space="preserve">Oak, mountain ash, and poplar spread the </w:t>
      </w:r>
      <w:proofErr w:type="gramStart"/>
      <w:r w:rsidRPr="009A1F42">
        <w:t>ground;</w:t>
      </w:r>
      <w:proofErr w:type="gramEnd"/>
    </w:p>
    <w:p w14:paraId="13FF8580" w14:textId="77777777" w:rsidR="009A1F42" w:rsidRDefault="003A417A" w:rsidP="009A1F42">
      <w:pPr>
        <w:pStyle w:val="Poetry"/>
      </w:pPr>
      <w:r w:rsidRPr="009A1F42">
        <w:t xml:space="preserve">First fall from high; and some the trunks receive </w:t>
      </w:r>
    </w:p>
    <w:p w14:paraId="123F4BB0" w14:textId="3C7FF5A5" w:rsidR="003A417A" w:rsidRPr="009A1F42" w:rsidRDefault="003A417A" w:rsidP="009A1F42">
      <w:pPr>
        <w:pStyle w:val="Poetry"/>
      </w:pPr>
      <w:r w:rsidRPr="009A1F42">
        <w:t xml:space="preserve">In loaden </w:t>
      </w:r>
      <w:proofErr w:type="gramStart"/>
      <w:r w:rsidRPr="009A1F42">
        <w:t>wains;</w:t>
      </w:r>
      <w:proofErr w:type="gramEnd"/>
      <w:r w:rsidRPr="009A1F42">
        <w:t xml:space="preserve"> with wedges some they cleave.</w:t>
      </w:r>
    </w:p>
    <w:p w14:paraId="3C891B7C" w14:textId="77777777" w:rsidR="009A1F42" w:rsidRDefault="009A1F42" w:rsidP="009A1F42">
      <w:pPr>
        <w:pStyle w:val="Poetry"/>
      </w:pPr>
    </w:p>
    <w:p w14:paraId="4373A436" w14:textId="21B1C96D" w:rsidR="009A1F42" w:rsidRDefault="003A417A" w:rsidP="009A1F42">
      <w:pPr>
        <w:pStyle w:val="Poetry"/>
      </w:pPr>
      <w:r w:rsidRPr="009A1F42">
        <w:t xml:space="preserve">And now the fatal news by Fame is blown </w:t>
      </w:r>
    </w:p>
    <w:p w14:paraId="21474740" w14:textId="4CB128B6" w:rsidR="003A417A" w:rsidRPr="009A1F42" w:rsidRDefault="003A417A" w:rsidP="009A1F42">
      <w:pPr>
        <w:pStyle w:val="Poetry"/>
      </w:pPr>
      <w:r w:rsidRPr="009A1F42">
        <w:t>Thro’ the short circuit of th’ Arcadian town,</w:t>
      </w:r>
    </w:p>
    <w:p w14:paraId="46853173" w14:textId="2ED0F773" w:rsidR="003A417A" w:rsidRPr="009A1F42" w:rsidRDefault="003A417A" w:rsidP="009A1F42">
      <w:pPr>
        <w:pStyle w:val="Poetry"/>
      </w:pPr>
      <w:r w:rsidRPr="009A1F42">
        <w:t>Of Pallas slain—by Fame, which just before</w:t>
      </w:r>
    </w:p>
    <w:p w14:paraId="7EC6E263" w14:textId="77777777" w:rsidR="003A417A" w:rsidRPr="009A1F42" w:rsidRDefault="003A417A" w:rsidP="009A1F42">
      <w:pPr>
        <w:pStyle w:val="Poetry"/>
      </w:pPr>
      <w:r w:rsidRPr="009A1F42">
        <w:t>His triumphs on distended pinions bore.</w:t>
      </w:r>
    </w:p>
    <w:p w14:paraId="073DAB39" w14:textId="77777777" w:rsidR="009A1F42" w:rsidRDefault="003A417A" w:rsidP="009A1F42">
      <w:pPr>
        <w:pStyle w:val="Poetry"/>
      </w:pPr>
      <w:r w:rsidRPr="009A1F42">
        <w:t xml:space="preserve">Rushing from out the gate, the people stand, </w:t>
      </w:r>
    </w:p>
    <w:p w14:paraId="7304C779" w14:textId="72F0496C" w:rsidR="003A417A" w:rsidRPr="009A1F42" w:rsidRDefault="003A417A" w:rsidP="009A1F42">
      <w:pPr>
        <w:pStyle w:val="Poetry"/>
      </w:pPr>
      <w:r w:rsidRPr="009A1F42">
        <w:t>Each with a fun’ral flambeau in his hand.</w:t>
      </w:r>
    </w:p>
    <w:p w14:paraId="196550C4" w14:textId="77777777" w:rsidR="003A417A" w:rsidRPr="009A1F42" w:rsidRDefault="003A417A" w:rsidP="009A1F42">
      <w:pPr>
        <w:pStyle w:val="Poetry"/>
      </w:pPr>
      <w:r w:rsidRPr="009A1F42">
        <w:t>Wildly they stare, distracted with amaze:</w:t>
      </w:r>
    </w:p>
    <w:p w14:paraId="5ED82094" w14:textId="5EAC5442" w:rsidR="003A417A" w:rsidRPr="009A1F42" w:rsidRDefault="003A417A" w:rsidP="009A1F42">
      <w:pPr>
        <w:pStyle w:val="Poetry"/>
      </w:pPr>
      <w:r w:rsidRPr="009A1F42">
        <w:t>The fields are lighten’d with a fiery blaze,</w:t>
      </w:r>
    </w:p>
    <w:p w14:paraId="2466C282" w14:textId="77777777" w:rsidR="003A417A" w:rsidRPr="009A1F42" w:rsidRDefault="003A417A" w:rsidP="009A1F42">
      <w:pPr>
        <w:pStyle w:val="Poetry"/>
      </w:pPr>
      <w:r w:rsidRPr="009A1F42">
        <w:t>That cast a sullen splendor on their friends,</w:t>
      </w:r>
    </w:p>
    <w:p w14:paraId="10ABBF9F" w14:textId="77777777" w:rsidR="009A1F42" w:rsidRDefault="003A417A" w:rsidP="009A1F42">
      <w:pPr>
        <w:pStyle w:val="Poetry"/>
      </w:pPr>
      <w:r w:rsidRPr="009A1F42">
        <w:t xml:space="preserve">The marching troop which their dead prince attends. </w:t>
      </w:r>
    </w:p>
    <w:p w14:paraId="1540A88E" w14:textId="142954ED" w:rsidR="003A417A" w:rsidRPr="009A1F42" w:rsidRDefault="003A417A" w:rsidP="009A1F42">
      <w:pPr>
        <w:pStyle w:val="Poetry"/>
      </w:pPr>
      <w:r w:rsidRPr="009A1F42">
        <w:t xml:space="preserve">Both parties </w:t>
      </w:r>
      <w:proofErr w:type="gramStart"/>
      <w:r w:rsidRPr="009A1F42">
        <w:t>meet:</w:t>
      </w:r>
      <w:proofErr w:type="gramEnd"/>
      <w:r w:rsidRPr="009A1F42">
        <w:t xml:space="preserve"> they raise a doleful cry;</w:t>
      </w:r>
    </w:p>
    <w:p w14:paraId="6C8F1352" w14:textId="77777777" w:rsidR="003A417A" w:rsidRPr="009A1F42" w:rsidRDefault="003A417A" w:rsidP="009A1F42">
      <w:pPr>
        <w:pStyle w:val="Poetry"/>
      </w:pPr>
      <w:r w:rsidRPr="009A1F42">
        <w:t>The matrons from the walls with shrieks reply,</w:t>
      </w:r>
    </w:p>
    <w:p w14:paraId="47E5126C" w14:textId="0094AD0C" w:rsidR="003A417A" w:rsidRPr="009A1F42" w:rsidRDefault="003A417A" w:rsidP="009A1F42">
      <w:pPr>
        <w:pStyle w:val="Poetry"/>
      </w:pPr>
      <w:r w:rsidRPr="009A1F42">
        <w:t>And their mix’d mourning rends the vaulted sky.</w:t>
      </w:r>
      <w:r w:rsidRPr="009A1F42">
        <w:tab/>
      </w:r>
    </w:p>
    <w:p w14:paraId="60B76750" w14:textId="77777777" w:rsidR="009A1F42" w:rsidRDefault="003A417A" w:rsidP="009A1F42">
      <w:pPr>
        <w:pStyle w:val="Poetry"/>
      </w:pPr>
      <w:r w:rsidRPr="009A1F42">
        <w:t xml:space="preserve">The town is fill’d with tumult and with tears, </w:t>
      </w:r>
    </w:p>
    <w:p w14:paraId="3A0086C9" w14:textId="62BF51F1" w:rsidR="003A417A" w:rsidRPr="009A1F42" w:rsidRDefault="003A417A" w:rsidP="009A1F42">
      <w:pPr>
        <w:pStyle w:val="Poetry"/>
      </w:pPr>
      <w:r w:rsidRPr="009A1F42">
        <w:t>Till the loud clamors reach Evander’s ears:</w:t>
      </w:r>
    </w:p>
    <w:p w14:paraId="413FA6C9" w14:textId="77777777" w:rsidR="003A417A" w:rsidRPr="009A1F42" w:rsidRDefault="003A417A" w:rsidP="009A1F42">
      <w:pPr>
        <w:pStyle w:val="Poetry"/>
      </w:pPr>
      <w:r w:rsidRPr="009A1F42">
        <w:t>Forgetful of his state, he runs along,</w:t>
      </w:r>
    </w:p>
    <w:p w14:paraId="41EE37B9" w14:textId="77777777" w:rsidR="003A417A" w:rsidRPr="009A1F42" w:rsidRDefault="003A417A" w:rsidP="009A1F42">
      <w:pPr>
        <w:pStyle w:val="Poetry"/>
      </w:pPr>
      <w:r w:rsidRPr="009A1F42">
        <w:t xml:space="preserve">With a disorder’d pace, and cleaves the </w:t>
      </w:r>
      <w:proofErr w:type="gramStart"/>
      <w:r w:rsidRPr="009A1F42">
        <w:t>throng;</w:t>
      </w:r>
      <w:proofErr w:type="gramEnd"/>
    </w:p>
    <w:p w14:paraId="6ADC91B7" w14:textId="7FD4A8FF" w:rsidR="003A417A" w:rsidRPr="009A1F42" w:rsidRDefault="003A417A" w:rsidP="009A1F42">
      <w:pPr>
        <w:pStyle w:val="Poetry"/>
      </w:pPr>
      <w:r w:rsidRPr="009A1F42">
        <w:t>Falls on the corpse; and groaning there he lies,</w:t>
      </w:r>
    </w:p>
    <w:p w14:paraId="4A0B4F9D" w14:textId="77777777" w:rsidR="009A1F42" w:rsidRDefault="003A417A" w:rsidP="009A1F42">
      <w:pPr>
        <w:pStyle w:val="Poetry"/>
      </w:pPr>
      <w:r w:rsidRPr="009A1F42">
        <w:t xml:space="preserve">With silent grief, that speaks but at his eyes. </w:t>
      </w:r>
    </w:p>
    <w:p w14:paraId="48F37FE7" w14:textId="77777777" w:rsidR="009A1F42" w:rsidRDefault="003A417A" w:rsidP="009A1F42">
      <w:pPr>
        <w:pStyle w:val="Poetry"/>
      </w:pPr>
      <w:r w:rsidRPr="009A1F42">
        <w:t xml:space="preserve">Short sighs and sobs </w:t>
      </w:r>
      <w:proofErr w:type="gramStart"/>
      <w:r w:rsidRPr="009A1F42">
        <w:t>succeed;</w:t>
      </w:r>
      <w:proofErr w:type="gramEnd"/>
      <w:r w:rsidRPr="009A1F42">
        <w:t xml:space="preserve"> till sorrow breaks </w:t>
      </w:r>
    </w:p>
    <w:p w14:paraId="2ACF0DB2" w14:textId="407EA03A" w:rsidR="003A417A" w:rsidRDefault="003A417A" w:rsidP="009A1F42">
      <w:pPr>
        <w:pStyle w:val="Poetry"/>
      </w:pPr>
      <w:r w:rsidRPr="009A1F42">
        <w:t>A passage, and at once he weeps and speaks:</w:t>
      </w:r>
    </w:p>
    <w:p w14:paraId="54D5ACB5" w14:textId="77777777" w:rsidR="009A1F42" w:rsidRPr="009A1F42" w:rsidRDefault="009A1F42" w:rsidP="009A1F42">
      <w:pPr>
        <w:pStyle w:val="Poetry"/>
      </w:pPr>
    </w:p>
    <w:p w14:paraId="644D3503" w14:textId="77777777" w:rsidR="003A417A" w:rsidRPr="009A1F42" w:rsidRDefault="003A417A" w:rsidP="009A1F42">
      <w:pPr>
        <w:pStyle w:val="Poetry"/>
      </w:pPr>
      <w:r w:rsidRPr="009A1F42">
        <w:t>“O Pallas! thou hast fail’d thy plighted word,</w:t>
      </w:r>
    </w:p>
    <w:p w14:paraId="00F79BA5" w14:textId="108D0CB6" w:rsidR="003A417A" w:rsidRPr="009A1F42" w:rsidRDefault="003A417A" w:rsidP="009A1F42">
      <w:pPr>
        <w:pStyle w:val="Poetry"/>
      </w:pPr>
      <w:r w:rsidRPr="009A1F42">
        <w:t>To fight with caution, not to tempt the sword!</w:t>
      </w:r>
    </w:p>
    <w:p w14:paraId="7B5943FA" w14:textId="77777777" w:rsidR="009A1F42" w:rsidRDefault="003A417A" w:rsidP="009A1F42">
      <w:pPr>
        <w:pStyle w:val="Poetry"/>
      </w:pPr>
      <w:r w:rsidRPr="009A1F42">
        <w:t xml:space="preserve">I warn’d thee, but in vain; for well I knew </w:t>
      </w:r>
    </w:p>
    <w:p w14:paraId="32F637D4" w14:textId="77777777" w:rsidR="009A1F42" w:rsidRDefault="003A417A" w:rsidP="009A1F42">
      <w:pPr>
        <w:pStyle w:val="Poetry"/>
      </w:pPr>
      <w:r w:rsidRPr="009A1F42">
        <w:t xml:space="preserve">What perils youthful ardor would pursue, </w:t>
      </w:r>
    </w:p>
    <w:p w14:paraId="6C9DD9E9" w14:textId="77777777" w:rsidR="009A1F42" w:rsidRDefault="003A417A" w:rsidP="009A1F42">
      <w:pPr>
        <w:pStyle w:val="Poetry"/>
      </w:pPr>
      <w:r w:rsidRPr="009A1F42">
        <w:t xml:space="preserve">That boiling blood would carry thee too far, </w:t>
      </w:r>
    </w:p>
    <w:p w14:paraId="361ABD78" w14:textId="2AC898E2" w:rsidR="003A417A" w:rsidRPr="009A1F42" w:rsidRDefault="003A417A" w:rsidP="009A1F42">
      <w:pPr>
        <w:pStyle w:val="Poetry"/>
      </w:pPr>
      <w:r w:rsidRPr="009A1F42">
        <w:t>Young as thou wert in dangers, raw to war!</w:t>
      </w:r>
    </w:p>
    <w:p w14:paraId="3AE364BC" w14:textId="77DFE992" w:rsidR="003A417A" w:rsidRPr="009A1F42" w:rsidRDefault="003A417A" w:rsidP="009A1F42">
      <w:pPr>
        <w:pStyle w:val="Poetry"/>
      </w:pPr>
      <w:r w:rsidRPr="009A1F42">
        <w:t>O curst essay of arms, disastrous doom,</w:t>
      </w:r>
    </w:p>
    <w:p w14:paraId="67515D69" w14:textId="77777777" w:rsidR="009A1F42" w:rsidRDefault="003A417A" w:rsidP="009A1F42">
      <w:pPr>
        <w:pStyle w:val="Poetry"/>
      </w:pPr>
      <w:r w:rsidRPr="009A1F42">
        <w:t xml:space="preserve">Prelude of bloody fields, and fights to come! </w:t>
      </w:r>
    </w:p>
    <w:p w14:paraId="409C51D2" w14:textId="64107B26" w:rsidR="003A417A" w:rsidRPr="009A1F42" w:rsidRDefault="003A417A" w:rsidP="009A1F42">
      <w:pPr>
        <w:pStyle w:val="Poetry"/>
      </w:pPr>
      <w:r w:rsidRPr="009A1F42">
        <w:t>Hard elements of unauspicious war,</w:t>
      </w:r>
    </w:p>
    <w:p w14:paraId="46A256B1" w14:textId="77777777" w:rsidR="009A1F42" w:rsidRDefault="003A417A" w:rsidP="009A1F42">
      <w:pPr>
        <w:pStyle w:val="Poetry"/>
      </w:pPr>
      <w:r w:rsidRPr="009A1F42">
        <w:lastRenderedPageBreak/>
        <w:t xml:space="preserve">Vain vows to Heav’n, and unavailing care! </w:t>
      </w:r>
    </w:p>
    <w:p w14:paraId="47FBB0BE" w14:textId="3779619B" w:rsidR="003A417A" w:rsidRPr="009A1F42" w:rsidRDefault="003A417A" w:rsidP="009A1F42">
      <w:pPr>
        <w:pStyle w:val="Poetry"/>
      </w:pPr>
      <w:r w:rsidRPr="009A1F42">
        <w:t>Thrice happy thou, dear partner of my bed,</w:t>
      </w:r>
    </w:p>
    <w:p w14:paraId="1DB83F7E" w14:textId="78596062" w:rsidR="003A417A" w:rsidRPr="009A1F42" w:rsidRDefault="003A417A" w:rsidP="009A1F42">
      <w:pPr>
        <w:pStyle w:val="Poetry"/>
      </w:pPr>
      <w:r w:rsidRPr="009A1F42">
        <w:t>Whose holy soul the stroke of Fortune fled,</w:t>
      </w:r>
    </w:p>
    <w:p w14:paraId="29A84A83" w14:textId="77777777" w:rsidR="009A1F42" w:rsidRDefault="003A417A" w:rsidP="009A1F42">
      <w:pPr>
        <w:pStyle w:val="Poetry"/>
      </w:pPr>
      <w:r w:rsidRPr="009A1F42">
        <w:t xml:space="preserve">Praescious of ills, and leaving me behind, </w:t>
      </w:r>
    </w:p>
    <w:p w14:paraId="723233A8" w14:textId="77777777" w:rsidR="009A1F42" w:rsidRDefault="003A417A" w:rsidP="009A1F42">
      <w:pPr>
        <w:pStyle w:val="Poetry"/>
      </w:pPr>
      <w:r w:rsidRPr="009A1F42">
        <w:t xml:space="preserve">To drink the dregs of life by fate assign’d! </w:t>
      </w:r>
    </w:p>
    <w:p w14:paraId="40688FC7" w14:textId="383F5F27" w:rsidR="003A417A" w:rsidRPr="009A1F42" w:rsidRDefault="003A417A" w:rsidP="009A1F42">
      <w:pPr>
        <w:pStyle w:val="Poetry"/>
      </w:pPr>
      <w:r w:rsidRPr="009A1F42">
        <w:t xml:space="preserve">Beyond the goal of </w:t>
      </w:r>
      <w:proofErr w:type="gramStart"/>
      <w:r w:rsidRPr="009A1F42">
        <w:t>nature</w:t>
      </w:r>
      <w:proofErr w:type="gramEnd"/>
      <w:r w:rsidRPr="009A1F42">
        <w:t xml:space="preserve"> I have gone:</w:t>
      </w:r>
    </w:p>
    <w:p w14:paraId="06609851" w14:textId="77777777" w:rsidR="003A417A" w:rsidRPr="009A1F42" w:rsidRDefault="003A417A" w:rsidP="009A1F42">
      <w:pPr>
        <w:pStyle w:val="Poetry"/>
      </w:pPr>
      <w:r w:rsidRPr="009A1F42">
        <w:t>My Pallas late set out, but reach’d too soon.</w:t>
      </w:r>
    </w:p>
    <w:p w14:paraId="42C018CB" w14:textId="186052AA" w:rsidR="003A417A" w:rsidRPr="009A1F42" w:rsidRDefault="003A417A" w:rsidP="009A1F42">
      <w:pPr>
        <w:pStyle w:val="Poetry"/>
      </w:pPr>
      <w:r w:rsidRPr="009A1F42">
        <w:t>If, for my league against th’ Ausonian state,</w:t>
      </w:r>
    </w:p>
    <w:p w14:paraId="1181A253" w14:textId="77777777" w:rsidR="009A1F42" w:rsidRDefault="003A417A" w:rsidP="009A1F42">
      <w:pPr>
        <w:pStyle w:val="Poetry"/>
      </w:pPr>
      <w:r w:rsidRPr="009A1F42">
        <w:t xml:space="preserve">Amidst their weapons I had found my fate, </w:t>
      </w:r>
    </w:p>
    <w:p w14:paraId="011FAC8D" w14:textId="77777777" w:rsidR="009A1F42" w:rsidRDefault="003A417A" w:rsidP="009A1F42">
      <w:pPr>
        <w:pStyle w:val="Poetry"/>
      </w:pPr>
      <w:r w:rsidRPr="009A1F42">
        <w:t xml:space="preserve">(Deserv’d from them,) then I had been return’d </w:t>
      </w:r>
    </w:p>
    <w:p w14:paraId="12E65EA9" w14:textId="77777777" w:rsidR="009A1F42" w:rsidRDefault="003A417A" w:rsidP="009A1F42">
      <w:pPr>
        <w:pStyle w:val="Poetry"/>
      </w:pPr>
      <w:r w:rsidRPr="009A1F42">
        <w:t xml:space="preserve">A breathless victor, and my son had mourn’d. </w:t>
      </w:r>
    </w:p>
    <w:p w14:paraId="5E83F484" w14:textId="372B4AEE" w:rsidR="003A417A" w:rsidRPr="009A1F42" w:rsidRDefault="003A417A" w:rsidP="009A1F42">
      <w:pPr>
        <w:pStyle w:val="Poetry"/>
      </w:pPr>
      <w:r w:rsidRPr="009A1F42">
        <w:t>Yet will I not my Trojan friend upbraid,</w:t>
      </w:r>
    </w:p>
    <w:p w14:paraId="074864D1" w14:textId="744C02B1" w:rsidR="003A417A" w:rsidRPr="009A1F42" w:rsidRDefault="003A417A" w:rsidP="009A1F42">
      <w:pPr>
        <w:pStyle w:val="Poetry"/>
      </w:pPr>
      <w:r w:rsidRPr="009A1F42">
        <w:t>Nor grudge th’ alliance I so gladly made.</w:t>
      </w:r>
    </w:p>
    <w:p w14:paraId="4261DCC8" w14:textId="77777777" w:rsidR="009A1F42" w:rsidRDefault="003A417A" w:rsidP="009A1F42">
      <w:pPr>
        <w:pStyle w:val="Poetry"/>
      </w:pPr>
      <w:r w:rsidRPr="009A1F42">
        <w:t xml:space="preserve">‘T was not his fault, my Pallas fell so young, </w:t>
      </w:r>
    </w:p>
    <w:p w14:paraId="57247F6B" w14:textId="77777777" w:rsidR="009A1F42" w:rsidRDefault="003A417A" w:rsidP="009A1F42">
      <w:pPr>
        <w:pStyle w:val="Poetry"/>
      </w:pPr>
      <w:r w:rsidRPr="009A1F42">
        <w:t xml:space="preserve">But my own crime, for having liv’d too long. </w:t>
      </w:r>
    </w:p>
    <w:p w14:paraId="60711CB0" w14:textId="77777777" w:rsidR="009A1F42" w:rsidRDefault="003A417A" w:rsidP="009A1F42">
      <w:pPr>
        <w:pStyle w:val="Poetry"/>
      </w:pPr>
      <w:r w:rsidRPr="009A1F42">
        <w:t xml:space="preserve">Yet, since the gods had destin’d him to die, </w:t>
      </w:r>
    </w:p>
    <w:p w14:paraId="7F5058E0" w14:textId="2E391F43" w:rsidR="003A417A" w:rsidRPr="009A1F42" w:rsidRDefault="003A417A" w:rsidP="009A1F42">
      <w:pPr>
        <w:pStyle w:val="Poetry"/>
      </w:pPr>
      <w:r w:rsidRPr="009A1F42">
        <w:t>At least he led the way to victory:</w:t>
      </w:r>
    </w:p>
    <w:p w14:paraId="486E76FF" w14:textId="2BD4E035" w:rsidR="003A417A" w:rsidRPr="009A1F42" w:rsidRDefault="003A417A" w:rsidP="009A1F42">
      <w:pPr>
        <w:pStyle w:val="Poetry"/>
      </w:pPr>
      <w:r w:rsidRPr="009A1F42">
        <w:t>First for his friends he won the fatal shore,</w:t>
      </w:r>
    </w:p>
    <w:p w14:paraId="3B7AA6EF" w14:textId="77777777" w:rsidR="009A1F42" w:rsidRDefault="003A417A" w:rsidP="009A1F42">
      <w:pPr>
        <w:pStyle w:val="Poetry"/>
      </w:pPr>
      <w:r w:rsidRPr="009A1F42">
        <w:t xml:space="preserve">And sent whole herds of slaughter’d foes </w:t>
      </w:r>
      <w:proofErr w:type="gramStart"/>
      <w:r w:rsidRPr="009A1F42">
        <w:t>before;</w:t>
      </w:r>
      <w:proofErr w:type="gramEnd"/>
      <w:r w:rsidRPr="009A1F42">
        <w:t xml:space="preserve"> </w:t>
      </w:r>
    </w:p>
    <w:p w14:paraId="50D7E496" w14:textId="20AA2C85" w:rsidR="003A417A" w:rsidRPr="009A1F42" w:rsidRDefault="003A417A" w:rsidP="009A1F42">
      <w:pPr>
        <w:pStyle w:val="Poetry"/>
      </w:pPr>
      <w:r w:rsidRPr="009A1F42">
        <w:t>A death too great, too glorious to deplore.</w:t>
      </w:r>
    </w:p>
    <w:p w14:paraId="4E9CC6EC" w14:textId="77777777" w:rsidR="009A1F42" w:rsidRDefault="003A417A" w:rsidP="009A1F42">
      <w:pPr>
        <w:pStyle w:val="Poetry"/>
      </w:pPr>
      <w:r w:rsidRPr="009A1F42">
        <w:t xml:space="preserve">Nor will I add new honors to thy grave, </w:t>
      </w:r>
    </w:p>
    <w:p w14:paraId="05692111" w14:textId="6B62F6A3" w:rsidR="003A417A" w:rsidRPr="009A1F42" w:rsidRDefault="003A417A" w:rsidP="009A1F42">
      <w:pPr>
        <w:pStyle w:val="Poetry"/>
      </w:pPr>
      <w:r w:rsidRPr="009A1F42">
        <w:t>Content with those the Trojan hero gave:</w:t>
      </w:r>
    </w:p>
    <w:p w14:paraId="2D264319" w14:textId="2722AFBE" w:rsidR="003A417A" w:rsidRPr="009A1F42" w:rsidRDefault="003A417A" w:rsidP="009A1F42">
      <w:pPr>
        <w:pStyle w:val="Poetry"/>
      </w:pPr>
      <w:r w:rsidRPr="009A1F42">
        <w:t xml:space="preserve">That funeral pomp thy Phrygian </w:t>
      </w:r>
      <w:proofErr w:type="gramStart"/>
      <w:r w:rsidRPr="009A1F42">
        <w:t>friends</w:t>
      </w:r>
      <w:proofErr w:type="gramEnd"/>
      <w:r w:rsidRPr="009A1F42">
        <w:t xml:space="preserve"> design’d,</w:t>
      </w:r>
    </w:p>
    <w:p w14:paraId="2FE8D938" w14:textId="77777777" w:rsidR="003A417A" w:rsidRPr="009A1F42" w:rsidRDefault="003A417A" w:rsidP="009A1F42">
      <w:pPr>
        <w:pStyle w:val="Poetry"/>
      </w:pPr>
      <w:r w:rsidRPr="009A1F42">
        <w:t>In which the Tuscan chiefs and army join’d.</w:t>
      </w:r>
    </w:p>
    <w:p w14:paraId="12E20998" w14:textId="77777777" w:rsidR="003A417A" w:rsidRPr="009A1F42" w:rsidRDefault="003A417A" w:rsidP="009A1F42">
      <w:pPr>
        <w:pStyle w:val="Poetry"/>
      </w:pPr>
      <w:r w:rsidRPr="009A1F42">
        <w:t>Great spoils and trophies, gain’d by thee, they bear:</w:t>
      </w:r>
    </w:p>
    <w:p w14:paraId="7D925195" w14:textId="77777777" w:rsidR="009A1F42" w:rsidRDefault="003A417A" w:rsidP="009A1F42">
      <w:pPr>
        <w:pStyle w:val="Poetry"/>
      </w:pPr>
      <w:r w:rsidRPr="009A1F42">
        <w:t xml:space="preserve">Then let thy own achievements be thy share. </w:t>
      </w:r>
    </w:p>
    <w:p w14:paraId="0496D44E" w14:textId="78BCC9B0" w:rsidR="003A417A" w:rsidRPr="009A1F42" w:rsidRDefault="003A417A" w:rsidP="009A1F42">
      <w:pPr>
        <w:pStyle w:val="Poetry"/>
      </w:pPr>
      <w:r w:rsidRPr="009A1F42">
        <w:t>Even thou, O Turnus, hadst a trophy stood,</w:t>
      </w:r>
    </w:p>
    <w:p w14:paraId="295B5DC6" w14:textId="3B91EDD5" w:rsidR="003A417A" w:rsidRPr="009A1F42" w:rsidRDefault="003A417A" w:rsidP="009A1F42">
      <w:pPr>
        <w:pStyle w:val="Poetry"/>
      </w:pPr>
      <w:r w:rsidRPr="009A1F42">
        <w:t>Whose mighty trunk had better grac’d the wood,</w:t>
      </w:r>
    </w:p>
    <w:p w14:paraId="31293991" w14:textId="77777777" w:rsidR="003A417A" w:rsidRPr="009A1F42" w:rsidRDefault="003A417A" w:rsidP="009A1F42">
      <w:pPr>
        <w:pStyle w:val="Poetry"/>
      </w:pPr>
      <w:r w:rsidRPr="009A1F42">
        <w:t>If Pallas had arriv’d, with equal length</w:t>
      </w:r>
    </w:p>
    <w:p w14:paraId="159231D7" w14:textId="77777777" w:rsidR="003A417A" w:rsidRPr="009A1F42" w:rsidRDefault="003A417A" w:rsidP="009A1F42">
      <w:pPr>
        <w:pStyle w:val="Poetry"/>
      </w:pPr>
      <w:r w:rsidRPr="009A1F42">
        <w:t>Of years, to match thy bulk with equal strength.</w:t>
      </w:r>
    </w:p>
    <w:p w14:paraId="3C4C96DD" w14:textId="77777777" w:rsidR="003A417A" w:rsidRPr="009A1F42" w:rsidRDefault="003A417A" w:rsidP="009A1F42">
      <w:pPr>
        <w:pStyle w:val="Poetry"/>
      </w:pPr>
      <w:r w:rsidRPr="009A1F42">
        <w:t>But why, unhappy man, dost thou detain</w:t>
      </w:r>
    </w:p>
    <w:p w14:paraId="61445DC5" w14:textId="77777777" w:rsidR="003A417A" w:rsidRPr="009A1F42" w:rsidRDefault="003A417A" w:rsidP="009A1F42">
      <w:pPr>
        <w:pStyle w:val="Poetry"/>
      </w:pPr>
      <w:r w:rsidRPr="009A1F42">
        <w:t>These troops, to view the tears thou shedd’st in vain?</w:t>
      </w:r>
    </w:p>
    <w:p w14:paraId="16CE4555" w14:textId="355AF2C1" w:rsidR="003A417A" w:rsidRPr="009A1F42" w:rsidRDefault="003A417A" w:rsidP="009A1F42">
      <w:pPr>
        <w:pStyle w:val="Poetry"/>
      </w:pPr>
      <w:r w:rsidRPr="009A1F42">
        <w:t>Go, friends, this message to your lord relate:</w:t>
      </w:r>
    </w:p>
    <w:p w14:paraId="3FC2C273" w14:textId="77777777" w:rsidR="009A1F42" w:rsidRDefault="003A417A" w:rsidP="009A1F42">
      <w:pPr>
        <w:pStyle w:val="Poetry"/>
      </w:pPr>
      <w:r w:rsidRPr="009A1F42">
        <w:t xml:space="preserve">Tell him, that, if I bear my bitter fate, </w:t>
      </w:r>
    </w:p>
    <w:p w14:paraId="0057D47A" w14:textId="77777777" w:rsidR="009A1F42" w:rsidRDefault="003A417A" w:rsidP="009A1F42">
      <w:pPr>
        <w:pStyle w:val="Poetry"/>
      </w:pPr>
      <w:r w:rsidRPr="009A1F42">
        <w:t xml:space="preserve">And, after Pallas’ death, live ling’ring on, </w:t>
      </w:r>
    </w:p>
    <w:p w14:paraId="54A423C0" w14:textId="77777777" w:rsidR="009A1F42" w:rsidRDefault="003A417A" w:rsidP="009A1F42">
      <w:pPr>
        <w:pStyle w:val="Poetry"/>
      </w:pPr>
      <w:r w:rsidRPr="009A1F42">
        <w:lastRenderedPageBreak/>
        <w:t>‘T is to behold his vengeance for my son.</w:t>
      </w:r>
    </w:p>
    <w:p w14:paraId="02467D8A" w14:textId="37FC66ED" w:rsidR="003A417A" w:rsidRPr="009A1F42" w:rsidRDefault="003A417A" w:rsidP="009A1F42">
      <w:pPr>
        <w:pStyle w:val="Poetry"/>
      </w:pPr>
      <w:r w:rsidRPr="009A1F42">
        <w:t>I stay for Turnus, whose devoted head</w:t>
      </w:r>
    </w:p>
    <w:p w14:paraId="654AB853" w14:textId="49F0CEAA" w:rsidR="003A417A" w:rsidRPr="009A1F42" w:rsidRDefault="003A417A" w:rsidP="009A1F42">
      <w:pPr>
        <w:pStyle w:val="Poetry"/>
      </w:pPr>
      <w:r w:rsidRPr="009A1F42">
        <w:t>Is owing to the living and the dead.</w:t>
      </w:r>
    </w:p>
    <w:p w14:paraId="2F675151" w14:textId="77777777" w:rsidR="009A1F42" w:rsidRDefault="003A417A" w:rsidP="009A1F42">
      <w:pPr>
        <w:pStyle w:val="Poetry"/>
      </w:pPr>
      <w:r w:rsidRPr="009A1F42">
        <w:t xml:space="preserve">My son and I expect it from his </w:t>
      </w:r>
      <w:proofErr w:type="gramStart"/>
      <w:r w:rsidRPr="009A1F42">
        <w:t>hand;</w:t>
      </w:r>
      <w:proofErr w:type="gramEnd"/>
      <w:r w:rsidRPr="009A1F42">
        <w:t xml:space="preserve"> </w:t>
      </w:r>
    </w:p>
    <w:p w14:paraId="15B5EF1D" w14:textId="77777777" w:rsidR="009A1F42" w:rsidRDefault="003A417A" w:rsidP="009A1F42">
      <w:pPr>
        <w:pStyle w:val="Poetry"/>
      </w:pPr>
      <w:r w:rsidRPr="009A1F42">
        <w:t xml:space="preserve">‘T is all that he can give, or we demand. </w:t>
      </w:r>
    </w:p>
    <w:p w14:paraId="7E8E33E6" w14:textId="29A7640C" w:rsidR="003A417A" w:rsidRPr="009A1F42" w:rsidRDefault="003A417A" w:rsidP="009A1F42">
      <w:pPr>
        <w:pStyle w:val="Poetry"/>
      </w:pPr>
      <w:r w:rsidRPr="009A1F42">
        <w:t>Joy is no more; but I would gladly go,</w:t>
      </w:r>
    </w:p>
    <w:p w14:paraId="3069F70A" w14:textId="7FA2DB56" w:rsidR="003A417A" w:rsidRDefault="003A417A" w:rsidP="009A1F42">
      <w:pPr>
        <w:pStyle w:val="Poetry"/>
      </w:pPr>
      <w:r w:rsidRPr="009A1F42">
        <w:t>To greet my Pallas with such news below.”</w:t>
      </w:r>
    </w:p>
    <w:p w14:paraId="25C56E1A" w14:textId="77777777" w:rsidR="009A1F42" w:rsidRPr="009A1F42" w:rsidRDefault="009A1F42" w:rsidP="009A1F42">
      <w:pPr>
        <w:pStyle w:val="Poetry"/>
      </w:pPr>
    </w:p>
    <w:p w14:paraId="6C371777" w14:textId="7C048F53" w:rsidR="003A417A" w:rsidRPr="009A1F42" w:rsidRDefault="003A417A" w:rsidP="009A1F42">
      <w:pPr>
        <w:pStyle w:val="Poetry"/>
      </w:pPr>
      <w:r w:rsidRPr="009A1F42">
        <w:t>The morn had now dispell’d the shades of night,</w:t>
      </w:r>
    </w:p>
    <w:p w14:paraId="256D8AD8" w14:textId="77777777" w:rsidR="009A1F42" w:rsidRDefault="003A417A" w:rsidP="009A1F42">
      <w:pPr>
        <w:pStyle w:val="Poetry"/>
      </w:pPr>
      <w:r w:rsidRPr="009A1F42">
        <w:t xml:space="preserve">Restoring toils, when she restor’d the light. </w:t>
      </w:r>
    </w:p>
    <w:p w14:paraId="68717D9A" w14:textId="77777777" w:rsidR="009A1F42" w:rsidRDefault="003A417A" w:rsidP="009A1F42">
      <w:pPr>
        <w:pStyle w:val="Poetry"/>
      </w:pPr>
      <w:r w:rsidRPr="009A1F42">
        <w:t xml:space="preserve">The Trojan king and Tuscan chief command </w:t>
      </w:r>
    </w:p>
    <w:p w14:paraId="5DACC1F1" w14:textId="77777777" w:rsidR="009A1F42" w:rsidRDefault="003A417A" w:rsidP="009A1F42">
      <w:pPr>
        <w:pStyle w:val="Poetry"/>
      </w:pPr>
      <w:r w:rsidRPr="009A1F42">
        <w:t xml:space="preserve">To raise the piles along the winding strand. </w:t>
      </w:r>
    </w:p>
    <w:p w14:paraId="188C3275" w14:textId="64EC70B5" w:rsidR="003A417A" w:rsidRPr="009A1F42" w:rsidRDefault="003A417A" w:rsidP="009A1F42">
      <w:pPr>
        <w:pStyle w:val="Poetry"/>
      </w:pPr>
      <w:r w:rsidRPr="009A1F42">
        <w:t xml:space="preserve">Their friends convey the dead fun’ral </w:t>
      </w:r>
      <w:proofErr w:type="gramStart"/>
      <w:r w:rsidRPr="009A1F42">
        <w:t>fires;</w:t>
      </w:r>
      <w:proofErr w:type="gramEnd"/>
    </w:p>
    <w:p w14:paraId="557880A7" w14:textId="18CB0A4A" w:rsidR="003A417A" w:rsidRPr="009A1F42" w:rsidRDefault="003A417A" w:rsidP="009A1F42">
      <w:pPr>
        <w:pStyle w:val="Poetry"/>
      </w:pPr>
      <w:r w:rsidRPr="009A1F42">
        <w:t xml:space="preserve">Black smold’ring smoke from the green wood </w:t>
      </w:r>
      <w:proofErr w:type="gramStart"/>
      <w:r w:rsidRPr="009A1F42">
        <w:t>expires;</w:t>
      </w:r>
      <w:proofErr w:type="gramEnd"/>
    </w:p>
    <w:p w14:paraId="0AEC71D2" w14:textId="77777777" w:rsidR="003A417A" w:rsidRPr="009A1F42" w:rsidRDefault="003A417A" w:rsidP="009A1F42">
      <w:pPr>
        <w:pStyle w:val="Poetry"/>
      </w:pPr>
      <w:r w:rsidRPr="009A1F42">
        <w:t>The light of heav’n is chok’d, and the new day retires.</w:t>
      </w:r>
    </w:p>
    <w:p w14:paraId="52816950" w14:textId="77777777" w:rsidR="009A1F42" w:rsidRDefault="003A417A" w:rsidP="009A1F42">
      <w:pPr>
        <w:pStyle w:val="Poetry"/>
      </w:pPr>
      <w:r w:rsidRPr="009A1F42">
        <w:t xml:space="preserve">Then thrice around the kindled piles they go </w:t>
      </w:r>
    </w:p>
    <w:p w14:paraId="4BE0212D" w14:textId="77777777" w:rsidR="009A1F42" w:rsidRDefault="003A417A" w:rsidP="009A1F42">
      <w:pPr>
        <w:pStyle w:val="Poetry"/>
      </w:pPr>
      <w:r w:rsidRPr="009A1F42">
        <w:t xml:space="preserve">(For ancient custom had ordain’d it so) </w:t>
      </w:r>
    </w:p>
    <w:p w14:paraId="2BD72F07" w14:textId="49B1FA67" w:rsidR="003A417A" w:rsidRPr="009A1F42" w:rsidRDefault="003A417A" w:rsidP="009A1F42">
      <w:pPr>
        <w:pStyle w:val="Poetry"/>
      </w:pPr>
      <w:r w:rsidRPr="009A1F42">
        <w:t xml:space="preserve">Thrice horse and foot about the fires are </w:t>
      </w:r>
      <w:proofErr w:type="gramStart"/>
      <w:r w:rsidRPr="009A1F42">
        <w:t>led;</w:t>
      </w:r>
      <w:proofErr w:type="gramEnd"/>
    </w:p>
    <w:p w14:paraId="7933D9AF" w14:textId="67925DA2" w:rsidR="003A417A" w:rsidRPr="009A1F42" w:rsidRDefault="003A417A" w:rsidP="009A1F42">
      <w:pPr>
        <w:pStyle w:val="Poetry"/>
      </w:pPr>
      <w:r w:rsidRPr="009A1F42">
        <w:t>And thrice, with loud laments, they hail the dead.</w:t>
      </w:r>
    </w:p>
    <w:p w14:paraId="43A39BAA" w14:textId="77777777" w:rsidR="009A1F42" w:rsidRDefault="003A417A" w:rsidP="009A1F42">
      <w:pPr>
        <w:pStyle w:val="Poetry"/>
      </w:pPr>
      <w:r w:rsidRPr="009A1F42">
        <w:t xml:space="preserve">Tears, trickling down their breasts, bedew the ground, </w:t>
      </w:r>
    </w:p>
    <w:p w14:paraId="30CA2A53" w14:textId="77777777" w:rsidR="009A1F42" w:rsidRDefault="003A417A" w:rsidP="009A1F42">
      <w:pPr>
        <w:pStyle w:val="Poetry"/>
      </w:pPr>
      <w:r w:rsidRPr="009A1F42">
        <w:t xml:space="preserve">And drums and trumpets mix their mournful sound. </w:t>
      </w:r>
    </w:p>
    <w:p w14:paraId="55330CFA" w14:textId="769798B4" w:rsidR="003A417A" w:rsidRPr="009A1F42" w:rsidRDefault="003A417A" w:rsidP="009A1F42">
      <w:pPr>
        <w:pStyle w:val="Poetry"/>
      </w:pPr>
      <w:r w:rsidRPr="009A1F42">
        <w:t>Amid the blaze, their pious brethren throw</w:t>
      </w:r>
    </w:p>
    <w:p w14:paraId="2285BD25" w14:textId="77777777" w:rsidR="003A417A" w:rsidRPr="009A1F42" w:rsidRDefault="003A417A" w:rsidP="009A1F42">
      <w:pPr>
        <w:pStyle w:val="Poetry"/>
      </w:pPr>
      <w:r w:rsidRPr="009A1F42">
        <w:t>The spoils, in battle taken from the foe:</w:t>
      </w:r>
    </w:p>
    <w:p w14:paraId="7FB6049C" w14:textId="09C516EC" w:rsidR="003A417A" w:rsidRPr="009A1F42" w:rsidRDefault="003A417A" w:rsidP="009A1F42">
      <w:pPr>
        <w:pStyle w:val="Poetry"/>
      </w:pPr>
      <w:r w:rsidRPr="009A1F42">
        <w:t xml:space="preserve">Helms, bits emboss’d, and swords of shining </w:t>
      </w:r>
      <w:proofErr w:type="gramStart"/>
      <w:r w:rsidRPr="009A1F42">
        <w:t>steel;</w:t>
      </w:r>
      <w:proofErr w:type="gramEnd"/>
    </w:p>
    <w:p w14:paraId="37D63C38" w14:textId="77777777" w:rsidR="009A1F42" w:rsidRDefault="003A417A" w:rsidP="009A1F42">
      <w:pPr>
        <w:pStyle w:val="Poetry"/>
      </w:pPr>
      <w:r w:rsidRPr="009A1F42">
        <w:t xml:space="preserve">One casts a target, one a chariot </w:t>
      </w:r>
      <w:proofErr w:type="gramStart"/>
      <w:r w:rsidRPr="009A1F42">
        <w:t>wheel;</w:t>
      </w:r>
      <w:proofErr w:type="gramEnd"/>
      <w:r w:rsidRPr="009A1F42">
        <w:t xml:space="preserve"> </w:t>
      </w:r>
    </w:p>
    <w:p w14:paraId="04DBE284" w14:textId="690D21CA" w:rsidR="003A417A" w:rsidRPr="009A1F42" w:rsidRDefault="003A417A" w:rsidP="009A1F42">
      <w:pPr>
        <w:pStyle w:val="Poetry"/>
      </w:pPr>
      <w:r w:rsidRPr="009A1F42">
        <w:t>Some to their fellows their own arms restore:</w:t>
      </w:r>
    </w:p>
    <w:p w14:paraId="5AC069F1" w14:textId="77777777" w:rsidR="009A1F42" w:rsidRDefault="003A417A" w:rsidP="009A1F42">
      <w:pPr>
        <w:pStyle w:val="Poetry"/>
      </w:pPr>
      <w:r w:rsidRPr="009A1F42">
        <w:t xml:space="preserve">The fauchions which in luckless fight they bore, </w:t>
      </w:r>
    </w:p>
    <w:p w14:paraId="028D8F97" w14:textId="30D0F128" w:rsidR="003A417A" w:rsidRPr="009A1F42" w:rsidRDefault="003A417A" w:rsidP="009A1F42">
      <w:pPr>
        <w:pStyle w:val="Poetry"/>
      </w:pPr>
      <w:r w:rsidRPr="009A1F42">
        <w:t>Their bucklers pierc’d, their darts bestow’d in vain,</w:t>
      </w:r>
    </w:p>
    <w:p w14:paraId="0BCA38B9" w14:textId="0D46E806" w:rsidR="003A417A" w:rsidRPr="009A1F42" w:rsidRDefault="003A417A" w:rsidP="009A1F42">
      <w:pPr>
        <w:pStyle w:val="Poetry"/>
      </w:pPr>
      <w:r w:rsidRPr="009A1F42">
        <w:t>And shiver’d lances gather’d from the plain.</w:t>
      </w:r>
    </w:p>
    <w:p w14:paraId="5205B899" w14:textId="77777777" w:rsidR="009A1F42" w:rsidRDefault="003A417A" w:rsidP="009A1F42">
      <w:pPr>
        <w:pStyle w:val="Poetry"/>
      </w:pPr>
      <w:r w:rsidRPr="009A1F42">
        <w:t xml:space="preserve">Whole herds of offer’d bulls, about the fire, </w:t>
      </w:r>
    </w:p>
    <w:p w14:paraId="305D287E" w14:textId="77777777" w:rsidR="009A1F42" w:rsidRDefault="003A417A" w:rsidP="009A1F42">
      <w:pPr>
        <w:pStyle w:val="Poetry"/>
      </w:pPr>
      <w:r w:rsidRPr="009A1F42">
        <w:t xml:space="preserve">And bristled boars, and woolly sheep expire. </w:t>
      </w:r>
    </w:p>
    <w:p w14:paraId="67EED2C5" w14:textId="4087AF4E" w:rsidR="003A417A" w:rsidRPr="009A1F42" w:rsidRDefault="003A417A" w:rsidP="009A1F42">
      <w:pPr>
        <w:pStyle w:val="Poetry"/>
      </w:pPr>
      <w:r w:rsidRPr="009A1F42">
        <w:t xml:space="preserve">Around the piles a careful troop </w:t>
      </w:r>
      <w:proofErr w:type="gramStart"/>
      <w:r w:rsidRPr="009A1F42">
        <w:t>attends</w:t>
      </w:r>
      <w:proofErr w:type="gramEnd"/>
      <w:r w:rsidRPr="009A1F42">
        <w:t>,</w:t>
      </w:r>
    </w:p>
    <w:p w14:paraId="5018BDED" w14:textId="77777777" w:rsidR="003A417A" w:rsidRPr="009A1F42" w:rsidRDefault="003A417A" w:rsidP="009A1F42">
      <w:pPr>
        <w:pStyle w:val="Poetry"/>
      </w:pPr>
      <w:r w:rsidRPr="009A1F42">
        <w:t xml:space="preserve">To watch the wasting flames, and weep their burning </w:t>
      </w:r>
      <w:proofErr w:type="gramStart"/>
      <w:r w:rsidRPr="009A1F42">
        <w:t>friends;</w:t>
      </w:r>
      <w:proofErr w:type="gramEnd"/>
    </w:p>
    <w:p w14:paraId="603B0D01" w14:textId="12531263" w:rsidR="003A417A" w:rsidRPr="009A1F42" w:rsidRDefault="003A417A" w:rsidP="009A1F42">
      <w:pPr>
        <w:pStyle w:val="Poetry"/>
      </w:pPr>
      <w:r w:rsidRPr="009A1F42">
        <w:t>Ling’ring along the shore, till dewy night</w:t>
      </w:r>
    </w:p>
    <w:p w14:paraId="546ECC62" w14:textId="17F52354" w:rsidR="003A417A" w:rsidRDefault="003A417A" w:rsidP="009A1F42">
      <w:pPr>
        <w:pStyle w:val="Poetry"/>
      </w:pPr>
      <w:r w:rsidRPr="009A1F42">
        <w:t>New decks the face of heav’n with starry light.</w:t>
      </w:r>
    </w:p>
    <w:p w14:paraId="32590C4F" w14:textId="77777777" w:rsidR="009A1F42" w:rsidRPr="009A1F42" w:rsidRDefault="009A1F42" w:rsidP="009A1F42">
      <w:pPr>
        <w:pStyle w:val="Poetry"/>
      </w:pPr>
    </w:p>
    <w:p w14:paraId="527C4FCB" w14:textId="77777777" w:rsidR="009A1F42" w:rsidRDefault="003A417A" w:rsidP="009A1F42">
      <w:pPr>
        <w:pStyle w:val="Poetry"/>
      </w:pPr>
      <w:r w:rsidRPr="009A1F42">
        <w:t xml:space="preserve">The conquer’d Latians, with like pious care, </w:t>
      </w:r>
    </w:p>
    <w:p w14:paraId="620358C8" w14:textId="77777777" w:rsidR="009A1F42" w:rsidRDefault="003A417A" w:rsidP="009A1F42">
      <w:pPr>
        <w:pStyle w:val="Poetry"/>
      </w:pPr>
      <w:r w:rsidRPr="009A1F42">
        <w:t xml:space="preserve">Piles without number for their dead prepare. </w:t>
      </w:r>
    </w:p>
    <w:p w14:paraId="39A3B075" w14:textId="060DFF2F" w:rsidR="003A417A" w:rsidRPr="009A1F42" w:rsidRDefault="003A417A" w:rsidP="009A1F42">
      <w:pPr>
        <w:pStyle w:val="Poetry"/>
      </w:pPr>
      <w:r w:rsidRPr="009A1F42">
        <w:t xml:space="preserve">Part in the places where they fell are </w:t>
      </w:r>
      <w:proofErr w:type="gramStart"/>
      <w:r w:rsidRPr="009A1F42">
        <w:t>laid;</w:t>
      </w:r>
      <w:proofErr w:type="gramEnd"/>
    </w:p>
    <w:p w14:paraId="57B53EB6" w14:textId="3575B6D6" w:rsidR="003A417A" w:rsidRPr="009A1F42" w:rsidRDefault="003A417A" w:rsidP="009A1F42">
      <w:pPr>
        <w:pStyle w:val="Poetry"/>
      </w:pPr>
      <w:r w:rsidRPr="009A1F42">
        <w:t xml:space="preserve">And part </w:t>
      </w:r>
      <w:proofErr w:type="gramStart"/>
      <w:r w:rsidRPr="009A1F42">
        <w:t>are</w:t>
      </w:r>
      <w:proofErr w:type="gramEnd"/>
      <w:r w:rsidRPr="009A1F42">
        <w:t xml:space="preserve"> to the neighb’ring fields convey’d.</w:t>
      </w:r>
    </w:p>
    <w:p w14:paraId="4DAAE71F" w14:textId="77777777" w:rsidR="009A1F42" w:rsidRDefault="003A417A" w:rsidP="009A1F42">
      <w:pPr>
        <w:pStyle w:val="Poetry"/>
      </w:pPr>
      <w:r w:rsidRPr="009A1F42">
        <w:t xml:space="preserve">The corps of kings, and captains of renown, </w:t>
      </w:r>
    </w:p>
    <w:p w14:paraId="0CF716FB" w14:textId="77777777" w:rsidR="009A1F42" w:rsidRDefault="003A417A" w:rsidP="009A1F42">
      <w:pPr>
        <w:pStyle w:val="Poetry"/>
      </w:pPr>
      <w:r w:rsidRPr="009A1F42">
        <w:t xml:space="preserve">Borne off in state, are buried in the </w:t>
      </w:r>
      <w:proofErr w:type="gramStart"/>
      <w:r w:rsidRPr="009A1F42">
        <w:t>town;</w:t>
      </w:r>
      <w:proofErr w:type="gramEnd"/>
      <w:r w:rsidRPr="009A1F42">
        <w:t xml:space="preserve"> </w:t>
      </w:r>
    </w:p>
    <w:p w14:paraId="756953A3" w14:textId="77777777" w:rsidR="009A1F42" w:rsidRDefault="003A417A" w:rsidP="009A1F42">
      <w:pPr>
        <w:pStyle w:val="Poetry"/>
      </w:pPr>
      <w:r w:rsidRPr="009A1F42">
        <w:t xml:space="preserve">The rest, unhonor’d, and without a name, </w:t>
      </w:r>
    </w:p>
    <w:p w14:paraId="5F33AD86" w14:textId="7E39406B" w:rsidR="003A417A" w:rsidRPr="009A1F42" w:rsidRDefault="003A417A" w:rsidP="009A1F42">
      <w:pPr>
        <w:pStyle w:val="Poetry"/>
      </w:pPr>
      <w:r w:rsidRPr="009A1F42">
        <w:t>Are cast a common heap to feed the flame.</w:t>
      </w:r>
    </w:p>
    <w:p w14:paraId="5C94CC9D" w14:textId="1A684840" w:rsidR="003A417A" w:rsidRPr="009A1F42" w:rsidRDefault="003A417A" w:rsidP="009A1F42">
      <w:pPr>
        <w:pStyle w:val="Poetry"/>
      </w:pPr>
      <w:r w:rsidRPr="009A1F42">
        <w:t>Trojans and Latians vie with like desires</w:t>
      </w:r>
    </w:p>
    <w:p w14:paraId="35C41306" w14:textId="77777777" w:rsidR="009A1F42" w:rsidRDefault="003A417A" w:rsidP="009A1F42">
      <w:pPr>
        <w:pStyle w:val="Poetry"/>
      </w:pPr>
      <w:r w:rsidRPr="009A1F42">
        <w:t xml:space="preserve">To make the field of battle shine with fires, </w:t>
      </w:r>
    </w:p>
    <w:p w14:paraId="537A8231" w14:textId="2DA88A08" w:rsidR="003A417A" w:rsidRPr="009A1F42" w:rsidRDefault="003A417A" w:rsidP="009A1F42">
      <w:pPr>
        <w:pStyle w:val="Poetry"/>
      </w:pPr>
      <w:r w:rsidRPr="009A1F42">
        <w:t>And the promiscuous blaze to heav’n aspires.</w:t>
      </w:r>
    </w:p>
    <w:p w14:paraId="7F360B19" w14:textId="77777777" w:rsidR="009A1F42" w:rsidRDefault="009A1F42" w:rsidP="009A1F42">
      <w:pPr>
        <w:pStyle w:val="Poetry"/>
      </w:pPr>
    </w:p>
    <w:p w14:paraId="1D1C384C" w14:textId="5EA8724E" w:rsidR="009A1F42" w:rsidRDefault="003A417A" w:rsidP="009A1F42">
      <w:pPr>
        <w:pStyle w:val="Poetry"/>
      </w:pPr>
      <w:r w:rsidRPr="009A1F42">
        <w:t xml:space="preserve">Now had the morning thrice renew’d the light, </w:t>
      </w:r>
    </w:p>
    <w:p w14:paraId="1DE185DE" w14:textId="3E1A96E9" w:rsidR="003A417A" w:rsidRPr="009A1F42" w:rsidRDefault="003A417A" w:rsidP="009A1F42">
      <w:pPr>
        <w:pStyle w:val="Poetry"/>
      </w:pPr>
      <w:r w:rsidRPr="009A1F42">
        <w:t>And thrice dispell’d the shadows of the night,</w:t>
      </w:r>
    </w:p>
    <w:p w14:paraId="6FD956FC" w14:textId="2137F3D6" w:rsidR="003A417A" w:rsidRPr="009A1F42" w:rsidRDefault="003A417A" w:rsidP="009A1F42">
      <w:pPr>
        <w:pStyle w:val="Poetry"/>
      </w:pPr>
      <w:r w:rsidRPr="009A1F42">
        <w:t>When those who round the wasted fires remain,</w:t>
      </w:r>
    </w:p>
    <w:p w14:paraId="7FEAEA5E" w14:textId="77777777" w:rsidR="003A417A" w:rsidRPr="009A1F42" w:rsidRDefault="003A417A" w:rsidP="009A1F42">
      <w:pPr>
        <w:pStyle w:val="Poetry"/>
      </w:pPr>
      <w:r w:rsidRPr="009A1F42">
        <w:t>Perform the last sad office to the slain.</w:t>
      </w:r>
    </w:p>
    <w:p w14:paraId="547D7D61" w14:textId="77777777" w:rsidR="009A1F42" w:rsidRDefault="003A417A" w:rsidP="009A1F42">
      <w:pPr>
        <w:pStyle w:val="Poetry"/>
      </w:pPr>
      <w:r w:rsidRPr="009A1F42">
        <w:t xml:space="preserve">They rake the yet warm ashes from </w:t>
      </w:r>
      <w:proofErr w:type="gramStart"/>
      <w:r w:rsidRPr="009A1F42">
        <w:t>below;</w:t>
      </w:r>
      <w:proofErr w:type="gramEnd"/>
      <w:r w:rsidRPr="009A1F42">
        <w:t xml:space="preserve"> </w:t>
      </w:r>
    </w:p>
    <w:p w14:paraId="45119B17" w14:textId="77777777" w:rsidR="009A1F42" w:rsidRDefault="003A417A" w:rsidP="009A1F42">
      <w:pPr>
        <w:pStyle w:val="Poetry"/>
      </w:pPr>
      <w:r w:rsidRPr="009A1F42">
        <w:t xml:space="preserve">These, and the bones unburn’d, in earth </w:t>
      </w:r>
      <w:proofErr w:type="gramStart"/>
      <w:r w:rsidRPr="009A1F42">
        <w:t>bestow;</w:t>
      </w:r>
      <w:proofErr w:type="gramEnd"/>
      <w:r w:rsidRPr="009A1F42">
        <w:t xml:space="preserve"> </w:t>
      </w:r>
    </w:p>
    <w:p w14:paraId="49A9CEEC" w14:textId="6D3FD66A" w:rsidR="003A417A" w:rsidRPr="009A1F42" w:rsidRDefault="003A417A" w:rsidP="009A1F42">
      <w:pPr>
        <w:pStyle w:val="Poetry"/>
      </w:pPr>
      <w:r w:rsidRPr="009A1F42">
        <w:t>These relics with their country rites they grace,</w:t>
      </w:r>
    </w:p>
    <w:p w14:paraId="12741B5D" w14:textId="7862DD40" w:rsidR="003A417A" w:rsidRDefault="003A417A" w:rsidP="009A1F42">
      <w:pPr>
        <w:pStyle w:val="Poetry"/>
      </w:pPr>
      <w:r w:rsidRPr="009A1F42">
        <w:t>And raise a mount of turf to mark the place.</w:t>
      </w:r>
    </w:p>
    <w:p w14:paraId="03CED3CB" w14:textId="77777777" w:rsidR="009A1F42" w:rsidRPr="009A1F42" w:rsidRDefault="009A1F42" w:rsidP="009A1F42">
      <w:pPr>
        <w:pStyle w:val="Poetry"/>
      </w:pPr>
    </w:p>
    <w:p w14:paraId="0B4A7A48" w14:textId="77777777" w:rsidR="003A417A" w:rsidRPr="009A1F42" w:rsidRDefault="003A417A" w:rsidP="009A1F42">
      <w:pPr>
        <w:pStyle w:val="Poetry"/>
      </w:pPr>
      <w:r w:rsidRPr="009A1F42">
        <w:t>But, in the palace of the king, appears</w:t>
      </w:r>
    </w:p>
    <w:p w14:paraId="4341D82D" w14:textId="77777777" w:rsidR="003A417A" w:rsidRPr="009A1F42" w:rsidRDefault="003A417A" w:rsidP="009A1F42">
      <w:pPr>
        <w:pStyle w:val="Poetry"/>
      </w:pPr>
      <w:r w:rsidRPr="009A1F42">
        <w:t>A scene more solemn, and a pomp of tears.</w:t>
      </w:r>
    </w:p>
    <w:p w14:paraId="7D0E442B" w14:textId="77777777" w:rsidR="009A1F42" w:rsidRDefault="003A417A" w:rsidP="009A1F42">
      <w:pPr>
        <w:pStyle w:val="Poetry"/>
      </w:pPr>
      <w:r w:rsidRPr="009A1F42">
        <w:t xml:space="preserve">Maids, matrons, widows, mix their common </w:t>
      </w:r>
      <w:proofErr w:type="gramStart"/>
      <w:r w:rsidRPr="009A1F42">
        <w:t>moans;</w:t>
      </w:r>
      <w:proofErr w:type="gramEnd"/>
      <w:r w:rsidRPr="009A1F42">
        <w:t xml:space="preserve"> </w:t>
      </w:r>
    </w:p>
    <w:p w14:paraId="500EFCC8" w14:textId="309FC9D2" w:rsidR="003A417A" w:rsidRPr="009A1F42" w:rsidRDefault="003A417A" w:rsidP="009A1F42">
      <w:pPr>
        <w:pStyle w:val="Poetry"/>
      </w:pPr>
      <w:r w:rsidRPr="009A1F42">
        <w:t>Orphans their sires, and sires lament their sons.</w:t>
      </w:r>
    </w:p>
    <w:p w14:paraId="6A04549A" w14:textId="7C484AE8" w:rsidR="003A417A" w:rsidRPr="009A1F42" w:rsidRDefault="003A417A" w:rsidP="009A1F42">
      <w:pPr>
        <w:pStyle w:val="Poetry"/>
      </w:pPr>
      <w:r w:rsidRPr="009A1F42">
        <w:t>All in that universal sorrow share,</w:t>
      </w:r>
    </w:p>
    <w:p w14:paraId="432E90E1" w14:textId="77777777" w:rsidR="003A417A" w:rsidRPr="009A1F42" w:rsidRDefault="003A417A" w:rsidP="009A1F42">
      <w:pPr>
        <w:pStyle w:val="Poetry"/>
      </w:pPr>
      <w:r w:rsidRPr="009A1F42">
        <w:t>And curse the cause of this unhappy war:</w:t>
      </w:r>
    </w:p>
    <w:p w14:paraId="6C78E805" w14:textId="77777777" w:rsidR="003A417A" w:rsidRPr="009A1F42" w:rsidRDefault="003A417A" w:rsidP="009A1F42">
      <w:pPr>
        <w:pStyle w:val="Poetry"/>
      </w:pPr>
      <w:r w:rsidRPr="009A1F42">
        <w:t>A broken league, a bride unjustly sought,</w:t>
      </w:r>
    </w:p>
    <w:p w14:paraId="3ADEE16A" w14:textId="77777777" w:rsidR="009A1F42" w:rsidRDefault="003A417A" w:rsidP="009A1F42">
      <w:pPr>
        <w:pStyle w:val="Poetry"/>
      </w:pPr>
      <w:r w:rsidRPr="009A1F42">
        <w:t xml:space="preserve">A crown usurp’d, which with their blood is bought! </w:t>
      </w:r>
    </w:p>
    <w:p w14:paraId="7569F150" w14:textId="7C6E9F36" w:rsidR="003A417A" w:rsidRPr="009A1F42" w:rsidRDefault="003A417A" w:rsidP="009A1F42">
      <w:pPr>
        <w:pStyle w:val="Poetry"/>
      </w:pPr>
      <w:r w:rsidRPr="009A1F42">
        <w:t>These are the crimes with which they load the name</w:t>
      </w:r>
    </w:p>
    <w:p w14:paraId="7C5B80AC" w14:textId="1C035741" w:rsidR="003A417A" w:rsidRPr="009A1F42" w:rsidRDefault="003A417A" w:rsidP="009A1F42">
      <w:pPr>
        <w:pStyle w:val="Poetry"/>
      </w:pPr>
      <w:r w:rsidRPr="009A1F42">
        <w:t>Of Turnus, and on him alone exclaim:</w:t>
      </w:r>
    </w:p>
    <w:p w14:paraId="28D9FD5F" w14:textId="77777777" w:rsidR="009A1F42" w:rsidRDefault="003A417A" w:rsidP="009A1F42">
      <w:pPr>
        <w:pStyle w:val="Poetry"/>
      </w:pPr>
      <w:r w:rsidRPr="009A1F42">
        <w:t xml:space="preserve">“Let him who lords it o’er th’ Ausonian land </w:t>
      </w:r>
    </w:p>
    <w:p w14:paraId="5D643501" w14:textId="4737202B" w:rsidR="003A417A" w:rsidRPr="009A1F42" w:rsidRDefault="003A417A" w:rsidP="009A1F42">
      <w:pPr>
        <w:pStyle w:val="Poetry"/>
      </w:pPr>
      <w:r w:rsidRPr="009A1F42">
        <w:t>Engage the Trojan hero hand to hand:</w:t>
      </w:r>
    </w:p>
    <w:p w14:paraId="68523E34" w14:textId="77777777" w:rsidR="003A417A" w:rsidRPr="009A1F42" w:rsidRDefault="003A417A" w:rsidP="009A1F42">
      <w:pPr>
        <w:pStyle w:val="Poetry"/>
      </w:pPr>
      <w:r w:rsidRPr="009A1F42">
        <w:t xml:space="preserve">His is the gain; our lot is but to </w:t>
      </w:r>
      <w:proofErr w:type="gramStart"/>
      <w:r w:rsidRPr="009A1F42">
        <w:t>serve;</w:t>
      </w:r>
      <w:proofErr w:type="gramEnd"/>
    </w:p>
    <w:p w14:paraId="36293EBD" w14:textId="77777777" w:rsidR="003A417A" w:rsidRPr="009A1F42" w:rsidRDefault="003A417A" w:rsidP="009A1F42">
      <w:pPr>
        <w:pStyle w:val="Poetry"/>
      </w:pPr>
      <w:r w:rsidRPr="009A1F42">
        <w:lastRenderedPageBreak/>
        <w:t>‘T is just, the sway he seeks, he should deserve.”</w:t>
      </w:r>
    </w:p>
    <w:p w14:paraId="67589713" w14:textId="7D184BAE" w:rsidR="003A417A" w:rsidRPr="009A1F42" w:rsidRDefault="003A417A" w:rsidP="009A1F42">
      <w:pPr>
        <w:pStyle w:val="Poetry"/>
      </w:pPr>
      <w:r w:rsidRPr="009A1F42">
        <w:t>This Drances aggravates; and adds, with spite:</w:t>
      </w:r>
    </w:p>
    <w:p w14:paraId="6283F364" w14:textId="77777777" w:rsidR="009A1F42" w:rsidRDefault="003A417A" w:rsidP="009A1F42">
      <w:pPr>
        <w:pStyle w:val="Poetry"/>
      </w:pPr>
      <w:r w:rsidRPr="009A1F42">
        <w:t xml:space="preserve">“His foe </w:t>
      </w:r>
      <w:proofErr w:type="gramStart"/>
      <w:r w:rsidRPr="009A1F42">
        <w:t>expects, and</w:t>
      </w:r>
      <w:proofErr w:type="gramEnd"/>
      <w:r w:rsidRPr="009A1F42">
        <w:t xml:space="preserve"> dares him to the fight.” </w:t>
      </w:r>
    </w:p>
    <w:p w14:paraId="4CA89981" w14:textId="281C58B6" w:rsidR="003A417A" w:rsidRPr="009A1F42" w:rsidRDefault="003A417A" w:rsidP="009A1F42">
      <w:pPr>
        <w:pStyle w:val="Poetry"/>
      </w:pPr>
      <w:r w:rsidRPr="009A1F42">
        <w:t>Nor Turnus wants a party, to support</w:t>
      </w:r>
    </w:p>
    <w:p w14:paraId="27CC6298" w14:textId="77777777" w:rsidR="009A1F42" w:rsidRDefault="003A417A" w:rsidP="009A1F42">
      <w:pPr>
        <w:pStyle w:val="Poetry"/>
      </w:pPr>
      <w:r w:rsidRPr="009A1F42">
        <w:t xml:space="preserve">His cause and credit in the Latian court. </w:t>
      </w:r>
    </w:p>
    <w:p w14:paraId="7B15CF63" w14:textId="7B1D22C9" w:rsidR="003A417A" w:rsidRPr="009A1F42" w:rsidRDefault="003A417A" w:rsidP="009A1F42">
      <w:pPr>
        <w:pStyle w:val="Poetry"/>
      </w:pPr>
      <w:r w:rsidRPr="009A1F42">
        <w:t>His former acts secure his present fame,</w:t>
      </w:r>
    </w:p>
    <w:p w14:paraId="0EC20DE4" w14:textId="2084E344" w:rsidR="003A417A" w:rsidRDefault="003A417A" w:rsidP="009A1F42">
      <w:pPr>
        <w:pStyle w:val="Poetry"/>
      </w:pPr>
      <w:r w:rsidRPr="009A1F42">
        <w:t>And the queen shades him with her mighty name.</w:t>
      </w:r>
    </w:p>
    <w:p w14:paraId="250F62D3" w14:textId="77777777" w:rsidR="009A1F42" w:rsidRPr="009A1F42" w:rsidRDefault="009A1F42" w:rsidP="009A1F42">
      <w:pPr>
        <w:pStyle w:val="Poetry"/>
      </w:pPr>
    </w:p>
    <w:p w14:paraId="0D052DB5" w14:textId="77777777" w:rsidR="009A1F42" w:rsidRDefault="003A417A" w:rsidP="009A1F42">
      <w:pPr>
        <w:pStyle w:val="Poetry"/>
      </w:pPr>
      <w:r w:rsidRPr="009A1F42">
        <w:t>While thus their factious minds with fury burn,</w:t>
      </w:r>
    </w:p>
    <w:p w14:paraId="459BA04C" w14:textId="1AB72963" w:rsidR="003A417A" w:rsidRPr="009A1F42" w:rsidRDefault="003A417A" w:rsidP="009A1F42">
      <w:pPr>
        <w:pStyle w:val="Poetry"/>
      </w:pPr>
      <w:r w:rsidRPr="009A1F42">
        <w:t>The legates from th’ Aetolian prince return:</w:t>
      </w:r>
    </w:p>
    <w:p w14:paraId="53DF1E5A" w14:textId="77777777" w:rsidR="009A1F42" w:rsidRDefault="003A417A" w:rsidP="009A1F42">
      <w:pPr>
        <w:pStyle w:val="Poetry"/>
      </w:pPr>
      <w:r w:rsidRPr="009A1F42">
        <w:t xml:space="preserve">Sad news they bring, that, after all the cost </w:t>
      </w:r>
    </w:p>
    <w:p w14:paraId="7E614D7C" w14:textId="7FBB6A04" w:rsidR="003A417A" w:rsidRPr="009A1F42" w:rsidRDefault="003A417A" w:rsidP="009A1F42">
      <w:pPr>
        <w:pStyle w:val="Poetry"/>
      </w:pPr>
      <w:r w:rsidRPr="009A1F42">
        <w:t xml:space="preserve">And care employ’d, their embassy is </w:t>
      </w:r>
      <w:proofErr w:type="gramStart"/>
      <w:r w:rsidRPr="009A1F42">
        <w:t>lost;</w:t>
      </w:r>
      <w:proofErr w:type="gramEnd"/>
    </w:p>
    <w:p w14:paraId="75E691FE" w14:textId="78AE841E" w:rsidR="003A417A" w:rsidRPr="009A1F42" w:rsidRDefault="003A417A" w:rsidP="009A1F42">
      <w:pPr>
        <w:pStyle w:val="Poetry"/>
      </w:pPr>
      <w:r w:rsidRPr="009A1F42">
        <w:t>That Diomedes refus’d his aid in war,</w:t>
      </w:r>
    </w:p>
    <w:p w14:paraId="1A38E6CE" w14:textId="77777777" w:rsidR="009A1F42" w:rsidRDefault="003A417A" w:rsidP="009A1F42">
      <w:pPr>
        <w:pStyle w:val="Poetry"/>
      </w:pPr>
      <w:r w:rsidRPr="009A1F42">
        <w:t xml:space="preserve">Unmov’d with presents, and as deaf to pray’r. </w:t>
      </w:r>
    </w:p>
    <w:p w14:paraId="2380D555" w14:textId="77777777" w:rsidR="009A1F42" w:rsidRDefault="003A417A" w:rsidP="009A1F42">
      <w:pPr>
        <w:pStyle w:val="Poetry"/>
      </w:pPr>
      <w:r w:rsidRPr="009A1F42">
        <w:t xml:space="preserve">Some new alliance must elsewhere be sought, </w:t>
      </w:r>
    </w:p>
    <w:p w14:paraId="297BB888" w14:textId="13FB1C7E" w:rsidR="003A417A" w:rsidRPr="009A1F42" w:rsidRDefault="003A417A" w:rsidP="009A1F42">
      <w:pPr>
        <w:pStyle w:val="Poetry"/>
      </w:pPr>
      <w:r w:rsidRPr="009A1F42">
        <w:t>Or peace with Troy on hard conditions bought.</w:t>
      </w:r>
    </w:p>
    <w:p w14:paraId="22944AD7" w14:textId="77777777" w:rsidR="009A1F42" w:rsidRDefault="009A1F42" w:rsidP="009A1F42">
      <w:pPr>
        <w:pStyle w:val="Poetry"/>
      </w:pPr>
    </w:p>
    <w:p w14:paraId="0A630B9B" w14:textId="5A4EF831" w:rsidR="003A417A" w:rsidRPr="009A1F42" w:rsidRDefault="003A417A" w:rsidP="009A1F42">
      <w:pPr>
        <w:pStyle w:val="Poetry"/>
      </w:pPr>
      <w:r w:rsidRPr="009A1F42">
        <w:t>Latinus, sunk in sorrow, finds too late,</w:t>
      </w:r>
    </w:p>
    <w:p w14:paraId="14C0F6C1" w14:textId="2DCE42C6" w:rsidR="003A417A" w:rsidRPr="009A1F42" w:rsidRDefault="003A417A" w:rsidP="009A1F42">
      <w:pPr>
        <w:pStyle w:val="Poetry"/>
      </w:pPr>
      <w:r w:rsidRPr="009A1F42">
        <w:t xml:space="preserve">A foreign son is pointed out by </w:t>
      </w:r>
      <w:proofErr w:type="gramStart"/>
      <w:r w:rsidRPr="009A1F42">
        <w:t>fate;</w:t>
      </w:r>
      <w:proofErr w:type="gramEnd"/>
    </w:p>
    <w:p w14:paraId="49C6FB7E" w14:textId="77777777" w:rsidR="003A417A" w:rsidRPr="009A1F42" w:rsidRDefault="003A417A" w:rsidP="009A1F42">
      <w:pPr>
        <w:pStyle w:val="Poetry"/>
      </w:pPr>
      <w:r w:rsidRPr="009A1F42">
        <w:t>And, till Aeneas shall Lavinia wed,</w:t>
      </w:r>
    </w:p>
    <w:p w14:paraId="43D00835" w14:textId="77777777" w:rsidR="009A1F42" w:rsidRDefault="003A417A" w:rsidP="009A1F42">
      <w:pPr>
        <w:pStyle w:val="Poetry"/>
      </w:pPr>
      <w:r w:rsidRPr="009A1F42">
        <w:t xml:space="preserve">The wrath of Heav’n is hov’ring o’er his head. </w:t>
      </w:r>
    </w:p>
    <w:p w14:paraId="51A2CC8C" w14:textId="77777777" w:rsidR="009A1F42" w:rsidRDefault="003A417A" w:rsidP="009A1F42">
      <w:pPr>
        <w:pStyle w:val="Poetry"/>
      </w:pPr>
      <w:r w:rsidRPr="009A1F42">
        <w:t xml:space="preserve">The gods, he saw, espous’d the juster side, </w:t>
      </w:r>
    </w:p>
    <w:p w14:paraId="71AADF25" w14:textId="1ED7A35C" w:rsidR="003A417A" w:rsidRPr="009A1F42" w:rsidRDefault="003A417A" w:rsidP="009A1F42">
      <w:pPr>
        <w:pStyle w:val="Poetry"/>
      </w:pPr>
      <w:r w:rsidRPr="009A1F42">
        <w:t>When late their titles in the field were tried:</w:t>
      </w:r>
    </w:p>
    <w:p w14:paraId="433F8E7E" w14:textId="37E976D2" w:rsidR="003A417A" w:rsidRPr="009A1F42" w:rsidRDefault="003A417A" w:rsidP="009A1F42">
      <w:pPr>
        <w:pStyle w:val="Poetry"/>
      </w:pPr>
      <w:r w:rsidRPr="009A1F42">
        <w:t>Witness the fresh laments, and fun’ral tears undried.</w:t>
      </w:r>
    </w:p>
    <w:p w14:paraId="58EEB434" w14:textId="77777777" w:rsidR="009A1F42" w:rsidRDefault="003A417A" w:rsidP="009A1F42">
      <w:pPr>
        <w:pStyle w:val="Poetry"/>
      </w:pPr>
      <w:r w:rsidRPr="009A1F42">
        <w:t xml:space="preserve">Thus, full of anxious thought, he summons all </w:t>
      </w:r>
    </w:p>
    <w:p w14:paraId="784A61F2" w14:textId="128023EB" w:rsidR="003A417A" w:rsidRPr="009A1F42" w:rsidRDefault="003A417A" w:rsidP="009A1F42">
      <w:pPr>
        <w:pStyle w:val="Poetry"/>
      </w:pPr>
      <w:r w:rsidRPr="009A1F42">
        <w:t>The Latian senate to the council hall.</w:t>
      </w:r>
    </w:p>
    <w:p w14:paraId="5DF92C77" w14:textId="77777777" w:rsidR="009A1F42" w:rsidRDefault="003A417A" w:rsidP="009A1F42">
      <w:pPr>
        <w:pStyle w:val="Poetry"/>
      </w:pPr>
      <w:r w:rsidRPr="009A1F42">
        <w:t xml:space="preserve">The princes come, commanded by their head, </w:t>
      </w:r>
    </w:p>
    <w:p w14:paraId="589C6983" w14:textId="588413D1" w:rsidR="003A417A" w:rsidRPr="009A1F42" w:rsidRDefault="003A417A" w:rsidP="009A1F42">
      <w:pPr>
        <w:pStyle w:val="Poetry"/>
      </w:pPr>
      <w:r w:rsidRPr="009A1F42">
        <w:t>And crowd the paths that to the palace lead.</w:t>
      </w:r>
    </w:p>
    <w:p w14:paraId="0388B650" w14:textId="1106925E" w:rsidR="003A417A" w:rsidRPr="009A1F42" w:rsidRDefault="003A417A" w:rsidP="009A1F42">
      <w:pPr>
        <w:pStyle w:val="Poetry"/>
      </w:pPr>
      <w:r w:rsidRPr="009A1F42">
        <w:t>Supreme in pow’r, and reverenc’d for his years,</w:t>
      </w:r>
    </w:p>
    <w:p w14:paraId="1620D659" w14:textId="77777777" w:rsidR="009A1F42" w:rsidRDefault="003A417A" w:rsidP="009A1F42">
      <w:pPr>
        <w:pStyle w:val="Poetry"/>
      </w:pPr>
      <w:r w:rsidRPr="009A1F42">
        <w:t xml:space="preserve">He takes the throne, and in the midst appears. </w:t>
      </w:r>
    </w:p>
    <w:p w14:paraId="2EC6C7DF" w14:textId="4429E41C" w:rsidR="003A417A" w:rsidRPr="009A1F42" w:rsidRDefault="003A417A" w:rsidP="009A1F42">
      <w:pPr>
        <w:pStyle w:val="Poetry"/>
      </w:pPr>
      <w:r w:rsidRPr="009A1F42">
        <w:t>Majestically sad, he sits in state,</w:t>
      </w:r>
    </w:p>
    <w:p w14:paraId="1AEE8151" w14:textId="04CBD573" w:rsidR="003A417A" w:rsidRDefault="003A417A" w:rsidP="009A1F42">
      <w:pPr>
        <w:pStyle w:val="Poetry"/>
      </w:pPr>
      <w:r w:rsidRPr="009A1F42">
        <w:t xml:space="preserve">And bids his envoys their success </w:t>
      </w:r>
      <w:proofErr w:type="gramStart"/>
      <w:r w:rsidRPr="009A1F42">
        <w:t>relate</w:t>
      </w:r>
      <w:proofErr w:type="gramEnd"/>
      <w:r w:rsidRPr="009A1F42">
        <w:t>.</w:t>
      </w:r>
    </w:p>
    <w:p w14:paraId="1AC84A56" w14:textId="77777777" w:rsidR="009A1F42" w:rsidRPr="009A1F42" w:rsidRDefault="009A1F42" w:rsidP="009A1F42">
      <w:pPr>
        <w:pStyle w:val="Poetry"/>
      </w:pPr>
    </w:p>
    <w:p w14:paraId="4AE3C8F5" w14:textId="77777777" w:rsidR="003A417A" w:rsidRPr="009A1F42" w:rsidRDefault="003A417A" w:rsidP="009A1F42">
      <w:pPr>
        <w:pStyle w:val="Poetry"/>
      </w:pPr>
      <w:r w:rsidRPr="009A1F42">
        <w:t>When Venulus began, the murmuring sound</w:t>
      </w:r>
    </w:p>
    <w:p w14:paraId="1FA13240" w14:textId="0CF56265" w:rsidR="003A417A" w:rsidRPr="009A1F42" w:rsidRDefault="003A417A" w:rsidP="009A1F42">
      <w:pPr>
        <w:pStyle w:val="Poetry"/>
      </w:pPr>
      <w:r w:rsidRPr="009A1F42">
        <w:t>Was hush’d, and sacred silence reign’d around.</w:t>
      </w:r>
    </w:p>
    <w:p w14:paraId="0AAFEB05" w14:textId="77777777" w:rsidR="009A1F42" w:rsidRDefault="003A417A" w:rsidP="009A1F42">
      <w:pPr>
        <w:pStyle w:val="Poetry"/>
      </w:pPr>
      <w:r w:rsidRPr="009A1F42">
        <w:lastRenderedPageBreak/>
        <w:t xml:space="preserve">“We have,” said he, “perform’d your high command, </w:t>
      </w:r>
    </w:p>
    <w:p w14:paraId="06119386" w14:textId="3CCC74F7" w:rsidR="003A417A" w:rsidRPr="009A1F42" w:rsidRDefault="003A417A" w:rsidP="009A1F42">
      <w:pPr>
        <w:pStyle w:val="Poetry"/>
      </w:pPr>
      <w:r w:rsidRPr="009A1F42">
        <w:t>And pass’d with peril a long tract of land:</w:t>
      </w:r>
    </w:p>
    <w:p w14:paraId="0852116C" w14:textId="77777777" w:rsidR="009A1F42" w:rsidRDefault="003A417A" w:rsidP="009A1F42">
      <w:pPr>
        <w:pStyle w:val="Poetry"/>
      </w:pPr>
      <w:r w:rsidRPr="009A1F42">
        <w:t xml:space="preserve">We reach’d the place desir’d; with wonder fill’d, </w:t>
      </w:r>
    </w:p>
    <w:p w14:paraId="6B554016" w14:textId="19D7D6A4" w:rsidR="003A417A" w:rsidRPr="009A1F42" w:rsidRDefault="003A417A" w:rsidP="009A1F42">
      <w:pPr>
        <w:pStyle w:val="Poetry"/>
      </w:pPr>
      <w:r w:rsidRPr="009A1F42">
        <w:t>The Grecian tents and rising tow’rs beheld.</w:t>
      </w:r>
    </w:p>
    <w:p w14:paraId="23053535" w14:textId="3C96C019" w:rsidR="003A417A" w:rsidRPr="009A1F42" w:rsidRDefault="003A417A" w:rsidP="009A1F42">
      <w:pPr>
        <w:pStyle w:val="Poetry"/>
      </w:pPr>
      <w:r w:rsidRPr="009A1F42">
        <w:t>Great Diomede has compass’d round with walls</w:t>
      </w:r>
    </w:p>
    <w:p w14:paraId="19D707C0" w14:textId="77777777" w:rsidR="003A417A" w:rsidRPr="009A1F42" w:rsidRDefault="003A417A" w:rsidP="009A1F42">
      <w:pPr>
        <w:pStyle w:val="Poetry"/>
      </w:pPr>
      <w:r w:rsidRPr="009A1F42">
        <w:t>The city, which Argyripa he calls,</w:t>
      </w:r>
    </w:p>
    <w:p w14:paraId="05A79E9E" w14:textId="77777777" w:rsidR="009A1F42" w:rsidRDefault="003A417A" w:rsidP="009A1F42">
      <w:pPr>
        <w:pStyle w:val="Poetry"/>
      </w:pPr>
      <w:r w:rsidRPr="009A1F42">
        <w:t xml:space="preserve">From his own Argos nam’d. We touch’d, with joy, </w:t>
      </w:r>
    </w:p>
    <w:p w14:paraId="69510DE4" w14:textId="7E545E03" w:rsidR="003A417A" w:rsidRPr="009A1F42" w:rsidRDefault="003A417A" w:rsidP="009A1F42">
      <w:pPr>
        <w:pStyle w:val="Poetry"/>
      </w:pPr>
      <w:r w:rsidRPr="009A1F42">
        <w:t>The royal hand that raz’d unhappy Troy.</w:t>
      </w:r>
    </w:p>
    <w:p w14:paraId="658EC60F" w14:textId="77777777" w:rsidR="003A417A" w:rsidRPr="009A1F42" w:rsidRDefault="003A417A" w:rsidP="009A1F42">
      <w:pPr>
        <w:pStyle w:val="Poetry"/>
      </w:pPr>
      <w:r w:rsidRPr="009A1F42">
        <w:t>When introduc’d, our presents first we bring,</w:t>
      </w:r>
    </w:p>
    <w:p w14:paraId="31510C4F" w14:textId="6F892B3D" w:rsidR="003A417A" w:rsidRPr="009A1F42" w:rsidRDefault="003A417A" w:rsidP="009A1F42">
      <w:pPr>
        <w:pStyle w:val="Poetry"/>
      </w:pPr>
      <w:r w:rsidRPr="009A1F42">
        <w:t>Then crave an instant audience from the king.</w:t>
      </w:r>
    </w:p>
    <w:p w14:paraId="0D520AE5" w14:textId="77777777" w:rsidR="003A417A" w:rsidRPr="009A1F42" w:rsidRDefault="003A417A" w:rsidP="009A1F42">
      <w:pPr>
        <w:pStyle w:val="Poetry"/>
      </w:pPr>
      <w:r w:rsidRPr="009A1F42">
        <w:t>His leave obtain’d, our native soil we name,</w:t>
      </w:r>
    </w:p>
    <w:p w14:paraId="2460619B" w14:textId="77777777" w:rsidR="009A1F42" w:rsidRDefault="003A417A" w:rsidP="009A1F42">
      <w:pPr>
        <w:pStyle w:val="Poetry"/>
      </w:pPr>
      <w:r w:rsidRPr="009A1F42">
        <w:t xml:space="preserve">And tell th’ important cause for which we came. </w:t>
      </w:r>
    </w:p>
    <w:p w14:paraId="1F789EA7" w14:textId="7C4CAB9B" w:rsidR="003A417A" w:rsidRPr="009A1F42" w:rsidRDefault="003A417A" w:rsidP="009A1F42">
      <w:pPr>
        <w:pStyle w:val="Poetry"/>
      </w:pPr>
      <w:r w:rsidRPr="009A1F42">
        <w:t xml:space="preserve">Attentively he heard us, while we </w:t>
      </w:r>
      <w:proofErr w:type="gramStart"/>
      <w:r w:rsidRPr="009A1F42">
        <w:t>spoke;</w:t>
      </w:r>
      <w:proofErr w:type="gramEnd"/>
    </w:p>
    <w:p w14:paraId="716B2DA1" w14:textId="77777777" w:rsidR="003A417A" w:rsidRPr="009A1F42" w:rsidRDefault="003A417A" w:rsidP="009A1F42">
      <w:pPr>
        <w:pStyle w:val="Poetry"/>
      </w:pPr>
      <w:r w:rsidRPr="009A1F42">
        <w:t>Then, with soft accents, and a pleasing look,</w:t>
      </w:r>
    </w:p>
    <w:p w14:paraId="37C265D6" w14:textId="1C2C89A1" w:rsidR="003A417A" w:rsidRPr="009A1F42" w:rsidRDefault="003A417A" w:rsidP="009A1F42">
      <w:pPr>
        <w:pStyle w:val="Poetry"/>
      </w:pPr>
      <w:r w:rsidRPr="009A1F42">
        <w:t>Made this return: ‘Ausonian race, of old</w:t>
      </w:r>
    </w:p>
    <w:p w14:paraId="27FAF6A5" w14:textId="77777777" w:rsidR="009A1F42" w:rsidRDefault="003A417A" w:rsidP="009A1F42">
      <w:pPr>
        <w:pStyle w:val="Poetry"/>
      </w:pPr>
      <w:r w:rsidRPr="009A1F42">
        <w:t xml:space="preserve">Renown’d for peace, and for an age of gold, </w:t>
      </w:r>
    </w:p>
    <w:p w14:paraId="3C0B13DA" w14:textId="77777777" w:rsidR="009A1F42" w:rsidRDefault="003A417A" w:rsidP="009A1F42">
      <w:pPr>
        <w:pStyle w:val="Poetry"/>
      </w:pPr>
      <w:r w:rsidRPr="009A1F42">
        <w:t xml:space="preserve">What madness has your alter’d minds </w:t>
      </w:r>
      <w:proofErr w:type="gramStart"/>
      <w:r w:rsidRPr="009A1F42">
        <w:t>possess’d,</w:t>
      </w:r>
      <w:proofErr w:type="gramEnd"/>
      <w:r w:rsidRPr="009A1F42">
        <w:t xml:space="preserve"> </w:t>
      </w:r>
    </w:p>
    <w:p w14:paraId="37C98F65" w14:textId="61D4CEB6" w:rsidR="003A417A" w:rsidRPr="009A1F42" w:rsidRDefault="003A417A" w:rsidP="009A1F42">
      <w:pPr>
        <w:pStyle w:val="Poetry"/>
      </w:pPr>
      <w:r w:rsidRPr="009A1F42">
        <w:t>To change for war hereditary rest,</w:t>
      </w:r>
    </w:p>
    <w:p w14:paraId="4A8EE890" w14:textId="77777777" w:rsidR="003A417A" w:rsidRPr="009A1F42" w:rsidRDefault="003A417A" w:rsidP="009A1F42">
      <w:pPr>
        <w:pStyle w:val="Poetry"/>
      </w:pPr>
      <w:r w:rsidRPr="009A1F42">
        <w:t>Solicit arms unknown, and tempt the sword,</w:t>
      </w:r>
    </w:p>
    <w:p w14:paraId="677CB21A" w14:textId="4A625A8A" w:rsidR="003A417A" w:rsidRPr="009A1F42" w:rsidRDefault="003A417A" w:rsidP="009A1F42">
      <w:pPr>
        <w:pStyle w:val="Poetry"/>
      </w:pPr>
      <w:r w:rsidRPr="009A1F42">
        <w:t>A needless ill your ancestors abhorr’d?</w:t>
      </w:r>
    </w:p>
    <w:p w14:paraId="35C98ED3" w14:textId="77777777" w:rsidR="003A417A" w:rsidRPr="009A1F42" w:rsidRDefault="003A417A" w:rsidP="009A1F42">
      <w:pPr>
        <w:pStyle w:val="Poetry"/>
      </w:pPr>
      <w:r w:rsidRPr="009A1F42">
        <w:t>We—for myself I speak, and all the name</w:t>
      </w:r>
    </w:p>
    <w:p w14:paraId="1D05F53F" w14:textId="77777777" w:rsidR="009A1F42" w:rsidRDefault="003A417A" w:rsidP="009A1F42">
      <w:pPr>
        <w:pStyle w:val="Poetry"/>
      </w:pPr>
      <w:r w:rsidRPr="009A1F42">
        <w:t xml:space="preserve">Of Grecians, who to Troy’s destruction came, </w:t>
      </w:r>
    </w:p>
    <w:p w14:paraId="10790667" w14:textId="3A384D9B" w:rsidR="003A417A" w:rsidRPr="009A1F42" w:rsidRDefault="003A417A" w:rsidP="009A1F42">
      <w:pPr>
        <w:pStyle w:val="Poetry"/>
      </w:pPr>
      <w:r w:rsidRPr="009A1F42">
        <w:t>Omitting those who were in battle slain,</w:t>
      </w:r>
    </w:p>
    <w:p w14:paraId="0DF7576A" w14:textId="77777777" w:rsidR="003A417A" w:rsidRPr="009A1F42" w:rsidRDefault="003A417A" w:rsidP="009A1F42">
      <w:pPr>
        <w:pStyle w:val="Poetry"/>
      </w:pPr>
      <w:r w:rsidRPr="009A1F42">
        <w:t>Or borne by rolling Simois to the main—</w:t>
      </w:r>
    </w:p>
    <w:p w14:paraId="64E1479C" w14:textId="29FBBFB0" w:rsidR="003A417A" w:rsidRPr="009A1F42" w:rsidRDefault="003A417A" w:rsidP="009A1F42">
      <w:pPr>
        <w:pStyle w:val="Poetry"/>
      </w:pPr>
      <w:r w:rsidRPr="009A1F42">
        <w:t>Not one but suffer’d, and too dearly bought</w:t>
      </w:r>
    </w:p>
    <w:p w14:paraId="1A64BFD1" w14:textId="77777777" w:rsidR="009A1F42" w:rsidRDefault="003A417A" w:rsidP="009A1F42">
      <w:pPr>
        <w:pStyle w:val="Poetry"/>
      </w:pPr>
      <w:r w:rsidRPr="009A1F42">
        <w:t xml:space="preserve">The prize of honor which in arms he </w:t>
      </w:r>
      <w:proofErr w:type="gramStart"/>
      <w:r w:rsidRPr="009A1F42">
        <w:t>sought;</w:t>
      </w:r>
      <w:proofErr w:type="gramEnd"/>
      <w:r w:rsidRPr="009A1F42">
        <w:t xml:space="preserve"> </w:t>
      </w:r>
    </w:p>
    <w:p w14:paraId="222DD877" w14:textId="77777777" w:rsidR="009A1F42" w:rsidRDefault="003A417A" w:rsidP="009A1F42">
      <w:pPr>
        <w:pStyle w:val="Poetry"/>
      </w:pPr>
      <w:r w:rsidRPr="009A1F42">
        <w:t xml:space="preserve">Some doom’d to death, and some in exile driv’n. </w:t>
      </w:r>
    </w:p>
    <w:p w14:paraId="31851E2A" w14:textId="261F8494" w:rsidR="003A417A" w:rsidRPr="009A1F42" w:rsidRDefault="003A417A" w:rsidP="009A1F42">
      <w:pPr>
        <w:pStyle w:val="Poetry"/>
      </w:pPr>
      <w:r w:rsidRPr="009A1F42">
        <w:t xml:space="preserve">Outcasts, abandon’d by the care of </w:t>
      </w:r>
      <w:proofErr w:type="gramStart"/>
      <w:r w:rsidRPr="009A1F42">
        <w:t>Heav’n;</w:t>
      </w:r>
      <w:proofErr w:type="gramEnd"/>
    </w:p>
    <w:p w14:paraId="5AE2F9B6" w14:textId="77777777" w:rsidR="003A417A" w:rsidRPr="009A1F42" w:rsidRDefault="003A417A" w:rsidP="009A1F42">
      <w:pPr>
        <w:pStyle w:val="Poetry"/>
      </w:pPr>
      <w:r w:rsidRPr="009A1F42">
        <w:t>So worn, so wretched, so despis’d a crew,</w:t>
      </w:r>
    </w:p>
    <w:p w14:paraId="5092ADC2" w14:textId="1D4181F2" w:rsidR="003A417A" w:rsidRPr="009A1F42" w:rsidRDefault="003A417A" w:rsidP="009A1F42">
      <w:pPr>
        <w:pStyle w:val="Poetry"/>
      </w:pPr>
      <w:r w:rsidRPr="009A1F42">
        <w:t>As ev’n old Priam might with pity view.</w:t>
      </w:r>
    </w:p>
    <w:p w14:paraId="2620C1DF" w14:textId="77777777" w:rsidR="003A417A" w:rsidRPr="009A1F42" w:rsidRDefault="003A417A" w:rsidP="009A1F42">
      <w:pPr>
        <w:pStyle w:val="Poetry"/>
      </w:pPr>
      <w:r w:rsidRPr="009A1F42">
        <w:t>Witness the vessels by Minerva toss’d</w:t>
      </w:r>
    </w:p>
    <w:p w14:paraId="51BA4C0C" w14:textId="77777777" w:rsidR="003A417A" w:rsidRPr="009A1F42" w:rsidRDefault="003A417A" w:rsidP="009A1F42">
      <w:pPr>
        <w:pStyle w:val="Poetry"/>
      </w:pPr>
      <w:r w:rsidRPr="009A1F42">
        <w:t xml:space="preserve">In storms; the vengeful Capharean </w:t>
      </w:r>
      <w:proofErr w:type="gramStart"/>
      <w:r w:rsidRPr="009A1F42">
        <w:t>coast;</w:t>
      </w:r>
      <w:proofErr w:type="gramEnd"/>
    </w:p>
    <w:p w14:paraId="54F2E0BA" w14:textId="77777777" w:rsidR="009A1F42" w:rsidRDefault="003A417A" w:rsidP="009A1F42">
      <w:pPr>
        <w:pStyle w:val="Poetry"/>
      </w:pPr>
      <w:r w:rsidRPr="009A1F42">
        <w:t xml:space="preserve">Th’ Euboean rocks! the prince, whose brother led </w:t>
      </w:r>
    </w:p>
    <w:p w14:paraId="73043F80" w14:textId="7522D92F" w:rsidR="003A417A" w:rsidRPr="009A1F42" w:rsidRDefault="003A417A" w:rsidP="009A1F42">
      <w:pPr>
        <w:pStyle w:val="Poetry"/>
      </w:pPr>
      <w:r w:rsidRPr="009A1F42">
        <w:t>Our armies to revenge his injur’d bed,</w:t>
      </w:r>
    </w:p>
    <w:p w14:paraId="0504F4DC" w14:textId="119022C2" w:rsidR="003A417A" w:rsidRPr="009A1F42" w:rsidRDefault="003A417A" w:rsidP="009A1F42">
      <w:pPr>
        <w:pStyle w:val="Poetry"/>
      </w:pPr>
      <w:r w:rsidRPr="009A1F42">
        <w:t>In Egypt lost! Ulysses with his men</w:t>
      </w:r>
    </w:p>
    <w:p w14:paraId="3D8A6931" w14:textId="77777777" w:rsidR="009A1F42" w:rsidRDefault="003A417A" w:rsidP="009A1F42">
      <w:pPr>
        <w:pStyle w:val="Poetry"/>
      </w:pPr>
      <w:r w:rsidRPr="009A1F42">
        <w:lastRenderedPageBreak/>
        <w:t xml:space="preserve">Have seen Charybdis and the Cyclops’ den. </w:t>
      </w:r>
    </w:p>
    <w:p w14:paraId="4A291548" w14:textId="77777777" w:rsidR="009A1F42" w:rsidRDefault="003A417A" w:rsidP="009A1F42">
      <w:pPr>
        <w:pStyle w:val="Poetry"/>
      </w:pPr>
      <w:r w:rsidRPr="009A1F42">
        <w:t xml:space="preserve">Why should I name Idomeneus, in </w:t>
      </w:r>
      <w:proofErr w:type="gramStart"/>
      <w:r w:rsidRPr="009A1F42">
        <w:t>vain</w:t>
      </w:r>
      <w:proofErr w:type="gramEnd"/>
      <w:r w:rsidRPr="009A1F42">
        <w:t xml:space="preserve"> </w:t>
      </w:r>
    </w:p>
    <w:p w14:paraId="2A324A01" w14:textId="01F25EBC" w:rsidR="003A417A" w:rsidRPr="009A1F42" w:rsidRDefault="003A417A" w:rsidP="009A1F42">
      <w:pPr>
        <w:pStyle w:val="Poetry"/>
      </w:pPr>
      <w:r w:rsidRPr="009A1F42">
        <w:t>Restor’d to scepters, and expell’d again?</w:t>
      </w:r>
    </w:p>
    <w:p w14:paraId="664DD709" w14:textId="77777777" w:rsidR="003A417A" w:rsidRPr="009A1F42" w:rsidRDefault="003A417A" w:rsidP="009A1F42">
      <w:pPr>
        <w:pStyle w:val="Poetry"/>
      </w:pPr>
      <w:r w:rsidRPr="009A1F42">
        <w:t>Or young Achilles, by his rival slain?</w:t>
      </w:r>
    </w:p>
    <w:p w14:paraId="533F69D5" w14:textId="7F0D1ED5" w:rsidR="003A417A" w:rsidRPr="009A1F42" w:rsidRDefault="003A417A" w:rsidP="009A1F42">
      <w:pPr>
        <w:pStyle w:val="Poetry"/>
      </w:pPr>
      <w:r w:rsidRPr="009A1F42">
        <w:t>Ev’n he, the King of Men, the foremost name</w:t>
      </w:r>
    </w:p>
    <w:p w14:paraId="778CB5AA" w14:textId="77777777" w:rsidR="009A1F42" w:rsidRDefault="003A417A" w:rsidP="009A1F42">
      <w:pPr>
        <w:pStyle w:val="Poetry"/>
      </w:pPr>
      <w:r w:rsidRPr="009A1F42">
        <w:t xml:space="preserve">Of all the Greeks, and most renown’d by fame, </w:t>
      </w:r>
    </w:p>
    <w:p w14:paraId="42CBE9FE" w14:textId="3564D002" w:rsidR="003A417A" w:rsidRPr="009A1F42" w:rsidRDefault="003A417A" w:rsidP="009A1F42">
      <w:pPr>
        <w:pStyle w:val="Poetry"/>
      </w:pPr>
      <w:r w:rsidRPr="009A1F42">
        <w:t>The proud revenger of another’s wife,</w:t>
      </w:r>
    </w:p>
    <w:p w14:paraId="23DC9868" w14:textId="77777777" w:rsidR="003A417A" w:rsidRPr="009A1F42" w:rsidRDefault="003A417A" w:rsidP="009A1F42">
      <w:pPr>
        <w:pStyle w:val="Poetry"/>
      </w:pPr>
      <w:r w:rsidRPr="009A1F42">
        <w:t xml:space="preserve">Yet by his own adult’ress lost his </w:t>
      </w:r>
      <w:proofErr w:type="gramStart"/>
      <w:r w:rsidRPr="009A1F42">
        <w:t>life;</w:t>
      </w:r>
      <w:proofErr w:type="gramEnd"/>
    </w:p>
    <w:p w14:paraId="60CF8D2B" w14:textId="77777777" w:rsidR="003A417A" w:rsidRPr="009A1F42" w:rsidRDefault="003A417A" w:rsidP="009A1F42">
      <w:pPr>
        <w:pStyle w:val="Poetry"/>
      </w:pPr>
      <w:r w:rsidRPr="009A1F42">
        <w:t xml:space="preserve">Fell at his </w:t>
      </w:r>
      <w:proofErr w:type="gramStart"/>
      <w:r w:rsidRPr="009A1F42">
        <w:t>threshold;</w:t>
      </w:r>
      <w:proofErr w:type="gramEnd"/>
      <w:r w:rsidRPr="009A1F42">
        <w:t xml:space="preserve"> and the spoils of Troy</w:t>
      </w:r>
    </w:p>
    <w:p w14:paraId="15679E17" w14:textId="4C171362" w:rsidR="003A417A" w:rsidRPr="009A1F42" w:rsidRDefault="003A417A" w:rsidP="009A1F42">
      <w:pPr>
        <w:pStyle w:val="Poetry"/>
      </w:pPr>
      <w:r w:rsidRPr="009A1F42">
        <w:t>The foul polluters of his bed enjoy.</w:t>
      </w:r>
    </w:p>
    <w:p w14:paraId="4328884F" w14:textId="77777777" w:rsidR="003A417A" w:rsidRPr="009A1F42" w:rsidRDefault="003A417A" w:rsidP="009A1F42">
      <w:pPr>
        <w:pStyle w:val="Poetry"/>
      </w:pPr>
      <w:r w:rsidRPr="009A1F42">
        <w:t>The gods have envied me the sweets of life,</w:t>
      </w:r>
    </w:p>
    <w:p w14:paraId="05022222" w14:textId="77777777" w:rsidR="003A417A" w:rsidRPr="009A1F42" w:rsidRDefault="003A417A" w:rsidP="009A1F42">
      <w:pPr>
        <w:pStyle w:val="Poetry"/>
      </w:pPr>
      <w:r w:rsidRPr="009A1F42">
        <w:t>My much lov’d country, and my more lov’d wife:</w:t>
      </w:r>
    </w:p>
    <w:p w14:paraId="7FD2C29F" w14:textId="77777777" w:rsidR="009A1F42" w:rsidRDefault="003A417A" w:rsidP="009A1F42">
      <w:pPr>
        <w:pStyle w:val="Poetry"/>
      </w:pPr>
      <w:r w:rsidRPr="009A1F42">
        <w:t xml:space="preserve">Banish’d from both, I </w:t>
      </w:r>
      <w:proofErr w:type="gramStart"/>
      <w:r w:rsidRPr="009A1F42">
        <w:t>mourn;</w:t>
      </w:r>
      <w:proofErr w:type="gramEnd"/>
      <w:r w:rsidRPr="009A1F42">
        <w:t xml:space="preserve"> while in the sky, </w:t>
      </w:r>
    </w:p>
    <w:p w14:paraId="3DE42740" w14:textId="2C4F789C" w:rsidR="003A417A" w:rsidRPr="009A1F42" w:rsidRDefault="003A417A" w:rsidP="009A1F42">
      <w:pPr>
        <w:pStyle w:val="Poetry"/>
      </w:pPr>
      <w:r w:rsidRPr="009A1F42">
        <w:t>Transform’d to birds, my lost companions fly:</w:t>
      </w:r>
    </w:p>
    <w:p w14:paraId="74C2A53A" w14:textId="549874E7" w:rsidR="003A417A" w:rsidRPr="009A1F42" w:rsidRDefault="003A417A" w:rsidP="009A1F42">
      <w:pPr>
        <w:pStyle w:val="Poetry"/>
      </w:pPr>
      <w:r w:rsidRPr="009A1F42">
        <w:t>Hov’ring about the coasts, they make their moan,</w:t>
      </w:r>
    </w:p>
    <w:p w14:paraId="0C523430" w14:textId="77777777" w:rsidR="009A1F42" w:rsidRDefault="003A417A" w:rsidP="009A1F42">
      <w:pPr>
        <w:pStyle w:val="Poetry"/>
      </w:pPr>
      <w:r w:rsidRPr="009A1F42">
        <w:t xml:space="preserve">And cuff the cliffs with pinions not their own. </w:t>
      </w:r>
    </w:p>
    <w:p w14:paraId="0D561483" w14:textId="77777777" w:rsidR="009A1F42" w:rsidRDefault="003A417A" w:rsidP="009A1F42">
      <w:pPr>
        <w:pStyle w:val="Poetry"/>
      </w:pPr>
      <w:r w:rsidRPr="009A1F42">
        <w:t xml:space="preserve">What squalid specters, in the dead of night, </w:t>
      </w:r>
    </w:p>
    <w:p w14:paraId="34A628C3" w14:textId="77777777" w:rsidR="009A1F42" w:rsidRDefault="003A417A" w:rsidP="009A1F42">
      <w:pPr>
        <w:pStyle w:val="Poetry"/>
      </w:pPr>
      <w:r w:rsidRPr="009A1F42">
        <w:t xml:space="preserve">Break my short sleep, and skim before my sight! </w:t>
      </w:r>
    </w:p>
    <w:p w14:paraId="6A49A03F" w14:textId="3A5D9EE9" w:rsidR="003A417A" w:rsidRPr="009A1F42" w:rsidRDefault="003A417A" w:rsidP="009A1F42">
      <w:pPr>
        <w:pStyle w:val="Poetry"/>
      </w:pPr>
      <w:r w:rsidRPr="009A1F42">
        <w:t>I might have promis’d to myself those harms,</w:t>
      </w:r>
    </w:p>
    <w:p w14:paraId="25958C98" w14:textId="2620AACE" w:rsidR="003A417A" w:rsidRPr="009A1F42" w:rsidRDefault="003A417A" w:rsidP="009A1F42">
      <w:pPr>
        <w:pStyle w:val="Poetry"/>
      </w:pPr>
      <w:r w:rsidRPr="009A1F42">
        <w:t>Mad as I was, when I, with mortal arms,</w:t>
      </w:r>
    </w:p>
    <w:p w14:paraId="572D36CD" w14:textId="77777777" w:rsidR="009A1F42" w:rsidRDefault="003A417A" w:rsidP="009A1F42">
      <w:pPr>
        <w:pStyle w:val="Poetry"/>
      </w:pPr>
      <w:r w:rsidRPr="009A1F42">
        <w:t xml:space="preserve">Presum’d against immortal pow’rs to move, </w:t>
      </w:r>
    </w:p>
    <w:p w14:paraId="0DBA0CF7" w14:textId="77777777" w:rsidR="009A1F42" w:rsidRDefault="003A417A" w:rsidP="009A1F42">
      <w:pPr>
        <w:pStyle w:val="Poetry"/>
      </w:pPr>
      <w:r w:rsidRPr="009A1F42">
        <w:t xml:space="preserve">And violate with wounds the Queen of Love. </w:t>
      </w:r>
    </w:p>
    <w:p w14:paraId="721E36DB" w14:textId="77777777" w:rsidR="009A1F42" w:rsidRDefault="003A417A" w:rsidP="009A1F42">
      <w:pPr>
        <w:pStyle w:val="Poetry"/>
      </w:pPr>
      <w:r w:rsidRPr="009A1F42">
        <w:t xml:space="preserve">Such arms this hand shall never more </w:t>
      </w:r>
      <w:proofErr w:type="gramStart"/>
      <w:r w:rsidRPr="009A1F42">
        <w:t>employ;</w:t>
      </w:r>
      <w:proofErr w:type="gramEnd"/>
      <w:r w:rsidRPr="009A1F42">
        <w:t xml:space="preserve"> </w:t>
      </w:r>
    </w:p>
    <w:p w14:paraId="753F78C9" w14:textId="35900BB7" w:rsidR="003A417A" w:rsidRPr="009A1F42" w:rsidRDefault="003A417A" w:rsidP="009A1F42">
      <w:pPr>
        <w:pStyle w:val="Poetry"/>
      </w:pPr>
      <w:r w:rsidRPr="009A1F42">
        <w:t>No hate remains with me to ruin’d Troy.</w:t>
      </w:r>
    </w:p>
    <w:p w14:paraId="1F09A17F" w14:textId="00B066F7" w:rsidR="003A417A" w:rsidRPr="009A1F42" w:rsidRDefault="003A417A" w:rsidP="009A1F42">
      <w:pPr>
        <w:pStyle w:val="Poetry"/>
      </w:pPr>
      <w:r w:rsidRPr="009A1F42">
        <w:t>I war not with its dust; nor am I glad</w:t>
      </w:r>
    </w:p>
    <w:p w14:paraId="4F853CF5" w14:textId="77777777" w:rsidR="003A417A" w:rsidRPr="009A1F42" w:rsidRDefault="003A417A" w:rsidP="009A1F42">
      <w:pPr>
        <w:pStyle w:val="Poetry"/>
      </w:pPr>
      <w:r w:rsidRPr="009A1F42">
        <w:t>To think of past events, or good or bad.</w:t>
      </w:r>
    </w:p>
    <w:p w14:paraId="3EABE1F3" w14:textId="77777777" w:rsidR="009A1F42" w:rsidRDefault="003A417A" w:rsidP="009A1F42">
      <w:pPr>
        <w:pStyle w:val="Poetry"/>
      </w:pPr>
      <w:r w:rsidRPr="009A1F42">
        <w:t xml:space="preserve">Your presents I </w:t>
      </w:r>
      <w:proofErr w:type="gramStart"/>
      <w:r w:rsidRPr="009A1F42">
        <w:t>return:</w:t>
      </w:r>
      <w:proofErr w:type="gramEnd"/>
      <w:r w:rsidRPr="009A1F42">
        <w:t xml:space="preserve"> whate’er you bring </w:t>
      </w:r>
    </w:p>
    <w:p w14:paraId="472C45EE" w14:textId="77777777" w:rsidR="009A1F42" w:rsidRDefault="003A417A" w:rsidP="009A1F42">
      <w:pPr>
        <w:pStyle w:val="Poetry"/>
      </w:pPr>
      <w:r w:rsidRPr="009A1F42">
        <w:t xml:space="preserve">To buy my friendship, send the Trojan king. </w:t>
      </w:r>
    </w:p>
    <w:p w14:paraId="406F7D47" w14:textId="63080ECA" w:rsidR="003A417A" w:rsidRPr="009A1F42" w:rsidRDefault="003A417A" w:rsidP="009A1F42">
      <w:pPr>
        <w:pStyle w:val="Poetry"/>
      </w:pPr>
      <w:r w:rsidRPr="009A1F42">
        <w:t>We met in fight; I know him, to my cost:</w:t>
      </w:r>
    </w:p>
    <w:p w14:paraId="1025D2EE" w14:textId="5412ED41" w:rsidR="003A417A" w:rsidRPr="009A1F42" w:rsidRDefault="003A417A" w:rsidP="009A1F42">
      <w:pPr>
        <w:pStyle w:val="Poetry"/>
      </w:pPr>
      <w:r w:rsidRPr="009A1F42">
        <w:t>With what a whirling force his lance he toss’d!</w:t>
      </w:r>
    </w:p>
    <w:p w14:paraId="1E7D8231" w14:textId="77777777" w:rsidR="009A1F42" w:rsidRDefault="003A417A" w:rsidP="009A1F42">
      <w:pPr>
        <w:pStyle w:val="Poetry"/>
      </w:pPr>
      <w:r w:rsidRPr="009A1F42">
        <w:t xml:space="preserve">Heav’ns! what a spring was in his arm, to throw! </w:t>
      </w:r>
    </w:p>
    <w:p w14:paraId="02E28255" w14:textId="77777777" w:rsidR="009A1F42" w:rsidRDefault="003A417A" w:rsidP="009A1F42">
      <w:pPr>
        <w:pStyle w:val="Poetry"/>
      </w:pPr>
      <w:r w:rsidRPr="009A1F42">
        <w:t xml:space="preserve">How high he held his </w:t>
      </w:r>
      <w:proofErr w:type="gramStart"/>
      <w:r w:rsidRPr="009A1F42">
        <w:t>shield, and</w:t>
      </w:r>
      <w:proofErr w:type="gramEnd"/>
      <w:r w:rsidRPr="009A1F42">
        <w:t xml:space="preserve"> rose at ev’ry blow! </w:t>
      </w:r>
    </w:p>
    <w:p w14:paraId="3335147B" w14:textId="77777777" w:rsidR="009A1F42" w:rsidRDefault="003A417A" w:rsidP="009A1F42">
      <w:pPr>
        <w:pStyle w:val="Poetry"/>
      </w:pPr>
      <w:r w:rsidRPr="009A1F42">
        <w:t xml:space="preserve">Had Troy produc’d two more his match in might, </w:t>
      </w:r>
    </w:p>
    <w:p w14:paraId="1619A88A" w14:textId="46AE991F" w:rsidR="003A417A" w:rsidRPr="009A1F42" w:rsidRDefault="003A417A" w:rsidP="009A1F42">
      <w:pPr>
        <w:pStyle w:val="Poetry"/>
      </w:pPr>
      <w:r w:rsidRPr="009A1F42">
        <w:t>They would have chang’d the fortune of the fight:</w:t>
      </w:r>
    </w:p>
    <w:p w14:paraId="716372D2" w14:textId="2FE31BD6" w:rsidR="003A417A" w:rsidRPr="009A1F42" w:rsidRDefault="003A417A" w:rsidP="009A1F42">
      <w:pPr>
        <w:pStyle w:val="Poetry"/>
      </w:pPr>
      <w:r w:rsidRPr="009A1F42">
        <w:t>Th’ invasion of the Greeks had been return’d,</w:t>
      </w:r>
    </w:p>
    <w:p w14:paraId="0C093529" w14:textId="77777777" w:rsidR="009A1F42" w:rsidRDefault="003A417A" w:rsidP="009A1F42">
      <w:pPr>
        <w:pStyle w:val="Poetry"/>
      </w:pPr>
      <w:r w:rsidRPr="009A1F42">
        <w:lastRenderedPageBreak/>
        <w:t xml:space="preserve">Our empire wasted, and our cities burn’d. </w:t>
      </w:r>
    </w:p>
    <w:p w14:paraId="09842A7C" w14:textId="77777777" w:rsidR="009A1F42" w:rsidRDefault="003A417A" w:rsidP="009A1F42">
      <w:pPr>
        <w:pStyle w:val="Poetry"/>
      </w:pPr>
      <w:r w:rsidRPr="009A1F42">
        <w:t xml:space="preserve">The long defense the Trojan people made, </w:t>
      </w:r>
    </w:p>
    <w:p w14:paraId="7EA9C92E" w14:textId="77777777" w:rsidR="009A1F42" w:rsidRDefault="003A417A" w:rsidP="009A1F42">
      <w:pPr>
        <w:pStyle w:val="Poetry"/>
      </w:pPr>
      <w:r w:rsidRPr="009A1F42">
        <w:t xml:space="preserve">The war protracted, and the siege delay’d, </w:t>
      </w:r>
    </w:p>
    <w:p w14:paraId="0F38E771" w14:textId="2E5E9C95" w:rsidR="003A417A" w:rsidRPr="009A1F42" w:rsidRDefault="003A417A" w:rsidP="009A1F42">
      <w:pPr>
        <w:pStyle w:val="Poetry"/>
      </w:pPr>
      <w:r w:rsidRPr="009A1F42">
        <w:t>Were due to Hector’s and this hero’s hand:</w:t>
      </w:r>
    </w:p>
    <w:p w14:paraId="151384FD" w14:textId="44745D9B" w:rsidR="003A417A" w:rsidRPr="009A1F42" w:rsidRDefault="003A417A" w:rsidP="009A1F42">
      <w:pPr>
        <w:pStyle w:val="Poetry"/>
      </w:pPr>
      <w:r w:rsidRPr="009A1F42">
        <w:t xml:space="preserve">Both brave alike, and equal in </w:t>
      </w:r>
      <w:proofErr w:type="gramStart"/>
      <w:r w:rsidRPr="009A1F42">
        <w:t>command;</w:t>
      </w:r>
      <w:proofErr w:type="gramEnd"/>
    </w:p>
    <w:p w14:paraId="28E19476" w14:textId="77777777" w:rsidR="003A417A" w:rsidRPr="009A1F42" w:rsidRDefault="003A417A" w:rsidP="009A1F42">
      <w:pPr>
        <w:pStyle w:val="Poetry"/>
      </w:pPr>
      <w:r w:rsidRPr="009A1F42">
        <w:t>Aeneas, not inferior in the field,</w:t>
      </w:r>
    </w:p>
    <w:p w14:paraId="5ADE86FD" w14:textId="77777777" w:rsidR="009A1F42" w:rsidRDefault="003A417A" w:rsidP="009A1F42">
      <w:pPr>
        <w:pStyle w:val="Poetry"/>
      </w:pPr>
      <w:r w:rsidRPr="009A1F42">
        <w:t xml:space="preserve">In pious reverence to the gods excell’d. </w:t>
      </w:r>
    </w:p>
    <w:p w14:paraId="214003C7" w14:textId="77777777" w:rsidR="009A1F42" w:rsidRDefault="003A417A" w:rsidP="009A1F42">
      <w:pPr>
        <w:pStyle w:val="Poetry"/>
      </w:pPr>
      <w:r w:rsidRPr="009A1F42">
        <w:t xml:space="preserve">Make peace, ye Latians, and avoid with care </w:t>
      </w:r>
    </w:p>
    <w:p w14:paraId="71092F55" w14:textId="25ED7220" w:rsidR="003A417A" w:rsidRPr="009A1F42" w:rsidRDefault="003A417A" w:rsidP="009A1F42">
      <w:pPr>
        <w:pStyle w:val="Poetry"/>
      </w:pPr>
      <w:r w:rsidRPr="009A1F42">
        <w:t>Th’ impending dangers of a fatal war.’</w:t>
      </w:r>
    </w:p>
    <w:p w14:paraId="0869C020" w14:textId="53D322C5" w:rsidR="003A417A" w:rsidRPr="009A1F42" w:rsidRDefault="003A417A" w:rsidP="009A1F42">
      <w:pPr>
        <w:pStyle w:val="Poetry"/>
      </w:pPr>
      <w:r w:rsidRPr="009A1F42">
        <w:t>He said no more; but, with this cold excuse,</w:t>
      </w:r>
    </w:p>
    <w:p w14:paraId="5BFC42FF" w14:textId="65E9CB29" w:rsidR="003A417A" w:rsidRDefault="003A417A" w:rsidP="009A1F42">
      <w:pPr>
        <w:pStyle w:val="Poetry"/>
      </w:pPr>
      <w:r w:rsidRPr="009A1F42">
        <w:t>Refus’d th’ alliance, and advis’d a truce.”</w:t>
      </w:r>
    </w:p>
    <w:p w14:paraId="5523DDCD" w14:textId="77777777" w:rsidR="009A1F42" w:rsidRPr="009A1F42" w:rsidRDefault="009A1F42" w:rsidP="009A1F42">
      <w:pPr>
        <w:pStyle w:val="Poetry"/>
      </w:pPr>
    </w:p>
    <w:p w14:paraId="77A31364" w14:textId="77777777" w:rsidR="003A417A" w:rsidRPr="009A1F42" w:rsidRDefault="003A417A" w:rsidP="009A1F42">
      <w:pPr>
        <w:pStyle w:val="Poetry"/>
      </w:pPr>
      <w:proofErr w:type="gramStart"/>
      <w:r w:rsidRPr="009A1F42">
        <w:t>Thus</w:t>
      </w:r>
      <w:proofErr w:type="gramEnd"/>
      <w:r w:rsidRPr="009A1F42">
        <w:t xml:space="preserve"> Venulus concluded his report.</w:t>
      </w:r>
    </w:p>
    <w:p w14:paraId="462BCC9A" w14:textId="77777777" w:rsidR="003A417A" w:rsidRPr="009A1F42" w:rsidRDefault="003A417A" w:rsidP="009A1F42">
      <w:pPr>
        <w:pStyle w:val="Poetry"/>
      </w:pPr>
      <w:r w:rsidRPr="009A1F42">
        <w:t>A jarring murmur fill’d the factious court:</w:t>
      </w:r>
    </w:p>
    <w:p w14:paraId="195511BB" w14:textId="77777777" w:rsidR="003A417A" w:rsidRPr="009A1F42" w:rsidRDefault="003A417A" w:rsidP="009A1F42">
      <w:pPr>
        <w:pStyle w:val="Poetry"/>
      </w:pPr>
      <w:r w:rsidRPr="009A1F42">
        <w:t>As, when a torrent rolls with rapid force,</w:t>
      </w:r>
    </w:p>
    <w:p w14:paraId="6F95E7FB" w14:textId="2FD691B7" w:rsidR="003A417A" w:rsidRPr="009A1F42" w:rsidRDefault="003A417A" w:rsidP="009A1F42">
      <w:pPr>
        <w:pStyle w:val="Poetry"/>
      </w:pPr>
      <w:r w:rsidRPr="009A1F42">
        <w:t>And dashes o’er the stones that stop the course,</w:t>
      </w:r>
    </w:p>
    <w:p w14:paraId="1747E922" w14:textId="77777777" w:rsidR="009A1F42" w:rsidRDefault="003A417A" w:rsidP="009A1F42">
      <w:pPr>
        <w:pStyle w:val="Poetry"/>
      </w:pPr>
      <w:r w:rsidRPr="009A1F42">
        <w:t xml:space="preserve">The flood, constrain’d within a scanty space, </w:t>
      </w:r>
    </w:p>
    <w:p w14:paraId="64F17919" w14:textId="55A0DCEA" w:rsidR="003A417A" w:rsidRPr="009A1F42" w:rsidRDefault="003A417A" w:rsidP="009A1F42">
      <w:pPr>
        <w:pStyle w:val="Poetry"/>
      </w:pPr>
      <w:r w:rsidRPr="009A1F42">
        <w:t xml:space="preserve">Roars horrible along th’ uneasy </w:t>
      </w:r>
      <w:proofErr w:type="gramStart"/>
      <w:r w:rsidRPr="009A1F42">
        <w:t>race;</w:t>
      </w:r>
      <w:proofErr w:type="gramEnd"/>
    </w:p>
    <w:p w14:paraId="4ADE5F93" w14:textId="77777777" w:rsidR="009A1F42" w:rsidRDefault="003A417A" w:rsidP="009A1F42">
      <w:pPr>
        <w:pStyle w:val="Poetry"/>
      </w:pPr>
      <w:r w:rsidRPr="009A1F42">
        <w:t xml:space="preserve">White foam in gath’ring eddies floats </w:t>
      </w:r>
      <w:proofErr w:type="gramStart"/>
      <w:r w:rsidRPr="009A1F42">
        <w:t>around;</w:t>
      </w:r>
      <w:proofErr w:type="gramEnd"/>
      <w:r w:rsidRPr="009A1F42">
        <w:t xml:space="preserve"> </w:t>
      </w:r>
    </w:p>
    <w:p w14:paraId="1EBFAA19" w14:textId="50056750" w:rsidR="003A417A" w:rsidRDefault="003A417A" w:rsidP="009A1F42">
      <w:pPr>
        <w:pStyle w:val="Poetry"/>
      </w:pPr>
      <w:r w:rsidRPr="009A1F42">
        <w:t>The rocky shores rebellow to the sound.</w:t>
      </w:r>
    </w:p>
    <w:p w14:paraId="7A594AE4" w14:textId="77777777" w:rsidR="009A1F42" w:rsidRPr="009A1F42" w:rsidRDefault="009A1F42" w:rsidP="009A1F42">
      <w:pPr>
        <w:pStyle w:val="Poetry"/>
      </w:pPr>
    </w:p>
    <w:p w14:paraId="39ED37C8" w14:textId="3414E914" w:rsidR="003A417A" w:rsidRPr="009A1F42" w:rsidRDefault="003A417A" w:rsidP="009A1F42">
      <w:pPr>
        <w:pStyle w:val="Poetry"/>
      </w:pPr>
      <w:r w:rsidRPr="009A1F42">
        <w:t>The murmur ceas’d: then from his lofty throne</w:t>
      </w:r>
    </w:p>
    <w:p w14:paraId="5C81BE0F" w14:textId="77777777" w:rsidR="003A417A" w:rsidRPr="009A1F42" w:rsidRDefault="003A417A" w:rsidP="009A1F42">
      <w:pPr>
        <w:pStyle w:val="Poetry"/>
      </w:pPr>
      <w:r w:rsidRPr="009A1F42">
        <w:t>The king invok’d the gods, and thus begun:</w:t>
      </w:r>
    </w:p>
    <w:p w14:paraId="73CC56BF" w14:textId="77777777" w:rsidR="009A1F42" w:rsidRDefault="003A417A" w:rsidP="009A1F42">
      <w:pPr>
        <w:pStyle w:val="Poetry"/>
      </w:pPr>
      <w:r w:rsidRPr="009A1F42">
        <w:t xml:space="preserve">“I wish, ye Latins, what we now debate </w:t>
      </w:r>
    </w:p>
    <w:p w14:paraId="17C11BEB" w14:textId="77777777" w:rsidR="009A1F42" w:rsidRDefault="003A417A" w:rsidP="009A1F42">
      <w:pPr>
        <w:pStyle w:val="Poetry"/>
      </w:pPr>
      <w:r w:rsidRPr="009A1F42">
        <w:t xml:space="preserve">Had been resolv’d before it was too late. </w:t>
      </w:r>
    </w:p>
    <w:p w14:paraId="78652D72" w14:textId="0128DD5E" w:rsidR="003A417A" w:rsidRPr="009A1F42" w:rsidRDefault="003A417A" w:rsidP="009A1F42">
      <w:pPr>
        <w:pStyle w:val="Poetry"/>
      </w:pPr>
      <w:r w:rsidRPr="009A1F42">
        <w:t>Much better had it been for you and me,</w:t>
      </w:r>
    </w:p>
    <w:p w14:paraId="5C8D731C" w14:textId="63143843" w:rsidR="003A417A" w:rsidRPr="009A1F42" w:rsidRDefault="003A417A" w:rsidP="009A1F42">
      <w:pPr>
        <w:pStyle w:val="Poetry"/>
      </w:pPr>
      <w:r w:rsidRPr="009A1F42">
        <w:t>Unforc’d by this our last necessity,</w:t>
      </w:r>
    </w:p>
    <w:p w14:paraId="5DF50303" w14:textId="77777777" w:rsidR="009A1F42" w:rsidRDefault="003A417A" w:rsidP="009A1F42">
      <w:pPr>
        <w:pStyle w:val="Poetry"/>
      </w:pPr>
      <w:r w:rsidRPr="009A1F42">
        <w:t xml:space="preserve">To have been earlier wise, than now to call </w:t>
      </w:r>
    </w:p>
    <w:p w14:paraId="4FE8DBDA" w14:textId="77777777" w:rsidR="009A1F42" w:rsidRDefault="003A417A" w:rsidP="009A1F42">
      <w:pPr>
        <w:pStyle w:val="Poetry"/>
      </w:pPr>
      <w:r w:rsidRPr="009A1F42">
        <w:t xml:space="preserve">A council, when the foe surrounds the wall. </w:t>
      </w:r>
    </w:p>
    <w:p w14:paraId="3985ED63" w14:textId="1B81716B" w:rsidR="003A417A" w:rsidRPr="009A1F42" w:rsidRDefault="003A417A" w:rsidP="009A1F42">
      <w:pPr>
        <w:pStyle w:val="Poetry"/>
      </w:pPr>
      <w:r w:rsidRPr="009A1F42">
        <w:t>O citizens, we wage unequal war,</w:t>
      </w:r>
    </w:p>
    <w:p w14:paraId="61F0BE3D" w14:textId="77777777" w:rsidR="003A417A" w:rsidRPr="009A1F42" w:rsidRDefault="003A417A" w:rsidP="009A1F42">
      <w:pPr>
        <w:pStyle w:val="Poetry"/>
      </w:pPr>
      <w:r w:rsidRPr="009A1F42">
        <w:t>With men not only Heav’n’s peculiar care,</w:t>
      </w:r>
    </w:p>
    <w:p w14:paraId="6BBF0ABE" w14:textId="65696816" w:rsidR="003A417A" w:rsidRPr="009A1F42" w:rsidRDefault="003A417A" w:rsidP="009A1F42">
      <w:pPr>
        <w:pStyle w:val="Poetry"/>
      </w:pPr>
      <w:r w:rsidRPr="009A1F42">
        <w:t>But Heav’n’s own race; unconquer’d in the field,</w:t>
      </w:r>
    </w:p>
    <w:p w14:paraId="61E73575" w14:textId="77777777" w:rsidR="009A1F42" w:rsidRDefault="003A417A" w:rsidP="009A1F42">
      <w:pPr>
        <w:pStyle w:val="Poetry"/>
      </w:pPr>
      <w:proofErr w:type="gramStart"/>
      <w:r w:rsidRPr="009A1F42">
        <w:t>Or,</w:t>
      </w:r>
      <w:proofErr w:type="gramEnd"/>
      <w:r w:rsidRPr="009A1F42">
        <w:t xml:space="preserve"> conquer’d, yet unknowing how to yield. </w:t>
      </w:r>
    </w:p>
    <w:p w14:paraId="1B0BFA09" w14:textId="17CB00B7" w:rsidR="003A417A" w:rsidRPr="009A1F42" w:rsidRDefault="003A417A" w:rsidP="009A1F42">
      <w:pPr>
        <w:pStyle w:val="Poetry"/>
      </w:pPr>
      <w:r w:rsidRPr="009A1F42">
        <w:t>What hopes you had in Diomedes, lay down:</w:t>
      </w:r>
    </w:p>
    <w:p w14:paraId="18A03BDC" w14:textId="77777777" w:rsidR="009A1F42" w:rsidRDefault="003A417A" w:rsidP="009A1F42">
      <w:pPr>
        <w:pStyle w:val="Poetry"/>
      </w:pPr>
      <w:r w:rsidRPr="009A1F42">
        <w:t xml:space="preserve">Our hopes must center on ourselves alone. </w:t>
      </w:r>
    </w:p>
    <w:p w14:paraId="3583EB09" w14:textId="7DFAC68E" w:rsidR="003A417A" w:rsidRPr="009A1F42" w:rsidRDefault="003A417A" w:rsidP="009A1F42">
      <w:pPr>
        <w:pStyle w:val="Poetry"/>
      </w:pPr>
      <w:r w:rsidRPr="009A1F42">
        <w:lastRenderedPageBreak/>
        <w:t>Yet those how feeble, and, indeed, how vain,</w:t>
      </w:r>
    </w:p>
    <w:p w14:paraId="20DC81DA" w14:textId="32EC28E6" w:rsidR="003A417A" w:rsidRPr="009A1F42" w:rsidRDefault="003A417A" w:rsidP="009A1F42">
      <w:pPr>
        <w:pStyle w:val="Poetry"/>
      </w:pPr>
      <w:r w:rsidRPr="009A1F42">
        <w:t>You see too well; nor need my words explain.</w:t>
      </w:r>
    </w:p>
    <w:p w14:paraId="2DE6EDA2" w14:textId="77777777" w:rsidR="009A1F42" w:rsidRDefault="003A417A" w:rsidP="009A1F42">
      <w:pPr>
        <w:pStyle w:val="Poetry"/>
      </w:pPr>
      <w:r w:rsidRPr="009A1F42">
        <w:t xml:space="preserve">Vanquish’d without resource; laid flat by </w:t>
      </w:r>
      <w:proofErr w:type="gramStart"/>
      <w:r w:rsidRPr="009A1F42">
        <w:t>fate;</w:t>
      </w:r>
      <w:proofErr w:type="gramEnd"/>
      <w:r w:rsidRPr="009A1F42">
        <w:t xml:space="preserve"> </w:t>
      </w:r>
    </w:p>
    <w:p w14:paraId="466E49E8" w14:textId="28E9D6EC" w:rsidR="003A417A" w:rsidRPr="009A1F42" w:rsidRDefault="003A417A" w:rsidP="009A1F42">
      <w:pPr>
        <w:pStyle w:val="Poetry"/>
      </w:pPr>
      <w:r w:rsidRPr="009A1F42">
        <w:t>Factions within, a foe without the gate!</w:t>
      </w:r>
    </w:p>
    <w:p w14:paraId="51FE0BE1" w14:textId="77777777" w:rsidR="009A1F42" w:rsidRDefault="003A417A" w:rsidP="009A1F42">
      <w:pPr>
        <w:pStyle w:val="Poetry"/>
      </w:pPr>
      <w:r w:rsidRPr="009A1F42">
        <w:t xml:space="preserve">Not but I grant that all perform’d their parts </w:t>
      </w:r>
    </w:p>
    <w:p w14:paraId="10162E96" w14:textId="0F3727C9" w:rsidR="003A417A" w:rsidRPr="009A1F42" w:rsidRDefault="003A417A" w:rsidP="009A1F42">
      <w:pPr>
        <w:pStyle w:val="Poetry"/>
      </w:pPr>
      <w:r w:rsidRPr="009A1F42">
        <w:t>With manly force, and with undaunted hearts:</w:t>
      </w:r>
    </w:p>
    <w:p w14:paraId="3E05FA26" w14:textId="4223174E" w:rsidR="003A417A" w:rsidRPr="009A1F42" w:rsidRDefault="003A417A" w:rsidP="009A1F42">
      <w:pPr>
        <w:pStyle w:val="Poetry"/>
      </w:pPr>
      <w:r w:rsidRPr="009A1F42">
        <w:t xml:space="preserve">With our united strength the war we </w:t>
      </w:r>
      <w:proofErr w:type="gramStart"/>
      <w:r w:rsidRPr="009A1F42">
        <w:t>wag’d;</w:t>
      </w:r>
      <w:proofErr w:type="gramEnd"/>
    </w:p>
    <w:p w14:paraId="147DB27B" w14:textId="77777777" w:rsidR="009A1F42" w:rsidRDefault="003A417A" w:rsidP="009A1F42">
      <w:pPr>
        <w:pStyle w:val="Poetry"/>
      </w:pPr>
      <w:r w:rsidRPr="009A1F42">
        <w:t xml:space="preserve">With equal numbers, equal arms, engag’d. </w:t>
      </w:r>
    </w:p>
    <w:p w14:paraId="485A921B" w14:textId="77777777" w:rsidR="009A1F42" w:rsidRDefault="003A417A" w:rsidP="009A1F42">
      <w:pPr>
        <w:pStyle w:val="Poetry"/>
      </w:pPr>
      <w:r w:rsidRPr="009A1F42">
        <w:t xml:space="preserve">You see th’ </w:t>
      </w:r>
      <w:proofErr w:type="gramStart"/>
      <w:r w:rsidRPr="009A1F42">
        <w:t>event.—</w:t>
      </w:r>
      <w:proofErr w:type="gramEnd"/>
      <w:r w:rsidRPr="009A1F42">
        <w:t xml:space="preserve">Now hear what I propose, </w:t>
      </w:r>
    </w:p>
    <w:p w14:paraId="065A4C7D" w14:textId="3534DEF8" w:rsidR="003A417A" w:rsidRPr="009A1F42" w:rsidRDefault="003A417A" w:rsidP="009A1F42">
      <w:pPr>
        <w:pStyle w:val="Poetry"/>
      </w:pPr>
      <w:r w:rsidRPr="009A1F42">
        <w:t xml:space="preserve">To save our </w:t>
      </w:r>
      <w:proofErr w:type="gramStart"/>
      <w:r w:rsidRPr="009A1F42">
        <w:t>friends, and</w:t>
      </w:r>
      <w:proofErr w:type="gramEnd"/>
      <w:r w:rsidRPr="009A1F42">
        <w:t xml:space="preserve"> satisfy our foes.</w:t>
      </w:r>
    </w:p>
    <w:p w14:paraId="5135123A" w14:textId="77777777" w:rsidR="003A417A" w:rsidRPr="009A1F42" w:rsidRDefault="003A417A" w:rsidP="009A1F42">
      <w:pPr>
        <w:pStyle w:val="Poetry"/>
      </w:pPr>
      <w:r w:rsidRPr="009A1F42">
        <w:t>A tract of land the Latins have possess’d</w:t>
      </w:r>
    </w:p>
    <w:p w14:paraId="7C092B76" w14:textId="40241F78" w:rsidR="003A417A" w:rsidRPr="009A1F42" w:rsidRDefault="003A417A" w:rsidP="009A1F42">
      <w:pPr>
        <w:pStyle w:val="Poetry"/>
      </w:pPr>
      <w:r w:rsidRPr="009A1F42">
        <w:t>Along the Tiber, stretching to the west,</w:t>
      </w:r>
    </w:p>
    <w:p w14:paraId="3022D806" w14:textId="77777777" w:rsidR="009A1F42" w:rsidRDefault="003A417A" w:rsidP="009A1F42">
      <w:pPr>
        <w:pStyle w:val="Poetry"/>
      </w:pPr>
      <w:r w:rsidRPr="009A1F42">
        <w:t xml:space="preserve">Which now Rutulians and Auruncans till, </w:t>
      </w:r>
    </w:p>
    <w:p w14:paraId="06D53965" w14:textId="44D81177" w:rsidR="003A417A" w:rsidRPr="009A1F42" w:rsidRDefault="003A417A" w:rsidP="009A1F42">
      <w:pPr>
        <w:pStyle w:val="Poetry"/>
      </w:pPr>
      <w:r w:rsidRPr="009A1F42">
        <w:t>And their mix’d cattle graze the fruitful hill.</w:t>
      </w:r>
    </w:p>
    <w:p w14:paraId="66CB0540" w14:textId="77777777" w:rsidR="008D080A" w:rsidRDefault="003A417A" w:rsidP="008D080A">
      <w:pPr>
        <w:pStyle w:val="Poetry"/>
      </w:pPr>
      <w:r w:rsidRPr="008D080A">
        <w:t xml:space="preserve">Those mountains fill’d with firs, that lower land, </w:t>
      </w:r>
    </w:p>
    <w:p w14:paraId="600667C0" w14:textId="21E4EFAA" w:rsidR="003A417A" w:rsidRPr="008D080A" w:rsidRDefault="003A417A" w:rsidP="008D080A">
      <w:pPr>
        <w:pStyle w:val="Poetry"/>
      </w:pPr>
      <w:r w:rsidRPr="008D080A">
        <w:t>If you consent, the Trojan shall command,</w:t>
      </w:r>
    </w:p>
    <w:p w14:paraId="70C728DB" w14:textId="3BE9CB23" w:rsidR="003A417A" w:rsidRPr="008D080A" w:rsidRDefault="003A417A" w:rsidP="008D080A">
      <w:pPr>
        <w:pStyle w:val="Poetry"/>
      </w:pPr>
      <w:r w:rsidRPr="008D080A">
        <w:t>Call’d into part of what is ours; and there,</w:t>
      </w:r>
    </w:p>
    <w:p w14:paraId="3BF4B5E0" w14:textId="77777777" w:rsidR="008D080A" w:rsidRDefault="003A417A" w:rsidP="008D080A">
      <w:pPr>
        <w:pStyle w:val="Poetry"/>
      </w:pPr>
      <w:r w:rsidRPr="008D080A">
        <w:t xml:space="preserve">On terms agreed, the common country share. </w:t>
      </w:r>
    </w:p>
    <w:p w14:paraId="272C84EE" w14:textId="77777777" w:rsidR="008D080A" w:rsidRDefault="003A417A" w:rsidP="008D080A">
      <w:pPr>
        <w:pStyle w:val="Poetry"/>
      </w:pPr>
      <w:r w:rsidRPr="008D080A">
        <w:t xml:space="preserve">There let’em build and settle, if they </w:t>
      </w:r>
      <w:proofErr w:type="gramStart"/>
      <w:r w:rsidRPr="008D080A">
        <w:t>please;</w:t>
      </w:r>
      <w:proofErr w:type="gramEnd"/>
      <w:r w:rsidRPr="008D080A">
        <w:t xml:space="preserve"> </w:t>
      </w:r>
    </w:p>
    <w:p w14:paraId="47485B38" w14:textId="77777777" w:rsidR="008D080A" w:rsidRDefault="003A417A" w:rsidP="008D080A">
      <w:pPr>
        <w:pStyle w:val="Poetry"/>
      </w:pPr>
      <w:r w:rsidRPr="008D080A">
        <w:t xml:space="preserve">Unless they choose once more to cross the seas, </w:t>
      </w:r>
    </w:p>
    <w:p w14:paraId="23776048" w14:textId="71F4615F" w:rsidR="003A417A" w:rsidRPr="008D080A" w:rsidRDefault="003A417A" w:rsidP="008D080A">
      <w:pPr>
        <w:pStyle w:val="Poetry"/>
      </w:pPr>
      <w:r w:rsidRPr="008D080A">
        <w:t>In search of seats remote from Italy,</w:t>
      </w:r>
    </w:p>
    <w:p w14:paraId="35B57469" w14:textId="66E127C1" w:rsidR="003A417A" w:rsidRPr="008D080A" w:rsidRDefault="003A417A" w:rsidP="008D080A">
      <w:pPr>
        <w:pStyle w:val="Poetry"/>
      </w:pPr>
      <w:r w:rsidRPr="008D080A">
        <w:t>And from unwelcome inmates set us free.</w:t>
      </w:r>
    </w:p>
    <w:p w14:paraId="4677DF0D" w14:textId="77777777" w:rsidR="008D080A" w:rsidRDefault="003A417A" w:rsidP="008D080A">
      <w:pPr>
        <w:pStyle w:val="Poetry"/>
      </w:pPr>
      <w:r w:rsidRPr="008D080A">
        <w:t xml:space="preserve">Then twice ten galleys let us build with speed, </w:t>
      </w:r>
    </w:p>
    <w:p w14:paraId="0D3FBA36" w14:textId="66BEF2DC" w:rsidR="003A417A" w:rsidRPr="008D080A" w:rsidRDefault="003A417A" w:rsidP="008D080A">
      <w:pPr>
        <w:pStyle w:val="Poetry"/>
      </w:pPr>
      <w:r w:rsidRPr="008D080A">
        <w:t>Or twice as many more, if more they need.</w:t>
      </w:r>
    </w:p>
    <w:p w14:paraId="587FC27B" w14:textId="77777777" w:rsidR="008D080A" w:rsidRDefault="003A417A" w:rsidP="008D080A">
      <w:pPr>
        <w:pStyle w:val="Poetry"/>
      </w:pPr>
      <w:r w:rsidRPr="008D080A">
        <w:t xml:space="preserve">Materials are at </w:t>
      </w:r>
      <w:proofErr w:type="gramStart"/>
      <w:r w:rsidRPr="008D080A">
        <w:t>hand;</w:t>
      </w:r>
      <w:proofErr w:type="gramEnd"/>
      <w:r w:rsidRPr="008D080A">
        <w:t xml:space="preserve"> a well-grown wood </w:t>
      </w:r>
    </w:p>
    <w:p w14:paraId="60D769D4" w14:textId="7FB4DC98" w:rsidR="003A417A" w:rsidRPr="008D080A" w:rsidRDefault="003A417A" w:rsidP="008D080A">
      <w:pPr>
        <w:pStyle w:val="Poetry"/>
      </w:pPr>
      <w:r w:rsidRPr="008D080A">
        <w:t>Runs equal with the margin of the flood:</w:t>
      </w:r>
    </w:p>
    <w:p w14:paraId="4303DD68" w14:textId="7C7A2CD6" w:rsidR="003A417A" w:rsidRPr="008D080A" w:rsidRDefault="003A417A" w:rsidP="008D080A">
      <w:pPr>
        <w:pStyle w:val="Poetry"/>
      </w:pPr>
      <w:r w:rsidRPr="008D080A">
        <w:t xml:space="preserve">Let them the number and the form </w:t>
      </w:r>
      <w:proofErr w:type="gramStart"/>
      <w:r w:rsidRPr="008D080A">
        <w:t>assign;</w:t>
      </w:r>
      <w:proofErr w:type="gramEnd"/>
    </w:p>
    <w:p w14:paraId="6B3A28C8" w14:textId="77777777" w:rsidR="008D080A" w:rsidRDefault="003A417A" w:rsidP="008D080A">
      <w:pPr>
        <w:pStyle w:val="Poetry"/>
      </w:pPr>
      <w:r w:rsidRPr="008D080A">
        <w:t xml:space="preserve">The care and cost of all the stores be mine. </w:t>
      </w:r>
    </w:p>
    <w:p w14:paraId="0651AE22" w14:textId="7616FECE" w:rsidR="003A417A" w:rsidRPr="008D080A" w:rsidRDefault="003A417A" w:rsidP="008D080A">
      <w:pPr>
        <w:pStyle w:val="Poetry"/>
      </w:pPr>
      <w:r w:rsidRPr="008D080A">
        <w:t>To treat the peace, a hundred senators</w:t>
      </w:r>
    </w:p>
    <w:p w14:paraId="520D9234" w14:textId="77777777" w:rsidR="008D080A" w:rsidRDefault="003A417A" w:rsidP="008D080A">
      <w:pPr>
        <w:pStyle w:val="Poetry"/>
      </w:pPr>
      <w:r w:rsidRPr="008D080A">
        <w:t xml:space="preserve">Shall be commission’d hence with ample pow’rs, </w:t>
      </w:r>
    </w:p>
    <w:p w14:paraId="06920F8B" w14:textId="313B7BEA" w:rsidR="003A417A" w:rsidRPr="008D080A" w:rsidRDefault="003A417A" w:rsidP="008D080A">
      <w:pPr>
        <w:pStyle w:val="Poetry"/>
      </w:pPr>
      <w:r w:rsidRPr="008D080A">
        <w:t>With olive the presents they shall bear,</w:t>
      </w:r>
    </w:p>
    <w:p w14:paraId="2C6AFC06" w14:textId="0EEC1EF7" w:rsidR="003A417A" w:rsidRPr="008D080A" w:rsidRDefault="003A417A" w:rsidP="008D080A">
      <w:pPr>
        <w:pStyle w:val="Poetry"/>
      </w:pPr>
      <w:r w:rsidRPr="008D080A">
        <w:t>A purple robe, a royal iv’ry chair,</w:t>
      </w:r>
    </w:p>
    <w:p w14:paraId="4781BB51" w14:textId="77777777" w:rsidR="008D080A" w:rsidRDefault="003A417A" w:rsidP="008D080A">
      <w:pPr>
        <w:pStyle w:val="Poetry"/>
      </w:pPr>
      <w:r w:rsidRPr="008D080A">
        <w:t xml:space="preserve">And all the marks of sway that Latian monarchs wear, </w:t>
      </w:r>
    </w:p>
    <w:p w14:paraId="1F533252" w14:textId="136C944B" w:rsidR="003A417A" w:rsidRPr="008D080A" w:rsidRDefault="003A417A" w:rsidP="008D080A">
      <w:pPr>
        <w:pStyle w:val="Poetry"/>
      </w:pPr>
      <w:r w:rsidRPr="008D080A">
        <w:t>And sums of gold. Among yourselves debate</w:t>
      </w:r>
    </w:p>
    <w:p w14:paraId="55BE39D9" w14:textId="56FBE37F" w:rsidR="003A417A" w:rsidRDefault="003A417A" w:rsidP="008D080A">
      <w:pPr>
        <w:pStyle w:val="Poetry"/>
      </w:pPr>
      <w:r w:rsidRPr="008D080A">
        <w:t xml:space="preserve">This great </w:t>
      </w:r>
      <w:proofErr w:type="gramStart"/>
      <w:r w:rsidRPr="008D080A">
        <w:t>affair, and</w:t>
      </w:r>
      <w:proofErr w:type="gramEnd"/>
      <w:r w:rsidRPr="008D080A">
        <w:t xml:space="preserve"> save the sinking state.”</w:t>
      </w:r>
    </w:p>
    <w:p w14:paraId="18536D82" w14:textId="77777777" w:rsidR="008D080A" w:rsidRPr="008D080A" w:rsidRDefault="008D080A" w:rsidP="008D080A">
      <w:pPr>
        <w:pStyle w:val="Poetry"/>
      </w:pPr>
    </w:p>
    <w:p w14:paraId="7DBE0D4C" w14:textId="77777777" w:rsidR="003A417A" w:rsidRPr="008D080A" w:rsidRDefault="003A417A" w:rsidP="008D080A">
      <w:pPr>
        <w:pStyle w:val="Poetry"/>
      </w:pPr>
      <w:r w:rsidRPr="008D080A">
        <w:t>Then Drances took the word, who grudg’d, long since,</w:t>
      </w:r>
    </w:p>
    <w:p w14:paraId="7F112A25" w14:textId="725999FB" w:rsidR="003A417A" w:rsidRPr="008D080A" w:rsidRDefault="003A417A" w:rsidP="008D080A">
      <w:pPr>
        <w:pStyle w:val="Poetry"/>
      </w:pPr>
      <w:r w:rsidRPr="008D080A">
        <w:t>The rising glories of the Daunian prince.</w:t>
      </w:r>
    </w:p>
    <w:p w14:paraId="14519AC4" w14:textId="77777777" w:rsidR="008D080A" w:rsidRDefault="003A417A" w:rsidP="008D080A">
      <w:pPr>
        <w:pStyle w:val="Poetry"/>
      </w:pPr>
      <w:r w:rsidRPr="008D080A">
        <w:t xml:space="preserve">Factious and rich, bold at the council board, </w:t>
      </w:r>
    </w:p>
    <w:p w14:paraId="54D8EB1A" w14:textId="77777777" w:rsidR="008D080A" w:rsidRDefault="003A417A" w:rsidP="008D080A">
      <w:pPr>
        <w:pStyle w:val="Poetry"/>
      </w:pPr>
      <w:r w:rsidRPr="008D080A">
        <w:t xml:space="preserve">But cautious in the field, he shunn’d the </w:t>
      </w:r>
      <w:proofErr w:type="gramStart"/>
      <w:r w:rsidRPr="008D080A">
        <w:t>sword;</w:t>
      </w:r>
      <w:proofErr w:type="gramEnd"/>
      <w:r w:rsidRPr="008D080A">
        <w:t xml:space="preserve"> </w:t>
      </w:r>
    </w:p>
    <w:p w14:paraId="508AD24A" w14:textId="19AB1F35" w:rsidR="003A417A" w:rsidRPr="008D080A" w:rsidRDefault="003A417A" w:rsidP="008D080A">
      <w:pPr>
        <w:pStyle w:val="Poetry"/>
      </w:pPr>
      <w:r w:rsidRPr="008D080A">
        <w:t>A close caballer, and tongue-valiant lord.</w:t>
      </w:r>
    </w:p>
    <w:p w14:paraId="78B23CAB" w14:textId="77777777" w:rsidR="003A417A" w:rsidRPr="008D080A" w:rsidRDefault="003A417A" w:rsidP="008D080A">
      <w:pPr>
        <w:pStyle w:val="Poetry"/>
      </w:pPr>
      <w:r w:rsidRPr="008D080A">
        <w:t xml:space="preserve">Noble his mother was, and near the </w:t>
      </w:r>
      <w:proofErr w:type="gramStart"/>
      <w:r w:rsidRPr="008D080A">
        <w:t>throne;</w:t>
      </w:r>
      <w:proofErr w:type="gramEnd"/>
    </w:p>
    <w:p w14:paraId="68CE5984" w14:textId="3C166075" w:rsidR="003A417A" w:rsidRPr="008D080A" w:rsidRDefault="003A417A" w:rsidP="008D080A">
      <w:pPr>
        <w:pStyle w:val="Poetry"/>
      </w:pPr>
      <w:r w:rsidRPr="008D080A">
        <w:t>But, what his father’s parentage, unknown.</w:t>
      </w:r>
    </w:p>
    <w:p w14:paraId="4B51ADEF" w14:textId="77777777" w:rsidR="008D080A" w:rsidRDefault="003A417A" w:rsidP="008D080A">
      <w:pPr>
        <w:pStyle w:val="Poetry"/>
      </w:pPr>
      <w:r w:rsidRPr="008D080A">
        <w:t xml:space="preserve">He rose, and took th’ advantage of the times, </w:t>
      </w:r>
    </w:p>
    <w:p w14:paraId="4F4CFE49" w14:textId="417F4A49" w:rsidR="003A417A" w:rsidRPr="008D080A" w:rsidRDefault="003A417A" w:rsidP="008D080A">
      <w:pPr>
        <w:pStyle w:val="Poetry"/>
      </w:pPr>
      <w:r w:rsidRPr="008D080A">
        <w:t>To load young Turnus with invidious crimes.</w:t>
      </w:r>
    </w:p>
    <w:p w14:paraId="359F7CD0" w14:textId="77777777" w:rsidR="008D080A" w:rsidRDefault="003A417A" w:rsidP="008D080A">
      <w:pPr>
        <w:pStyle w:val="Poetry"/>
      </w:pPr>
      <w:r w:rsidRPr="008D080A">
        <w:t xml:space="preserve">“Such truths, O king,” said he, “your words contain, </w:t>
      </w:r>
    </w:p>
    <w:p w14:paraId="57C40E7C" w14:textId="178A7461" w:rsidR="003A417A" w:rsidRPr="008D080A" w:rsidRDefault="003A417A" w:rsidP="008D080A">
      <w:pPr>
        <w:pStyle w:val="Poetry"/>
      </w:pPr>
      <w:r w:rsidRPr="008D080A">
        <w:t xml:space="preserve">As strike the sense, and all replies are </w:t>
      </w:r>
      <w:proofErr w:type="gramStart"/>
      <w:r w:rsidRPr="008D080A">
        <w:t>vain;</w:t>
      </w:r>
      <w:proofErr w:type="gramEnd"/>
    </w:p>
    <w:p w14:paraId="176C8E54" w14:textId="4570A40A" w:rsidR="003A417A" w:rsidRPr="008D080A" w:rsidRDefault="003A417A" w:rsidP="008D080A">
      <w:pPr>
        <w:pStyle w:val="Poetry"/>
      </w:pPr>
      <w:r w:rsidRPr="008D080A">
        <w:t>Nor are your loyal subjects now to seek</w:t>
      </w:r>
    </w:p>
    <w:p w14:paraId="19949DB4" w14:textId="77777777" w:rsidR="008D080A" w:rsidRDefault="003A417A" w:rsidP="008D080A">
      <w:pPr>
        <w:pStyle w:val="Poetry"/>
      </w:pPr>
      <w:r w:rsidRPr="008D080A">
        <w:t xml:space="preserve">What common needs require, but fear to </w:t>
      </w:r>
      <w:proofErr w:type="gramStart"/>
      <w:r w:rsidRPr="008D080A">
        <w:t>speak.</w:t>
      </w:r>
      <w:proofErr w:type="gramEnd"/>
      <w:r w:rsidRPr="008D080A">
        <w:t xml:space="preserve"> </w:t>
      </w:r>
    </w:p>
    <w:p w14:paraId="4DAF0C33" w14:textId="77777777" w:rsidR="008D080A" w:rsidRDefault="003A417A" w:rsidP="008D080A">
      <w:pPr>
        <w:pStyle w:val="Poetry"/>
      </w:pPr>
      <w:r w:rsidRPr="008D080A">
        <w:t xml:space="preserve">Let him give leave of speech, that haughty man, </w:t>
      </w:r>
    </w:p>
    <w:p w14:paraId="3A9CF9D8" w14:textId="7572BC4F" w:rsidR="003A417A" w:rsidRPr="008D080A" w:rsidRDefault="003A417A" w:rsidP="008D080A">
      <w:pPr>
        <w:pStyle w:val="Poetry"/>
      </w:pPr>
      <w:r w:rsidRPr="008D080A">
        <w:t xml:space="preserve">Whose pride this unauspicious war </w:t>
      </w:r>
      <w:proofErr w:type="gramStart"/>
      <w:r w:rsidRPr="008D080A">
        <w:t>began;</w:t>
      </w:r>
      <w:proofErr w:type="gramEnd"/>
    </w:p>
    <w:p w14:paraId="33299854" w14:textId="77777777" w:rsidR="003A417A" w:rsidRPr="008D080A" w:rsidRDefault="003A417A" w:rsidP="008D080A">
      <w:pPr>
        <w:pStyle w:val="Poetry"/>
      </w:pPr>
      <w:r w:rsidRPr="008D080A">
        <w:t>For whose ambition (let me dare to say,</w:t>
      </w:r>
    </w:p>
    <w:p w14:paraId="5DC5A595" w14:textId="16BCB202" w:rsidR="003A417A" w:rsidRPr="008D080A" w:rsidRDefault="003A417A" w:rsidP="008D080A">
      <w:pPr>
        <w:pStyle w:val="Poetry"/>
      </w:pPr>
      <w:r w:rsidRPr="008D080A">
        <w:t>Fear set apart, tho’ death is in my way)</w:t>
      </w:r>
    </w:p>
    <w:p w14:paraId="53FDA2F5" w14:textId="77777777" w:rsidR="008D080A" w:rsidRDefault="003A417A" w:rsidP="008D080A">
      <w:pPr>
        <w:pStyle w:val="Poetry"/>
      </w:pPr>
      <w:r w:rsidRPr="008D080A">
        <w:t xml:space="preserve">The plains of Latium run with blood around. </w:t>
      </w:r>
    </w:p>
    <w:p w14:paraId="6BFB87B8" w14:textId="77777777" w:rsidR="008D080A" w:rsidRDefault="003A417A" w:rsidP="008D080A">
      <w:pPr>
        <w:pStyle w:val="Poetry"/>
      </w:pPr>
      <w:r w:rsidRPr="008D080A">
        <w:t xml:space="preserve">So many valiant heroes bite the </w:t>
      </w:r>
      <w:proofErr w:type="gramStart"/>
      <w:r w:rsidRPr="008D080A">
        <w:t>ground;</w:t>
      </w:r>
      <w:proofErr w:type="gramEnd"/>
      <w:r w:rsidRPr="008D080A">
        <w:t xml:space="preserve"> </w:t>
      </w:r>
    </w:p>
    <w:p w14:paraId="026E2185" w14:textId="4461836B" w:rsidR="003A417A" w:rsidRPr="008D080A" w:rsidRDefault="003A417A" w:rsidP="008D080A">
      <w:pPr>
        <w:pStyle w:val="Poetry"/>
      </w:pPr>
      <w:r w:rsidRPr="008D080A">
        <w:t xml:space="preserve">Dejected grief in ev’ry face </w:t>
      </w:r>
      <w:proofErr w:type="gramStart"/>
      <w:r w:rsidRPr="008D080A">
        <w:t>appears;</w:t>
      </w:r>
      <w:proofErr w:type="gramEnd"/>
    </w:p>
    <w:p w14:paraId="56089D5E" w14:textId="77777777" w:rsidR="003A417A" w:rsidRPr="008D080A" w:rsidRDefault="003A417A" w:rsidP="008D080A">
      <w:pPr>
        <w:pStyle w:val="Poetry"/>
      </w:pPr>
      <w:r w:rsidRPr="008D080A">
        <w:t xml:space="preserve">A town in mourning, and a land in </w:t>
      </w:r>
      <w:proofErr w:type="gramStart"/>
      <w:r w:rsidRPr="008D080A">
        <w:t>tears;</w:t>
      </w:r>
      <w:proofErr w:type="gramEnd"/>
    </w:p>
    <w:p w14:paraId="238A05E1" w14:textId="3C9CFF46" w:rsidR="003A417A" w:rsidRPr="008D080A" w:rsidRDefault="003A417A" w:rsidP="008D080A">
      <w:pPr>
        <w:pStyle w:val="Poetry"/>
      </w:pPr>
      <w:r w:rsidRPr="008D080A">
        <w:t>While he, th’ undoubted author of our harms,</w:t>
      </w:r>
    </w:p>
    <w:p w14:paraId="271A7C3C" w14:textId="77777777" w:rsidR="008D080A" w:rsidRDefault="003A417A" w:rsidP="008D080A">
      <w:pPr>
        <w:pStyle w:val="Poetry"/>
      </w:pPr>
      <w:r w:rsidRPr="008D080A">
        <w:t xml:space="preserve">The man who menaces the gods with arms, </w:t>
      </w:r>
    </w:p>
    <w:p w14:paraId="7441C24D" w14:textId="77777777" w:rsidR="008D080A" w:rsidRDefault="003A417A" w:rsidP="008D080A">
      <w:pPr>
        <w:pStyle w:val="Poetry"/>
      </w:pPr>
      <w:r w:rsidRPr="008D080A">
        <w:t xml:space="preserve">Yet, after all his boasts, forsook the fight, </w:t>
      </w:r>
    </w:p>
    <w:p w14:paraId="01105458" w14:textId="3E1CDC71" w:rsidR="003A417A" w:rsidRPr="008D080A" w:rsidRDefault="003A417A" w:rsidP="008D080A">
      <w:pPr>
        <w:pStyle w:val="Poetry"/>
      </w:pPr>
      <w:r w:rsidRPr="008D080A">
        <w:t>And sought his safety in ignoble flight.</w:t>
      </w:r>
    </w:p>
    <w:p w14:paraId="6A807202" w14:textId="77777777" w:rsidR="003A417A" w:rsidRPr="008D080A" w:rsidRDefault="003A417A" w:rsidP="008D080A">
      <w:pPr>
        <w:pStyle w:val="Poetry"/>
      </w:pPr>
      <w:r w:rsidRPr="008D080A">
        <w:t>Now, best of kings, since you propose to send</w:t>
      </w:r>
    </w:p>
    <w:p w14:paraId="5CA29FDA" w14:textId="29CE25AE" w:rsidR="003A417A" w:rsidRPr="008D080A" w:rsidRDefault="003A417A" w:rsidP="008D080A">
      <w:pPr>
        <w:pStyle w:val="Poetry"/>
      </w:pPr>
      <w:r w:rsidRPr="008D080A">
        <w:t xml:space="preserve">Such bounteous presents to your Trojan </w:t>
      </w:r>
      <w:proofErr w:type="gramStart"/>
      <w:r w:rsidRPr="008D080A">
        <w:t>friend;</w:t>
      </w:r>
      <w:proofErr w:type="gramEnd"/>
    </w:p>
    <w:p w14:paraId="65DB4D6D" w14:textId="77777777" w:rsidR="003A417A" w:rsidRPr="008D080A" w:rsidRDefault="003A417A" w:rsidP="008D080A">
      <w:pPr>
        <w:pStyle w:val="Poetry"/>
      </w:pPr>
      <w:r w:rsidRPr="008D080A">
        <w:t>Add yet a greater at our joint request,</w:t>
      </w:r>
    </w:p>
    <w:p w14:paraId="293649A2" w14:textId="77777777" w:rsidR="003A417A" w:rsidRPr="008D080A" w:rsidRDefault="003A417A" w:rsidP="008D080A">
      <w:pPr>
        <w:pStyle w:val="Poetry"/>
      </w:pPr>
      <w:r w:rsidRPr="008D080A">
        <w:t>One which he values more than all the rest:</w:t>
      </w:r>
    </w:p>
    <w:p w14:paraId="5BD82990" w14:textId="77777777" w:rsidR="008D080A" w:rsidRDefault="003A417A" w:rsidP="008D080A">
      <w:pPr>
        <w:pStyle w:val="Poetry"/>
      </w:pPr>
      <w:r w:rsidRPr="008D080A">
        <w:t xml:space="preserve">Give him the fair Lavinia for his </w:t>
      </w:r>
      <w:proofErr w:type="gramStart"/>
      <w:r w:rsidRPr="008D080A">
        <w:t>bride;</w:t>
      </w:r>
      <w:proofErr w:type="gramEnd"/>
      <w:r w:rsidRPr="008D080A">
        <w:t xml:space="preserve"> </w:t>
      </w:r>
    </w:p>
    <w:p w14:paraId="22B38912" w14:textId="64884BFE" w:rsidR="003A417A" w:rsidRPr="008D080A" w:rsidRDefault="003A417A" w:rsidP="008D080A">
      <w:pPr>
        <w:pStyle w:val="Poetry"/>
      </w:pPr>
      <w:r w:rsidRPr="008D080A">
        <w:t>With that alliance let the league be tied,</w:t>
      </w:r>
    </w:p>
    <w:p w14:paraId="5C9E3A60" w14:textId="1FE41D02" w:rsidR="003A417A" w:rsidRPr="008D080A" w:rsidRDefault="003A417A" w:rsidP="008D080A">
      <w:pPr>
        <w:pStyle w:val="Poetry"/>
      </w:pPr>
      <w:r w:rsidRPr="008D080A">
        <w:t>And for the bleeding land a lasting peace provide.</w:t>
      </w:r>
    </w:p>
    <w:p w14:paraId="73EF7A72" w14:textId="77777777" w:rsidR="008D080A" w:rsidRDefault="003A417A" w:rsidP="008D080A">
      <w:pPr>
        <w:pStyle w:val="Poetry"/>
      </w:pPr>
      <w:r w:rsidRPr="008D080A">
        <w:t xml:space="preserve">Let insolence no longer awe the </w:t>
      </w:r>
      <w:proofErr w:type="gramStart"/>
      <w:r w:rsidRPr="008D080A">
        <w:t>throne;</w:t>
      </w:r>
      <w:proofErr w:type="gramEnd"/>
      <w:r w:rsidRPr="008D080A">
        <w:t xml:space="preserve"> </w:t>
      </w:r>
    </w:p>
    <w:p w14:paraId="46BEC4C5" w14:textId="77777777" w:rsidR="008D080A" w:rsidRDefault="003A417A" w:rsidP="008D080A">
      <w:pPr>
        <w:pStyle w:val="Poetry"/>
      </w:pPr>
      <w:r w:rsidRPr="008D080A">
        <w:t xml:space="preserve">But, with a father’s right, bestow your own. </w:t>
      </w:r>
    </w:p>
    <w:p w14:paraId="3D324F9D" w14:textId="45396AB0" w:rsidR="003A417A" w:rsidRPr="008D080A" w:rsidRDefault="003A417A" w:rsidP="008D080A">
      <w:pPr>
        <w:pStyle w:val="Poetry"/>
      </w:pPr>
      <w:r w:rsidRPr="008D080A">
        <w:lastRenderedPageBreak/>
        <w:t>For this maligner of the general good,</w:t>
      </w:r>
    </w:p>
    <w:p w14:paraId="4E25129A" w14:textId="77777777" w:rsidR="003A417A" w:rsidRPr="008D080A" w:rsidRDefault="003A417A" w:rsidP="008D080A">
      <w:pPr>
        <w:pStyle w:val="Poetry"/>
      </w:pPr>
      <w:r w:rsidRPr="008D080A">
        <w:t xml:space="preserve">If still we fear his force, he must be </w:t>
      </w:r>
      <w:proofErr w:type="gramStart"/>
      <w:r w:rsidRPr="008D080A">
        <w:t>woo’d;</w:t>
      </w:r>
      <w:proofErr w:type="gramEnd"/>
    </w:p>
    <w:p w14:paraId="7DFC4B86" w14:textId="61222136" w:rsidR="003A417A" w:rsidRPr="008D080A" w:rsidRDefault="003A417A" w:rsidP="008D080A">
      <w:pPr>
        <w:pStyle w:val="Poetry"/>
      </w:pPr>
      <w:r w:rsidRPr="008D080A">
        <w:t>His haughty godhead we with pray’rs implore,</w:t>
      </w:r>
    </w:p>
    <w:p w14:paraId="27297C51" w14:textId="77777777" w:rsidR="008D080A" w:rsidRDefault="003A417A" w:rsidP="008D080A">
      <w:pPr>
        <w:pStyle w:val="Poetry"/>
      </w:pPr>
      <w:r w:rsidRPr="008D080A">
        <w:t xml:space="preserve">Your scepter to release, and our just rights restore. </w:t>
      </w:r>
    </w:p>
    <w:p w14:paraId="52EA5B60" w14:textId="75610C80" w:rsidR="003A417A" w:rsidRPr="008D080A" w:rsidRDefault="003A417A" w:rsidP="008D080A">
      <w:pPr>
        <w:pStyle w:val="Poetry"/>
      </w:pPr>
      <w:r w:rsidRPr="008D080A">
        <w:t>O cursed cause of all our ills, must we</w:t>
      </w:r>
    </w:p>
    <w:p w14:paraId="0C58CD12" w14:textId="77777777" w:rsidR="008D080A" w:rsidRDefault="003A417A" w:rsidP="008D080A">
      <w:pPr>
        <w:pStyle w:val="Poetry"/>
      </w:pPr>
      <w:r w:rsidRPr="008D080A">
        <w:t xml:space="preserve">Wage wars unjust, and fall in fight, for thee! </w:t>
      </w:r>
    </w:p>
    <w:p w14:paraId="03C049EB" w14:textId="7D9305F7" w:rsidR="003A417A" w:rsidRPr="008D080A" w:rsidRDefault="003A417A" w:rsidP="008D080A">
      <w:pPr>
        <w:pStyle w:val="Poetry"/>
      </w:pPr>
      <w:r w:rsidRPr="008D080A">
        <w:t>What right hast thou to rule the Latian state,</w:t>
      </w:r>
    </w:p>
    <w:p w14:paraId="02E08043" w14:textId="253D2313" w:rsidR="003A417A" w:rsidRPr="008D080A" w:rsidRDefault="003A417A" w:rsidP="008D080A">
      <w:pPr>
        <w:pStyle w:val="Poetry"/>
      </w:pPr>
      <w:r w:rsidRPr="008D080A">
        <w:t>And send us out to meet our certain fate?</w:t>
      </w:r>
    </w:p>
    <w:p w14:paraId="3C4F472D" w14:textId="77777777" w:rsidR="008D080A" w:rsidRDefault="003A417A" w:rsidP="008D080A">
      <w:pPr>
        <w:pStyle w:val="Poetry"/>
      </w:pPr>
      <w:r w:rsidRPr="008D080A">
        <w:t xml:space="preserve">‘T is a destructive war: from Turnus’ hand </w:t>
      </w:r>
    </w:p>
    <w:p w14:paraId="34D65553" w14:textId="77777777" w:rsidR="008D080A" w:rsidRDefault="003A417A" w:rsidP="008D080A">
      <w:pPr>
        <w:pStyle w:val="Poetry"/>
      </w:pPr>
      <w:r w:rsidRPr="008D080A">
        <w:t xml:space="preserve">Our peace and public safety we demand. </w:t>
      </w:r>
    </w:p>
    <w:p w14:paraId="5856430A" w14:textId="77777777" w:rsidR="008D080A" w:rsidRDefault="003A417A" w:rsidP="008D080A">
      <w:pPr>
        <w:pStyle w:val="Poetry"/>
      </w:pPr>
      <w:r w:rsidRPr="008D080A">
        <w:t xml:space="preserve">Let the fair bride to the brave chief </w:t>
      </w:r>
      <w:proofErr w:type="gramStart"/>
      <w:r w:rsidRPr="008D080A">
        <w:t>remain;</w:t>
      </w:r>
      <w:proofErr w:type="gramEnd"/>
      <w:r w:rsidRPr="008D080A">
        <w:t xml:space="preserve"> </w:t>
      </w:r>
    </w:p>
    <w:p w14:paraId="79A52D2E" w14:textId="1D942B85" w:rsidR="003A417A" w:rsidRPr="008D080A" w:rsidRDefault="003A417A" w:rsidP="008D080A">
      <w:pPr>
        <w:pStyle w:val="Poetry"/>
      </w:pPr>
      <w:r w:rsidRPr="008D080A">
        <w:t>If not, the peace, without the pledge, is vain.</w:t>
      </w:r>
    </w:p>
    <w:p w14:paraId="50C3294F" w14:textId="54085934" w:rsidR="003A417A" w:rsidRPr="008D080A" w:rsidRDefault="003A417A" w:rsidP="008D080A">
      <w:pPr>
        <w:pStyle w:val="Poetry"/>
      </w:pPr>
      <w:r w:rsidRPr="008D080A">
        <w:t>Turnus, I know you think me not your friend,</w:t>
      </w:r>
    </w:p>
    <w:p w14:paraId="6A14A652" w14:textId="77777777" w:rsidR="003A417A" w:rsidRPr="008D080A" w:rsidRDefault="003A417A" w:rsidP="008D080A">
      <w:pPr>
        <w:pStyle w:val="Poetry"/>
      </w:pPr>
      <w:r w:rsidRPr="008D080A">
        <w:t>Nor will I much with your belief contend:</w:t>
      </w:r>
    </w:p>
    <w:p w14:paraId="353D83D6" w14:textId="77777777" w:rsidR="003A417A" w:rsidRPr="008D080A" w:rsidRDefault="003A417A" w:rsidP="008D080A">
      <w:pPr>
        <w:pStyle w:val="Poetry"/>
      </w:pPr>
      <w:r w:rsidRPr="008D080A">
        <w:t>I beg your greatness not to give the law</w:t>
      </w:r>
    </w:p>
    <w:p w14:paraId="11371F16" w14:textId="77777777" w:rsidR="008D080A" w:rsidRDefault="003A417A" w:rsidP="008D080A">
      <w:pPr>
        <w:pStyle w:val="Poetry"/>
      </w:pPr>
      <w:r w:rsidRPr="008D080A">
        <w:t xml:space="preserve">In others’ realms, but, beaten, to withdraw. </w:t>
      </w:r>
    </w:p>
    <w:p w14:paraId="13F77FBD" w14:textId="5F53141A" w:rsidR="003A417A" w:rsidRPr="008D080A" w:rsidRDefault="003A417A" w:rsidP="008D080A">
      <w:pPr>
        <w:pStyle w:val="Poetry"/>
      </w:pPr>
      <w:r w:rsidRPr="008D080A">
        <w:t xml:space="preserve">Pity your own, or pity our </w:t>
      </w:r>
      <w:proofErr w:type="gramStart"/>
      <w:r w:rsidRPr="008D080A">
        <w:t>estate;</w:t>
      </w:r>
      <w:proofErr w:type="gramEnd"/>
    </w:p>
    <w:p w14:paraId="18EC24B8" w14:textId="4CDD23AD" w:rsidR="003A417A" w:rsidRPr="008D080A" w:rsidRDefault="003A417A" w:rsidP="008D080A">
      <w:pPr>
        <w:pStyle w:val="Poetry"/>
      </w:pPr>
      <w:r w:rsidRPr="008D080A">
        <w:t>Nor twist our fortunes with your sinking fate.</w:t>
      </w:r>
    </w:p>
    <w:p w14:paraId="766B7453" w14:textId="77777777" w:rsidR="008D080A" w:rsidRDefault="003A417A" w:rsidP="008D080A">
      <w:pPr>
        <w:pStyle w:val="Poetry"/>
      </w:pPr>
      <w:r w:rsidRPr="008D080A">
        <w:t xml:space="preserve">Your interest </w:t>
      </w:r>
      <w:proofErr w:type="gramStart"/>
      <w:r w:rsidRPr="008D080A">
        <w:t>is,</w:t>
      </w:r>
      <w:proofErr w:type="gramEnd"/>
      <w:r w:rsidRPr="008D080A">
        <w:t xml:space="preserve"> the war should never cease; </w:t>
      </w:r>
    </w:p>
    <w:p w14:paraId="36495D05" w14:textId="5AAE93DD" w:rsidR="003A417A" w:rsidRPr="008D080A" w:rsidRDefault="003A417A" w:rsidP="008D080A">
      <w:pPr>
        <w:pStyle w:val="Poetry"/>
      </w:pPr>
      <w:r w:rsidRPr="008D080A">
        <w:t>But we have felt enough to wish the peace:</w:t>
      </w:r>
    </w:p>
    <w:p w14:paraId="1613EC22" w14:textId="77777777" w:rsidR="008D080A" w:rsidRDefault="003A417A" w:rsidP="008D080A">
      <w:pPr>
        <w:pStyle w:val="Poetry"/>
      </w:pPr>
      <w:r w:rsidRPr="008D080A">
        <w:t xml:space="preserve">A land exhausted to the last remains, </w:t>
      </w:r>
    </w:p>
    <w:p w14:paraId="378248CE" w14:textId="135A9BB3" w:rsidR="003A417A" w:rsidRPr="008D080A" w:rsidRDefault="003A417A" w:rsidP="008D080A">
      <w:pPr>
        <w:pStyle w:val="Poetry"/>
      </w:pPr>
      <w:r w:rsidRPr="008D080A">
        <w:t>Depopulated towns, and driven plains.</w:t>
      </w:r>
    </w:p>
    <w:p w14:paraId="1C2FE553" w14:textId="5BBB607D" w:rsidR="003A417A" w:rsidRPr="008D080A" w:rsidRDefault="003A417A" w:rsidP="008D080A">
      <w:pPr>
        <w:pStyle w:val="Poetry"/>
      </w:pPr>
      <w:r w:rsidRPr="008D080A">
        <w:t>Yet, if desire of fame, and thirst of pow’r,</w:t>
      </w:r>
    </w:p>
    <w:p w14:paraId="2318F980" w14:textId="77777777" w:rsidR="008D080A" w:rsidRDefault="003A417A" w:rsidP="008D080A">
      <w:pPr>
        <w:pStyle w:val="Poetry"/>
      </w:pPr>
      <w:r w:rsidRPr="008D080A">
        <w:t xml:space="preserve">A beauteous princess, with a crown in dow’r, </w:t>
      </w:r>
    </w:p>
    <w:p w14:paraId="789A4F99" w14:textId="77777777" w:rsidR="008D080A" w:rsidRDefault="003A417A" w:rsidP="008D080A">
      <w:pPr>
        <w:pStyle w:val="Poetry"/>
      </w:pPr>
      <w:proofErr w:type="gramStart"/>
      <w:r w:rsidRPr="008D080A">
        <w:t>So</w:t>
      </w:r>
      <w:proofErr w:type="gramEnd"/>
      <w:r w:rsidRPr="008D080A">
        <w:t xml:space="preserve"> fire your mind, in arms assert your right, </w:t>
      </w:r>
    </w:p>
    <w:p w14:paraId="5ABBB285" w14:textId="77777777" w:rsidR="008D080A" w:rsidRDefault="003A417A" w:rsidP="008D080A">
      <w:pPr>
        <w:pStyle w:val="Poetry"/>
      </w:pPr>
      <w:r w:rsidRPr="008D080A">
        <w:t xml:space="preserve">And meet your foe, who dares you to the fight. </w:t>
      </w:r>
    </w:p>
    <w:p w14:paraId="747D5680" w14:textId="52EC9FCF" w:rsidR="003A417A" w:rsidRPr="008D080A" w:rsidRDefault="003A417A" w:rsidP="008D080A">
      <w:pPr>
        <w:pStyle w:val="Poetry"/>
      </w:pPr>
      <w:r w:rsidRPr="008D080A">
        <w:t xml:space="preserve">Mankind, it seems, is made for you </w:t>
      </w:r>
      <w:proofErr w:type="gramStart"/>
      <w:r w:rsidRPr="008D080A">
        <w:t>alone;</w:t>
      </w:r>
      <w:proofErr w:type="gramEnd"/>
    </w:p>
    <w:p w14:paraId="076C52EE" w14:textId="5A67D74B" w:rsidR="003A417A" w:rsidRPr="008D080A" w:rsidRDefault="003A417A" w:rsidP="008D080A">
      <w:pPr>
        <w:pStyle w:val="Poetry"/>
      </w:pPr>
      <w:r w:rsidRPr="008D080A">
        <w:t>We, but the slaves who mount you to the throne:</w:t>
      </w:r>
    </w:p>
    <w:p w14:paraId="191D9262" w14:textId="77777777" w:rsidR="008D080A" w:rsidRDefault="003A417A" w:rsidP="008D080A">
      <w:pPr>
        <w:pStyle w:val="Poetry"/>
      </w:pPr>
      <w:r w:rsidRPr="008D080A">
        <w:t xml:space="preserve">A base ignoble crowd, without a name, </w:t>
      </w:r>
    </w:p>
    <w:p w14:paraId="03E97993" w14:textId="77777777" w:rsidR="008D080A" w:rsidRDefault="003A417A" w:rsidP="008D080A">
      <w:pPr>
        <w:pStyle w:val="Poetry"/>
      </w:pPr>
      <w:r w:rsidRPr="008D080A">
        <w:t xml:space="preserve">Unwept, unworthy, of the fun’ral flame, </w:t>
      </w:r>
    </w:p>
    <w:p w14:paraId="54F928D3" w14:textId="77777777" w:rsidR="008D080A" w:rsidRDefault="003A417A" w:rsidP="008D080A">
      <w:pPr>
        <w:pStyle w:val="Poetry"/>
      </w:pPr>
      <w:r w:rsidRPr="008D080A">
        <w:t xml:space="preserve">By duty bound to forfeit each his life, </w:t>
      </w:r>
    </w:p>
    <w:p w14:paraId="61B633A0" w14:textId="2EE9A8B0" w:rsidR="003A417A" w:rsidRPr="008D080A" w:rsidRDefault="003A417A" w:rsidP="008D080A">
      <w:pPr>
        <w:pStyle w:val="Poetry"/>
      </w:pPr>
      <w:r w:rsidRPr="008D080A">
        <w:t>That Turnus may possess a royal wife.</w:t>
      </w:r>
    </w:p>
    <w:p w14:paraId="25E75FB0" w14:textId="2406F110" w:rsidR="003A417A" w:rsidRPr="008D080A" w:rsidRDefault="003A417A" w:rsidP="008D080A">
      <w:pPr>
        <w:pStyle w:val="Poetry"/>
      </w:pPr>
      <w:r w:rsidRPr="008D080A">
        <w:t>Permit not, mighty man, so mean a crew</w:t>
      </w:r>
    </w:p>
    <w:p w14:paraId="69842A32" w14:textId="77777777" w:rsidR="008D080A" w:rsidRDefault="003A417A" w:rsidP="008D080A">
      <w:pPr>
        <w:pStyle w:val="Poetry"/>
      </w:pPr>
      <w:r w:rsidRPr="008D080A">
        <w:t xml:space="preserve">Should share such triumphs, and detain from you </w:t>
      </w:r>
    </w:p>
    <w:p w14:paraId="384E9F41" w14:textId="395ABFFD" w:rsidR="003A417A" w:rsidRPr="008D080A" w:rsidRDefault="003A417A" w:rsidP="008D080A">
      <w:pPr>
        <w:pStyle w:val="Poetry"/>
      </w:pPr>
      <w:r w:rsidRPr="008D080A">
        <w:t>The post of honor, your undoubted due.</w:t>
      </w:r>
    </w:p>
    <w:p w14:paraId="3919C098" w14:textId="77777777" w:rsidR="008D080A" w:rsidRDefault="003A417A" w:rsidP="008D080A">
      <w:pPr>
        <w:pStyle w:val="Poetry"/>
      </w:pPr>
      <w:r w:rsidRPr="008D080A">
        <w:lastRenderedPageBreak/>
        <w:t xml:space="preserve">Rather alone your matchless force employ, </w:t>
      </w:r>
    </w:p>
    <w:p w14:paraId="3B4062EB" w14:textId="2BFE66AE" w:rsidR="003A417A" w:rsidRDefault="003A417A" w:rsidP="008D080A">
      <w:pPr>
        <w:pStyle w:val="Poetry"/>
      </w:pPr>
      <w:r w:rsidRPr="008D080A">
        <w:t>To merit what alone you must enjoy.”</w:t>
      </w:r>
    </w:p>
    <w:p w14:paraId="59B5E46C" w14:textId="77777777" w:rsidR="008D080A" w:rsidRPr="008D080A" w:rsidRDefault="008D080A" w:rsidP="008D080A">
      <w:pPr>
        <w:pStyle w:val="Poetry"/>
      </w:pPr>
    </w:p>
    <w:p w14:paraId="301FB733" w14:textId="61D96DDE" w:rsidR="003A417A" w:rsidRPr="008D080A" w:rsidRDefault="003A417A" w:rsidP="008D080A">
      <w:pPr>
        <w:pStyle w:val="Poetry"/>
      </w:pPr>
      <w:r w:rsidRPr="008D080A">
        <w:t>These words, so full of malice mix’d with art,</w:t>
      </w:r>
    </w:p>
    <w:p w14:paraId="023E88A9" w14:textId="77777777" w:rsidR="008D080A" w:rsidRDefault="003A417A" w:rsidP="008D080A">
      <w:pPr>
        <w:pStyle w:val="Poetry"/>
      </w:pPr>
      <w:r w:rsidRPr="008D080A">
        <w:t xml:space="preserve">Inflam’d with rage the youthful hero’s heart. </w:t>
      </w:r>
    </w:p>
    <w:p w14:paraId="01BC7A31" w14:textId="77777777" w:rsidR="008D080A" w:rsidRDefault="003A417A" w:rsidP="008D080A">
      <w:pPr>
        <w:pStyle w:val="Poetry"/>
      </w:pPr>
      <w:r w:rsidRPr="008D080A">
        <w:t xml:space="preserve">Then, groaning from the bottom of his breast, </w:t>
      </w:r>
    </w:p>
    <w:p w14:paraId="4BC3F399" w14:textId="340D6A87" w:rsidR="003A417A" w:rsidRPr="008D080A" w:rsidRDefault="003A417A" w:rsidP="008D080A">
      <w:pPr>
        <w:pStyle w:val="Poetry"/>
      </w:pPr>
      <w:r w:rsidRPr="008D080A">
        <w:t>He heav’d for wind, and thus his wrath express’d:</w:t>
      </w:r>
    </w:p>
    <w:p w14:paraId="376506C7" w14:textId="77777777" w:rsidR="003A417A" w:rsidRPr="008D080A" w:rsidRDefault="003A417A" w:rsidP="008D080A">
      <w:pPr>
        <w:pStyle w:val="Poetry"/>
      </w:pPr>
      <w:r w:rsidRPr="008D080A">
        <w:t>“You, Drances, never want a stream of words,</w:t>
      </w:r>
    </w:p>
    <w:p w14:paraId="39C1E419" w14:textId="1EA39D86" w:rsidR="003A417A" w:rsidRPr="008D080A" w:rsidRDefault="003A417A" w:rsidP="008D080A">
      <w:pPr>
        <w:pStyle w:val="Poetry"/>
      </w:pPr>
      <w:r w:rsidRPr="008D080A">
        <w:t>Then, when the public need requires our swords.</w:t>
      </w:r>
    </w:p>
    <w:p w14:paraId="532CB91F" w14:textId="77777777" w:rsidR="008D080A" w:rsidRDefault="003A417A" w:rsidP="008D080A">
      <w:pPr>
        <w:pStyle w:val="Poetry"/>
      </w:pPr>
      <w:r w:rsidRPr="008D080A">
        <w:t xml:space="preserve">First in the council hall to steer the state, </w:t>
      </w:r>
    </w:p>
    <w:p w14:paraId="5E586AD2" w14:textId="05DEE610" w:rsidR="003A417A" w:rsidRPr="008D080A" w:rsidRDefault="003A417A" w:rsidP="008D080A">
      <w:pPr>
        <w:pStyle w:val="Poetry"/>
      </w:pPr>
      <w:r w:rsidRPr="008D080A">
        <w:t>And ever foremost in a tongue-debate,</w:t>
      </w:r>
    </w:p>
    <w:p w14:paraId="6311F9F4" w14:textId="77777777" w:rsidR="008D080A" w:rsidRDefault="003A417A" w:rsidP="008D080A">
      <w:pPr>
        <w:pStyle w:val="Poetry"/>
      </w:pPr>
      <w:r w:rsidRPr="008D080A">
        <w:t xml:space="preserve">While our strong walls secure us from the foe, </w:t>
      </w:r>
    </w:p>
    <w:p w14:paraId="0106EF08" w14:textId="75C6B4C6" w:rsidR="003A417A" w:rsidRPr="008D080A" w:rsidRDefault="003A417A" w:rsidP="008D080A">
      <w:pPr>
        <w:pStyle w:val="Poetry"/>
      </w:pPr>
      <w:r w:rsidRPr="008D080A">
        <w:t>Ere yet with blood our ditches overflow:</w:t>
      </w:r>
    </w:p>
    <w:p w14:paraId="020CB93C" w14:textId="77C450C0" w:rsidR="003A417A" w:rsidRPr="008D080A" w:rsidRDefault="003A417A" w:rsidP="008D080A">
      <w:pPr>
        <w:pStyle w:val="Poetry"/>
      </w:pPr>
      <w:r w:rsidRPr="008D080A">
        <w:t>But let the potent orator declaim,</w:t>
      </w:r>
    </w:p>
    <w:p w14:paraId="537B92A6" w14:textId="77777777" w:rsidR="008D080A" w:rsidRDefault="003A417A" w:rsidP="008D080A">
      <w:pPr>
        <w:pStyle w:val="Poetry"/>
      </w:pPr>
      <w:r w:rsidRPr="008D080A">
        <w:t xml:space="preserve">And with the brand of coward blot my </w:t>
      </w:r>
      <w:proofErr w:type="gramStart"/>
      <w:r w:rsidRPr="008D080A">
        <w:t>name;</w:t>
      </w:r>
      <w:proofErr w:type="gramEnd"/>
      <w:r w:rsidRPr="008D080A">
        <w:t xml:space="preserve"> </w:t>
      </w:r>
    </w:p>
    <w:p w14:paraId="3D2AF689" w14:textId="415ACD1C" w:rsidR="003A417A" w:rsidRPr="008D080A" w:rsidRDefault="003A417A" w:rsidP="008D080A">
      <w:pPr>
        <w:pStyle w:val="Poetry"/>
      </w:pPr>
      <w:r w:rsidRPr="008D080A">
        <w:t>Free leave is giv’n him, when his fatal hand</w:t>
      </w:r>
    </w:p>
    <w:p w14:paraId="454F7B54" w14:textId="77777777" w:rsidR="008D080A" w:rsidRDefault="003A417A" w:rsidP="008D080A">
      <w:pPr>
        <w:pStyle w:val="Poetry"/>
      </w:pPr>
      <w:r w:rsidRPr="008D080A">
        <w:t xml:space="preserve">Has cover’d with more corps the sanguine strand, </w:t>
      </w:r>
    </w:p>
    <w:p w14:paraId="3440AC8A" w14:textId="46B5BE39" w:rsidR="003A417A" w:rsidRPr="008D080A" w:rsidRDefault="003A417A" w:rsidP="008D080A">
      <w:pPr>
        <w:pStyle w:val="Poetry"/>
      </w:pPr>
      <w:r w:rsidRPr="008D080A">
        <w:t>And high as mine his tow’ring trophies stand.</w:t>
      </w:r>
    </w:p>
    <w:p w14:paraId="3027EF4B" w14:textId="140A60E8" w:rsidR="003A417A" w:rsidRPr="008D080A" w:rsidRDefault="003A417A" w:rsidP="008D080A">
      <w:pPr>
        <w:pStyle w:val="Poetry"/>
      </w:pPr>
      <w:r w:rsidRPr="008D080A">
        <w:t>If any doubt remains, who dares the most,</w:t>
      </w:r>
    </w:p>
    <w:p w14:paraId="0713DCD4" w14:textId="77777777" w:rsidR="003A417A" w:rsidRPr="008D080A" w:rsidRDefault="003A417A" w:rsidP="008D080A">
      <w:pPr>
        <w:pStyle w:val="Poetry"/>
      </w:pPr>
      <w:r w:rsidRPr="008D080A">
        <w:t>Let us decide it at the Trojan’s cost,</w:t>
      </w:r>
    </w:p>
    <w:p w14:paraId="0BA76432" w14:textId="77777777" w:rsidR="008D080A" w:rsidRDefault="003A417A" w:rsidP="008D080A">
      <w:pPr>
        <w:pStyle w:val="Poetry"/>
      </w:pPr>
      <w:r w:rsidRPr="008D080A">
        <w:t xml:space="preserve">And issue both abreast, where honor calls— </w:t>
      </w:r>
    </w:p>
    <w:p w14:paraId="490B2A5A" w14:textId="77777777" w:rsidR="008D080A" w:rsidRDefault="003A417A" w:rsidP="008D080A">
      <w:pPr>
        <w:pStyle w:val="Poetry"/>
      </w:pPr>
      <w:r w:rsidRPr="008D080A">
        <w:t xml:space="preserve">Foes are not far to seek without the walls— </w:t>
      </w:r>
    </w:p>
    <w:p w14:paraId="200B568F" w14:textId="2FBB8C89" w:rsidR="003A417A" w:rsidRPr="008D080A" w:rsidRDefault="003A417A" w:rsidP="008D080A">
      <w:pPr>
        <w:pStyle w:val="Poetry"/>
      </w:pPr>
      <w:r w:rsidRPr="008D080A">
        <w:t>Unless his noisy tongue can only fight,</w:t>
      </w:r>
    </w:p>
    <w:p w14:paraId="6E045F7F" w14:textId="3231E4C9" w:rsidR="003A417A" w:rsidRPr="008D080A" w:rsidRDefault="003A417A" w:rsidP="008D080A">
      <w:pPr>
        <w:pStyle w:val="Poetry"/>
      </w:pPr>
      <w:r w:rsidRPr="008D080A">
        <w:t>And feet were giv’n him but to speed his flight.</w:t>
      </w:r>
    </w:p>
    <w:p w14:paraId="38D08A24" w14:textId="77777777" w:rsidR="003A417A" w:rsidRPr="008D080A" w:rsidRDefault="003A417A" w:rsidP="008D080A">
      <w:pPr>
        <w:pStyle w:val="Poetry"/>
      </w:pPr>
      <w:r w:rsidRPr="008D080A">
        <w:t xml:space="preserve">I beaten from the </w:t>
      </w:r>
      <w:proofErr w:type="gramStart"/>
      <w:r w:rsidRPr="008D080A">
        <w:t>field?</w:t>
      </w:r>
      <w:proofErr w:type="gramEnd"/>
      <w:r w:rsidRPr="008D080A">
        <w:t xml:space="preserve"> I forc’d away?</w:t>
      </w:r>
    </w:p>
    <w:p w14:paraId="3411717E" w14:textId="77777777" w:rsidR="008D080A" w:rsidRDefault="003A417A" w:rsidP="008D080A">
      <w:pPr>
        <w:pStyle w:val="Poetry"/>
      </w:pPr>
      <w:r w:rsidRPr="008D080A">
        <w:t xml:space="preserve">Who, but so known a dastard, dares to say? </w:t>
      </w:r>
    </w:p>
    <w:p w14:paraId="3BCE493E" w14:textId="77777777" w:rsidR="008D080A" w:rsidRDefault="003A417A" w:rsidP="008D080A">
      <w:pPr>
        <w:pStyle w:val="Poetry"/>
      </w:pPr>
      <w:r w:rsidRPr="008D080A">
        <w:t xml:space="preserve">Had he but ev’n beheld the fight, his eyes </w:t>
      </w:r>
    </w:p>
    <w:p w14:paraId="4244EC06" w14:textId="1C3BC3AB" w:rsidR="003A417A" w:rsidRPr="008D080A" w:rsidRDefault="003A417A" w:rsidP="008D080A">
      <w:pPr>
        <w:pStyle w:val="Poetry"/>
      </w:pPr>
      <w:r w:rsidRPr="008D080A">
        <w:t>Had witness’d for me what his tongue denies:</w:t>
      </w:r>
    </w:p>
    <w:p w14:paraId="691F8169" w14:textId="2C148ACF" w:rsidR="003A417A" w:rsidRPr="008D080A" w:rsidRDefault="003A417A" w:rsidP="008D080A">
      <w:pPr>
        <w:pStyle w:val="Poetry"/>
      </w:pPr>
      <w:r w:rsidRPr="008D080A">
        <w:t xml:space="preserve">What heaps of Trojans by this hand were </w:t>
      </w:r>
      <w:proofErr w:type="gramStart"/>
      <w:r w:rsidRPr="008D080A">
        <w:t>slain,</w:t>
      </w:r>
      <w:proofErr w:type="gramEnd"/>
    </w:p>
    <w:p w14:paraId="353DDACB" w14:textId="77777777" w:rsidR="008D080A" w:rsidRDefault="003A417A" w:rsidP="008D080A">
      <w:pPr>
        <w:pStyle w:val="Poetry"/>
      </w:pPr>
      <w:r w:rsidRPr="008D080A">
        <w:t xml:space="preserve">And how the bloody Tiber swell’d the main. </w:t>
      </w:r>
    </w:p>
    <w:p w14:paraId="78B4942C" w14:textId="2B1DE744" w:rsidR="003A417A" w:rsidRPr="008D080A" w:rsidRDefault="003A417A" w:rsidP="008D080A">
      <w:pPr>
        <w:pStyle w:val="Poetry"/>
      </w:pPr>
      <w:r w:rsidRPr="008D080A">
        <w:t>All saw, but he, th’ Arcadian troops retire</w:t>
      </w:r>
    </w:p>
    <w:p w14:paraId="03454B0C" w14:textId="77777777" w:rsidR="008D080A" w:rsidRDefault="003A417A" w:rsidP="008D080A">
      <w:pPr>
        <w:pStyle w:val="Poetry"/>
      </w:pPr>
      <w:r w:rsidRPr="008D080A">
        <w:t xml:space="preserve">In scatter’d squadrons, and their prince expire. </w:t>
      </w:r>
    </w:p>
    <w:p w14:paraId="42A565ED" w14:textId="20FF7557" w:rsidR="003A417A" w:rsidRPr="008D080A" w:rsidRDefault="003A417A" w:rsidP="008D080A">
      <w:pPr>
        <w:pStyle w:val="Poetry"/>
      </w:pPr>
      <w:r w:rsidRPr="008D080A">
        <w:t>The giant brothers, in their camp, have found,</w:t>
      </w:r>
    </w:p>
    <w:p w14:paraId="5E441E5F" w14:textId="5E7A316A" w:rsidR="003A417A" w:rsidRPr="008D080A" w:rsidRDefault="003A417A" w:rsidP="008D080A">
      <w:pPr>
        <w:pStyle w:val="Poetry"/>
      </w:pPr>
      <w:r w:rsidRPr="008D080A">
        <w:t>I was not forc’d with ease to quit my ground.</w:t>
      </w:r>
    </w:p>
    <w:p w14:paraId="2F3EC296" w14:textId="77777777" w:rsidR="008D080A" w:rsidRDefault="003A417A" w:rsidP="008D080A">
      <w:pPr>
        <w:pStyle w:val="Poetry"/>
      </w:pPr>
      <w:r w:rsidRPr="008D080A">
        <w:t xml:space="preserve">Not such the Trojans tried me, when, inclos’d, </w:t>
      </w:r>
    </w:p>
    <w:p w14:paraId="764E0437" w14:textId="10C6A1ED" w:rsidR="003A417A" w:rsidRPr="008D080A" w:rsidRDefault="003A417A" w:rsidP="008D080A">
      <w:pPr>
        <w:pStyle w:val="Poetry"/>
      </w:pPr>
      <w:r w:rsidRPr="008D080A">
        <w:lastRenderedPageBreak/>
        <w:t>I singly their united arms oppos’d:</w:t>
      </w:r>
    </w:p>
    <w:p w14:paraId="5F7D34D8" w14:textId="77777777" w:rsidR="008D080A" w:rsidRDefault="003A417A" w:rsidP="008D080A">
      <w:pPr>
        <w:pStyle w:val="Poetry"/>
      </w:pPr>
      <w:r w:rsidRPr="008D080A">
        <w:t xml:space="preserve">First forc’d an entrance thro’ their thick </w:t>
      </w:r>
      <w:proofErr w:type="gramStart"/>
      <w:r w:rsidRPr="008D080A">
        <w:t>array;</w:t>
      </w:r>
      <w:proofErr w:type="gramEnd"/>
      <w:r w:rsidRPr="008D080A">
        <w:t xml:space="preserve"> </w:t>
      </w:r>
    </w:p>
    <w:p w14:paraId="2A04ACCA" w14:textId="15BBC4E5" w:rsidR="003A417A" w:rsidRPr="008D080A" w:rsidRDefault="003A417A" w:rsidP="008D080A">
      <w:pPr>
        <w:pStyle w:val="Poetry"/>
      </w:pPr>
      <w:r w:rsidRPr="008D080A">
        <w:t>Then, glutted with their slaughter, freed my way.</w:t>
      </w:r>
    </w:p>
    <w:p w14:paraId="10659023" w14:textId="6CCD3911" w:rsidR="003A417A" w:rsidRPr="008D080A" w:rsidRDefault="003A417A" w:rsidP="008D080A">
      <w:pPr>
        <w:pStyle w:val="Poetry"/>
      </w:pPr>
      <w:r w:rsidRPr="008D080A">
        <w:t>‘T is a destructive war? So let it be,</w:t>
      </w:r>
    </w:p>
    <w:p w14:paraId="318CE85B" w14:textId="77777777" w:rsidR="008D080A" w:rsidRDefault="003A417A" w:rsidP="008D080A">
      <w:pPr>
        <w:pStyle w:val="Poetry"/>
      </w:pPr>
      <w:r w:rsidRPr="008D080A">
        <w:t xml:space="preserve">But to the Phrygian pirate, and to thee! </w:t>
      </w:r>
    </w:p>
    <w:p w14:paraId="23573E85" w14:textId="1813255C" w:rsidR="003A417A" w:rsidRPr="008D080A" w:rsidRDefault="003A417A" w:rsidP="008D080A">
      <w:pPr>
        <w:pStyle w:val="Poetry"/>
      </w:pPr>
      <w:r w:rsidRPr="008D080A">
        <w:t xml:space="preserve">Meantime </w:t>
      </w:r>
      <w:proofErr w:type="gramStart"/>
      <w:r w:rsidRPr="008D080A">
        <w:t>proceed</w:t>
      </w:r>
      <w:proofErr w:type="gramEnd"/>
      <w:r w:rsidRPr="008D080A">
        <w:t xml:space="preserve"> to fill the people’s ears</w:t>
      </w:r>
    </w:p>
    <w:p w14:paraId="650649CF" w14:textId="77777777" w:rsidR="003A417A" w:rsidRPr="008D080A" w:rsidRDefault="003A417A" w:rsidP="008D080A">
      <w:pPr>
        <w:pStyle w:val="Poetry"/>
      </w:pPr>
      <w:r w:rsidRPr="008D080A">
        <w:t>With false reports, their minds with panic fears:</w:t>
      </w:r>
    </w:p>
    <w:p w14:paraId="3D4A6DB4" w14:textId="77777777" w:rsidR="003A417A" w:rsidRPr="008D080A" w:rsidRDefault="003A417A" w:rsidP="008D080A">
      <w:pPr>
        <w:pStyle w:val="Poetry"/>
      </w:pPr>
      <w:r w:rsidRPr="008D080A">
        <w:t xml:space="preserve">Extol the strength of a twice-conquer’d </w:t>
      </w:r>
      <w:proofErr w:type="gramStart"/>
      <w:r w:rsidRPr="008D080A">
        <w:t>race;</w:t>
      </w:r>
      <w:proofErr w:type="gramEnd"/>
    </w:p>
    <w:p w14:paraId="6B5F749F" w14:textId="505F9847" w:rsidR="003A417A" w:rsidRPr="008D080A" w:rsidRDefault="003A417A" w:rsidP="008D080A">
      <w:pPr>
        <w:pStyle w:val="Poetry"/>
      </w:pPr>
      <w:r w:rsidRPr="008D080A">
        <w:t>Our foes encourage, and our friends debase.</w:t>
      </w:r>
    </w:p>
    <w:p w14:paraId="0482050A" w14:textId="77777777" w:rsidR="008D080A" w:rsidRDefault="003A417A" w:rsidP="008D080A">
      <w:pPr>
        <w:pStyle w:val="Poetry"/>
      </w:pPr>
      <w:r w:rsidRPr="008D080A">
        <w:t xml:space="preserve">Believe thy fables, and the Trojan town </w:t>
      </w:r>
    </w:p>
    <w:p w14:paraId="4AFD5597" w14:textId="77777777" w:rsidR="008D080A" w:rsidRDefault="003A417A" w:rsidP="008D080A">
      <w:pPr>
        <w:pStyle w:val="Poetry"/>
      </w:pPr>
      <w:r w:rsidRPr="008D080A">
        <w:t xml:space="preserve">Triumphant </w:t>
      </w:r>
      <w:proofErr w:type="gramStart"/>
      <w:r w:rsidRPr="008D080A">
        <w:t>stands;</w:t>
      </w:r>
      <w:proofErr w:type="gramEnd"/>
      <w:r w:rsidRPr="008D080A">
        <w:t xml:space="preserve"> the Grecians are o’erthrown; </w:t>
      </w:r>
    </w:p>
    <w:p w14:paraId="4809D69F" w14:textId="0B07F2E1" w:rsidR="003A417A" w:rsidRPr="008D080A" w:rsidRDefault="003A417A" w:rsidP="008D080A">
      <w:pPr>
        <w:pStyle w:val="Poetry"/>
      </w:pPr>
      <w:r w:rsidRPr="008D080A">
        <w:t>Suppliant at Hector’s feet Achilles lies,</w:t>
      </w:r>
    </w:p>
    <w:p w14:paraId="3C7B6A1A" w14:textId="77777777" w:rsidR="003A417A" w:rsidRPr="008D080A" w:rsidRDefault="003A417A" w:rsidP="008D080A">
      <w:pPr>
        <w:pStyle w:val="Poetry"/>
      </w:pPr>
      <w:r w:rsidRPr="008D080A">
        <w:t>And Diomede from fierce Aeneas flies.</w:t>
      </w:r>
    </w:p>
    <w:p w14:paraId="65A24734" w14:textId="5B606BCB" w:rsidR="003A417A" w:rsidRPr="008D080A" w:rsidRDefault="003A417A" w:rsidP="008D080A">
      <w:pPr>
        <w:pStyle w:val="Poetry"/>
      </w:pPr>
      <w:r w:rsidRPr="008D080A">
        <w:t>Say rapid Aufidus with awful dread</w:t>
      </w:r>
    </w:p>
    <w:p w14:paraId="2AFFC6D1" w14:textId="77777777" w:rsidR="008D080A" w:rsidRDefault="003A417A" w:rsidP="008D080A">
      <w:pPr>
        <w:pStyle w:val="Poetry"/>
      </w:pPr>
      <w:r w:rsidRPr="008D080A">
        <w:t xml:space="preserve">Runs backward from the sea, and hides his head, </w:t>
      </w:r>
    </w:p>
    <w:p w14:paraId="1D9274FA" w14:textId="1D143346" w:rsidR="003A417A" w:rsidRPr="008D080A" w:rsidRDefault="003A417A" w:rsidP="008D080A">
      <w:pPr>
        <w:pStyle w:val="Poetry"/>
      </w:pPr>
      <w:r w:rsidRPr="008D080A">
        <w:t xml:space="preserve">When the great Trojan on his bank </w:t>
      </w:r>
      <w:proofErr w:type="gramStart"/>
      <w:r w:rsidRPr="008D080A">
        <w:t>appears;</w:t>
      </w:r>
      <w:proofErr w:type="gramEnd"/>
    </w:p>
    <w:p w14:paraId="5A368A45" w14:textId="77777777" w:rsidR="008D080A" w:rsidRDefault="003A417A" w:rsidP="008D080A">
      <w:pPr>
        <w:pStyle w:val="Poetry"/>
      </w:pPr>
      <w:r w:rsidRPr="008D080A">
        <w:t xml:space="preserve">For that’s as true as thy dissembled fears </w:t>
      </w:r>
    </w:p>
    <w:p w14:paraId="169E618E" w14:textId="317B1738" w:rsidR="003A417A" w:rsidRPr="008D080A" w:rsidRDefault="003A417A" w:rsidP="008D080A">
      <w:pPr>
        <w:pStyle w:val="Poetry"/>
      </w:pPr>
      <w:r w:rsidRPr="008D080A">
        <w:t>Of my revenge. Dismiss that vanity:</w:t>
      </w:r>
    </w:p>
    <w:p w14:paraId="55114A0B" w14:textId="28C6D965" w:rsidR="003A417A" w:rsidRPr="008D080A" w:rsidRDefault="003A417A" w:rsidP="008D080A">
      <w:pPr>
        <w:pStyle w:val="Poetry"/>
      </w:pPr>
      <w:r w:rsidRPr="008D080A">
        <w:t>Thou, Drances, art below a death from me.</w:t>
      </w:r>
    </w:p>
    <w:p w14:paraId="552E7E65" w14:textId="77777777" w:rsidR="008D080A" w:rsidRDefault="003A417A" w:rsidP="008D080A">
      <w:pPr>
        <w:pStyle w:val="Poetry"/>
      </w:pPr>
      <w:r w:rsidRPr="008D080A">
        <w:t xml:space="preserve">Let that vile soul in that vile body </w:t>
      </w:r>
      <w:proofErr w:type="gramStart"/>
      <w:r w:rsidRPr="008D080A">
        <w:t>rest;</w:t>
      </w:r>
      <w:proofErr w:type="gramEnd"/>
      <w:r w:rsidRPr="008D080A">
        <w:t xml:space="preserve"> </w:t>
      </w:r>
    </w:p>
    <w:p w14:paraId="13527073" w14:textId="73B3D94E" w:rsidR="003A417A" w:rsidRDefault="003A417A" w:rsidP="008D080A">
      <w:pPr>
        <w:pStyle w:val="Poetry"/>
      </w:pPr>
      <w:r w:rsidRPr="008D080A">
        <w:t>The lodging is well worthy of the guest.</w:t>
      </w:r>
    </w:p>
    <w:p w14:paraId="55A485C3" w14:textId="77777777" w:rsidR="008D080A" w:rsidRPr="008D080A" w:rsidRDefault="008D080A" w:rsidP="008D080A">
      <w:pPr>
        <w:pStyle w:val="Poetry"/>
      </w:pPr>
    </w:p>
    <w:p w14:paraId="296745A4" w14:textId="77777777" w:rsidR="008D080A" w:rsidRDefault="003A417A" w:rsidP="008D080A">
      <w:pPr>
        <w:pStyle w:val="Poetry"/>
      </w:pPr>
      <w:r w:rsidRPr="008D080A">
        <w:t xml:space="preserve">“Now, royal father, to the present state </w:t>
      </w:r>
    </w:p>
    <w:p w14:paraId="5CB0A732" w14:textId="23AC7092" w:rsidR="003A417A" w:rsidRPr="008D080A" w:rsidRDefault="003A417A" w:rsidP="008D080A">
      <w:pPr>
        <w:pStyle w:val="Poetry"/>
      </w:pPr>
      <w:r w:rsidRPr="008D080A">
        <w:t>Of our affairs, and of this high debate:</w:t>
      </w:r>
    </w:p>
    <w:p w14:paraId="000B0495" w14:textId="1D5F3B75" w:rsidR="003A417A" w:rsidRPr="008D080A" w:rsidRDefault="003A417A" w:rsidP="008D080A">
      <w:pPr>
        <w:pStyle w:val="Poetry"/>
      </w:pPr>
      <w:r w:rsidRPr="008D080A">
        <w:t>If in your arms thus early you diffide,</w:t>
      </w:r>
    </w:p>
    <w:p w14:paraId="5521B268" w14:textId="77777777" w:rsidR="008D080A" w:rsidRDefault="003A417A" w:rsidP="008D080A">
      <w:pPr>
        <w:pStyle w:val="Poetry"/>
      </w:pPr>
      <w:r w:rsidRPr="008D080A">
        <w:t xml:space="preserve">And think your fortune is already </w:t>
      </w:r>
      <w:proofErr w:type="gramStart"/>
      <w:r w:rsidRPr="008D080A">
        <w:t>tried;</w:t>
      </w:r>
      <w:proofErr w:type="gramEnd"/>
      <w:r w:rsidRPr="008D080A">
        <w:t xml:space="preserve"> </w:t>
      </w:r>
    </w:p>
    <w:p w14:paraId="3469E812" w14:textId="77777777" w:rsidR="008D080A" w:rsidRDefault="003A417A" w:rsidP="008D080A">
      <w:pPr>
        <w:pStyle w:val="Poetry"/>
      </w:pPr>
      <w:r w:rsidRPr="008D080A">
        <w:t xml:space="preserve">If one defeat has brought us down so low, </w:t>
      </w:r>
    </w:p>
    <w:p w14:paraId="41BB6C52" w14:textId="08C62444" w:rsidR="003A417A" w:rsidRPr="008D080A" w:rsidRDefault="003A417A" w:rsidP="008D080A">
      <w:pPr>
        <w:pStyle w:val="Poetry"/>
      </w:pPr>
      <w:r w:rsidRPr="008D080A">
        <w:t xml:space="preserve">As never more in fields to meet the </w:t>
      </w:r>
      <w:proofErr w:type="gramStart"/>
      <w:r w:rsidRPr="008D080A">
        <w:t>foe;</w:t>
      </w:r>
      <w:proofErr w:type="gramEnd"/>
    </w:p>
    <w:p w14:paraId="4E37555D" w14:textId="77777777" w:rsidR="003A417A" w:rsidRPr="008D080A" w:rsidRDefault="003A417A" w:rsidP="008D080A">
      <w:pPr>
        <w:pStyle w:val="Poetry"/>
      </w:pPr>
      <w:r w:rsidRPr="008D080A">
        <w:t>Then I conclude for peace: ‘t is time to treat,</w:t>
      </w:r>
    </w:p>
    <w:p w14:paraId="3BD2B484" w14:textId="1D4A4388" w:rsidR="003A417A" w:rsidRPr="008D080A" w:rsidRDefault="003A417A" w:rsidP="008D080A">
      <w:pPr>
        <w:pStyle w:val="Poetry"/>
      </w:pPr>
      <w:r w:rsidRPr="008D080A">
        <w:t>And lie like vassals at the victor’s feet.</w:t>
      </w:r>
    </w:p>
    <w:p w14:paraId="320FAAD2" w14:textId="77777777" w:rsidR="008D080A" w:rsidRDefault="003A417A" w:rsidP="008D080A">
      <w:pPr>
        <w:pStyle w:val="Poetry"/>
      </w:pPr>
      <w:proofErr w:type="gramStart"/>
      <w:r w:rsidRPr="008D080A">
        <w:t>But,</w:t>
      </w:r>
      <w:proofErr w:type="gramEnd"/>
      <w:r w:rsidRPr="008D080A">
        <w:t xml:space="preserve"> O! if any ancient blood remains, </w:t>
      </w:r>
    </w:p>
    <w:p w14:paraId="43DDFF62" w14:textId="77777777" w:rsidR="008D080A" w:rsidRDefault="003A417A" w:rsidP="008D080A">
      <w:pPr>
        <w:pStyle w:val="Poetry"/>
      </w:pPr>
      <w:r w:rsidRPr="008D080A">
        <w:t xml:space="preserve">One drop of all our fathers’, in our veins, </w:t>
      </w:r>
    </w:p>
    <w:p w14:paraId="1D63FCBA" w14:textId="1E1918ED" w:rsidR="003A417A" w:rsidRPr="008D080A" w:rsidRDefault="003A417A" w:rsidP="008D080A">
      <w:pPr>
        <w:pStyle w:val="Poetry"/>
      </w:pPr>
      <w:r w:rsidRPr="008D080A">
        <w:t>That man would I prefer before the rest,</w:t>
      </w:r>
    </w:p>
    <w:p w14:paraId="1FE33E12" w14:textId="77777777" w:rsidR="003A417A" w:rsidRPr="008D080A" w:rsidRDefault="003A417A" w:rsidP="008D080A">
      <w:pPr>
        <w:pStyle w:val="Poetry"/>
      </w:pPr>
      <w:r w:rsidRPr="008D080A">
        <w:t xml:space="preserve">Who dar’d his death with an undaunted </w:t>
      </w:r>
      <w:proofErr w:type="gramStart"/>
      <w:r w:rsidRPr="008D080A">
        <w:t>breast;</w:t>
      </w:r>
      <w:proofErr w:type="gramEnd"/>
    </w:p>
    <w:p w14:paraId="6BD0EB7D" w14:textId="1AE6A816" w:rsidR="003A417A" w:rsidRPr="008D080A" w:rsidRDefault="003A417A" w:rsidP="008D080A">
      <w:pPr>
        <w:pStyle w:val="Poetry"/>
      </w:pPr>
      <w:r w:rsidRPr="008D080A">
        <w:t>Who comely fell, by no dishonest wound,</w:t>
      </w:r>
    </w:p>
    <w:p w14:paraId="110FCD97" w14:textId="77777777" w:rsidR="008D080A" w:rsidRDefault="003A417A" w:rsidP="008D080A">
      <w:pPr>
        <w:pStyle w:val="Poetry"/>
      </w:pPr>
      <w:r w:rsidRPr="008D080A">
        <w:lastRenderedPageBreak/>
        <w:t xml:space="preserve">To shun that sight, and, dying, gnaw’d the ground. </w:t>
      </w:r>
    </w:p>
    <w:p w14:paraId="48E70808" w14:textId="1DCB0872" w:rsidR="003A417A" w:rsidRPr="008D080A" w:rsidRDefault="003A417A" w:rsidP="008D080A">
      <w:pPr>
        <w:pStyle w:val="Poetry"/>
      </w:pPr>
      <w:r w:rsidRPr="008D080A">
        <w:t>But, if we still have fresh recruits in store,</w:t>
      </w:r>
    </w:p>
    <w:p w14:paraId="3A333004" w14:textId="77777777" w:rsidR="008D080A" w:rsidRDefault="003A417A" w:rsidP="008D080A">
      <w:pPr>
        <w:pStyle w:val="Poetry"/>
      </w:pPr>
      <w:r w:rsidRPr="008D080A">
        <w:t xml:space="preserve">If our confederates can afford us </w:t>
      </w:r>
      <w:proofErr w:type="gramStart"/>
      <w:r w:rsidRPr="008D080A">
        <w:t>more;</w:t>
      </w:r>
      <w:proofErr w:type="gramEnd"/>
    </w:p>
    <w:p w14:paraId="622BEADA" w14:textId="58C5CDB6" w:rsidR="003A417A" w:rsidRPr="008D080A" w:rsidRDefault="003A417A" w:rsidP="008D080A">
      <w:pPr>
        <w:pStyle w:val="Poetry"/>
      </w:pPr>
      <w:r w:rsidRPr="008D080A">
        <w:t>If the contended field we bravely fought,</w:t>
      </w:r>
    </w:p>
    <w:p w14:paraId="49DDA621" w14:textId="0271FE17" w:rsidR="003A417A" w:rsidRPr="008D080A" w:rsidRDefault="003A417A" w:rsidP="008D080A">
      <w:pPr>
        <w:pStyle w:val="Poetry"/>
      </w:pPr>
      <w:r w:rsidRPr="008D080A">
        <w:t xml:space="preserve">And not a bloodless victory was </w:t>
      </w:r>
      <w:proofErr w:type="gramStart"/>
      <w:r w:rsidRPr="008D080A">
        <w:t>bought;</w:t>
      </w:r>
      <w:proofErr w:type="gramEnd"/>
    </w:p>
    <w:p w14:paraId="6BD958B0" w14:textId="77777777" w:rsidR="008D080A" w:rsidRDefault="003A417A" w:rsidP="008D080A">
      <w:pPr>
        <w:pStyle w:val="Poetry"/>
      </w:pPr>
      <w:r w:rsidRPr="008D080A">
        <w:t xml:space="preserve">Their losses equal’d ours; and, for their slain, </w:t>
      </w:r>
    </w:p>
    <w:p w14:paraId="1B105C7B" w14:textId="77777777" w:rsidR="008D080A" w:rsidRDefault="003A417A" w:rsidP="008D080A">
      <w:pPr>
        <w:pStyle w:val="Poetry"/>
      </w:pPr>
      <w:r w:rsidRPr="008D080A">
        <w:t xml:space="preserve">With equal fires they fill’d the shining </w:t>
      </w:r>
      <w:proofErr w:type="gramStart"/>
      <w:r w:rsidRPr="008D080A">
        <w:t>plain;</w:t>
      </w:r>
      <w:proofErr w:type="gramEnd"/>
      <w:r w:rsidRPr="008D080A">
        <w:t xml:space="preserve"> </w:t>
      </w:r>
    </w:p>
    <w:p w14:paraId="0FD302CC" w14:textId="77777777" w:rsidR="008D080A" w:rsidRDefault="003A417A" w:rsidP="008D080A">
      <w:pPr>
        <w:pStyle w:val="Poetry"/>
      </w:pPr>
      <w:r w:rsidRPr="008D080A">
        <w:t xml:space="preserve">Why thus, unforc’d, should we so tamely yield, </w:t>
      </w:r>
    </w:p>
    <w:p w14:paraId="573B2045" w14:textId="5DB8A65C" w:rsidR="003A417A" w:rsidRPr="008D080A" w:rsidRDefault="003A417A" w:rsidP="008D080A">
      <w:pPr>
        <w:pStyle w:val="Poetry"/>
      </w:pPr>
      <w:r w:rsidRPr="008D080A">
        <w:t>And, ere the trumpet sounds, resign the field?</w:t>
      </w:r>
    </w:p>
    <w:p w14:paraId="1251E092" w14:textId="583C8BCD" w:rsidR="003A417A" w:rsidRPr="008D080A" w:rsidRDefault="003A417A" w:rsidP="008D080A">
      <w:pPr>
        <w:pStyle w:val="Poetry"/>
      </w:pPr>
      <w:proofErr w:type="gramStart"/>
      <w:r w:rsidRPr="008D080A">
        <w:t>Good unexpected</w:t>
      </w:r>
      <w:proofErr w:type="gramEnd"/>
      <w:r w:rsidRPr="008D080A">
        <w:t>, evils unforeseen,</w:t>
      </w:r>
    </w:p>
    <w:p w14:paraId="22C66475" w14:textId="77777777" w:rsidR="008D080A" w:rsidRDefault="003A417A" w:rsidP="008D080A">
      <w:pPr>
        <w:pStyle w:val="Poetry"/>
      </w:pPr>
      <w:r w:rsidRPr="008D080A">
        <w:t xml:space="preserve">Appear by turns, as fortune shifts the scene: </w:t>
      </w:r>
    </w:p>
    <w:p w14:paraId="574876A9" w14:textId="77777777" w:rsidR="008D080A" w:rsidRDefault="003A417A" w:rsidP="008D080A">
      <w:pPr>
        <w:pStyle w:val="Poetry"/>
      </w:pPr>
      <w:r w:rsidRPr="008D080A">
        <w:t xml:space="preserve">Some, rais’d aloft, come tumbling down </w:t>
      </w:r>
      <w:proofErr w:type="gramStart"/>
      <w:r w:rsidRPr="008D080A">
        <w:t>amain;</w:t>
      </w:r>
      <w:proofErr w:type="gramEnd"/>
      <w:r w:rsidRPr="008D080A">
        <w:t xml:space="preserve"> </w:t>
      </w:r>
    </w:p>
    <w:p w14:paraId="6A20EAEC" w14:textId="3008A902" w:rsidR="003A417A" w:rsidRPr="008D080A" w:rsidRDefault="003A417A" w:rsidP="008D080A">
      <w:pPr>
        <w:pStyle w:val="Poetry"/>
      </w:pPr>
      <w:r w:rsidRPr="008D080A">
        <w:t>Then fall so hard, they bound and rise again.</w:t>
      </w:r>
    </w:p>
    <w:p w14:paraId="69B15B3B" w14:textId="77777777" w:rsidR="003A417A" w:rsidRPr="008D080A" w:rsidRDefault="003A417A" w:rsidP="008D080A">
      <w:pPr>
        <w:pStyle w:val="Poetry"/>
      </w:pPr>
      <w:r w:rsidRPr="008D080A">
        <w:t>If Diomede refuse his aid to lend,</w:t>
      </w:r>
    </w:p>
    <w:p w14:paraId="5405CF2F" w14:textId="0E060E51" w:rsidR="003A417A" w:rsidRPr="008D080A" w:rsidRDefault="003A417A" w:rsidP="008D080A">
      <w:pPr>
        <w:pStyle w:val="Poetry"/>
      </w:pPr>
      <w:r w:rsidRPr="008D080A">
        <w:t>The great Messapus yet remains our friend:</w:t>
      </w:r>
    </w:p>
    <w:p w14:paraId="7DEA155D" w14:textId="77777777" w:rsidR="003A417A" w:rsidRPr="008D080A" w:rsidRDefault="003A417A" w:rsidP="008D080A">
      <w:pPr>
        <w:pStyle w:val="Poetry"/>
      </w:pPr>
      <w:r w:rsidRPr="008D080A">
        <w:t xml:space="preserve">Tolumnius, who foretells events, is </w:t>
      </w:r>
      <w:proofErr w:type="gramStart"/>
      <w:r w:rsidRPr="008D080A">
        <w:t>ours;</w:t>
      </w:r>
      <w:proofErr w:type="gramEnd"/>
    </w:p>
    <w:p w14:paraId="18428214" w14:textId="77777777" w:rsidR="003A417A" w:rsidRPr="008D080A" w:rsidRDefault="003A417A" w:rsidP="008D080A">
      <w:pPr>
        <w:pStyle w:val="Poetry"/>
      </w:pPr>
      <w:r w:rsidRPr="008D080A">
        <w:t>Th’ Italian chiefs and princes join their pow’rs:</w:t>
      </w:r>
    </w:p>
    <w:p w14:paraId="4A850551" w14:textId="77777777" w:rsidR="003A417A" w:rsidRPr="008D080A" w:rsidRDefault="003A417A" w:rsidP="008D080A">
      <w:pPr>
        <w:pStyle w:val="Poetry"/>
      </w:pPr>
      <w:r w:rsidRPr="008D080A">
        <w:t>Nor least in number, nor in name the last,</w:t>
      </w:r>
    </w:p>
    <w:p w14:paraId="6C29DC46" w14:textId="77777777" w:rsidR="003A417A" w:rsidRPr="008D080A" w:rsidRDefault="003A417A" w:rsidP="008D080A">
      <w:pPr>
        <w:pStyle w:val="Poetry"/>
      </w:pPr>
      <w:r w:rsidRPr="008D080A">
        <w:t>Your own brave subjects have your cause embrac’d</w:t>
      </w:r>
    </w:p>
    <w:p w14:paraId="1CF46032" w14:textId="185EF0CB" w:rsidR="003A417A" w:rsidRPr="008D080A" w:rsidRDefault="003A417A" w:rsidP="008D080A">
      <w:pPr>
        <w:pStyle w:val="Poetry"/>
      </w:pPr>
      <w:r w:rsidRPr="008D080A">
        <w:t>Above the rest, the Volscian Amazon</w:t>
      </w:r>
    </w:p>
    <w:p w14:paraId="661B0DE4" w14:textId="77777777" w:rsidR="003A417A" w:rsidRPr="008D080A" w:rsidRDefault="003A417A" w:rsidP="008D080A">
      <w:pPr>
        <w:pStyle w:val="Poetry"/>
      </w:pPr>
      <w:r w:rsidRPr="008D080A">
        <w:t>Contains an army in herself alone,</w:t>
      </w:r>
    </w:p>
    <w:p w14:paraId="36F0D8B8" w14:textId="77777777" w:rsidR="003A417A" w:rsidRPr="008D080A" w:rsidRDefault="003A417A" w:rsidP="008D080A">
      <w:pPr>
        <w:pStyle w:val="Poetry"/>
      </w:pPr>
      <w:r w:rsidRPr="008D080A">
        <w:t>And heads a squadron, terrible to sight,</w:t>
      </w:r>
    </w:p>
    <w:p w14:paraId="2AD78696" w14:textId="77777777" w:rsidR="008D080A" w:rsidRDefault="003A417A" w:rsidP="008D080A">
      <w:pPr>
        <w:pStyle w:val="Poetry"/>
      </w:pPr>
      <w:r w:rsidRPr="008D080A">
        <w:t xml:space="preserve">With glitt’ring shields, in brazen armor bright. </w:t>
      </w:r>
    </w:p>
    <w:p w14:paraId="50B6CC1B" w14:textId="0D485452" w:rsidR="003A417A" w:rsidRPr="008D080A" w:rsidRDefault="003A417A" w:rsidP="008D080A">
      <w:pPr>
        <w:pStyle w:val="Poetry"/>
      </w:pPr>
      <w:r w:rsidRPr="008D080A">
        <w:t>Yet, if the foe a single fight demand,</w:t>
      </w:r>
    </w:p>
    <w:p w14:paraId="0FC109AB" w14:textId="5D419CBE" w:rsidR="003A417A" w:rsidRPr="008D080A" w:rsidRDefault="003A417A" w:rsidP="008D080A">
      <w:pPr>
        <w:pStyle w:val="Poetry"/>
      </w:pPr>
      <w:r w:rsidRPr="008D080A">
        <w:t xml:space="preserve">And I alone the public peace </w:t>
      </w:r>
      <w:proofErr w:type="gramStart"/>
      <w:r w:rsidRPr="008D080A">
        <w:t>withstand;</w:t>
      </w:r>
      <w:proofErr w:type="gramEnd"/>
    </w:p>
    <w:p w14:paraId="29AFE314" w14:textId="77777777" w:rsidR="008D080A" w:rsidRDefault="003A417A" w:rsidP="008D080A">
      <w:pPr>
        <w:pStyle w:val="Poetry"/>
      </w:pPr>
      <w:r w:rsidRPr="008D080A">
        <w:t xml:space="preserve">If you consent, he shall not be refus’d, </w:t>
      </w:r>
    </w:p>
    <w:p w14:paraId="7B9CA123" w14:textId="392709CD" w:rsidR="003A417A" w:rsidRPr="008D080A" w:rsidRDefault="003A417A" w:rsidP="008D080A">
      <w:pPr>
        <w:pStyle w:val="Poetry"/>
      </w:pPr>
      <w:r w:rsidRPr="008D080A">
        <w:t>Nor find a hand to victory unus’d.</w:t>
      </w:r>
    </w:p>
    <w:p w14:paraId="38B99B85" w14:textId="77777777" w:rsidR="008D080A" w:rsidRDefault="003A417A" w:rsidP="008D080A">
      <w:pPr>
        <w:pStyle w:val="Poetry"/>
      </w:pPr>
      <w:r w:rsidRPr="008D080A">
        <w:t xml:space="preserve">This new Achilles, let him take the field, </w:t>
      </w:r>
    </w:p>
    <w:p w14:paraId="42DEA883" w14:textId="5BA7356E" w:rsidR="003A417A" w:rsidRPr="008D080A" w:rsidRDefault="003A417A" w:rsidP="008D080A">
      <w:pPr>
        <w:pStyle w:val="Poetry"/>
      </w:pPr>
      <w:r w:rsidRPr="008D080A">
        <w:t>With fated armor, and Vulcanian shield!</w:t>
      </w:r>
    </w:p>
    <w:p w14:paraId="72F37989" w14:textId="7F159BFE" w:rsidR="003A417A" w:rsidRPr="008D080A" w:rsidRDefault="003A417A" w:rsidP="008D080A">
      <w:pPr>
        <w:pStyle w:val="Poetry"/>
      </w:pPr>
      <w:r w:rsidRPr="008D080A">
        <w:t>For you, my royal father, and my fame,</w:t>
      </w:r>
    </w:p>
    <w:p w14:paraId="712120AF" w14:textId="77777777" w:rsidR="008D080A" w:rsidRDefault="003A417A" w:rsidP="008D080A">
      <w:pPr>
        <w:pStyle w:val="Poetry"/>
      </w:pPr>
      <w:r w:rsidRPr="008D080A">
        <w:t xml:space="preserve">I, Turnus, not the least of all my name, </w:t>
      </w:r>
    </w:p>
    <w:p w14:paraId="738AED24" w14:textId="77777777" w:rsidR="008D080A" w:rsidRDefault="003A417A" w:rsidP="008D080A">
      <w:pPr>
        <w:pStyle w:val="Poetry"/>
      </w:pPr>
      <w:r w:rsidRPr="008D080A">
        <w:t xml:space="preserve">Devote my soul. He calls me hand to hand, </w:t>
      </w:r>
    </w:p>
    <w:p w14:paraId="018A75B5" w14:textId="1EEFE0AC" w:rsidR="003A417A" w:rsidRPr="008D080A" w:rsidRDefault="003A417A" w:rsidP="008D080A">
      <w:pPr>
        <w:pStyle w:val="Poetry"/>
      </w:pPr>
      <w:r w:rsidRPr="008D080A">
        <w:t>And I alone will answer his demand.</w:t>
      </w:r>
    </w:p>
    <w:p w14:paraId="37D25AD3" w14:textId="77777777" w:rsidR="003A417A" w:rsidRPr="008D080A" w:rsidRDefault="003A417A" w:rsidP="008D080A">
      <w:pPr>
        <w:pStyle w:val="Poetry"/>
      </w:pPr>
      <w:r w:rsidRPr="008D080A">
        <w:t>Drances shall rest secure, and neither share</w:t>
      </w:r>
    </w:p>
    <w:p w14:paraId="1BF321BA" w14:textId="2C4A078D" w:rsidR="003A417A" w:rsidRDefault="003A417A" w:rsidP="008D080A">
      <w:pPr>
        <w:pStyle w:val="Poetry"/>
      </w:pPr>
      <w:r w:rsidRPr="008D080A">
        <w:t>The danger, nor divide the prize of war.”</w:t>
      </w:r>
      <w:r w:rsidRPr="008D080A">
        <w:tab/>
      </w:r>
    </w:p>
    <w:p w14:paraId="2F106AB7" w14:textId="77777777" w:rsidR="008D080A" w:rsidRPr="008D080A" w:rsidRDefault="008D080A" w:rsidP="008D080A">
      <w:pPr>
        <w:pStyle w:val="Poetry"/>
      </w:pPr>
    </w:p>
    <w:p w14:paraId="1852A559" w14:textId="77777777" w:rsidR="008D080A" w:rsidRDefault="003A417A" w:rsidP="008D080A">
      <w:pPr>
        <w:pStyle w:val="Poetry"/>
      </w:pPr>
      <w:r w:rsidRPr="008D080A">
        <w:t xml:space="preserve">While they debate, nor these nor those will yield, </w:t>
      </w:r>
    </w:p>
    <w:p w14:paraId="5961B00A" w14:textId="23DAB4B1" w:rsidR="003A417A" w:rsidRPr="008D080A" w:rsidRDefault="003A417A" w:rsidP="008D080A">
      <w:pPr>
        <w:pStyle w:val="Poetry"/>
      </w:pPr>
      <w:r w:rsidRPr="008D080A">
        <w:t>Aeneas draws his forces to the field,</w:t>
      </w:r>
    </w:p>
    <w:p w14:paraId="096F2015" w14:textId="77777777" w:rsidR="008D080A" w:rsidRDefault="003A417A" w:rsidP="008D080A">
      <w:pPr>
        <w:pStyle w:val="Poetry"/>
      </w:pPr>
      <w:r w:rsidRPr="008D080A">
        <w:t xml:space="preserve">And moves his camp. The scouts with flying speed </w:t>
      </w:r>
    </w:p>
    <w:p w14:paraId="13AB56D0" w14:textId="359DFFE7" w:rsidR="003A417A" w:rsidRPr="008D080A" w:rsidRDefault="003A417A" w:rsidP="008D080A">
      <w:pPr>
        <w:pStyle w:val="Poetry"/>
      </w:pPr>
      <w:r w:rsidRPr="008D080A">
        <w:t>Return, and thro’ the frighted city spread</w:t>
      </w:r>
    </w:p>
    <w:p w14:paraId="2F2E219C" w14:textId="7EF59027" w:rsidR="003A417A" w:rsidRPr="008D080A" w:rsidRDefault="003A417A" w:rsidP="008D080A">
      <w:pPr>
        <w:pStyle w:val="Poetry"/>
      </w:pPr>
      <w:r w:rsidRPr="008D080A">
        <w:t>Th’ unpleasing news, the Trojans are descried,</w:t>
      </w:r>
    </w:p>
    <w:p w14:paraId="17CC326B" w14:textId="77777777" w:rsidR="003A417A" w:rsidRPr="008D080A" w:rsidRDefault="003A417A" w:rsidP="008D080A">
      <w:pPr>
        <w:pStyle w:val="Poetry"/>
      </w:pPr>
      <w:r w:rsidRPr="008D080A">
        <w:t>In battle marching by the river side,</w:t>
      </w:r>
    </w:p>
    <w:p w14:paraId="0FB6F70F" w14:textId="77777777" w:rsidR="003A417A" w:rsidRPr="008D080A" w:rsidRDefault="003A417A" w:rsidP="008D080A">
      <w:pPr>
        <w:pStyle w:val="Poetry"/>
      </w:pPr>
      <w:r w:rsidRPr="008D080A">
        <w:t>And bending to the town. They take th’ alarm:</w:t>
      </w:r>
    </w:p>
    <w:p w14:paraId="28B40428" w14:textId="77777777" w:rsidR="008D080A" w:rsidRDefault="003A417A" w:rsidP="008D080A">
      <w:pPr>
        <w:pStyle w:val="Poetry"/>
      </w:pPr>
      <w:r w:rsidRPr="008D080A">
        <w:t xml:space="preserve">Some tremble, some are bold; all in confusion arm. </w:t>
      </w:r>
    </w:p>
    <w:p w14:paraId="7930B929" w14:textId="2DA832DD" w:rsidR="003A417A" w:rsidRPr="008D080A" w:rsidRDefault="003A417A" w:rsidP="008D080A">
      <w:pPr>
        <w:pStyle w:val="Poetry"/>
      </w:pPr>
      <w:r w:rsidRPr="008D080A">
        <w:t xml:space="preserve">Th’ impetuous youth press forward to the </w:t>
      </w:r>
      <w:proofErr w:type="gramStart"/>
      <w:r w:rsidRPr="008D080A">
        <w:t>field;</w:t>
      </w:r>
      <w:proofErr w:type="gramEnd"/>
    </w:p>
    <w:p w14:paraId="5D3C5B5F" w14:textId="6B581F96" w:rsidR="003A417A" w:rsidRPr="008D080A" w:rsidRDefault="003A417A" w:rsidP="008D080A">
      <w:pPr>
        <w:pStyle w:val="Poetry"/>
      </w:pPr>
      <w:r w:rsidRPr="008D080A">
        <w:t>They clash the sword, and clatter on the shield:</w:t>
      </w:r>
    </w:p>
    <w:p w14:paraId="30182B6B" w14:textId="77777777" w:rsidR="008D080A" w:rsidRDefault="003A417A" w:rsidP="008D080A">
      <w:pPr>
        <w:pStyle w:val="Poetry"/>
      </w:pPr>
      <w:r w:rsidRPr="008D080A">
        <w:t xml:space="preserve">The fearful matrons raise a screaming </w:t>
      </w:r>
      <w:proofErr w:type="gramStart"/>
      <w:r w:rsidRPr="008D080A">
        <w:t>cry;</w:t>
      </w:r>
      <w:proofErr w:type="gramEnd"/>
      <w:r w:rsidRPr="008D080A">
        <w:t xml:space="preserve"> </w:t>
      </w:r>
    </w:p>
    <w:p w14:paraId="6F8A208E" w14:textId="2EC0A8CA" w:rsidR="003A417A" w:rsidRPr="008D080A" w:rsidRDefault="003A417A" w:rsidP="008D080A">
      <w:pPr>
        <w:pStyle w:val="Poetry"/>
      </w:pPr>
      <w:r w:rsidRPr="008D080A">
        <w:t xml:space="preserve">Old feeble men with fainter groans </w:t>
      </w:r>
      <w:proofErr w:type="gramStart"/>
      <w:r w:rsidRPr="008D080A">
        <w:t>reply;</w:t>
      </w:r>
      <w:proofErr w:type="gramEnd"/>
    </w:p>
    <w:p w14:paraId="6DAE9781" w14:textId="77777777" w:rsidR="008D080A" w:rsidRDefault="003A417A" w:rsidP="008D080A">
      <w:pPr>
        <w:pStyle w:val="Poetry"/>
      </w:pPr>
      <w:r w:rsidRPr="008D080A">
        <w:t xml:space="preserve">A jarring sound results, and mingles in the sky, </w:t>
      </w:r>
    </w:p>
    <w:p w14:paraId="210FC7A5" w14:textId="2A468023" w:rsidR="003A417A" w:rsidRPr="008D080A" w:rsidRDefault="003A417A" w:rsidP="008D080A">
      <w:pPr>
        <w:pStyle w:val="Poetry"/>
      </w:pPr>
      <w:r w:rsidRPr="008D080A">
        <w:t>Like that of swans remurm’ring to the floods,</w:t>
      </w:r>
    </w:p>
    <w:p w14:paraId="756AD9AF" w14:textId="247B0E22" w:rsidR="003A417A" w:rsidRDefault="003A417A" w:rsidP="008D080A">
      <w:pPr>
        <w:pStyle w:val="Poetry"/>
      </w:pPr>
      <w:r w:rsidRPr="008D080A">
        <w:t>Or birds of diff ’ring kinds in hollow woods.</w:t>
      </w:r>
    </w:p>
    <w:p w14:paraId="1FD9F4B6" w14:textId="77777777" w:rsidR="008D080A" w:rsidRPr="008D080A" w:rsidRDefault="008D080A" w:rsidP="008D080A">
      <w:pPr>
        <w:pStyle w:val="Poetry"/>
      </w:pPr>
    </w:p>
    <w:p w14:paraId="1F2DF920" w14:textId="77777777" w:rsidR="003A417A" w:rsidRPr="008D080A" w:rsidRDefault="003A417A" w:rsidP="008D080A">
      <w:pPr>
        <w:pStyle w:val="Poetry"/>
      </w:pPr>
      <w:r w:rsidRPr="008D080A">
        <w:t>Turnus th’ occasion takes, and cries aloud:</w:t>
      </w:r>
    </w:p>
    <w:p w14:paraId="41BAFF7D" w14:textId="77777777" w:rsidR="003A417A" w:rsidRPr="008D080A" w:rsidRDefault="003A417A" w:rsidP="008D080A">
      <w:pPr>
        <w:pStyle w:val="Poetry"/>
      </w:pPr>
      <w:r w:rsidRPr="008D080A">
        <w:t>“Talk on, ye quaint haranguers of the crowd:</w:t>
      </w:r>
    </w:p>
    <w:p w14:paraId="621C9CC6" w14:textId="77777777" w:rsidR="008D080A" w:rsidRDefault="003A417A" w:rsidP="008D080A">
      <w:pPr>
        <w:pStyle w:val="Poetry"/>
      </w:pPr>
      <w:r w:rsidRPr="008D080A">
        <w:t xml:space="preserve">Declaim in praise of peace, when danger calls, </w:t>
      </w:r>
    </w:p>
    <w:p w14:paraId="3DE84776" w14:textId="078DB31A" w:rsidR="003A417A" w:rsidRPr="008D080A" w:rsidRDefault="003A417A" w:rsidP="008D080A">
      <w:pPr>
        <w:pStyle w:val="Poetry"/>
      </w:pPr>
      <w:r w:rsidRPr="008D080A">
        <w:t>And the fierce foes in arms approach the walls.”</w:t>
      </w:r>
    </w:p>
    <w:p w14:paraId="130A46AC" w14:textId="6334C275" w:rsidR="003A417A" w:rsidRPr="008D080A" w:rsidRDefault="003A417A" w:rsidP="008D080A">
      <w:pPr>
        <w:pStyle w:val="Poetry"/>
      </w:pPr>
      <w:r w:rsidRPr="008D080A">
        <w:t>He said, and, turning short, with speedy pace,</w:t>
      </w:r>
      <w:r w:rsidRPr="008D080A">
        <w:tab/>
      </w:r>
    </w:p>
    <w:p w14:paraId="0C45EEEF" w14:textId="77777777" w:rsidR="003A417A" w:rsidRPr="008D080A" w:rsidRDefault="003A417A" w:rsidP="008D080A">
      <w:pPr>
        <w:pStyle w:val="Poetry"/>
      </w:pPr>
      <w:r w:rsidRPr="008D080A">
        <w:t>Casts back a scornful glance, and quits the place:</w:t>
      </w:r>
    </w:p>
    <w:p w14:paraId="103E6C26" w14:textId="77777777" w:rsidR="008D080A" w:rsidRDefault="003A417A" w:rsidP="008D080A">
      <w:pPr>
        <w:pStyle w:val="Poetry"/>
      </w:pPr>
      <w:r w:rsidRPr="008D080A">
        <w:t xml:space="preserve">“Thou, Volusus, the Volscian troops command </w:t>
      </w:r>
    </w:p>
    <w:p w14:paraId="177A4DB5" w14:textId="77777777" w:rsidR="008D080A" w:rsidRDefault="003A417A" w:rsidP="008D080A">
      <w:pPr>
        <w:pStyle w:val="Poetry"/>
      </w:pPr>
      <w:r w:rsidRPr="008D080A">
        <w:t xml:space="preserve">To mount; and lead thyself our Ardean band. </w:t>
      </w:r>
    </w:p>
    <w:p w14:paraId="71EBEE02" w14:textId="45C7A7B9" w:rsidR="003A417A" w:rsidRPr="008D080A" w:rsidRDefault="003A417A" w:rsidP="008D080A">
      <w:pPr>
        <w:pStyle w:val="Poetry"/>
      </w:pPr>
      <w:r w:rsidRPr="008D080A">
        <w:t>Messapus and Catillus, post your force</w:t>
      </w:r>
    </w:p>
    <w:p w14:paraId="0316C2DC" w14:textId="1159B7B4" w:rsidR="003A417A" w:rsidRPr="008D080A" w:rsidRDefault="003A417A" w:rsidP="008D080A">
      <w:pPr>
        <w:pStyle w:val="Poetry"/>
      </w:pPr>
      <w:r w:rsidRPr="008D080A">
        <w:t>Along the fields, to charge the Trojan horse.</w:t>
      </w:r>
    </w:p>
    <w:p w14:paraId="404985B8" w14:textId="77777777" w:rsidR="008D080A" w:rsidRDefault="003A417A" w:rsidP="008D080A">
      <w:pPr>
        <w:pStyle w:val="Poetry"/>
      </w:pPr>
      <w:r w:rsidRPr="008D080A">
        <w:t xml:space="preserve">Some guard the passes, others man the </w:t>
      </w:r>
      <w:proofErr w:type="gramStart"/>
      <w:r w:rsidRPr="008D080A">
        <w:t>wall;</w:t>
      </w:r>
      <w:proofErr w:type="gramEnd"/>
      <w:r w:rsidRPr="008D080A">
        <w:t xml:space="preserve"> </w:t>
      </w:r>
    </w:p>
    <w:p w14:paraId="1B3E166A" w14:textId="5F9BAFE5" w:rsidR="003A417A" w:rsidRDefault="003A417A" w:rsidP="008D080A">
      <w:pPr>
        <w:pStyle w:val="Poetry"/>
      </w:pPr>
      <w:r w:rsidRPr="008D080A">
        <w:t>Drawn up in arms, the rest attend my call.”</w:t>
      </w:r>
    </w:p>
    <w:p w14:paraId="72B7CC0A" w14:textId="77777777" w:rsidR="008D080A" w:rsidRPr="008D080A" w:rsidRDefault="008D080A" w:rsidP="008D080A">
      <w:pPr>
        <w:pStyle w:val="Poetry"/>
      </w:pPr>
    </w:p>
    <w:p w14:paraId="0CCC02CA" w14:textId="77777777" w:rsidR="008D080A" w:rsidRDefault="003A417A" w:rsidP="008D080A">
      <w:pPr>
        <w:pStyle w:val="Poetry"/>
      </w:pPr>
      <w:r w:rsidRPr="008D080A">
        <w:t xml:space="preserve">They swarm from ev’ry quarter of the town, </w:t>
      </w:r>
    </w:p>
    <w:p w14:paraId="37EEA598" w14:textId="101B9266" w:rsidR="003A417A" w:rsidRPr="008D080A" w:rsidRDefault="003A417A" w:rsidP="008D080A">
      <w:pPr>
        <w:pStyle w:val="Poetry"/>
      </w:pPr>
      <w:r w:rsidRPr="008D080A">
        <w:t>And with disorder’d haste the rampires crown.</w:t>
      </w:r>
    </w:p>
    <w:p w14:paraId="595394D4" w14:textId="6D61DFF3" w:rsidR="003A417A" w:rsidRPr="008D080A" w:rsidRDefault="003A417A" w:rsidP="008D080A">
      <w:pPr>
        <w:pStyle w:val="Poetry"/>
      </w:pPr>
      <w:r w:rsidRPr="008D080A">
        <w:t>Good old Latinus, when he saw, too late,</w:t>
      </w:r>
    </w:p>
    <w:p w14:paraId="55444520" w14:textId="77777777" w:rsidR="008D080A" w:rsidRDefault="003A417A" w:rsidP="008D080A">
      <w:pPr>
        <w:pStyle w:val="Poetry"/>
      </w:pPr>
      <w:r w:rsidRPr="008D080A">
        <w:t xml:space="preserve">The gath’ring storm just breaking on the state, </w:t>
      </w:r>
    </w:p>
    <w:p w14:paraId="76817655" w14:textId="5ED966A9" w:rsidR="003A417A" w:rsidRPr="008D080A" w:rsidRDefault="003A417A" w:rsidP="008D080A">
      <w:pPr>
        <w:pStyle w:val="Poetry"/>
      </w:pPr>
      <w:r w:rsidRPr="008D080A">
        <w:t>Dismiss’d the council till a fitter time,</w:t>
      </w:r>
    </w:p>
    <w:p w14:paraId="6234F48D" w14:textId="77777777" w:rsidR="008D080A" w:rsidRDefault="003A417A" w:rsidP="008D080A">
      <w:pPr>
        <w:pStyle w:val="Poetry"/>
      </w:pPr>
      <w:r w:rsidRPr="008D080A">
        <w:lastRenderedPageBreak/>
        <w:t xml:space="preserve">And own’d his easy temper as his crime, </w:t>
      </w:r>
    </w:p>
    <w:p w14:paraId="5783B05C" w14:textId="371CAD66" w:rsidR="003A417A" w:rsidRPr="008D080A" w:rsidRDefault="003A417A" w:rsidP="008D080A">
      <w:pPr>
        <w:pStyle w:val="Poetry"/>
      </w:pPr>
      <w:r w:rsidRPr="008D080A">
        <w:t xml:space="preserve">Who, forc’d against his reason, had </w:t>
      </w:r>
      <w:proofErr w:type="gramStart"/>
      <w:r w:rsidRPr="008D080A">
        <w:t>complied</w:t>
      </w:r>
      <w:proofErr w:type="gramEnd"/>
    </w:p>
    <w:p w14:paraId="7211A192" w14:textId="25844FBB" w:rsidR="003A417A" w:rsidRDefault="003A417A" w:rsidP="008D080A">
      <w:pPr>
        <w:pStyle w:val="Poetry"/>
      </w:pPr>
      <w:r w:rsidRPr="008D080A">
        <w:t>To break the treaty for the promis’d bride.</w:t>
      </w:r>
    </w:p>
    <w:p w14:paraId="5FF36F41" w14:textId="77777777" w:rsidR="008D080A" w:rsidRPr="008D080A" w:rsidRDefault="008D080A" w:rsidP="008D080A">
      <w:pPr>
        <w:pStyle w:val="Poetry"/>
      </w:pPr>
    </w:p>
    <w:p w14:paraId="30C8E829" w14:textId="77777777" w:rsidR="008D080A" w:rsidRDefault="003A417A" w:rsidP="008D080A">
      <w:pPr>
        <w:pStyle w:val="Poetry"/>
      </w:pPr>
      <w:r w:rsidRPr="008D080A">
        <w:t xml:space="preserve">Some help to sink new </w:t>
      </w:r>
      <w:proofErr w:type="gramStart"/>
      <w:r w:rsidRPr="008D080A">
        <w:t>trenches;</w:t>
      </w:r>
      <w:proofErr w:type="gramEnd"/>
      <w:r w:rsidRPr="008D080A">
        <w:t xml:space="preserve"> others aid </w:t>
      </w:r>
    </w:p>
    <w:p w14:paraId="29704A50" w14:textId="190004E8" w:rsidR="003A417A" w:rsidRPr="008D080A" w:rsidRDefault="003A417A" w:rsidP="008D080A">
      <w:pPr>
        <w:pStyle w:val="Poetry"/>
      </w:pPr>
      <w:r w:rsidRPr="008D080A">
        <w:t xml:space="preserve">To ram the </w:t>
      </w:r>
      <w:proofErr w:type="gramStart"/>
      <w:r w:rsidRPr="008D080A">
        <w:t>stones, or</w:t>
      </w:r>
      <w:proofErr w:type="gramEnd"/>
      <w:r w:rsidRPr="008D080A">
        <w:t xml:space="preserve"> raise the palisade.</w:t>
      </w:r>
    </w:p>
    <w:p w14:paraId="7C2E0770" w14:textId="77777777" w:rsidR="008D080A" w:rsidRDefault="003A417A" w:rsidP="008D080A">
      <w:pPr>
        <w:pStyle w:val="Poetry"/>
      </w:pPr>
      <w:r w:rsidRPr="008D080A">
        <w:t xml:space="preserve">Hoarse trumpets sound th’ alarm; around the walls </w:t>
      </w:r>
    </w:p>
    <w:p w14:paraId="53DFA4AC" w14:textId="267F495C" w:rsidR="003A417A" w:rsidRPr="008D080A" w:rsidRDefault="003A417A" w:rsidP="008D080A">
      <w:pPr>
        <w:pStyle w:val="Poetry"/>
      </w:pPr>
      <w:r w:rsidRPr="008D080A">
        <w:t>Runs a distracted crew, whom their last labor calls.</w:t>
      </w:r>
    </w:p>
    <w:p w14:paraId="45BD2A82" w14:textId="0659AEA4" w:rsidR="003A417A" w:rsidRPr="008D080A" w:rsidRDefault="003A417A" w:rsidP="008D080A">
      <w:pPr>
        <w:pStyle w:val="Poetry"/>
      </w:pPr>
      <w:r w:rsidRPr="008D080A">
        <w:t>A sad procession in the streets is seen,</w:t>
      </w:r>
    </w:p>
    <w:p w14:paraId="051496C5" w14:textId="77777777" w:rsidR="003A417A" w:rsidRPr="008D080A" w:rsidRDefault="003A417A" w:rsidP="008D080A">
      <w:pPr>
        <w:pStyle w:val="Poetry"/>
      </w:pPr>
      <w:r w:rsidRPr="008D080A">
        <w:t>Of matrons, that attend the mother queen:</w:t>
      </w:r>
    </w:p>
    <w:p w14:paraId="059E6145" w14:textId="77777777" w:rsidR="008D080A" w:rsidRDefault="003A417A" w:rsidP="008D080A">
      <w:pPr>
        <w:pStyle w:val="Poetry"/>
      </w:pPr>
      <w:r w:rsidRPr="008D080A">
        <w:t xml:space="preserve">High in her chair she sits, and, at her side, </w:t>
      </w:r>
    </w:p>
    <w:p w14:paraId="01E8B95E" w14:textId="398D87C5" w:rsidR="003A417A" w:rsidRPr="008D080A" w:rsidRDefault="003A417A" w:rsidP="008D080A">
      <w:pPr>
        <w:pStyle w:val="Poetry"/>
      </w:pPr>
      <w:r w:rsidRPr="008D080A">
        <w:t>With downcast eyes, appears the fatal bride.</w:t>
      </w:r>
    </w:p>
    <w:p w14:paraId="581C0EA8" w14:textId="77777777" w:rsidR="003A417A" w:rsidRPr="008D080A" w:rsidRDefault="003A417A" w:rsidP="008D080A">
      <w:pPr>
        <w:pStyle w:val="Poetry"/>
      </w:pPr>
      <w:r w:rsidRPr="008D080A">
        <w:t xml:space="preserve">They mount the cliff, where Pallas’ temple </w:t>
      </w:r>
      <w:proofErr w:type="gramStart"/>
      <w:r w:rsidRPr="008D080A">
        <w:t>stands;</w:t>
      </w:r>
      <w:proofErr w:type="gramEnd"/>
    </w:p>
    <w:p w14:paraId="476B3620" w14:textId="6EE4598E" w:rsidR="003A417A" w:rsidRPr="008D080A" w:rsidRDefault="003A417A" w:rsidP="008D080A">
      <w:pPr>
        <w:pStyle w:val="Poetry"/>
      </w:pPr>
      <w:r w:rsidRPr="008D080A">
        <w:t>Pray’rs in their mouths, and presents in their hands,</w:t>
      </w:r>
    </w:p>
    <w:p w14:paraId="1A55ECA6" w14:textId="77777777" w:rsidR="008D080A" w:rsidRDefault="003A417A" w:rsidP="008D080A">
      <w:pPr>
        <w:pStyle w:val="Poetry"/>
      </w:pPr>
      <w:r w:rsidRPr="008D080A">
        <w:t xml:space="preserve">With censers first they fume the sacred shrine, </w:t>
      </w:r>
    </w:p>
    <w:p w14:paraId="7708341A" w14:textId="494C9751" w:rsidR="003A417A" w:rsidRPr="008D080A" w:rsidRDefault="003A417A" w:rsidP="008D080A">
      <w:pPr>
        <w:pStyle w:val="Poetry"/>
      </w:pPr>
      <w:r w:rsidRPr="008D080A">
        <w:t>Then in this common supplication join:</w:t>
      </w:r>
    </w:p>
    <w:p w14:paraId="3D721086" w14:textId="77777777" w:rsidR="008D080A" w:rsidRDefault="003A417A" w:rsidP="008D080A">
      <w:pPr>
        <w:pStyle w:val="Poetry"/>
      </w:pPr>
      <w:r w:rsidRPr="008D080A">
        <w:t xml:space="preserve">“O patroness of arms, unspotted maid, </w:t>
      </w:r>
    </w:p>
    <w:p w14:paraId="10C3B86B" w14:textId="6D645732" w:rsidR="003A417A" w:rsidRPr="008D080A" w:rsidRDefault="003A417A" w:rsidP="008D080A">
      <w:pPr>
        <w:pStyle w:val="Poetry"/>
      </w:pPr>
      <w:r w:rsidRPr="008D080A">
        <w:t xml:space="preserve">Propitious </w:t>
      </w:r>
      <w:proofErr w:type="gramStart"/>
      <w:r w:rsidRPr="008D080A">
        <w:t>hear, and</w:t>
      </w:r>
      <w:proofErr w:type="gramEnd"/>
      <w:r w:rsidRPr="008D080A">
        <w:t xml:space="preserve"> lend thy Latins aid!</w:t>
      </w:r>
    </w:p>
    <w:p w14:paraId="3F8694CC" w14:textId="033F931C" w:rsidR="003A417A" w:rsidRPr="008D080A" w:rsidRDefault="003A417A" w:rsidP="008D080A">
      <w:pPr>
        <w:pStyle w:val="Poetry"/>
      </w:pPr>
      <w:r w:rsidRPr="008D080A">
        <w:t>Break short the pirate’s lance; pronounce his fate,</w:t>
      </w:r>
    </w:p>
    <w:p w14:paraId="29072B3B" w14:textId="38FB4F59" w:rsidR="003A417A" w:rsidRDefault="003A417A" w:rsidP="008D080A">
      <w:pPr>
        <w:pStyle w:val="Poetry"/>
      </w:pPr>
      <w:r w:rsidRPr="008D080A">
        <w:t>And lay the Phrygian low before the gate.”</w:t>
      </w:r>
    </w:p>
    <w:p w14:paraId="1C1FC953" w14:textId="77777777" w:rsidR="008D080A" w:rsidRPr="008D080A" w:rsidRDefault="008D080A" w:rsidP="008D080A">
      <w:pPr>
        <w:pStyle w:val="Poetry"/>
      </w:pPr>
    </w:p>
    <w:p w14:paraId="35F72A71" w14:textId="77777777" w:rsidR="008D080A" w:rsidRDefault="003A417A" w:rsidP="008D080A">
      <w:pPr>
        <w:pStyle w:val="Poetry"/>
      </w:pPr>
      <w:r w:rsidRPr="008D080A">
        <w:t xml:space="preserve">Now Turnus arms for fight. His back and breast </w:t>
      </w:r>
    </w:p>
    <w:p w14:paraId="1312371A" w14:textId="0A7B4448" w:rsidR="003A417A" w:rsidRPr="008D080A" w:rsidRDefault="003A417A" w:rsidP="008D080A">
      <w:pPr>
        <w:pStyle w:val="Poetry"/>
      </w:pPr>
      <w:r w:rsidRPr="008D080A">
        <w:t>Well-temper’d steel and scaly brass invest:</w:t>
      </w:r>
    </w:p>
    <w:p w14:paraId="3CD88A8E" w14:textId="77777777" w:rsidR="003A417A" w:rsidRPr="008D080A" w:rsidRDefault="003A417A" w:rsidP="008D080A">
      <w:pPr>
        <w:pStyle w:val="Poetry"/>
      </w:pPr>
      <w:r w:rsidRPr="008D080A">
        <w:t>The cuishes which his brawny thighs infold</w:t>
      </w:r>
    </w:p>
    <w:p w14:paraId="5A484692" w14:textId="02AC723E" w:rsidR="003A417A" w:rsidRPr="008D080A" w:rsidRDefault="003A417A" w:rsidP="008D080A">
      <w:pPr>
        <w:pStyle w:val="Poetry"/>
      </w:pPr>
      <w:r w:rsidRPr="008D080A">
        <w:t>Are mingled metal damask’d o’er with gold.</w:t>
      </w:r>
    </w:p>
    <w:p w14:paraId="21C838D7" w14:textId="77777777" w:rsidR="003A417A" w:rsidRPr="008D080A" w:rsidRDefault="003A417A" w:rsidP="008D080A">
      <w:pPr>
        <w:pStyle w:val="Poetry"/>
      </w:pPr>
      <w:r w:rsidRPr="008D080A">
        <w:t xml:space="preserve">His faithful fauchion sits upon his </w:t>
      </w:r>
      <w:proofErr w:type="gramStart"/>
      <w:r w:rsidRPr="008D080A">
        <w:t>side;</w:t>
      </w:r>
      <w:proofErr w:type="gramEnd"/>
    </w:p>
    <w:p w14:paraId="193955DE" w14:textId="77777777" w:rsidR="003A417A" w:rsidRPr="008D080A" w:rsidRDefault="003A417A" w:rsidP="008D080A">
      <w:pPr>
        <w:pStyle w:val="Poetry"/>
      </w:pPr>
      <w:r w:rsidRPr="008D080A">
        <w:t>Nor casque, nor crest, his manly features hide:</w:t>
      </w:r>
    </w:p>
    <w:p w14:paraId="398483FD" w14:textId="77777777" w:rsidR="008D080A" w:rsidRDefault="003A417A" w:rsidP="008D080A">
      <w:pPr>
        <w:pStyle w:val="Poetry"/>
      </w:pPr>
      <w:r w:rsidRPr="008D080A">
        <w:t xml:space="preserve">But, bare to view, amid surrounding friends, </w:t>
      </w:r>
    </w:p>
    <w:p w14:paraId="479FDD3F" w14:textId="48532A24" w:rsidR="003A417A" w:rsidRPr="008D080A" w:rsidRDefault="003A417A" w:rsidP="008D080A">
      <w:pPr>
        <w:pStyle w:val="Poetry"/>
      </w:pPr>
      <w:r w:rsidRPr="008D080A">
        <w:t>With godlike grace, he from the tow’r descends.</w:t>
      </w:r>
    </w:p>
    <w:p w14:paraId="5AF78B2F" w14:textId="66EC5587" w:rsidR="003A417A" w:rsidRPr="008D080A" w:rsidRDefault="003A417A" w:rsidP="008D080A">
      <w:pPr>
        <w:pStyle w:val="Poetry"/>
      </w:pPr>
      <w:r w:rsidRPr="008D080A">
        <w:t>Exulting in his strength, he seems to dare</w:t>
      </w:r>
    </w:p>
    <w:p w14:paraId="65A366FC" w14:textId="77777777" w:rsidR="003A417A" w:rsidRPr="008D080A" w:rsidRDefault="003A417A" w:rsidP="008D080A">
      <w:pPr>
        <w:pStyle w:val="Poetry"/>
      </w:pPr>
      <w:r w:rsidRPr="008D080A">
        <w:t>His absent rival, and to promise war.</w:t>
      </w:r>
    </w:p>
    <w:p w14:paraId="14B9EDEE" w14:textId="77777777" w:rsidR="008D080A" w:rsidRDefault="003A417A" w:rsidP="008D080A">
      <w:pPr>
        <w:pStyle w:val="Poetry"/>
      </w:pPr>
      <w:r w:rsidRPr="008D080A">
        <w:t xml:space="preserve">Freed from his keepers, thus, with broken reins, </w:t>
      </w:r>
    </w:p>
    <w:p w14:paraId="48B2B461" w14:textId="1399F789" w:rsidR="003A417A" w:rsidRPr="008D080A" w:rsidRDefault="003A417A" w:rsidP="008D080A">
      <w:pPr>
        <w:pStyle w:val="Poetry"/>
      </w:pPr>
      <w:r w:rsidRPr="008D080A">
        <w:t>The wanton courser prances o’er the plains,</w:t>
      </w:r>
    </w:p>
    <w:p w14:paraId="0ABEB71F" w14:textId="77777777" w:rsidR="003A417A" w:rsidRPr="008D080A" w:rsidRDefault="003A417A" w:rsidP="008D080A">
      <w:pPr>
        <w:pStyle w:val="Poetry"/>
      </w:pPr>
      <w:r w:rsidRPr="008D080A">
        <w:t>Or in the pride of youth o’erleaps the mounds,</w:t>
      </w:r>
    </w:p>
    <w:p w14:paraId="5183D77C" w14:textId="0ECB0A42" w:rsidR="003A417A" w:rsidRPr="008D080A" w:rsidRDefault="003A417A" w:rsidP="008D080A">
      <w:pPr>
        <w:pStyle w:val="Poetry"/>
      </w:pPr>
      <w:r w:rsidRPr="008D080A">
        <w:t>And snuffs the females in forbidden grounds.</w:t>
      </w:r>
    </w:p>
    <w:p w14:paraId="49D422EB" w14:textId="77777777" w:rsidR="008D080A" w:rsidRDefault="003A417A" w:rsidP="008D080A">
      <w:pPr>
        <w:pStyle w:val="Poetry"/>
      </w:pPr>
      <w:r w:rsidRPr="008D080A">
        <w:lastRenderedPageBreak/>
        <w:t xml:space="preserve">Or seeks his wat’ring in the well-known flood, </w:t>
      </w:r>
    </w:p>
    <w:p w14:paraId="49EE84DE" w14:textId="1E554F69" w:rsidR="003A417A" w:rsidRPr="008D080A" w:rsidRDefault="003A417A" w:rsidP="008D080A">
      <w:pPr>
        <w:pStyle w:val="Poetry"/>
      </w:pPr>
      <w:r w:rsidRPr="008D080A">
        <w:t>To quench his thirst, and cool his fiery blood:</w:t>
      </w:r>
    </w:p>
    <w:p w14:paraId="5E6C03CD" w14:textId="77777777" w:rsidR="003A417A" w:rsidRPr="008D080A" w:rsidRDefault="003A417A" w:rsidP="008D080A">
      <w:pPr>
        <w:pStyle w:val="Poetry"/>
      </w:pPr>
      <w:r w:rsidRPr="008D080A">
        <w:t>He swims luxuriant in the liquid plain,</w:t>
      </w:r>
    </w:p>
    <w:p w14:paraId="70DAB06D" w14:textId="77777777" w:rsidR="003A417A" w:rsidRPr="008D080A" w:rsidRDefault="003A417A" w:rsidP="008D080A">
      <w:pPr>
        <w:pStyle w:val="Poetry"/>
      </w:pPr>
      <w:r w:rsidRPr="008D080A">
        <w:t>And o’er his shoulder flows his waving mane:</w:t>
      </w:r>
    </w:p>
    <w:p w14:paraId="10AF4774" w14:textId="5A999A64" w:rsidR="003A417A" w:rsidRPr="008D080A" w:rsidRDefault="003A417A" w:rsidP="008D080A">
      <w:pPr>
        <w:pStyle w:val="Poetry"/>
      </w:pPr>
      <w:r w:rsidRPr="008D080A">
        <w:t xml:space="preserve">He neighs, he snorts, he bears his head on </w:t>
      </w:r>
      <w:proofErr w:type="gramStart"/>
      <w:r w:rsidRPr="008D080A">
        <w:t>high;</w:t>
      </w:r>
      <w:proofErr w:type="gramEnd"/>
    </w:p>
    <w:p w14:paraId="2F54D860" w14:textId="51C4C924" w:rsidR="003A417A" w:rsidRDefault="003A417A" w:rsidP="008D080A">
      <w:pPr>
        <w:pStyle w:val="Poetry"/>
      </w:pPr>
      <w:r w:rsidRPr="008D080A">
        <w:t>Before his ample chest the frothy waters fly.</w:t>
      </w:r>
    </w:p>
    <w:p w14:paraId="0565499E" w14:textId="77777777" w:rsidR="008D080A" w:rsidRPr="008D080A" w:rsidRDefault="008D080A" w:rsidP="008D080A">
      <w:pPr>
        <w:pStyle w:val="Poetry"/>
      </w:pPr>
    </w:p>
    <w:p w14:paraId="55B7CF13" w14:textId="77777777" w:rsidR="008D080A" w:rsidRDefault="003A417A" w:rsidP="008D080A">
      <w:pPr>
        <w:pStyle w:val="Poetry"/>
      </w:pPr>
      <w:r w:rsidRPr="008D080A">
        <w:t xml:space="preserve">Soon as the prince appears without the gate, </w:t>
      </w:r>
    </w:p>
    <w:p w14:paraId="64FDAD4B" w14:textId="19C5D638" w:rsidR="003A417A" w:rsidRPr="008D080A" w:rsidRDefault="003A417A" w:rsidP="008D080A">
      <w:pPr>
        <w:pStyle w:val="Poetry"/>
      </w:pPr>
      <w:r w:rsidRPr="008D080A">
        <w:t>The Volscians, with their virgin leader, wait</w:t>
      </w:r>
    </w:p>
    <w:p w14:paraId="72EE0EF4" w14:textId="77777777" w:rsidR="003A417A" w:rsidRPr="008D080A" w:rsidRDefault="003A417A" w:rsidP="008D080A">
      <w:pPr>
        <w:pStyle w:val="Poetry"/>
      </w:pPr>
      <w:r w:rsidRPr="008D080A">
        <w:t>His last commands. Then, with a graceful mien,</w:t>
      </w:r>
    </w:p>
    <w:p w14:paraId="31C09862" w14:textId="114FFBDB" w:rsidR="003A417A" w:rsidRPr="008D080A" w:rsidRDefault="003A417A" w:rsidP="008D080A">
      <w:pPr>
        <w:pStyle w:val="Poetry"/>
      </w:pPr>
      <w:r w:rsidRPr="008D080A">
        <w:t>Lights from her lofty steed the warrior queen:</w:t>
      </w:r>
    </w:p>
    <w:p w14:paraId="266D8390" w14:textId="77777777" w:rsidR="008D080A" w:rsidRDefault="003A417A" w:rsidP="008D080A">
      <w:pPr>
        <w:pStyle w:val="Poetry"/>
      </w:pPr>
      <w:r w:rsidRPr="008D080A">
        <w:t xml:space="preserve">Her squadron imitates, and each </w:t>
      </w:r>
      <w:proofErr w:type="gramStart"/>
      <w:r w:rsidRPr="008D080A">
        <w:t>descends;</w:t>
      </w:r>
      <w:proofErr w:type="gramEnd"/>
      <w:r w:rsidRPr="008D080A">
        <w:t xml:space="preserve"> </w:t>
      </w:r>
    </w:p>
    <w:p w14:paraId="44A2B740" w14:textId="447DBAA1" w:rsidR="003A417A" w:rsidRPr="008D080A" w:rsidRDefault="003A417A" w:rsidP="008D080A">
      <w:pPr>
        <w:pStyle w:val="Poetry"/>
      </w:pPr>
      <w:r w:rsidRPr="008D080A">
        <w:t>Whose common suit Camilla thus commends:</w:t>
      </w:r>
    </w:p>
    <w:p w14:paraId="315CEF50" w14:textId="77777777" w:rsidR="003A417A" w:rsidRPr="008D080A" w:rsidRDefault="003A417A" w:rsidP="008D080A">
      <w:pPr>
        <w:pStyle w:val="Poetry"/>
      </w:pPr>
      <w:r w:rsidRPr="008D080A">
        <w:t>“If sense of honor, if a soul secure</w:t>
      </w:r>
    </w:p>
    <w:p w14:paraId="55559A77" w14:textId="77777777" w:rsidR="003A417A" w:rsidRPr="008D080A" w:rsidRDefault="003A417A" w:rsidP="008D080A">
      <w:pPr>
        <w:pStyle w:val="Poetry"/>
      </w:pPr>
      <w:r w:rsidRPr="008D080A">
        <w:t>Of inborn worth, that can all tests endure,</w:t>
      </w:r>
    </w:p>
    <w:p w14:paraId="5013AF3B" w14:textId="05B22A62" w:rsidR="003A417A" w:rsidRPr="008D080A" w:rsidRDefault="003A417A" w:rsidP="008D080A">
      <w:pPr>
        <w:pStyle w:val="Poetry"/>
      </w:pPr>
      <w:r w:rsidRPr="008D080A">
        <w:t>Can promise aught, or on itself rely</w:t>
      </w:r>
    </w:p>
    <w:p w14:paraId="5A15F5E6" w14:textId="77777777" w:rsidR="008D080A" w:rsidRDefault="003A417A" w:rsidP="008D080A">
      <w:pPr>
        <w:pStyle w:val="Poetry"/>
      </w:pPr>
      <w:r w:rsidRPr="008D080A">
        <w:t xml:space="preserve">Greatly to dare, to conquer or to </w:t>
      </w:r>
      <w:proofErr w:type="gramStart"/>
      <w:r w:rsidRPr="008D080A">
        <w:t>die;</w:t>
      </w:r>
      <w:proofErr w:type="gramEnd"/>
      <w:r w:rsidRPr="008D080A">
        <w:t xml:space="preserve"> </w:t>
      </w:r>
    </w:p>
    <w:p w14:paraId="1E3648C5" w14:textId="1F10944C" w:rsidR="003A417A" w:rsidRPr="008D080A" w:rsidRDefault="003A417A" w:rsidP="008D080A">
      <w:pPr>
        <w:pStyle w:val="Poetry"/>
      </w:pPr>
      <w:r w:rsidRPr="008D080A">
        <w:t>Then, I alone, sustain’d by these, will meet</w:t>
      </w:r>
    </w:p>
    <w:p w14:paraId="3FD672CA" w14:textId="77777777" w:rsidR="008D080A" w:rsidRDefault="003A417A" w:rsidP="008D080A">
      <w:pPr>
        <w:pStyle w:val="Poetry"/>
      </w:pPr>
      <w:r w:rsidRPr="008D080A">
        <w:t xml:space="preserve">The Tyrrhene </w:t>
      </w:r>
      <w:proofErr w:type="gramStart"/>
      <w:r w:rsidRPr="008D080A">
        <w:t>troops, and</w:t>
      </w:r>
      <w:proofErr w:type="gramEnd"/>
      <w:r w:rsidRPr="008D080A">
        <w:t xml:space="preserve"> promise their defeat. </w:t>
      </w:r>
    </w:p>
    <w:p w14:paraId="23927B58" w14:textId="17876265" w:rsidR="003A417A" w:rsidRPr="008D080A" w:rsidRDefault="003A417A" w:rsidP="008D080A">
      <w:pPr>
        <w:pStyle w:val="Poetry"/>
      </w:pPr>
      <w:r w:rsidRPr="008D080A">
        <w:t>Ours be the danger, ours the sole renown:</w:t>
      </w:r>
    </w:p>
    <w:p w14:paraId="4592A746" w14:textId="011431DB" w:rsidR="003A417A" w:rsidRPr="008D080A" w:rsidRDefault="003A417A" w:rsidP="008D080A">
      <w:pPr>
        <w:pStyle w:val="Poetry"/>
      </w:pPr>
      <w:r w:rsidRPr="008D080A">
        <w:t>You, gen’ral, stay behind, and guard the town.”</w:t>
      </w:r>
    </w:p>
    <w:p w14:paraId="3376944B" w14:textId="77777777" w:rsidR="00924C57" w:rsidRDefault="003A417A" w:rsidP="008D080A">
      <w:pPr>
        <w:pStyle w:val="Poetry"/>
      </w:pPr>
      <w:r w:rsidRPr="008D080A">
        <w:t xml:space="preserve">Turnus a while stood mute, with glad surprise, </w:t>
      </w:r>
    </w:p>
    <w:p w14:paraId="4FD39C59" w14:textId="65561BD5" w:rsidR="003A417A" w:rsidRPr="008D080A" w:rsidRDefault="003A417A" w:rsidP="008D080A">
      <w:pPr>
        <w:pStyle w:val="Poetry"/>
      </w:pPr>
      <w:r w:rsidRPr="008D080A">
        <w:t xml:space="preserve">And on the fierce virago fix’d his </w:t>
      </w:r>
      <w:proofErr w:type="gramStart"/>
      <w:r w:rsidRPr="008D080A">
        <w:t>eyes;</w:t>
      </w:r>
      <w:proofErr w:type="gramEnd"/>
    </w:p>
    <w:p w14:paraId="656AAEBB" w14:textId="77777777" w:rsidR="00924C57" w:rsidRDefault="003A417A" w:rsidP="008D080A">
      <w:pPr>
        <w:pStyle w:val="Poetry"/>
      </w:pPr>
      <w:r w:rsidRPr="008D080A">
        <w:t xml:space="preserve">Then thus return’d: “O grace of Italy, </w:t>
      </w:r>
    </w:p>
    <w:p w14:paraId="0421E88A" w14:textId="6723D9E2" w:rsidR="003A417A" w:rsidRPr="008D080A" w:rsidRDefault="003A417A" w:rsidP="008D080A">
      <w:pPr>
        <w:pStyle w:val="Poetry"/>
      </w:pPr>
      <w:r w:rsidRPr="008D080A">
        <w:t>With what becoming thanks can I reply?</w:t>
      </w:r>
    </w:p>
    <w:p w14:paraId="23E2A052" w14:textId="09774AED" w:rsidR="003A417A" w:rsidRPr="008D080A" w:rsidRDefault="003A417A" w:rsidP="008D080A">
      <w:pPr>
        <w:pStyle w:val="Poetry"/>
      </w:pPr>
      <w:r w:rsidRPr="008D080A">
        <w:t>Not only words lie lab’ring in my breast,</w:t>
      </w:r>
      <w:r w:rsidRPr="008D080A">
        <w:tab/>
      </w:r>
    </w:p>
    <w:p w14:paraId="5B49C07E" w14:textId="77777777" w:rsidR="00924C57" w:rsidRDefault="003A417A" w:rsidP="008D080A">
      <w:pPr>
        <w:pStyle w:val="Poetry"/>
      </w:pPr>
      <w:r w:rsidRPr="008D080A">
        <w:t xml:space="preserve">But thought itself is by thy praise oppress’d. </w:t>
      </w:r>
    </w:p>
    <w:p w14:paraId="482D2761" w14:textId="40822171" w:rsidR="003A417A" w:rsidRPr="008D080A" w:rsidRDefault="003A417A" w:rsidP="008D080A">
      <w:pPr>
        <w:pStyle w:val="Poetry"/>
      </w:pPr>
      <w:r w:rsidRPr="008D080A">
        <w:t>Yet rob me not of all; but let me join</w:t>
      </w:r>
    </w:p>
    <w:p w14:paraId="0F2878C4" w14:textId="77777777" w:rsidR="00924C57" w:rsidRDefault="003A417A" w:rsidP="008D080A">
      <w:pPr>
        <w:pStyle w:val="Poetry"/>
      </w:pPr>
      <w:r w:rsidRPr="008D080A">
        <w:t xml:space="preserve">My toils, my hazard, and my fame, with thine. </w:t>
      </w:r>
    </w:p>
    <w:p w14:paraId="074C99EB" w14:textId="376A96D0" w:rsidR="003A417A" w:rsidRPr="008D080A" w:rsidRDefault="003A417A" w:rsidP="008D080A">
      <w:pPr>
        <w:pStyle w:val="Poetry"/>
      </w:pPr>
      <w:r w:rsidRPr="008D080A">
        <w:t>The Trojan, not in stratagem unskill’d,</w:t>
      </w:r>
    </w:p>
    <w:p w14:paraId="20B99282" w14:textId="248BF760" w:rsidR="003A417A" w:rsidRPr="008D080A" w:rsidRDefault="003A417A" w:rsidP="008D080A">
      <w:pPr>
        <w:pStyle w:val="Poetry"/>
      </w:pPr>
      <w:r w:rsidRPr="008D080A">
        <w:t>Sends his light horse before to scour the field:</w:t>
      </w:r>
    </w:p>
    <w:p w14:paraId="49AEB8C8" w14:textId="77777777" w:rsidR="00924C57" w:rsidRDefault="003A417A" w:rsidP="008D080A">
      <w:pPr>
        <w:pStyle w:val="Poetry"/>
      </w:pPr>
      <w:r w:rsidRPr="008D080A">
        <w:t xml:space="preserve">Himself, thro’ steep ascents and thorny brakes, </w:t>
      </w:r>
    </w:p>
    <w:p w14:paraId="0A36394E" w14:textId="289DD2DA" w:rsidR="003A417A" w:rsidRPr="008D080A" w:rsidRDefault="003A417A" w:rsidP="008D080A">
      <w:pPr>
        <w:pStyle w:val="Poetry"/>
      </w:pPr>
      <w:r w:rsidRPr="008D080A">
        <w:t>A larger compass to the city takes.</w:t>
      </w:r>
    </w:p>
    <w:p w14:paraId="73F4E669" w14:textId="77777777" w:rsidR="00924C57" w:rsidRDefault="003A417A" w:rsidP="008D080A">
      <w:pPr>
        <w:pStyle w:val="Poetry"/>
      </w:pPr>
      <w:r w:rsidRPr="008D080A">
        <w:t xml:space="preserve">This news my scouts confirm, and I prepare </w:t>
      </w:r>
    </w:p>
    <w:p w14:paraId="5D412207" w14:textId="4EF3A45A" w:rsidR="003A417A" w:rsidRPr="008D080A" w:rsidRDefault="003A417A" w:rsidP="008D080A">
      <w:pPr>
        <w:pStyle w:val="Poetry"/>
      </w:pPr>
      <w:r w:rsidRPr="008D080A">
        <w:t xml:space="preserve">To foil his cunning, and his force to </w:t>
      </w:r>
      <w:proofErr w:type="gramStart"/>
      <w:r w:rsidRPr="008D080A">
        <w:t>dare;</w:t>
      </w:r>
      <w:proofErr w:type="gramEnd"/>
    </w:p>
    <w:p w14:paraId="26C34554" w14:textId="17A8AE5F" w:rsidR="003A417A" w:rsidRPr="008D080A" w:rsidRDefault="003A417A" w:rsidP="008D080A">
      <w:pPr>
        <w:pStyle w:val="Poetry"/>
      </w:pPr>
      <w:r w:rsidRPr="008D080A">
        <w:lastRenderedPageBreak/>
        <w:t>With chosen foot his passage to forelay,</w:t>
      </w:r>
    </w:p>
    <w:p w14:paraId="64028E0F" w14:textId="77777777" w:rsidR="00924C57" w:rsidRDefault="003A417A" w:rsidP="008D080A">
      <w:pPr>
        <w:pStyle w:val="Poetry"/>
      </w:pPr>
      <w:r w:rsidRPr="008D080A">
        <w:t xml:space="preserve">And place an ambush in the winding way. </w:t>
      </w:r>
    </w:p>
    <w:p w14:paraId="0BCA9166" w14:textId="77777777" w:rsidR="00924C57" w:rsidRDefault="003A417A" w:rsidP="008D080A">
      <w:pPr>
        <w:pStyle w:val="Poetry"/>
      </w:pPr>
      <w:r w:rsidRPr="008D080A">
        <w:t xml:space="preserve">Thou, with thy Volscians, face the Tuscan </w:t>
      </w:r>
      <w:proofErr w:type="gramStart"/>
      <w:r w:rsidRPr="008D080A">
        <w:t>horse;</w:t>
      </w:r>
      <w:proofErr w:type="gramEnd"/>
      <w:r w:rsidRPr="008D080A">
        <w:t xml:space="preserve"> </w:t>
      </w:r>
    </w:p>
    <w:p w14:paraId="199E9A26" w14:textId="77777777" w:rsidR="00924C57" w:rsidRDefault="003A417A" w:rsidP="008D080A">
      <w:pPr>
        <w:pStyle w:val="Poetry"/>
      </w:pPr>
      <w:r w:rsidRPr="008D080A">
        <w:t xml:space="preserve">The brave Messapus shall thy troops inforce </w:t>
      </w:r>
    </w:p>
    <w:p w14:paraId="2C4778BD" w14:textId="7538A854" w:rsidR="003A417A" w:rsidRPr="008D080A" w:rsidRDefault="003A417A" w:rsidP="008D080A">
      <w:pPr>
        <w:pStyle w:val="Poetry"/>
      </w:pPr>
      <w:r w:rsidRPr="008D080A">
        <w:t>With those of Tibur, and the Latian band,</w:t>
      </w:r>
    </w:p>
    <w:p w14:paraId="4CEFC09A" w14:textId="54449693" w:rsidR="003A417A" w:rsidRPr="008D080A" w:rsidRDefault="003A417A" w:rsidP="008D080A">
      <w:pPr>
        <w:pStyle w:val="Poetry"/>
      </w:pPr>
      <w:r w:rsidRPr="008D080A">
        <w:t>Subjected all to thy supreme command.”</w:t>
      </w:r>
      <w:r w:rsidRPr="008D080A">
        <w:tab/>
      </w:r>
    </w:p>
    <w:p w14:paraId="5B9CF53C" w14:textId="77777777" w:rsidR="00924C57" w:rsidRDefault="003A417A" w:rsidP="008D080A">
      <w:pPr>
        <w:pStyle w:val="Poetry"/>
      </w:pPr>
      <w:r w:rsidRPr="008D080A">
        <w:t xml:space="preserve">This said, he warns Messapus to the war, </w:t>
      </w:r>
    </w:p>
    <w:p w14:paraId="24BCBAE6" w14:textId="66516502" w:rsidR="003A417A" w:rsidRPr="008D080A" w:rsidRDefault="003A417A" w:rsidP="008D080A">
      <w:pPr>
        <w:pStyle w:val="Poetry"/>
      </w:pPr>
      <w:r w:rsidRPr="008D080A">
        <w:t>Then ev’ry chief exhorts with equal care.</w:t>
      </w:r>
    </w:p>
    <w:p w14:paraId="4E3AA76C" w14:textId="77777777" w:rsidR="00924C57" w:rsidRDefault="003A417A" w:rsidP="008D080A">
      <w:pPr>
        <w:pStyle w:val="Poetry"/>
      </w:pPr>
      <w:r w:rsidRPr="008D080A">
        <w:t xml:space="preserve">All thus encourag’d, his own troops he joins, </w:t>
      </w:r>
    </w:p>
    <w:p w14:paraId="775AD30E" w14:textId="3B35C9BA" w:rsidR="003A417A" w:rsidRDefault="003A417A" w:rsidP="008D080A">
      <w:pPr>
        <w:pStyle w:val="Poetry"/>
      </w:pPr>
      <w:r w:rsidRPr="008D080A">
        <w:t>And hastes to prosecute his deep designs.</w:t>
      </w:r>
    </w:p>
    <w:p w14:paraId="1988C934" w14:textId="77777777" w:rsidR="00924C57" w:rsidRPr="008D080A" w:rsidRDefault="00924C57" w:rsidP="008D080A">
      <w:pPr>
        <w:pStyle w:val="Poetry"/>
      </w:pPr>
    </w:p>
    <w:p w14:paraId="725FC78E" w14:textId="3AACFABD" w:rsidR="003A417A" w:rsidRPr="008D080A" w:rsidRDefault="003A417A" w:rsidP="008D080A">
      <w:pPr>
        <w:pStyle w:val="Poetry"/>
      </w:pPr>
      <w:r w:rsidRPr="008D080A">
        <w:t>Inclos’d with hills, a winding valley lies,</w:t>
      </w:r>
      <w:r w:rsidRPr="008D080A">
        <w:tab/>
      </w:r>
    </w:p>
    <w:p w14:paraId="633B77F2" w14:textId="77777777" w:rsidR="00924C57" w:rsidRDefault="003A417A" w:rsidP="008D080A">
      <w:pPr>
        <w:pStyle w:val="Poetry"/>
      </w:pPr>
      <w:r w:rsidRPr="008D080A">
        <w:t xml:space="preserve">By </w:t>
      </w:r>
      <w:proofErr w:type="gramStart"/>
      <w:r w:rsidRPr="008D080A">
        <w:t>nature</w:t>
      </w:r>
      <w:proofErr w:type="gramEnd"/>
      <w:r w:rsidRPr="008D080A">
        <w:t xml:space="preserve"> form’d for fraud, and fitted for surprise. </w:t>
      </w:r>
    </w:p>
    <w:p w14:paraId="5F777C02" w14:textId="191C06BE" w:rsidR="003A417A" w:rsidRPr="008D080A" w:rsidRDefault="003A417A" w:rsidP="008D080A">
      <w:pPr>
        <w:pStyle w:val="Poetry"/>
      </w:pPr>
      <w:r w:rsidRPr="008D080A">
        <w:t>A narrow track, by human steps untrode,</w:t>
      </w:r>
    </w:p>
    <w:p w14:paraId="60D7AA67" w14:textId="77777777" w:rsidR="00924C57" w:rsidRDefault="003A417A" w:rsidP="008D080A">
      <w:pPr>
        <w:pStyle w:val="Poetry"/>
      </w:pPr>
      <w:r w:rsidRPr="008D080A">
        <w:t xml:space="preserve">Leads, thro’ perplexing thorns, to this obscure abode. </w:t>
      </w:r>
    </w:p>
    <w:p w14:paraId="05DD4873" w14:textId="7B755F58" w:rsidR="003A417A" w:rsidRPr="008D080A" w:rsidRDefault="003A417A" w:rsidP="008D080A">
      <w:pPr>
        <w:pStyle w:val="Poetry"/>
      </w:pPr>
      <w:r w:rsidRPr="008D080A">
        <w:t>High o’er the vale a steepy mountain stands,</w:t>
      </w:r>
    </w:p>
    <w:p w14:paraId="15311096" w14:textId="58A3FB48" w:rsidR="003A417A" w:rsidRPr="008D080A" w:rsidRDefault="003A417A" w:rsidP="008D080A">
      <w:pPr>
        <w:pStyle w:val="Poetry"/>
      </w:pPr>
      <w:r w:rsidRPr="008D080A">
        <w:t>Whence the surveying sight the nether ground commands.</w:t>
      </w:r>
    </w:p>
    <w:p w14:paraId="165615CC" w14:textId="77777777" w:rsidR="003A417A" w:rsidRPr="008D080A" w:rsidRDefault="003A417A" w:rsidP="008D080A">
      <w:pPr>
        <w:pStyle w:val="Poetry"/>
      </w:pPr>
      <w:r w:rsidRPr="008D080A">
        <w:t>The top is level, an offensive seat</w:t>
      </w:r>
    </w:p>
    <w:p w14:paraId="7F8EFBA3" w14:textId="77777777" w:rsidR="003A417A" w:rsidRPr="008D080A" w:rsidRDefault="003A417A" w:rsidP="008D080A">
      <w:pPr>
        <w:pStyle w:val="Poetry"/>
      </w:pPr>
      <w:r w:rsidRPr="008D080A">
        <w:t>Of war; and from the war a safe retreat:</w:t>
      </w:r>
    </w:p>
    <w:p w14:paraId="66D5E698" w14:textId="77777777" w:rsidR="00924C57" w:rsidRDefault="003A417A" w:rsidP="008D080A">
      <w:pPr>
        <w:pStyle w:val="Poetry"/>
      </w:pPr>
      <w:r w:rsidRPr="008D080A">
        <w:t xml:space="preserve">For, on the right and left, is room to press </w:t>
      </w:r>
    </w:p>
    <w:p w14:paraId="2B5895D3" w14:textId="25EBEC53" w:rsidR="003A417A" w:rsidRPr="008D080A" w:rsidRDefault="003A417A" w:rsidP="008D080A">
      <w:pPr>
        <w:pStyle w:val="Poetry"/>
      </w:pPr>
      <w:r w:rsidRPr="008D080A">
        <w:t xml:space="preserve">The foes at hand, or from afar </w:t>
      </w:r>
      <w:proofErr w:type="gramStart"/>
      <w:r w:rsidRPr="008D080A">
        <w:t>distress;</w:t>
      </w:r>
      <w:proofErr w:type="gramEnd"/>
    </w:p>
    <w:p w14:paraId="00789201" w14:textId="2D977D56" w:rsidR="003A417A" w:rsidRPr="008D080A" w:rsidRDefault="003A417A" w:rsidP="008D080A">
      <w:pPr>
        <w:pStyle w:val="Poetry"/>
      </w:pPr>
      <w:r w:rsidRPr="008D080A">
        <w:t>To drive ‘em headlong downward, and to pour</w:t>
      </w:r>
    </w:p>
    <w:p w14:paraId="26F4BBE1" w14:textId="77777777" w:rsidR="00924C57" w:rsidRDefault="003A417A" w:rsidP="008D080A">
      <w:pPr>
        <w:pStyle w:val="Poetry"/>
      </w:pPr>
      <w:r w:rsidRPr="008D080A">
        <w:t xml:space="preserve">On their descending backs a stony show’r. </w:t>
      </w:r>
    </w:p>
    <w:p w14:paraId="29E12C72" w14:textId="77777777" w:rsidR="00924C57" w:rsidRDefault="003A417A" w:rsidP="008D080A">
      <w:pPr>
        <w:pStyle w:val="Poetry"/>
      </w:pPr>
      <w:r w:rsidRPr="008D080A">
        <w:t xml:space="preserve">Thither young Turnus took the well-known way, </w:t>
      </w:r>
    </w:p>
    <w:p w14:paraId="2C85D561" w14:textId="3E72D320" w:rsidR="003A417A" w:rsidRDefault="003A417A" w:rsidP="008D080A">
      <w:pPr>
        <w:pStyle w:val="Poetry"/>
      </w:pPr>
      <w:r w:rsidRPr="008D080A">
        <w:t>Possess’d the pass, and in blind ambush lay.</w:t>
      </w:r>
    </w:p>
    <w:p w14:paraId="561A57ED" w14:textId="77777777" w:rsidR="00924C57" w:rsidRPr="008D080A" w:rsidRDefault="00924C57" w:rsidP="008D080A">
      <w:pPr>
        <w:pStyle w:val="Poetry"/>
      </w:pPr>
    </w:p>
    <w:p w14:paraId="2557B9BE" w14:textId="77777777" w:rsidR="003A417A" w:rsidRPr="008D080A" w:rsidRDefault="003A417A" w:rsidP="008D080A">
      <w:pPr>
        <w:pStyle w:val="Poetry"/>
      </w:pPr>
      <w:r w:rsidRPr="008D080A">
        <w:t>Meantime Latonian Phoebe, from the skies,</w:t>
      </w:r>
    </w:p>
    <w:p w14:paraId="317D624A" w14:textId="0FBF0780" w:rsidR="003A417A" w:rsidRPr="008D080A" w:rsidRDefault="003A417A" w:rsidP="008D080A">
      <w:pPr>
        <w:pStyle w:val="Poetry"/>
      </w:pPr>
      <w:r w:rsidRPr="008D080A">
        <w:t>Beheld th’ approaching war with hateful eyes,</w:t>
      </w:r>
    </w:p>
    <w:p w14:paraId="52FD9A55" w14:textId="77777777" w:rsidR="00924C57" w:rsidRDefault="003A417A" w:rsidP="008D080A">
      <w:pPr>
        <w:pStyle w:val="Poetry"/>
      </w:pPr>
      <w:r w:rsidRPr="008D080A">
        <w:t xml:space="preserve">And call’d the light-foot Opis to her aid, </w:t>
      </w:r>
    </w:p>
    <w:p w14:paraId="0959CE97" w14:textId="77777777" w:rsidR="00924C57" w:rsidRDefault="003A417A" w:rsidP="008D080A">
      <w:pPr>
        <w:pStyle w:val="Poetry"/>
      </w:pPr>
      <w:r w:rsidRPr="008D080A">
        <w:t xml:space="preserve">Her most belov’d and </w:t>
      </w:r>
      <w:proofErr w:type="gramStart"/>
      <w:r w:rsidRPr="008D080A">
        <w:t>ever-trusty</w:t>
      </w:r>
      <w:proofErr w:type="gramEnd"/>
      <w:r w:rsidRPr="008D080A">
        <w:t xml:space="preserve"> maid; </w:t>
      </w:r>
    </w:p>
    <w:p w14:paraId="0A50A3F4" w14:textId="77777777" w:rsidR="00924C57" w:rsidRDefault="003A417A" w:rsidP="008D080A">
      <w:pPr>
        <w:pStyle w:val="Poetry"/>
      </w:pPr>
      <w:r w:rsidRPr="008D080A">
        <w:t xml:space="preserve">Then with a sigh began: “Camilla goes </w:t>
      </w:r>
    </w:p>
    <w:p w14:paraId="32306BD1" w14:textId="55571F17" w:rsidR="003A417A" w:rsidRPr="008D080A" w:rsidRDefault="003A417A" w:rsidP="008D080A">
      <w:pPr>
        <w:pStyle w:val="Poetry"/>
      </w:pPr>
      <w:r w:rsidRPr="008D080A">
        <w:t>To meet her death amidst her fatal foes:</w:t>
      </w:r>
    </w:p>
    <w:p w14:paraId="06A4F23B" w14:textId="0C778EEB" w:rsidR="003A417A" w:rsidRPr="008D080A" w:rsidRDefault="003A417A" w:rsidP="008D080A">
      <w:pPr>
        <w:pStyle w:val="Poetry"/>
      </w:pPr>
      <w:r w:rsidRPr="008D080A">
        <w:t>The nymphs I lov’d of all my mortal train,</w:t>
      </w:r>
    </w:p>
    <w:p w14:paraId="1673689D" w14:textId="77777777" w:rsidR="00924C57" w:rsidRDefault="003A417A" w:rsidP="008D080A">
      <w:pPr>
        <w:pStyle w:val="Poetry"/>
      </w:pPr>
      <w:r w:rsidRPr="008D080A">
        <w:t xml:space="preserve">Invested with Diana’s arms, in vain. </w:t>
      </w:r>
    </w:p>
    <w:p w14:paraId="00ED6D3C" w14:textId="61B2765B" w:rsidR="003A417A" w:rsidRPr="008D080A" w:rsidRDefault="003A417A" w:rsidP="008D080A">
      <w:pPr>
        <w:pStyle w:val="Poetry"/>
      </w:pPr>
      <w:r w:rsidRPr="008D080A">
        <w:t>Nor is my kindness for the virgin new:</w:t>
      </w:r>
    </w:p>
    <w:p w14:paraId="44726B74" w14:textId="77777777" w:rsidR="00924C57" w:rsidRDefault="003A417A" w:rsidP="008D080A">
      <w:pPr>
        <w:pStyle w:val="Poetry"/>
      </w:pPr>
      <w:r w:rsidRPr="008D080A">
        <w:lastRenderedPageBreak/>
        <w:t xml:space="preserve">‘T was born with her; and with her years it grew. </w:t>
      </w:r>
    </w:p>
    <w:p w14:paraId="2F843D93" w14:textId="6481038F" w:rsidR="003A417A" w:rsidRPr="008D080A" w:rsidRDefault="003A417A" w:rsidP="008D080A">
      <w:pPr>
        <w:pStyle w:val="Poetry"/>
      </w:pPr>
      <w:r w:rsidRPr="008D080A">
        <w:t>Her father Metabus, when forc’d away</w:t>
      </w:r>
    </w:p>
    <w:p w14:paraId="7F3AF705" w14:textId="34864E5F" w:rsidR="003A417A" w:rsidRPr="008D080A" w:rsidRDefault="003A417A" w:rsidP="008D080A">
      <w:pPr>
        <w:pStyle w:val="Poetry"/>
      </w:pPr>
      <w:r w:rsidRPr="008D080A">
        <w:t>From old Privernum, for tyrannic sway,</w:t>
      </w:r>
    </w:p>
    <w:p w14:paraId="10EDE27B" w14:textId="77777777" w:rsidR="00924C57" w:rsidRDefault="003A417A" w:rsidP="008D080A">
      <w:pPr>
        <w:pStyle w:val="Poetry"/>
      </w:pPr>
      <w:r w:rsidRPr="008D080A">
        <w:t xml:space="preserve">Snatch’d up, and sav’d from his prevailing foes, </w:t>
      </w:r>
    </w:p>
    <w:p w14:paraId="14237ADF" w14:textId="1F7970EC" w:rsidR="003A417A" w:rsidRPr="008D080A" w:rsidRDefault="003A417A" w:rsidP="008D080A">
      <w:pPr>
        <w:pStyle w:val="Poetry"/>
      </w:pPr>
      <w:r w:rsidRPr="008D080A">
        <w:t>This tender babe, companion of his woes.</w:t>
      </w:r>
    </w:p>
    <w:p w14:paraId="1F8FC5BB" w14:textId="77777777" w:rsidR="00924C57" w:rsidRDefault="003A417A" w:rsidP="008D080A">
      <w:pPr>
        <w:pStyle w:val="Poetry"/>
      </w:pPr>
      <w:r w:rsidRPr="008D080A">
        <w:t xml:space="preserve">Casmilla was her mother; but he drown’d </w:t>
      </w:r>
    </w:p>
    <w:p w14:paraId="302D80D3" w14:textId="11164CDF" w:rsidR="003A417A" w:rsidRPr="008D080A" w:rsidRDefault="003A417A" w:rsidP="008D080A">
      <w:pPr>
        <w:pStyle w:val="Poetry"/>
      </w:pPr>
      <w:r w:rsidRPr="008D080A">
        <w:t>One hissing letter in a softer sound,</w:t>
      </w:r>
    </w:p>
    <w:p w14:paraId="5CB3E0E3" w14:textId="02083968" w:rsidR="003A417A" w:rsidRPr="008D080A" w:rsidRDefault="003A417A" w:rsidP="008D080A">
      <w:pPr>
        <w:pStyle w:val="Poetry"/>
      </w:pPr>
      <w:r w:rsidRPr="008D080A">
        <w:t xml:space="preserve">And call’d Camilla. Thro’ the woods he </w:t>
      </w:r>
      <w:proofErr w:type="gramStart"/>
      <w:r w:rsidRPr="008D080A">
        <w:t>flies;</w:t>
      </w:r>
      <w:proofErr w:type="gramEnd"/>
    </w:p>
    <w:p w14:paraId="58EDD973" w14:textId="77777777" w:rsidR="00924C57" w:rsidRDefault="003A417A" w:rsidP="00924C57">
      <w:pPr>
        <w:pStyle w:val="Poetry"/>
      </w:pPr>
      <w:r w:rsidRPr="00924C57">
        <w:t xml:space="preserve">Wrapp’d in his robe the royal infant lies. </w:t>
      </w:r>
    </w:p>
    <w:p w14:paraId="2F199E13" w14:textId="108EFF89" w:rsidR="003A417A" w:rsidRPr="00924C57" w:rsidRDefault="003A417A" w:rsidP="00924C57">
      <w:pPr>
        <w:pStyle w:val="Poetry"/>
      </w:pPr>
      <w:r w:rsidRPr="00924C57">
        <w:t xml:space="preserve">His foes in sight, he mends his weary </w:t>
      </w:r>
      <w:proofErr w:type="gramStart"/>
      <w:r w:rsidRPr="00924C57">
        <w:t>pace;</w:t>
      </w:r>
      <w:proofErr w:type="gramEnd"/>
    </w:p>
    <w:p w14:paraId="43858EA2" w14:textId="77777777" w:rsidR="00924C57" w:rsidRDefault="003A417A" w:rsidP="00924C57">
      <w:pPr>
        <w:pStyle w:val="Poetry"/>
      </w:pPr>
      <w:r w:rsidRPr="00924C57">
        <w:t xml:space="preserve">With shout and clamors they pursue the chase. </w:t>
      </w:r>
    </w:p>
    <w:p w14:paraId="04D209E9" w14:textId="75BDBA49" w:rsidR="003A417A" w:rsidRDefault="003A417A" w:rsidP="00924C57">
      <w:pPr>
        <w:pStyle w:val="Poetry"/>
      </w:pPr>
      <w:r w:rsidRPr="00924C57">
        <w:t>The banks of Amasene at length he gains:</w:t>
      </w:r>
    </w:p>
    <w:p w14:paraId="0AA06FC5" w14:textId="77777777" w:rsidR="00924C57" w:rsidRPr="00924C57" w:rsidRDefault="00924C57" w:rsidP="00924C57">
      <w:pPr>
        <w:pStyle w:val="Poetry"/>
      </w:pPr>
    </w:p>
    <w:p w14:paraId="08D2DC4E" w14:textId="631DBB0C" w:rsidR="003A417A" w:rsidRPr="00924C57" w:rsidRDefault="003A417A" w:rsidP="00924C57">
      <w:pPr>
        <w:pStyle w:val="Poetry"/>
      </w:pPr>
      <w:r w:rsidRPr="00924C57">
        <w:t>The raging flood his farther flight restrains,</w:t>
      </w:r>
    </w:p>
    <w:p w14:paraId="66EA51C4" w14:textId="77777777" w:rsidR="00924C57" w:rsidRDefault="003A417A" w:rsidP="00924C57">
      <w:pPr>
        <w:pStyle w:val="Poetry"/>
      </w:pPr>
      <w:r w:rsidRPr="00924C57">
        <w:t xml:space="preserve">Rais’d o’er the borders with unusual rains. </w:t>
      </w:r>
    </w:p>
    <w:p w14:paraId="7B5F261C" w14:textId="77777777" w:rsidR="00924C57" w:rsidRDefault="003A417A" w:rsidP="00924C57">
      <w:pPr>
        <w:pStyle w:val="Poetry"/>
      </w:pPr>
      <w:r w:rsidRPr="00924C57">
        <w:t xml:space="preserve">Prepar’d to plunge into the stream, he fears, </w:t>
      </w:r>
    </w:p>
    <w:p w14:paraId="7341835D" w14:textId="77777777" w:rsidR="00924C57" w:rsidRDefault="003A417A" w:rsidP="00924C57">
      <w:pPr>
        <w:pStyle w:val="Poetry"/>
      </w:pPr>
      <w:r w:rsidRPr="00924C57">
        <w:t xml:space="preserve">Not for himself, but for the charge he bears. </w:t>
      </w:r>
    </w:p>
    <w:p w14:paraId="1C5A59B4" w14:textId="0C45F7D6" w:rsidR="003A417A" w:rsidRPr="00924C57" w:rsidRDefault="003A417A" w:rsidP="00924C57">
      <w:pPr>
        <w:pStyle w:val="Poetry"/>
      </w:pPr>
      <w:r w:rsidRPr="00924C57">
        <w:t xml:space="preserve">Anxious, he stops a while, and thinks in </w:t>
      </w:r>
      <w:proofErr w:type="gramStart"/>
      <w:r w:rsidRPr="00924C57">
        <w:t>haste;</w:t>
      </w:r>
      <w:proofErr w:type="gramEnd"/>
    </w:p>
    <w:p w14:paraId="51301F2A" w14:textId="13E59434" w:rsidR="003A417A" w:rsidRPr="00924C57" w:rsidRDefault="003A417A" w:rsidP="00924C57">
      <w:pPr>
        <w:pStyle w:val="Poetry"/>
      </w:pPr>
      <w:r w:rsidRPr="00924C57">
        <w:t>Then, desp’rate in distress, resolves at last.</w:t>
      </w:r>
    </w:p>
    <w:p w14:paraId="09215B28" w14:textId="77777777" w:rsidR="00924C57" w:rsidRDefault="003A417A" w:rsidP="00924C57">
      <w:pPr>
        <w:pStyle w:val="Poetry"/>
      </w:pPr>
      <w:r w:rsidRPr="00924C57">
        <w:t xml:space="preserve">A knotty lance of well-boil’d oak he </w:t>
      </w:r>
      <w:proofErr w:type="gramStart"/>
      <w:r w:rsidRPr="00924C57">
        <w:t>bore;</w:t>
      </w:r>
      <w:proofErr w:type="gramEnd"/>
      <w:r w:rsidRPr="00924C57">
        <w:t xml:space="preserve"> </w:t>
      </w:r>
    </w:p>
    <w:p w14:paraId="3E2860C1" w14:textId="697358C5" w:rsidR="003A417A" w:rsidRPr="00924C57" w:rsidRDefault="003A417A" w:rsidP="00924C57">
      <w:pPr>
        <w:pStyle w:val="Poetry"/>
      </w:pPr>
      <w:r w:rsidRPr="00924C57">
        <w:t>The middle part with cork he cover’d o’er:</w:t>
      </w:r>
    </w:p>
    <w:p w14:paraId="66E2A410" w14:textId="77777777" w:rsidR="00924C57" w:rsidRDefault="003A417A" w:rsidP="00924C57">
      <w:pPr>
        <w:pStyle w:val="Poetry"/>
      </w:pPr>
      <w:r w:rsidRPr="00924C57">
        <w:t xml:space="preserve">He clos’d the child within the hollow </w:t>
      </w:r>
      <w:proofErr w:type="gramStart"/>
      <w:r w:rsidRPr="00924C57">
        <w:t>space;</w:t>
      </w:r>
      <w:proofErr w:type="gramEnd"/>
      <w:r w:rsidRPr="00924C57">
        <w:t xml:space="preserve"> </w:t>
      </w:r>
    </w:p>
    <w:p w14:paraId="2E14A56E" w14:textId="5FB2BBFC" w:rsidR="003A417A" w:rsidRPr="00924C57" w:rsidRDefault="003A417A" w:rsidP="00924C57">
      <w:pPr>
        <w:pStyle w:val="Poetry"/>
      </w:pPr>
      <w:r w:rsidRPr="00924C57">
        <w:t xml:space="preserve">With twigs of bending osier bound the </w:t>
      </w:r>
      <w:proofErr w:type="gramStart"/>
      <w:r w:rsidRPr="00924C57">
        <w:t>case;</w:t>
      </w:r>
      <w:proofErr w:type="gramEnd"/>
    </w:p>
    <w:p w14:paraId="691B3437" w14:textId="0B0F5EE0" w:rsidR="003A417A" w:rsidRPr="00924C57" w:rsidRDefault="003A417A" w:rsidP="00924C57">
      <w:pPr>
        <w:pStyle w:val="Poetry"/>
      </w:pPr>
      <w:r w:rsidRPr="00924C57">
        <w:t>Then pois’d the spear, heavy with human weight,</w:t>
      </w:r>
    </w:p>
    <w:p w14:paraId="53AF1837" w14:textId="77777777" w:rsidR="003A417A" w:rsidRPr="00924C57" w:rsidRDefault="003A417A" w:rsidP="00924C57">
      <w:pPr>
        <w:pStyle w:val="Poetry"/>
      </w:pPr>
      <w:r w:rsidRPr="00924C57">
        <w:t xml:space="preserve">And </w:t>
      </w:r>
      <w:proofErr w:type="gramStart"/>
      <w:r w:rsidRPr="00924C57">
        <w:t>thus</w:t>
      </w:r>
      <w:proofErr w:type="gramEnd"/>
      <w:r w:rsidRPr="00924C57">
        <w:t xml:space="preserve"> invok’d my favor for the freight:</w:t>
      </w:r>
    </w:p>
    <w:p w14:paraId="039C1296" w14:textId="77777777" w:rsidR="00924C57" w:rsidRDefault="003A417A" w:rsidP="00924C57">
      <w:pPr>
        <w:pStyle w:val="Poetry"/>
      </w:pPr>
      <w:r w:rsidRPr="00924C57">
        <w:t xml:space="preserve">‘Accept, great goddess of the woods,’ he said, </w:t>
      </w:r>
    </w:p>
    <w:p w14:paraId="7F40E7F1" w14:textId="67B771F8" w:rsidR="003A417A" w:rsidRPr="00924C57" w:rsidRDefault="003A417A" w:rsidP="00924C57">
      <w:pPr>
        <w:pStyle w:val="Poetry"/>
      </w:pPr>
      <w:r w:rsidRPr="00924C57">
        <w:t>‘Sent by her sire, this dedicated maid!</w:t>
      </w:r>
    </w:p>
    <w:p w14:paraId="780F1351" w14:textId="77777777" w:rsidR="003A417A" w:rsidRPr="00924C57" w:rsidRDefault="003A417A" w:rsidP="00924C57">
      <w:pPr>
        <w:pStyle w:val="Poetry"/>
      </w:pPr>
      <w:r w:rsidRPr="00924C57">
        <w:t xml:space="preserve">Thro’ air she flies a suppliant to thy </w:t>
      </w:r>
      <w:proofErr w:type="gramStart"/>
      <w:r w:rsidRPr="00924C57">
        <w:t>shrine;</w:t>
      </w:r>
      <w:proofErr w:type="gramEnd"/>
    </w:p>
    <w:p w14:paraId="7564F38C" w14:textId="3B82E635" w:rsidR="003A417A" w:rsidRPr="00924C57" w:rsidRDefault="003A417A" w:rsidP="00924C57">
      <w:pPr>
        <w:pStyle w:val="Poetry"/>
      </w:pPr>
      <w:r w:rsidRPr="00924C57">
        <w:t>And the first weapons that she knows, are thine.’</w:t>
      </w:r>
      <w:r w:rsidRPr="00924C57">
        <w:tab/>
      </w:r>
    </w:p>
    <w:p w14:paraId="3CE03C11" w14:textId="77777777" w:rsidR="003A417A" w:rsidRPr="00924C57" w:rsidRDefault="003A417A" w:rsidP="00924C57">
      <w:pPr>
        <w:pStyle w:val="Poetry"/>
      </w:pPr>
      <w:r w:rsidRPr="00924C57">
        <w:t xml:space="preserve">He </w:t>
      </w:r>
      <w:proofErr w:type="gramStart"/>
      <w:r w:rsidRPr="00924C57">
        <w:t>said;</w:t>
      </w:r>
      <w:proofErr w:type="gramEnd"/>
      <w:r w:rsidRPr="00924C57">
        <w:t xml:space="preserve"> and with full force the spear he threw:</w:t>
      </w:r>
    </w:p>
    <w:p w14:paraId="016D3BE9" w14:textId="77777777" w:rsidR="003A417A" w:rsidRPr="00924C57" w:rsidRDefault="003A417A" w:rsidP="00924C57">
      <w:pPr>
        <w:pStyle w:val="Poetry"/>
      </w:pPr>
      <w:r w:rsidRPr="00924C57">
        <w:t>Above the sounding waves Camilla flew.</w:t>
      </w:r>
    </w:p>
    <w:p w14:paraId="00D02E53" w14:textId="77777777" w:rsidR="00924C57" w:rsidRDefault="003A417A" w:rsidP="00924C57">
      <w:pPr>
        <w:pStyle w:val="Poetry"/>
      </w:pPr>
      <w:r w:rsidRPr="00924C57">
        <w:t xml:space="preserve">Then, press’d by foes, he stemm’d the stormy tide, </w:t>
      </w:r>
    </w:p>
    <w:p w14:paraId="56A0040E" w14:textId="27C662FC" w:rsidR="003A417A" w:rsidRPr="00924C57" w:rsidRDefault="003A417A" w:rsidP="00924C57">
      <w:pPr>
        <w:pStyle w:val="Poetry"/>
      </w:pPr>
      <w:r w:rsidRPr="00924C57">
        <w:t>And gain’d, by stress of arms, the farther side.</w:t>
      </w:r>
    </w:p>
    <w:p w14:paraId="53C85F95" w14:textId="7ED5993F" w:rsidR="003A417A" w:rsidRPr="00924C57" w:rsidRDefault="003A417A" w:rsidP="00924C57">
      <w:pPr>
        <w:pStyle w:val="Poetry"/>
      </w:pPr>
      <w:r w:rsidRPr="00924C57">
        <w:t>His fasten’d spear he pull’d from out the ground,</w:t>
      </w:r>
      <w:r w:rsidRPr="00924C57">
        <w:tab/>
      </w:r>
    </w:p>
    <w:p w14:paraId="3454415D" w14:textId="77777777" w:rsidR="00924C57" w:rsidRDefault="003A417A" w:rsidP="00924C57">
      <w:pPr>
        <w:pStyle w:val="Poetry"/>
      </w:pPr>
      <w:r w:rsidRPr="00924C57">
        <w:t xml:space="preserve">And, victor of his vows, his infant nymph </w:t>
      </w:r>
      <w:proofErr w:type="gramStart"/>
      <w:r w:rsidRPr="00924C57">
        <w:t>unbound;</w:t>
      </w:r>
      <w:proofErr w:type="gramEnd"/>
      <w:r w:rsidRPr="00924C57">
        <w:t xml:space="preserve"> </w:t>
      </w:r>
    </w:p>
    <w:p w14:paraId="4907BBE8" w14:textId="6364FD3F" w:rsidR="003A417A" w:rsidRPr="00924C57" w:rsidRDefault="003A417A" w:rsidP="00924C57">
      <w:pPr>
        <w:pStyle w:val="Poetry"/>
      </w:pPr>
      <w:r w:rsidRPr="00924C57">
        <w:lastRenderedPageBreak/>
        <w:t>Nor, after that, in towns which walls inclose,</w:t>
      </w:r>
    </w:p>
    <w:p w14:paraId="35F6C404" w14:textId="77777777" w:rsidR="00924C57" w:rsidRDefault="003A417A" w:rsidP="00924C57">
      <w:pPr>
        <w:pStyle w:val="Poetry"/>
      </w:pPr>
      <w:r w:rsidRPr="00924C57">
        <w:t xml:space="preserve">Would trust his hunted life amidst his </w:t>
      </w:r>
      <w:proofErr w:type="gramStart"/>
      <w:r w:rsidRPr="00924C57">
        <w:t>foes;</w:t>
      </w:r>
      <w:proofErr w:type="gramEnd"/>
      <w:r w:rsidRPr="00924C57">
        <w:t xml:space="preserve"> </w:t>
      </w:r>
    </w:p>
    <w:p w14:paraId="48C098E2" w14:textId="1F5C60B5" w:rsidR="003A417A" w:rsidRPr="00924C57" w:rsidRDefault="003A417A" w:rsidP="00924C57">
      <w:pPr>
        <w:pStyle w:val="Poetry"/>
      </w:pPr>
      <w:r w:rsidRPr="00924C57">
        <w:t xml:space="preserve">But, rough, in open air he chose to </w:t>
      </w:r>
      <w:proofErr w:type="gramStart"/>
      <w:r w:rsidRPr="00924C57">
        <w:t>lie;</w:t>
      </w:r>
      <w:proofErr w:type="gramEnd"/>
    </w:p>
    <w:p w14:paraId="1FB5FBA2" w14:textId="3659A712" w:rsidR="003A417A" w:rsidRPr="00924C57" w:rsidRDefault="003A417A" w:rsidP="00924C57">
      <w:pPr>
        <w:pStyle w:val="Poetry"/>
      </w:pPr>
      <w:r w:rsidRPr="00924C57">
        <w:t>Earth was his couch, his cov’ring was the sky.</w:t>
      </w:r>
    </w:p>
    <w:p w14:paraId="334CA084" w14:textId="77777777" w:rsidR="00924C57" w:rsidRDefault="003A417A" w:rsidP="00924C57">
      <w:pPr>
        <w:pStyle w:val="Poetry"/>
      </w:pPr>
      <w:r w:rsidRPr="00924C57">
        <w:t xml:space="preserve">On hills unshorn, or in a desart den, </w:t>
      </w:r>
    </w:p>
    <w:p w14:paraId="060A67DF" w14:textId="77777777" w:rsidR="00924C57" w:rsidRDefault="003A417A" w:rsidP="00924C57">
      <w:pPr>
        <w:pStyle w:val="Poetry"/>
      </w:pPr>
      <w:r w:rsidRPr="00924C57">
        <w:t xml:space="preserve">He shunn’d the dire society of men. </w:t>
      </w:r>
    </w:p>
    <w:p w14:paraId="23832E0D" w14:textId="1DB6BA01" w:rsidR="003A417A" w:rsidRPr="00924C57" w:rsidRDefault="003A417A" w:rsidP="00924C57">
      <w:pPr>
        <w:pStyle w:val="Poetry"/>
      </w:pPr>
      <w:r w:rsidRPr="00924C57">
        <w:t xml:space="preserve">A shepherd’s solitary life he </w:t>
      </w:r>
      <w:proofErr w:type="gramStart"/>
      <w:r w:rsidRPr="00924C57">
        <w:t>led;</w:t>
      </w:r>
      <w:proofErr w:type="gramEnd"/>
    </w:p>
    <w:p w14:paraId="7A8A6509" w14:textId="77777777" w:rsidR="003A417A" w:rsidRPr="00924C57" w:rsidRDefault="003A417A" w:rsidP="00924C57">
      <w:pPr>
        <w:pStyle w:val="Poetry"/>
      </w:pPr>
      <w:r w:rsidRPr="00924C57">
        <w:t xml:space="preserve">His daughter with the milk of mares </w:t>
      </w:r>
      <w:proofErr w:type="gramStart"/>
      <w:r w:rsidRPr="00924C57">
        <w:t>he</w:t>
      </w:r>
      <w:proofErr w:type="gramEnd"/>
      <w:r w:rsidRPr="00924C57">
        <w:t xml:space="preserve"> fed.</w:t>
      </w:r>
    </w:p>
    <w:p w14:paraId="2A5312F1" w14:textId="19DD7822" w:rsidR="003A417A" w:rsidRPr="00924C57" w:rsidRDefault="003A417A" w:rsidP="00924C57">
      <w:pPr>
        <w:pStyle w:val="Poetry"/>
      </w:pPr>
      <w:r w:rsidRPr="00924C57">
        <w:t>The dugs of bears, and ev’ry salvage beast,</w:t>
      </w:r>
    </w:p>
    <w:p w14:paraId="6F5FEC3F" w14:textId="77777777" w:rsidR="00924C57" w:rsidRDefault="003A417A" w:rsidP="00924C57">
      <w:pPr>
        <w:pStyle w:val="Poetry"/>
      </w:pPr>
      <w:r w:rsidRPr="00924C57">
        <w:t xml:space="preserve">He drew, and thro’ her lips the liquor press’d. </w:t>
      </w:r>
    </w:p>
    <w:p w14:paraId="500A6704" w14:textId="605671FD" w:rsidR="003A417A" w:rsidRPr="00924C57" w:rsidRDefault="003A417A" w:rsidP="00924C57">
      <w:pPr>
        <w:pStyle w:val="Poetry"/>
      </w:pPr>
      <w:r w:rsidRPr="00924C57">
        <w:t>The little Amazon could scarcely go:</w:t>
      </w:r>
    </w:p>
    <w:p w14:paraId="3A1ED886" w14:textId="77777777" w:rsidR="003A417A" w:rsidRPr="00924C57" w:rsidRDefault="003A417A" w:rsidP="00924C57">
      <w:pPr>
        <w:pStyle w:val="Poetry"/>
      </w:pPr>
      <w:r w:rsidRPr="00924C57">
        <w:t xml:space="preserve">He loads her with a quiver and a </w:t>
      </w:r>
      <w:proofErr w:type="gramStart"/>
      <w:r w:rsidRPr="00924C57">
        <w:t>bow;</w:t>
      </w:r>
      <w:proofErr w:type="gramEnd"/>
    </w:p>
    <w:p w14:paraId="4C655EE0" w14:textId="77777777" w:rsidR="003A417A" w:rsidRPr="00924C57" w:rsidRDefault="003A417A" w:rsidP="00924C57">
      <w:pPr>
        <w:pStyle w:val="Poetry"/>
      </w:pPr>
      <w:r w:rsidRPr="00924C57">
        <w:t>And, that she might her stagg’ring steps command,</w:t>
      </w:r>
    </w:p>
    <w:p w14:paraId="67F59B2D" w14:textId="52EABB0D" w:rsidR="003A417A" w:rsidRPr="00924C57" w:rsidRDefault="003A417A" w:rsidP="00924C57">
      <w:pPr>
        <w:pStyle w:val="Poetry"/>
      </w:pPr>
      <w:r w:rsidRPr="00924C57">
        <w:t>He with a slender jav’lin fills her hand.</w:t>
      </w:r>
    </w:p>
    <w:p w14:paraId="544F0B73" w14:textId="77777777" w:rsidR="003A417A" w:rsidRPr="00924C57" w:rsidRDefault="003A417A" w:rsidP="00924C57">
      <w:pPr>
        <w:pStyle w:val="Poetry"/>
      </w:pPr>
      <w:r w:rsidRPr="00924C57">
        <w:t xml:space="preserve">Her flowing hair no golden fillet </w:t>
      </w:r>
      <w:proofErr w:type="gramStart"/>
      <w:r w:rsidRPr="00924C57">
        <w:t>bound;</w:t>
      </w:r>
      <w:proofErr w:type="gramEnd"/>
    </w:p>
    <w:p w14:paraId="0E290959" w14:textId="77777777" w:rsidR="00924C57" w:rsidRDefault="003A417A" w:rsidP="00924C57">
      <w:pPr>
        <w:pStyle w:val="Poetry"/>
      </w:pPr>
      <w:r w:rsidRPr="00924C57">
        <w:t xml:space="preserve">Nor swept her trailing robe the dusty ground. </w:t>
      </w:r>
    </w:p>
    <w:p w14:paraId="77772F83" w14:textId="1216C24F" w:rsidR="003A417A" w:rsidRPr="00924C57" w:rsidRDefault="003A417A" w:rsidP="00924C57">
      <w:pPr>
        <w:pStyle w:val="Poetry"/>
      </w:pPr>
      <w:r w:rsidRPr="00924C57">
        <w:t>Instead of these, a tiger’s hide o’erspread</w:t>
      </w:r>
    </w:p>
    <w:p w14:paraId="3266B4A5" w14:textId="77777777" w:rsidR="003A417A" w:rsidRPr="00924C57" w:rsidRDefault="003A417A" w:rsidP="00924C57">
      <w:pPr>
        <w:pStyle w:val="Poetry"/>
      </w:pPr>
      <w:r w:rsidRPr="00924C57">
        <w:t>Her back and shoulders, fasten’d to her head.</w:t>
      </w:r>
    </w:p>
    <w:p w14:paraId="292CE1C1" w14:textId="03783531" w:rsidR="003A417A" w:rsidRPr="00924C57" w:rsidRDefault="003A417A" w:rsidP="00924C57">
      <w:pPr>
        <w:pStyle w:val="Poetry"/>
      </w:pPr>
      <w:r w:rsidRPr="00924C57">
        <w:t>The flying dart she first attempts to fling,</w:t>
      </w:r>
    </w:p>
    <w:p w14:paraId="6FAC2424" w14:textId="77777777" w:rsidR="00924C57" w:rsidRDefault="003A417A" w:rsidP="00924C57">
      <w:pPr>
        <w:pStyle w:val="Poetry"/>
      </w:pPr>
      <w:r w:rsidRPr="00924C57">
        <w:t xml:space="preserve">And round her tender temples toss’d the </w:t>
      </w:r>
      <w:proofErr w:type="gramStart"/>
      <w:r w:rsidRPr="00924C57">
        <w:t>sling;</w:t>
      </w:r>
      <w:proofErr w:type="gramEnd"/>
      <w:r w:rsidRPr="00924C57">
        <w:t xml:space="preserve"> </w:t>
      </w:r>
    </w:p>
    <w:p w14:paraId="4C1075DF" w14:textId="77777777" w:rsidR="00924C57" w:rsidRDefault="003A417A" w:rsidP="00924C57">
      <w:pPr>
        <w:pStyle w:val="Poetry"/>
      </w:pPr>
      <w:r w:rsidRPr="00924C57">
        <w:t xml:space="preserve">Then, as her strength with years increas’d, began </w:t>
      </w:r>
    </w:p>
    <w:p w14:paraId="39DD6B5A" w14:textId="39F3765C" w:rsidR="003A417A" w:rsidRPr="00924C57" w:rsidRDefault="003A417A" w:rsidP="00924C57">
      <w:pPr>
        <w:pStyle w:val="Poetry"/>
      </w:pPr>
      <w:r w:rsidRPr="00924C57">
        <w:t>To pierce aloft in air the soaring swan,</w:t>
      </w:r>
    </w:p>
    <w:p w14:paraId="7E6C250C" w14:textId="77777777" w:rsidR="003A417A" w:rsidRPr="00924C57" w:rsidRDefault="003A417A" w:rsidP="00924C57">
      <w:pPr>
        <w:pStyle w:val="Poetry"/>
      </w:pPr>
      <w:r w:rsidRPr="00924C57">
        <w:t>And from the clouds to fetch the heron and the crane.</w:t>
      </w:r>
    </w:p>
    <w:p w14:paraId="15D636E5" w14:textId="79F5E02E" w:rsidR="003A417A" w:rsidRPr="00924C57" w:rsidRDefault="003A417A" w:rsidP="00924C57">
      <w:pPr>
        <w:pStyle w:val="Poetry"/>
      </w:pPr>
      <w:r w:rsidRPr="00924C57">
        <w:t>The Tuscan matrons with each other vied,</w:t>
      </w:r>
    </w:p>
    <w:p w14:paraId="4D135DBD" w14:textId="77777777" w:rsidR="00924C57" w:rsidRDefault="003A417A" w:rsidP="00924C57">
      <w:pPr>
        <w:pStyle w:val="Poetry"/>
      </w:pPr>
      <w:r w:rsidRPr="00924C57">
        <w:t xml:space="preserve">To bless their rival sons with such a </w:t>
      </w:r>
      <w:proofErr w:type="gramStart"/>
      <w:r w:rsidRPr="00924C57">
        <w:t>bride;</w:t>
      </w:r>
      <w:proofErr w:type="gramEnd"/>
      <w:r w:rsidRPr="00924C57">
        <w:t xml:space="preserve"> </w:t>
      </w:r>
    </w:p>
    <w:p w14:paraId="484EE31D" w14:textId="77777777" w:rsidR="00924C57" w:rsidRDefault="003A417A" w:rsidP="00924C57">
      <w:pPr>
        <w:pStyle w:val="Poetry"/>
      </w:pPr>
      <w:r w:rsidRPr="00924C57">
        <w:t xml:space="preserve">But she disdains their love, to share with me </w:t>
      </w:r>
    </w:p>
    <w:p w14:paraId="5604BAA5" w14:textId="7AFFF45F" w:rsidR="003A417A" w:rsidRPr="00924C57" w:rsidRDefault="003A417A" w:rsidP="00924C57">
      <w:pPr>
        <w:pStyle w:val="Poetry"/>
      </w:pPr>
      <w:r w:rsidRPr="00924C57">
        <w:t>The sylvan shades and vow’d virginity.</w:t>
      </w:r>
    </w:p>
    <w:p w14:paraId="0E792269" w14:textId="77777777" w:rsidR="003A417A" w:rsidRPr="00924C57" w:rsidRDefault="003A417A" w:rsidP="00924C57">
      <w:pPr>
        <w:pStyle w:val="Poetry"/>
      </w:pPr>
      <w:proofErr w:type="gramStart"/>
      <w:r w:rsidRPr="00924C57">
        <w:t>And,</w:t>
      </w:r>
      <w:proofErr w:type="gramEnd"/>
      <w:r w:rsidRPr="00924C57">
        <w:t xml:space="preserve"> O! I wish, contented with my cares</w:t>
      </w:r>
    </w:p>
    <w:p w14:paraId="5829E126" w14:textId="102D08F9" w:rsidR="003A417A" w:rsidRPr="00924C57" w:rsidRDefault="003A417A" w:rsidP="00924C57">
      <w:pPr>
        <w:pStyle w:val="Poetry"/>
      </w:pPr>
      <w:r w:rsidRPr="00924C57">
        <w:t>Of salvage spoils, she had not sought the wars!</w:t>
      </w:r>
    </w:p>
    <w:p w14:paraId="59AF41D3" w14:textId="77777777" w:rsidR="003A417A" w:rsidRPr="00924C57" w:rsidRDefault="003A417A" w:rsidP="00924C57">
      <w:pPr>
        <w:pStyle w:val="Poetry"/>
      </w:pPr>
      <w:r w:rsidRPr="00924C57">
        <w:t>Then had she been of my celestial train,</w:t>
      </w:r>
    </w:p>
    <w:p w14:paraId="52FCF967" w14:textId="77777777" w:rsidR="00924C57" w:rsidRDefault="003A417A" w:rsidP="00924C57">
      <w:pPr>
        <w:pStyle w:val="Poetry"/>
      </w:pPr>
      <w:r w:rsidRPr="00924C57">
        <w:t xml:space="preserve">And shunn’d the fate that dooms her to be slain. </w:t>
      </w:r>
    </w:p>
    <w:p w14:paraId="5D8D5A48" w14:textId="77777777" w:rsidR="00924C57" w:rsidRDefault="003A417A" w:rsidP="00924C57">
      <w:pPr>
        <w:pStyle w:val="Poetry"/>
      </w:pPr>
      <w:r w:rsidRPr="00924C57">
        <w:t xml:space="preserve">But since, opposing Heav’n’s decree, she goes </w:t>
      </w:r>
    </w:p>
    <w:p w14:paraId="629C71D3" w14:textId="4DF8D197" w:rsidR="003A417A" w:rsidRPr="00924C57" w:rsidRDefault="003A417A" w:rsidP="00924C57">
      <w:pPr>
        <w:pStyle w:val="Poetry"/>
      </w:pPr>
      <w:r w:rsidRPr="00924C57">
        <w:t>To find her death among forbidden foes,</w:t>
      </w:r>
    </w:p>
    <w:p w14:paraId="26C79946" w14:textId="4920D6DF" w:rsidR="003A417A" w:rsidRPr="00924C57" w:rsidRDefault="003A417A" w:rsidP="00924C57">
      <w:pPr>
        <w:pStyle w:val="Poetry"/>
      </w:pPr>
      <w:r w:rsidRPr="00924C57">
        <w:t xml:space="preserve">Haste with these </w:t>
      </w:r>
      <w:proofErr w:type="gramStart"/>
      <w:r w:rsidRPr="00924C57">
        <w:t>arms, and</w:t>
      </w:r>
      <w:proofErr w:type="gramEnd"/>
      <w:r w:rsidRPr="00924C57">
        <w:t xml:space="preserve"> take thy steepy flight.</w:t>
      </w:r>
    </w:p>
    <w:p w14:paraId="2C0554EE" w14:textId="77777777" w:rsidR="00924C57" w:rsidRDefault="003A417A" w:rsidP="00924C57">
      <w:pPr>
        <w:pStyle w:val="Poetry"/>
      </w:pPr>
      <w:proofErr w:type="gramStart"/>
      <w:r w:rsidRPr="00924C57">
        <w:t>Where</w:t>
      </w:r>
      <w:proofErr w:type="gramEnd"/>
      <w:r w:rsidRPr="00924C57">
        <w:t xml:space="preserve">, with the gods, averse, the Latins fight. </w:t>
      </w:r>
    </w:p>
    <w:p w14:paraId="524FE24D" w14:textId="0BE003FA" w:rsidR="003A417A" w:rsidRPr="00924C57" w:rsidRDefault="003A417A" w:rsidP="00924C57">
      <w:pPr>
        <w:pStyle w:val="Poetry"/>
      </w:pPr>
      <w:r w:rsidRPr="00924C57">
        <w:lastRenderedPageBreak/>
        <w:t>This bow to thee, this quiver I bequeath,</w:t>
      </w:r>
    </w:p>
    <w:p w14:paraId="5DA995F0" w14:textId="77777777" w:rsidR="003A417A" w:rsidRPr="00924C57" w:rsidRDefault="003A417A" w:rsidP="00924C57">
      <w:pPr>
        <w:pStyle w:val="Poetry"/>
      </w:pPr>
      <w:r w:rsidRPr="00924C57">
        <w:t>This chosen arrow, to revenge her death:</w:t>
      </w:r>
    </w:p>
    <w:p w14:paraId="4DE9FC97" w14:textId="77777777" w:rsidR="003A417A" w:rsidRPr="00924C57" w:rsidRDefault="003A417A" w:rsidP="00924C57">
      <w:pPr>
        <w:pStyle w:val="Poetry"/>
      </w:pPr>
      <w:r w:rsidRPr="00924C57">
        <w:t>By whate’er hand Camilla shall be slain,</w:t>
      </w:r>
    </w:p>
    <w:p w14:paraId="248C15FB" w14:textId="311CD123" w:rsidR="003A417A" w:rsidRPr="00924C57" w:rsidRDefault="003A417A" w:rsidP="00924C57">
      <w:pPr>
        <w:pStyle w:val="Poetry"/>
      </w:pPr>
      <w:r w:rsidRPr="00924C57">
        <w:t>Or of the Trojan or Italian train,</w:t>
      </w:r>
    </w:p>
    <w:p w14:paraId="62F02440" w14:textId="77777777" w:rsidR="00924C57" w:rsidRDefault="003A417A" w:rsidP="00924C57">
      <w:pPr>
        <w:pStyle w:val="Poetry"/>
      </w:pPr>
      <w:r w:rsidRPr="00924C57">
        <w:t xml:space="preserve">Let him not pass unpunish’d from the plain. </w:t>
      </w:r>
    </w:p>
    <w:p w14:paraId="2D3411F4" w14:textId="398FF67E" w:rsidR="003A417A" w:rsidRPr="00924C57" w:rsidRDefault="003A417A" w:rsidP="00924C57">
      <w:pPr>
        <w:pStyle w:val="Poetry"/>
      </w:pPr>
      <w:r w:rsidRPr="00924C57">
        <w:t>Then, in a hollow cloud, myself will aid</w:t>
      </w:r>
    </w:p>
    <w:p w14:paraId="41A19A54" w14:textId="77777777" w:rsidR="003A417A" w:rsidRPr="00924C57" w:rsidRDefault="003A417A" w:rsidP="00924C57">
      <w:pPr>
        <w:pStyle w:val="Poetry"/>
      </w:pPr>
      <w:r w:rsidRPr="00924C57">
        <w:t>To bear the breathless body of my maid:</w:t>
      </w:r>
    </w:p>
    <w:p w14:paraId="6FAA5670" w14:textId="77777777" w:rsidR="003A417A" w:rsidRPr="00924C57" w:rsidRDefault="003A417A" w:rsidP="00924C57">
      <w:pPr>
        <w:pStyle w:val="Poetry"/>
      </w:pPr>
      <w:r w:rsidRPr="00924C57">
        <w:t>Unspoil’d shall be her arms, and unprofan’d</w:t>
      </w:r>
    </w:p>
    <w:p w14:paraId="74C3034A" w14:textId="1A28AE83" w:rsidR="003A417A" w:rsidRPr="00924C57" w:rsidRDefault="003A417A" w:rsidP="00924C57">
      <w:pPr>
        <w:pStyle w:val="Poetry"/>
      </w:pPr>
      <w:r w:rsidRPr="00924C57">
        <w:t>Her holy limbs with any human hand,</w:t>
      </w:r>
    </w:p>
    <w:p w14:paraId="786230C8" w14:textId="25BBA55E" w:rsidR="003A417A" w:rsidRDefault="003A417A" w:rsidP="00924C57">
      <w:pPr>
        <w:pStyle w:val="Poetry"/>
      </w:pPr>
      <w:r w:rsidRPr="00924C57">
        <w:t>And in a marble tomb laid in her native land.”</w:t>
      </w:r>
    </w:p>
    <w:p w14:paraId="2AC3CF75" w14:textId="77777777" w:rsidR="00924C57" w:rsidRPr="00924C57" w:rsidRDefault="00924C57" w:rsidP="00924C57">
      <w:pPr>
        <w:pStyle w:val="Poetry"/>
      </w:pPr>
    </w:p>
    <w:p w14:paraId="0821321B" w14:textId="77777777" w:rsidR="00924C57" w:rsidRDefault="003A417A" w:rsidP="00924C57">
      <w:pPr>
        <w:pStyle w:val="Poetry"/>
      </w:pPr>
      <w:r w:rsidRPr="00924C57">
        <w:t xml:space="preserve">She </w:t>
      </w:r>
      <w:proofErr w:type="gramStart"/>
      <w:r w:rsidRPr="00924C57">
        <w:t>said</w:t>
      </w:r>
      <w:proofErr w:type="gramEnd"/>
      <w:r w:rsidRPr="00924C57">
        <w:t xml:space="preserve">. The faithful nymph descends from high </w:t>
      </w:r>
    </w:p>
    <w:p w14:paraId="69F64F15" w14:textId="34FA79D8" w:rsidR="003A417A" w:rsidRPr="00924C57" w:rsidRDefault="003A417A" w:rsidP="00924C57">
      <w:pPr>
        <w:pStyle w:val="Poetry"/>
      </w:pPr>
      <w:r w:rsidRPr="00924C57">
        <w:t>With rapid flight, and cuts the sounding sky:</w:t>
      </w:r>
    </w:p>
    <w:p w14:paraId="2944BE29" w14:textId="7C8BF917" w:rsidR="003A417A" w:rsidRDefault="003A417A" w:rsidP="00924C57">
      <w:pPr>
        <w:pStyle w:val="Poetry"/>
      </w:pPr>
      <w:r w:rsidRPr="00924C57">
        <w:t>Black clouds and stormy winds around her body fly.</w:t>
      </w:r>
    </w:p>
    <w:p w14:paraId="20DFEBE8" w14:textId="77777777" w:rsidR="00924C57" w:rsidRPr="00924C57" w:rsidRDefault="00924C57" w:rsidP="00924C57">
      <w:pPr>
        <w:pStyle w:val="Poetry"/>
      </w:pPr>
    </w:p>
    <w:p w14:paraId="4D3FE317" w14:textId="28800AF8" w:rsidR="003A417A" w:rsidRPr="00924C57" w:rsidRDefault="003A417A" w:rsidP="00924C57">
      <w:pPr>
        <w:pStyle w:val="Poetry"/>
      </w:pPr>
      <w:r w:rsidRPr="00924C57">
        <w:t>By this, the Trojan and the Tuscan horse,</w:t>
      </w:r>
    </w:p>
    <w:p w14:paraId="2EAFA1ED" w14:textId="77777777" w:rsidR="00924C57" w:rsidRDefault="003A417A" w:rsidP="00924C57">
      <w:pPr>
        <w:pStyle w:val="Poetry"/>
      </w:pPr>
      <w:r w:rsidRPr="00924C57">
        <w:t xml:space="preserve">Drawn up in squadrons, with united force, </w:t>
      </w:r>
    </w:p>
    <w:p w14:paraId="17C0B87A" w14:textId="77777777" w:rsidR="00924C57" w:rsidRDefault="003A417A" w:rsidP="00924C57">
      <w:pPr>
        <w:pStyle w:val="Poetry"/>
      </w:pPr>
      <w:r w:rsidRPr="00924C57">
        <w:t xml:space="preserve">Approach the walls: the sprightly coursers bound, </w:t>
      </w:r>
    </w:p>
    <w:p w14:paraId="483843DB" w14:textId="77777777" w:rsidR="00924C57" w:rsidRDefault="003A417A" w:rsidP="00924C57">
      <w:pPr>
        <w:pStyle w:val="Poetry"/>
      </w:pPr>
      <w:r w:rsidRPr="00924C57">
        <w:t xml:space="preserve">Press forward on their </w:t>
      </w:r>
      <w:proofErr w:type="gramStart"/>
      <w:r w:rsidRPr="00924C57">
        <w:t>bits, and</w:t>
      </w:r>
      <w:proofErr w:type="gramEnd"/>
      <w:r w:rsidRPr="00924C57">
        <w:t xml:space="preserve"> shift their ground. </w:t>
      </w:r>
    </w:p>
    <w:p w14:paraId="26F7CC0A" w14:textId="5771EA59" w:rsidR="003A417A" w:rsidRPr="00924C57" w:rsidRDefault="003A417A" w:rsidP="00924C57">
      <w:pPr>
        <w:pStyle w:val="Poetry"/>
      </w:pPr>
      <w:r w:rsidRPr="00924C57">
        <w:t xml:space="preserve">Shields, arms, and spears flash horribly from </w:t>
      </w:r>
      <w:proofErr w:type="gramStart"/>
      <w:r w:rsidRPr="00924C57">
        <w:t>far;</w:t>
      </w:r>
      <w:proofErr w:type="gramEnd"/>
    </w:p>
    <w:p w14:paraId="0B5B5794" w14:textId="7A10D2FE" w:rsidR="003A417A" w:rsidRPr="00924C57" w:rsidRDefault="003A417A" w:rsidP="00924C57">
      <w:pPr>
        <w:pStyle w:val="Poetry"/>
      </w:pPr>
      <w:r w:rsidRPr="00924C57">
        <w:t>And the fields glitter with a waving war.</w:t>
      </w:r>
    </w:p>
    <w:p w14:paraId="7EA76175" w14:textId="77777777" w:rsidR="00924C57" w:rsidRDefault="003A417A" w:rsidP="00924C57">
      <w:pPr>
        <w:pStyle w:val="Poetry"/>
      </w:pPr>
      <w:r w:rsidRPr="00924C57">
        <w:t xml:space="preserve">Oppos’d to these, come on with furious force </w:t>
      </w:r>
    </w:p>
    <w:p w14:paraId="617FF69A" w14:textId="77777777" w:rsidR="00924C57" w:rsidRDefault="003A417A" w:rsidP="00924C57">
      <w:pPr>
        <w:pStyle w:val="Poetry"/>
      </w:pPr>
      <w:r w:rsidRPr="00924C57">
        <w:t xml:space="preserve">Messapus, Coras, and the Latian </w:t>
      </w:r>
      <w:proofErr w:type="gramStart"/>
      <w:r w:rsidRPr="00924C57">
        <w:t>horse;</w:t>
      </w:r>
      <w:proofErr w:type="gramEnd"/>
      <w:r w:rsidRPr="00924C57">
        <w:t xml:space="preserve"> </w:t>
      </w:r>
    </w:p>
    <w:p w14:paraId="5E259C8D" w14:textId="77777777" w:rsidR="00924C57" w:rsidRDefault="003A417A" w:rsidP="00924C57">
      <w:pPr>
        <w:pStyle w:val="Poetry"/>
      </w:pPr>
      <w:r w:rsidRPr="00924C57">
        <w:t xml:space="preserve">These in the body plac’d, on either hand </w:t>
      </w:r>
    </w:p>
    <w:p w14:paraId="4A3B883B" w14:textId="052456E1" w:rsidR="003A417A" w:rsidRPr="00924C57" w:rsidRDefault="003A417A" w:rsidP="00924C57">
      <w:pPr>
        <w:pStyle w:val="Poetry"/>
      </w:pPr>
      <w:r w:rsidRPr="00924C57">
        <w:t>Sustain’d and clos’d by fair Camilla’s band.</w:t>
      </w:r>
    </w:p>
    <w:p w14:paraId="68E61380" w14:textId="73E32440" w:rsidR="003A417A" w:rsidRPr="00924C57" w:rsidRDefault="003A417A" w:rsidP="00924C57">
      <w:pPr>
        <w:pStyle w:val="Poetry"/>
      </w:pPr>
      <w:r w:rsidRPr="00924C57">
        <w:t xml:space="preserve">Advancing in a line, they couch their </w:t>
      </w:r>
      <w:proofErr w:type="gramStart"/>
      <w:r w:rsidRPr="00924C57">
        <w:t>spears;</w:t>
      </w:r>
      <w:proofErr w:type="gramEnd"/>
    </w:p>
    <w:p w14:paraId="5D870E0F" w14:textId="77777777" w:rsidR="003A417A" w:rsidRPr="00924C57" w:rsidRDefault="003A417A" w:rsidP="00924C57">
      <w:pPr>
        <w:pStyle w:val="Poetry"/>
      </w:pPr>
      <w:r w:rsidRPr="00924C57">
        <w:t>And less and less the middle space appears.</w:t>
      </w:r>
    </w:p>
    <w:p w14:paraId="58E484A9" w14:textId="77777777" w:rsidR="00924C57" w:rsidRDefault="003A417A" w:rsidP="00924C57">
      <w:pPr>
        <w:pStyle w:val="Poetry"/>
      </w:pPr>
      <w:r w:rsidRPr="00924C57">
        <w:t xml:space="preserve">Thick smoke obscures the field; and scarce are seen </w:t>
      </w:r>
    </w:p>
    <w:p w14:paraId="21333942" w14:textId="6BF2B3B1" w:rsidR="003A417A" w:rsidRPr="00924C57" w:rsidRDefault="003A417A" w:rsidP="00924C57">
      <w:pPr>
        <w:pStyle w:val="Poetry"/>
      </w:pPr>
      <w:r w:rsidRPr="00924C57">
        <w:t>The neighing coursers, and the shouting men.</w:t>
      </w:r>
    </w:p>
    <w:p w14:paraId="45284A5B" w14:textId="77777777" w:rsidR="003A417A" w:rsidRPr="00924C57" w:rsidRDefault="003A417A" w:rsidP="00924C57">
      <w:pPr>
        <w:pStyle w:val="Poetry"/>
      </w:pPr>
      <w:r w:rsidRPr="00924C57">
        <w:t xml:space="preserve">In distance of their </w:t>
      </w:r>
      <w:proofErr w:type="gramStart"/>
      <w:r w:rsidRPr="00924C57">
        <w:t>darts</w:t>
      </w:r>
      <w:proofErr w:type="gramEnd"/>
      <w:r w:rsidRPr="00924C57">
        <w:t xml:space="preserve"> they stop their course;</w:t>
      </w:r>
    </w:p>
    <w:p w14:paraId="35B9536F" w14:textId="69F85A86" w:rsidR="003A417A" w:rsidRPr="00924C57" w:rsidRDefault="003A417A" w:rsidP="00924C57">
      <w:pPr>
        <w:pStyle w:val="Poetry"/>
      </w:pPr>
      <w:r w:rsidRPr="00924C57">
        <w:t>Then man to man they rush, and horse to horse.</w:t>
      </w:r>
    </w:p>
    <w:p w14:paraId="0E435B56" w14:textId="77777777" w:rsidR="00924C57" w:rsidRDefault="003A417A" w:rsidP="00924C57">
      <w:pPr>
        <w:pStyle w:val="Poetry"/>
      </w:pPr>
      <w:r w:rsidRPr="00924C57">
        <w:t xml:space="preserve">The face of heav’n their flying jav’lins hide, </w:t>
      </w:r>
    </w:p>
    <w:p w14:paraId="12814D3E" w14:textId="77777777" w:rsidR="00924C57" w:rsidRDefault="003A417A" w:rsidP="00924C57">
      <w:pPr>
        <w:pStyle w:val="Poetry"/>
      </w:pPr>
      <w:r w:rsidRPr="00924C57">
        <w:t xml:space="preserve">And deaths unseen </w:t>
      </w:r>
      <w:proofErr w:type="gramStart"/>
      <w:r w:rsidRPr="00924C57">
        <w:t>are</w:t>
      </w:r>
      <w:proofErr w:type="gramEnd"/>
      <w:r w:rsidRPr="00924C57">
        <w:t xml:space="preserve"> dealt on either side. </w:t>
      </w:r>
    </w:p>
    <w:p w14:paraId="21C2A304" w14:textId="4913AA83" w:rsidR="003A417A" w:rsidRPr="00924C57" w:rsidRDefault="003A417A" w:rsidP="00924C57">
      <w:pPr>
        <w:pStyle w:val="Poetry"/>
      </w:pPr>
      <w:r w:rsidRPr="00924C57">
        <w:t>Tyrrhenus, and Aconteus, void of fear,</w:t>
      </w:r>
    </w:p>
    <w:p w14:paraId="42F49430" w14:textId="77777777" w:rsidR="003A417A" w:rsidRPr="00924C57" w:rsidRDefault="003A417A" w:rsidP="00924C57">
      <w:pPr>
        <w:pStyle w:val="Poetry"/>
      </w:pPr>
      <w:r w:rsidRPr="00924C57">
        <w:t>By mettled coursers borne in full career,</w:t>
      </w:r>
    </w:p>
    <w:p w14:paraId="3BE5D712" w14:textId="009BC895" w:rsidR="003A417A" w:rsidRPr="00924C57" w:rsidRDefault="003A417A" w:rsidP="00924C57">
      <w:pPr>
        <w:pStyle w:val="Poetry"/>
      </w:pPr>
      <w:r w:rsidRPr="00924C57">
        <w:lastRenderedPageBreak/>
        <w:t>Meet first oppos’d; and, with a mighty shock,</w:t>
      </w:r>
    </w:p>
    <w:p w14:paraId="5EF69DF2" w14:textId="77777777" w:rsidR="00924C57" w:rsidRDefault="003A417A" w:rsidP="00924C57">
      <w:pPr>
        <w:pStyle w:val="Poetry"/>
      </w:pPr>
      <w:r w:rsidRPr="00924C57">
        <w:t xml:space="preserve">Their horses’ heads against each other knock. </w:t>
      </w:r>
    </w:p>
    <w:p w14:paraId="7B789B03" w14:textId="736AB034" w:rsidR="003A417A" w:rsidRPr="00924C57" w:rsidRDefault="003A417A" w:rsidP="00924C57">
      <w:pPr>
        <w:pStyle w:val="Poetry"/>
      </w:pPr>
      <w:r w:rsidRPr="00924C57">
        <w:t>Far from his steed is fierce Aconteus cast,</w:t>
      </w:r>
    </w:p>
    <w:p w14:paraId="5CDFBB3F" w14:textId="77777777" w:rsidR="003A417A" w:rsidRPr="00924C57" w:rsidRDefault="003A417A" w:rsidP="00924C57">
      <w:pPr>
        <w:pStyle w:val="Poetry"/>
      </w:pPr>
      <w:r w:rsidRPr="00924C57">
        <w:t>As with an engine’s force, or lightning’s blast:</w:t>
      </w:r>
    </w:p>
    <w:p w14:paraId="0E1F5527" w14:textId="77777777" w:rsidR="003A417A" w:rsidRPr="00924C57" w:rsidRDefault="003A417A" w:rsidP="00924C57">
      <w:pPr>
        <w:pStyle w:val="Poetry"/>
      </w:pPr>
      <w:r w:rsidRPr="00924C57">
        <w:t xml:space="preserve">He rolls along in </w:t>
      </w:r>
      <w:proofErr w:type="gramStart"/>
      <w:r w:rsidRPr="00924C57">
        <w:t>blood, and</w:t>
      </w:r>
      <w:proofErr w:type="gramEnd"/>
      <w:r w:rsidRPr="00924C57">
        <w:t xml:space="preserve"> breathes his last.</w:t>
      </w:r>
    </w:p>
    <w:p w14:paraId="631276E8" w14:textId="44631119" w:rsidR="003A417A" w:rsidRPr="00924C57" w:rsidRDefault="003A417A" w:rsidP="00924C57">
      <w:pPr>
        <w:pStyle w:val="Poetry"/>
      </w:pPr>
      <w:r w:rsidRPr="00924C57">
        <w:t>The Latin squadrons take a sudden fright,</w:t>
      </w:r>
    </w:p>
    <w:p w14:paraId="6AAF8551" w14:textId="77777777" w:rsidR="00924C57" w:rsidRDefault="003A417A" w:rsidP="00924C57">
      <w:pPr>
        <w:pStyle w:val="Poetry"/>
      </w:pPr>
      <w:r w:rsidRPr="00924C57">
        <w:t xml:space="preserve">And sling their shields behind, to save their backs in flight </w:t>
      </w:r>
    </w:p>
    <w:p w14:paraId="566895E5" w14:textId="2793C313" w:rsidR="003A417A" w:rsidRPr="00924C57" w:rsidRDefault="003A417A" w:rsidP="00924C57">
      <w:pPr>
        <w:pStyle w:val="Poetry"/>
      </w:pPr>
      <w:r w:rsidRPr="00924C57">
        <w:t xml:space="preserve">Spurring at speed to their own walls they </w:t>
      </w:r>
      <w:proofErr w:type="gramStart"/>
      <w:r w:rsidRPr="00924C57">
        <w:t>drew;</w:t>
      </w:r>
      <w:proofErr w:type="gramEnd"/>
    </w:p>
    <w:p w14:paraId="42E09181" w14:textId="77777777" w:rsidR="00924C57" w:rsidRDefault="003A417A" w:rsidP="00924C57">
      <w:pPr>
        <w:pStyle w:val="Poetry"/>
      </w:pPr>
      <w:r w:rsidRPr="00924C57">
        <w:t xml:space="preserve">Close in the rear the Tuscan troops pursue, </w:t>
      </w:r>
    </w:p>
    <w:p w14:paraId="054B5673" w14:textId="6A9A7753" w:rsidR="003A417A" w:rsidRPr="00924C57" w:rsidRDefault="003A417A" w:rsidP="00924C57">
      <w:pPr>
        <w:pStyle w:val="Poetry"/>
      </w:pPr>
      <w:r w:rsidRPr="00924C57">
        <w:t xml:space="preserve">And urge their flight: Asylas leads the </w:t>
      </w:r>
      <w:proofErr w:type="gramStart"/>
      <w:r w:rsidRPr="00924C57">
        <w:t>chase;</w:t>
      </w:r>
      <w:proofErr w:type="gramEnd"/>
    </w:p>
    <w:p w14:paraId="36402E9A" w14:textId="6A4DBED8" w:rsidR="003A417A" w:rsidRPr="00924C57" w:rsidRDefault="003A417A" w:rsidP="00924C57">
      <w:pPr>
        <w:pStyle w:val="Poetry"/>
      </w:pPr>
      <w:r w:rsidRPr="00924C57">
        <w:t>Till, seiz’d, with shame, they wheel about and face,</w:t>
      </w:r>
    </w:p>
    <w:p w14:paraId="505CA067" w14:textId="77777777" w:rsidR="00924C57" w:rsidRDefault="003A417A" w:rsidP="00924C57">
      <w:pPr>
        <w:pStyle w:val="Poetry"/>
      </w:pPr>
      <w:r w:rsidRPr="00924C57">
        <w:t xml:space="preserve">Receive their </w:t>
      </w:r>
      <w:proofErr w:type="gramStart"/>
      <w:r w:rsidRPr="00924C57">
        <w:t>foes, and</w:t>
      </w:r>
      <w:proofErr w:type="gramEnd"/>
      <w:r w:rsidRPr="00924C57">
        <w:t xml:space="preserve"> raise a threat’ning cry. </w:t>
      </w:r>
    </w:p>
    <w:p w14:paraId="5748A5F5" w14:textId="439F4666" w:rsidR="003A417A" w:rsidRPr="00924C57" w:rsidRDefault="003A417A" w:rsidP="00924C57">
      <w:pPr>
        <w:pStyle w:val="Poetry"/>
      </w:pPr>
      <w:r w:rsidRPr="00924C57">
        <w:t>The Tuscans take their turn to fear and fly.</w:t>
      </w:r>
    </w:p>
    <w:p w14:paraId="0446010C" w14:textId="77777777" w:rsidR="00924C57" w:rsidRDefault="003A417A" w:rsidP="00924C57">
      <w:pPr>
        <w:pStyle w:val="Poetry"/>
      </w:pPr>
      <w:r w:rsidRPr="00924C57">
        <w:t xml:space="preserve">So swelling surges, with a thund’ring roar, </w:t>
      </w:r>
    </w:p>
    <w:p w14:paraId="191383F2" w14:textId="0C827819" w:rsidR="003A417A" w:rsidRPr="00924C57" w:rsidRDefault="003A417A" w:rsidP="00924C57">
      <w:pPr>
        <w:pStyle w:val="Poetry"/>
      </w:pPr>
      <w:r w:rsidRPr="00924C57">
        <w:t>Driv’n on each other’s backs, insult the shore,</w:t>
      </w:r>
    </w:p>
    <w:p w14:paraId="1CB98986" w14:textId="603DEC98" w:rsidR="003A417A" w:rsidRPr="00924C57" w:rsidRDefault="003A417A" w:rsidP="00924C57">
      <w:pPr>
        <w:pStyle w:val="Poetry"/>
      </w:pPr>
      <w:r w:rsidRPr="00924C57">
        <w:t>Bound o’er the rocks, incroach upon the land,</w:t>
      </w:r>
    </w:p>
    <w:p w14:paraId="14DD8C69" w14:textId="77777777" w:rsidR="003A417A" w:rsidRPr="00924C57" w:rsidRDefault="003A417A" w:rsidP="00924C57">
      <w:pPr>
        <w:pStyle w:val="Poetry"/>
      </w:pPr>
      <w:r w:rsidRPr="00924C57">
        <w:t xml:space="preserve">And far upon the beach eject the </w:t>
      </w:r>
      <w:proofErr w:type="gramStart"/>
      <w:r w:rsidRPr="00924C57">
        <w:t>sand;</w:t>
      </w:r>
      <w:proofErr w:type="gramEnd"/>
    </w:p>
    <w:p w14:paraId="1DA11009" w14:textId="77777777" w:rsidR="00924C57" w:rsidRDefault="003A417A" w:rsidP="00924C57">
      <w:pPr>
        <w:pStyle w:val="Poetry"/>
      </w:pPr>
      <w:r w:rsidRPr="00924C57">
        <w:t xml:space="preserve">Then backward, with a swing, they take their way, </w:t>
      </w:r>
    </w:p>
    <w:p w14:paraId="24D234B6" w14:textId="77777777" w:rsidR="00924C57" w:rsidRDefault="003A417A" w:rsidP="00924C57">
      <w:pPr>
        <w:pStyle w:val="Poetry"/>
      </w:pPr>
      <w:r w:rsidRPr="00924C57">
        <w:t xml:space="preserve">Repuls’d from upper ground, and seek their mother </w:t>
      </w:r>
      <w:proofErr w:type="gramStart"/>
      <w:r w:rsidRPr="00924C57">
        <w:t>sea;</w:t>
      </w:r>
      <w:proofErr w:type="gramEnd"/>
      <w:r w:rsidRPr="00924C57">
        <w:t xml:space="preserve"> </w:t>
      </w:r>
    </w:p>
    <w:p w14:paraId="03B73AAB" w14:textId="46F0F41F" w:rsidR="003A417A" w:rsidRPr="00924C57" w:rsidRDefault="003A417A" w:rsidP="00924C57">
      <w:pPr>
        <w:pStyle w:val="Poetry"/>
      </w:pPr>
      <w:r w:rsidRPr="00924C57">
        <w:t>With equal hurry quit th’ invaded shore,</w:t>
      </w:r>
    </w:p>
    <w:p w14:paraId="2752660C" w14:textId="5665D178" w:rsidR="003A417A" w:rsidRDefault="003A417A" w:rsidP="00924C57">
      <w:pPr>
        <w:pStyle w:val="Poetry"/>
      </w:pPr>
      <w:r w:rsidRPr="00924C57">
        <w:t>And swallow back the sand and stones they spew’d before.</w:t>
      </w:r>
    </w:p>
    <w:p w14:paraId="1B21BA58" w14:textId="77777777" w:rsidR="00924C57" w:rsidRPr="00924C57" w:rsidRDefault="00924C57" w:rsidP="00924C57">
      <w:pPr>
        <w:pStyle w:val="Poetry"/>
      </w:pPr>
    </w:p>
    <w:p w14:paraId="45FE7CD6" w14:textId="77777777" w:rsidR="00924C57" w:rsidRDefault="003A417A" w:rsidP="00924C57">
      <w:pPr>
        <w:pStyle w:val="Poetry"/>
      </w:pPr>
      <w:r w:rsidRPr="00924C57">
        <w:t xml:space="preserve">Twice were the Tuscans masters of the field, </w:t>
      </w:r>
    </w:p>
    <w:p w14:paraId="7DA6B856" w14:textId="77777777" w:rsidR="00924C57" w:rsidRDefault="003A417A" w:rsidP="00924C57">
      <w:pPr>
        <w:pStyle w:val="Poetry"/>
      </w:pPr>
      <w:r w:rsidRPr="00924C57">
        <w:t xml:space="preserve">Twice by the Latins, in their turn, repell’d. </w:t>
      </w:r>
    </w:p>
    <w:p w14:paraId="4E4F74AE" w14:textId="77777777" w:rsidR="00924C57" w:rsidRDefault="003A417A" w:rsidP="00924C57">
      <w:pPr>
        <w:pStyle w:val="Poetry"/>
      </w:pPr>
      <w:r w:rsidRPr="00924C57">
        <w:t xml:space="preserve">Asham’d at length, to the third charge they </w:t>
      </w:r>
      <w:proofErr w:type="gramStart"/>
      <w:r w:rsidRPr="00924C57">
        <w:t>ran;</w:t>
      </w:r>
      <w:proofErr w:type="gramEnd"/>
      <w:r w:rsidRPr="00924C57">
        <w:t xml:space="preserve"> </w:t>
      </w:r>
    </w:p>
    <w:p w14:paraId="1F21AF7B" w14:textId="7FFAA9C2" w:rsidR="003A417A" w:rsidRPr="00924C57" w:rsidRDefault="003A417A" w:rsidP="00924C57">
      <w:pPr>
        <w:pStyle w:val="Poetry"/>
      </w:pPr>
      <w:r w:rsidRPr="00924C57">
        <w:t>Both hosts resolv’d, and mingled man to man.</w:t>
      </w:r>
    </w:p>
    <w:p w14:paraId="6A55C258" w14:textId="75BECC12" w:rsidR="003A417A" w:rsidRPr="00924C57" w:rsidRDefault="003A417A" w:rsidP="00924C57">
      <w:pPr>
        <w:pStyle w:val="Poetry"/>
      </w:pPr>
      <w:r w:rsidRPr="00924C57">
        <w:t>Now dying groans are heard; the fields are strow’d</w:t>
      </w:r>
      <w:r w:rsidRPr="00924C57">
        <w:tab/>
      </w:r>
    </w:p>
    <w:p w14:paraId="4551BC30" w14:textId="77777777" w:rsidR="00924C57" w:rsidRDefault="003A417A" w:rsidP="00924C57">
      <w:pPr>
        <w:pStyle w:val="Poetry"/>
      </w:pPr>
      <w:r w:rsidRPr="00924C57">
        <w:t xml:space="preserve">With falling </w:t>
      </w:r>
      <w:proofErr w:type="gramStart"/>
      <w:r w:rsidRPr="00924C57">
        <w:t>bodies, and</w:t>
      </w:r>
      <w:proofErr w:type="gramEnd"/>
      <w:r w:rsidRPr="00924C57">
        <w:t xml:space="preserve"> are drunk with blood. </w:t>
      </w:r>
    </w:p>
    <w:p w14:paraId="770DA0CD" w14:textId="33A7BEDC" w:rsidR="003A417A" w:rsidRPr="00924C57" w:rsidRDefault="003A417A" w:rsidP="00924C57">
      <w:pPr>
        <w:pStyle w:val="Poetry"/>
      </w:pPr>
      <w:r w:rsidRPr="00924C57">
        <w:t>Arms, horses, men, on heaps together lie:</w:t>
      </w:r>
    </w:p>
    <w:p w14:paraId="73A6B436" w14:textId="77777777" w:rsidR="00924C57" w:rsidRDefault="003A417A" w:rsidP="00924C57">
      <w:pPr>
        <w:pStyle w:val="Poetry"/>
      </w:pPr>
      <w:r w:rsidRPr="00924C57">
        <w:t xml:space="preserve">Confus’d the fight, and more confus’d the cry. </w:t>
      </w:r>
    </w:p>
    <w:p w14:paraId="60DEDBD2" w14:textId="6BAD551A" w:rsidR="003A417A" w:rsidRPr="00924C57" w:rsidRDefault="003A417A" w:rsidP="00924C57">
      <w:pPr>
        <w:pStyle w:val="Poetry"/>
      </w:pPr>
      <w:r w:rsidRPr="00924C57">
        <w:t>Orsilochus, who durst not press too near</w:t>
      </w:r>
    </w:p>
    <w:p w14:paraId="60A3F129" w14:textId="7DD7C2E2" w:rsidR="003A417A" w:rsidRPr="00924C57" w:rsidRDefault="003A417A" w:rsidP="00924C57">
      <w:pPr>
        <w:pStyle w:val="Poetry"/>
      </w:pPr>
      <w:r w:rsidRPr="00924C57">
        <w:t>Strong Remulus, at distance drove his spear,</w:t>
      </w:r>
    </w:p>
    <w:p w14:paraId="44AC3191" w14:textId="77777777" w:rsidR="00924C57" w:rsidRDefault="003A417A" w:rsidP="00924C57">
      <w:pPr>
        <w:pStyle w:val="Poetry"/>
      </w:pPr>
      <w:r w:rsidRPr="00924C57">
        <w:t xml:space="preserve">And stuck the steel beneath his horse’s ear. </w:t>
      </w:r>
    </w:p>
    <w:p w14:paraId="31DA0435" w14:textId="77777777" w:rsidR="00924C57" w:rsidRDefault="003A417A" w:rsidP="00924C57">
      <w:pPr>
        <w:pStyle w:val="Poetry"/>
      </w:pPr>
      <w:r w:rsidRPr="00924C57">
        <w:t xml:space="preserve">The fiery steed, impatient of the wound, </w:t>
      </w:r>
    </w:p>
    <w:p w14:paraId="0C67A4FD" w14:textId="1CF659A6" w:rsidR="003A417A" w:rsidRPr="00924C57" w:rsidRDefault="003A417A" w:rsidP="00924C57">
      <w:pPr>
        <w:pStyle w:val="Poetry"/>
      </w:pPr>
      <w:r w:rsidRPr="00924C57">
        <w:t>Curvets, and, springing upward with a bound,</w:t>
      </w:r>
    </w:p>
    <w:p w14:paraId="7F313162" w14:textId="77777777" w:rsidR="003A417A" w:rsidRPr="00924C57" w:rsidRDefault="003A417A" w:rsidP="00924C57">
      <w:pPr>
        <w:pStyle w:val="Poetry"/>
      </w:pPr>
      <w:r w:rsidRPr="00924C57">
        <w:lastRenderedPageBreak/>
        <w:t>His helpless lord cast backward on the ground.</w:t>
      </w:r>
    </w:p>
    <w:p w14:paraId="1D4074A4" w14:textId="5ED007C5" w:rsidR="003A417A" w:rsidRPr="00924C57" w:rsidRDefault="003A417A" w:rsidP="00924C57">
      <w:pPr>
        <w:pStyle w:val="Poetry"/>
      </w:pPr>
      <w:r w:rsidRPr="00924C57">
        <w:t>Catillus pierc’d Iolas first; then drew</w:t>
      </w:r>
    </w:p>
    <w:p w14:paraId="06ECBD7C" w14:textId="77777777" w:rsidR="00924C57" w:rsidRDefault="003A417A" w:rsidP="00924C57">
      <w:pPr>
        <w:pStyle w:val="Poetry"/>
      </w:pPr>
      <w:r w:rsidRPr="00924C57">
        <w:t xml:space="preserve">His reeking lance, and at Herminius threw, </w:t>
      </w:r>
    </w:p>
    <w:p w14:paraId="4CC76AC1" w14:textId="6DC703E1" w:rsidR="003A417A" w:rsidRPr="00924C57" w:rsidRDefault="003A417A" w:rsidP="00924C57">
      <w:pPr>
        <w:pStyle w:val="Poetry"/>
      </w:pPr>
      <w:r w:rsidRPr="00924C57">
        <w:t>The mighty champion of the Tuscan crew.</w:t>
      </w:r>
    </w:p>
    <w:p w14:paraId="57495450" w14:textId="77777777" w:rsidR="00924C57" w:rsidRDefault="003A417A" w:rsidP="00924C57">
      <w:pPr>
        <w:pStyle w:val="Poetry"/>
      </w:pPr>
      <w:r w:rsidRPr="00924C57">
        <w:t xml:space="preserve">His neck and throat unarm’d, his head was bare, </w:t>
      </w:r>
    </w:p>
    <w:p w14:paraId="19574A47" w14:textId="432E0381" w:rsidR="003A417A" w:rsidRPr="00924C57" w:rsidRDefault="003A417A" w:rsidP="00924C57">
      <w:pPr>
        <w:pStyle w:val="Poetry"/>
      </w:pPr>
      <w:r w:rsidRPr="00924C57">
        <w:t>But shaded with a length of yellow hair:</w:t>
      </w:r>
    </w:p>
    <w:p w14:paraId="44C9494E" w14:textId="35A18346" w:rsidR="003A417A" w:rsidRPr="00924C57" w:rsidRDefault="003A417A" w:rsidP="00924C57">
      <w:pPr>
        <w:pStyle w:val="Poetry"/>
      </w:pPr>
      <w:r w:rsidRPr="00924C57">
        <w:t>Secure, he fought, expos’d on ev’ry part,</w:t>
      </w:r>
      <w:r w:rsidRPr="00924C57">
        <w:tab/>
      </w:r>
    </w:p>
    <w:p w14:paraId="7DB27960" w14:textId="77777777" w:rsidR="00924C57" w:rsidRDefault="003A417A" w:rsidP="00924C57">
      <w:pPr>
        <w:pStyle w:val="Poetry"/>
      </w:pPr>
      <w:r w:rsidRPr="00924C57">
        <w:t xml:space="preserve">A spacious mark for swords, and for the flying dart. </w:t>
      </w:r>
    </w:p>
    <w:p w14:paraId="40D74141" w14:textId="77777777" w:rsidR="00924C57" w:rsidRDefault="003A417A" w:rsidP="00924C57">
      <w:pPr>
        <w:pStyle w:val="Poetry"/>
      </w:pPr>
      <w:r w:rsidRPr="00924C57">
        <w:t xml:space="preserve">Across the shoulders came the feather’d </w:t>
      </w:r>
      <w:proofErr w:type="gramStart"/>
      <w:r w:rsidRPr="00924C57">
        <w:t>wound;</w:t>
      </w:r>
      <w:proofErr w:type="gramEnd"/>
      <w:r w:rsidRPr="00924C57">
        <w:t xml:space="preserve"> </w:t>
      </w:r>
    </w:p>
    <w:p w14:paraId="790E020F" w14:textId="42E75C93" w:rsidR="003A417A" w:rsidRPr="00924C57" w:rsidRDefault="003A417A" w:rsidP="00924C57">
      <w:pPr>
        <w:pStyle w:val="Poetry"/>
      </w:pPr>
      <w:proofErr w:type="gramStart"/>
      <w:r w:rsidRPr="00924C57">
        <w:t>Transfix’d</w:t>
      </w:r>
      <w:proofErr w:type="gramEnd"/>
      <w:r w:rsidRPr="00924C57">
        <w:t xml:space="preserve"> he fell, and doubled to the ground.</w:t>
      </w:r>
    </w:p>
    <w:p w14:paraId="2971F9A7" w14:textId="77777777" w:rsidR="003A417A" w:rsidRPr="00924C57" w:rsidRDefault="003A417A" w:rsidP="00924C57">
      <w:pPr>
        <w:pStyle w:val="Poetry"/>
      </w:pPr>
      <w:r w:rsidRPr="00924C57">
        <w:t>The sands with streaming blood are sanguine dyed,</w:t>
      </w:r>
    </w:p>
    <w:p w14:paraId="14834D6B" w14:textId="3FA391DF" w:rsidR="003A417A" w:rsidRDefault="003A417A" w:rsidP="00924C57">
      <w:pPr>
        <w:pStyle w:val="Poetry"/>
      </w:pPr>
      <w:r w:rsidRPr="00924C57">
        <w:t>And death with honor sought on either side.</w:t>
      </w:r>
    </w:p>
    <w:p w14:paraId="011FE8A4" w14:textId="77777777" w:rsidR="00924C57" w:rsidRPr="00924C57" w:rsidRDefault="00924C57" w:rsidP="00924C57">
      <w:pPr>
        <w:pStyle w:val="Poetry"/>
      </w:pPr>
    </w:p>
    <w:p w14:paraId="0C3DBBDE" w14:textId="77777777" w:rsidR="003A417A" w:rsidRPr="00924C57" w:rsidRDefault="003A417A" w:rsidP="00924C57">
      <w:pPr>
        <w:pStyle w:val="Poetry"/>
      </w:pPr>
      <w:r w:rsidRPr="00924C57">
        <w:t>Resistless thro’ the war Camilla rode,</w:t>
      </w:r>
    </w:p>
    <w:p w14:paraId="0548827E" w14:textId="77777777" w:rsidR="00924C57" w:rsidRDefault="003A417A" w:rsidP="00924C57">
      <w:pPr>
        <w:pStyle w:val="Poetry"/>
      </w:pPr>
      <w:r w:rsidRPr="00924C57">
        <w:t xml:space="preserve">In danger unappall’d, and pleas’d with blood. </w:t>
      </w:r>
    </w:p>
    <w:p w14:paraId="5067C980" w14:textId="77777777" w:rsidR="00924C57" w:rsidRDefault="003A417A" w:rsidP="00924C57">
      <w:pPr>
        <w:pStyle w:val="Poetry"/>
      </w:pPr>
      <w:r w:rsidRPr="00924C57">
        <w:t xml:space="preserve">One side was bare for her exerted </w:t>
      </w:r>
      <w:proofErr w:type="gramStart"/>
      <w:r w:rsidRPr="00924C57">
        <w:t>breast;</w:t>
      </w:r>
      <w:proofErr w:type="gramEnd"/>
    </w:p>
    <w:p w14:paraId="375CFDC1" w14:textId="49C2C762" w:rsidR="003A417A" w:rsidRPr="00924C57" w:rsidRDefault="003A417A" w:rsidP="00924C57">
      <w:pPr>
        <w:pStyle w:val="Poetry"/>
      </w:pPr>
      <w:r w:rsidRPr="00924C57">
        <w:t xml:space="preserve"> One shoulder with her painted quiver press’d.</w:t>
      </w:r>
    </w:p>
    <w:p w14:paraId="057FA13F" w14:textId="77FED482" w:rsidR="003A417A" w:rsidRPr="00924C57" w:rsidRDefault="003A417A" w:rsidP="00924C57">
      <w:pPr>
        <w:pStyle w:val="Poetry"/>
      </w:pPr>
      <w:r w:rsidRPr="00924C57">
        <w:t xml:space="preserve">Now from afar her fatal jav’lins </w:t>
      </w:r>
      <w:proofErr w:type="gramStart"/>
      <w:r w:rsidRPr="00924C57">
        <w:t>play;</w:t>
      </w:r>
      <w:proofErr w:type="gramEnd"/>
    </w:p>
    <w:p w14:paraId="0C598FFC" w14:textId="77777777" w:rsidR="003A417A" w:rsidRPr="00924C57" w:rsidRDefault="003A417A" w:rsidP="00924C57">
      <w:pPr>
        <w:pStyle w:val="Poetry"/>
      </w:pPr>
      <w:r w:rsidRPr="00924C57">
        <w:t>Now with her ax’s edge she hews her way:</w:t>
      </w:r>
    </w:p>
    <w:p w14:paraId="62F55C75" w14:textId="77777777" w:rsidR="003A417A" w:rsidRPr="00924C57" w:rsidRDefault="003A417A" w:rsidP="00924C57">
      <w:pPr>
        <w:pStyle w:val="Poetry"/>
      </w:pPr>
      <w:r w:rsidRPr="00924C57">
        <w:t xml:space="preserve">Diana’s arms upon her shoulder </w:t>
      </w:r>
      <w:proofErr w:type="gramStart"/>
      <w:r w:rsidRPr="00924C57">
        <w:t>sound;</w:t>
      </w:r>
      <w:proofErr w:type="gramEnd"/>
    </w:p>
    <w:p w14:paraId="4D2657BF" w14:textId="77777777" w:rsidR="00924C57" w:rsidRDefault="003A417A" w:rsidP="00924C57">
      <w:pPr>
        <w:pStyle w:val="Poetry"/>
      </w:pPr>
      <w:r w:rsidRPr="00924C57">
        <w:t xml:space="preserve">And when, too closely press’d, she quits the ground, </w:t>
      </w:r>
    </w:p>
    <w:p w14:paraId="79E8F142" w14:textId="062B7B50" w:rsidR="003A417A" w:rsidRPr="00924C57" w:rsidRDefault="003A417A" w:rsidP="00924C57">
      <w:pPr>
        <w:pStyle w:val="Poetry"/>
      </w:pPr>
      <w:r w:rsidRPr="00924C57">
        <w:t>From her bent bow she sends a backward wound.</w:t>
      </w:r>
    </w:p>
    <w:p w14:paraId="787C5B5F" w14:textId="7C766CA8" w:rsidR="003A417A" w:rsidRPr="00924C57" w:rsidRDefault="003A417A" w:rsidP="00924C57">
      <w:pPr>
        <w:pStyle w:val="Poetry"/>
      </w:pPr>
      <w:r w:rsidRPr="00924C57">
        <w:t>Her maids, in martial pomp, on either side,</w:t>
      </w:r>
    </w:p>
    <w:p w14:paraId="55CA4904" w14:textId="77777777" w:rsidR="003A417A" w:rsidRPr="00924C57" w:rsidRDefault="003A417A" w:rsidP="00924C57">
      <w:pPr>
        <w:pStyle w:val="Poetry"/>
      </w:pPr>
      <w:r w:rsidRPr="00924C57">
        <w:t>Larina, Tulla, fierce Tarpeia, ride:</w:t>
      </w:r>
    </w:p>
    <w:p w14:paraId="5E780B99" w14:textId="77777777" w:rsidR="00924C57" w:rsidRDefault="003A417A" w:rsidP="00924C57">
      <w:pPr>
        <w:pStyle w:val="Poetry"/>
      </w:pPr>
      <w:r w:rsidRPr="00924C57">
        <w:t xml:space="preserve">Italians all; in peace, their queen’s </w:t>
      </w:r>
      <w:proofErr w:type="gramStart"/>
      <w:r w:rsidRPr="00924C57">
        <w:t>delight;</w:t>
      </w:r>
      <w:proofErr w:type="gramEnd"/>
    </w:p>
    <w:p w14:paraId="4A2AF634" w14:textId="77777777" w:rsidR="00924C57" w:rsidRDefault="003A417A" w:rsidP="00924C57">
      <w:pPr>
        <w:pStyle w:val="Poetry"/>
      </w:pPr>
      <w:r w:rsidRPr="00924C57">
        <w:t xml:space="preserve"> In war, the bold companions of the fight. </w:t>
      </w:r>
    </w:p>
    <w:p w14:paraId="4C6001E2" w14:textId="3E61D4BC" w:rsidR="003A417A" w:rsidRPr="00924C57" w:rsidRDefault="003A417A" w:rsidP="00924C57">
      <w:pPr>
        <w:pStyle w:val="Poetry"/>
      </w:pPr>
      <w:proofErr w:type="gramStart"/>
      <w:r w:rsidRPr="00924C57">
        <w:t>So</w:t>
      </w:r>
      <w:proofErr w:type="gramEnd"/>
      <w:r w:rsidRPr="00924C57">
        <w:t xml:space="preserve"> march’d the Tracian Amazons of old,</w:t>
      </w:r>
    </w:p>
    <w:p w14:paraId="1A35165E" w14:textId="2DA474F3" w:rsidR="003A417A" w:rsidRPr="00924C57" w:rsidRDefault="003A417A" w:rsidP="00924C57">
      <w:pPr>
        <w:pStyle w:val="Poetry"/>
      </w:pPr>
      <w:r w:rsidRPr="00924C57">
        <w:t>When Thermodon with bloody billows roll’d:</w:t>
      </w:r>
    </w:p>
    <w:p w14:paraId="1684A793" w14:textId="77777777" w:rsidR="00924C57" w:rsidRDefault="003A417A" w:rsidP="00924C57">
      <w:pPr>
        <w:pStyle w:val="Poetry"/>
      </w:pPr>
      <w:r w:rsidRPr="00924C57">
        <w:t xml:space="preserve">Such troops as these in shining arms were seen, </w:t>
      </w:r>
    </w:p>
    <w:p w14:paraId="01A7D0C5" w14:textId="19275F6D" w:rsidR="003A417A" w:rsidRPr="00924C57" w:rsidRDefault="003A417A" w:rsidP="00924C57">
      <w:pPr>
        <w:pStyle w:val="Poetry"/>
      </w:pPr>
      <w:r w:rsidRPr="00924C57">
        <w:t>When Theseus met in fight their maiden queen:</w:t>
      </w:r>
    </w:p>
    <w:p w14:paraId="1E00C705" w14:textId="77777777" w:rsidR="003A417A" w:rsidRPr="00924C57" w:rsidRDefault="003A417A" w:rsidP="00924C57">
      <w:pPr>
        <w:pStyle w:val="Poetry"/>
      </w:pPr>
      <w:r w:rsidRPr="00924C57">
        <w:t>Such to the field Penthisilea led,</w:t>
      </w:r>
    </w:p>
    <w:p w14:paraId="1EDFE02A" w14:textId="77777777" w:rsidR="003A417A" w:rsidRPr="00924C57" w:rsidRDefault="003A417A" w:rsidP="00924C57">
      <w:pPr>
        <w:pStyle w:val="Poetry"/>
      </w:pPr>
      <w:r w:rsidRPr="00924C57">
        <w:t xml:space="preserve">From the fierce virgin when the Grecians </w:t>
      </w:r>
      <w:proofErr w:type="gramStart"/>
      <w:r w:rsidRPr="00924C57">
        <w:t>fled;</w:t>
      </w:r>
      <w:proofErr w:type="gramEnd"/>
    </w:p>
    <w:p w14:paraId="0DA765F8" w14:textId="6D329EC9" w:rsidR="003A417A" w:rsidRPr="00924C57" w:rsidRDefault="003A417A" w:rsidP="00924C57">
      <w:pPr>
        <w:pStyle w:val="Poetry"/>
      </w:pPr>
      <w:r w:rsidRPr="00924C57">
        <w:t>With such, return’d triumphant from the war,</w:t>
      </w:r>
    </w:p>
    <w:p w14:paraId="69FF877D" w14:textId="77777777" w:rsidR="003A417A" w:rsidRPr="00924C57" w:rsidRDefault="003A417A" w:rsidP="00924C57">
      <w:pPr>
        <w:pStyle w:val="Poetry"/>
      </w:pPr>
      <w:r w:rsidRPr="00924C57">
        <w:t xml:space="preserve">Her maids with cries attend the lofty </w:t>
      </w:r>
      <w:proofErr w:type="gramStart"/>
      <w:r w:rsidRPr="00924C57">
        <w:t>car;</w:t>
      </w:r>
      <w:proofErr w:type="gramEnd"/>
    </w:p>
    <w:p w14:paraId="5A5F5440" w14:textId="77777777" w:rsidR="00924C57" w:rsidRDefault="003A417A" w:rsidP="00924C57">
      <w:pPr>
        <w:pStyle w:val="Poetry"/>
      </w:pPr>
      <w:r w:rsidRPr="00924C57">
        <w:t xml:space="preserve">They clash with manly force their moony </w:t>
      </w:r>
      <w:proofErr w:type="gramStart"/>
      <w:r w:rsidRPr="00924C57">
        <w:t>shields;</w:t>
      </w:r>
      <w:proofErr w:type="gramEnd"/>
      <w:r w:rsidRPr="00924C57">
        <w:t xml:space="preserve"> </w:t>
      </w:r>
    </w:p>
    <w:p w14:paraId="0AFDA4F0" w14:textId="4A026EBE" w:rsidR="003A417A" w:rsidRPr="00924C57" w:rsidRDefault="003A417A" w:rsidP="00924C57">
      <w:pPr>
        <w:pStyle w:val="Poetry"/>
      </w:pPr>
      <w:r w:rsidRPr="00924C57">
        <w:lastRenderedPageBreak/>
        <w:t>With female shouts resound the Phrygian fields.</w:t>
      </w:r>
    </w:p>
    <w:p w14:paraId="14FC549E" w14:textId="77777777" w:rsidR="00924C57" w:rsidRDefault="00924C57" w:rsidP="00924C57">
      <w:pPr>
        <w:pStyle w:val="Poetry"/>
      </w:pPr>
    </w:p>
    <w:p w14:paraId="3FAD30CD" w14:textId="1011C697" w:rsidR="003A417A" w:rsidRPr="00924C57" w:rsidRDefault="003A417A" w:rsidP="00924C57">
      <w:pPr>
        <w:pStyle w:val="Poetry"/>
      </w:pPr>
      <w:r w:rsidRPr="00924C57">
        <w:t>Who foremost, and who last, heroic maid,</w:t>
      </w:r>
    </w:p>
    <w:p w14:paraId="7236095A" w14:textId="7577CD74" w:rsidR="003A417A" w:rsidRPr="00924C57" w:rsidRDefault="003A417A" w:rsidP="00924C57">
      <w:pPr>
        <w:pStyle w:val="Poetry"/>
      </w:pPr>
      <w:r w:rsidRPr="00924C57">
        <w:t xml:space="preserve">On the cold earth were by thy courage </w:t>
      </w:r>
      <w:proofErr w:type="gramStart"/>
      <w:r w:rsidRPr="00924C57">
        <w:t>laid?</w:t>
      </w:r>
      <w:proofErr w:type="gramEnd"/>
    </w:p>
    <w:p w14:paraId="4E654FEF" w14:textId="77777777" w:rsidR="00924C57" w:rsidRDefault="003A417A" w:rsidP="00924C57">
      <w:pPr>
        <w:pStyle w:val="Poetry"/>
      </w:pPr>
      <w:r w:rsidRPr="00924C57">
        <w:t xml:space="preserve">Thy spear, of mountain ash, Eumenius first, </w:t>
      </w:r>
    </w:p>
    <w:p w14:paraId="7A6976B1" w14:textId="2F46E8FF" w:rsidR="003A417A" w:rsidRPr="00924C57" w:rsidRDefault="003A417A" w:rsidP="00924C57">
      <w:pPr>
        <w:pStyle w:val="Poetry"/>
      </w:pPr>
      <w:r w:rsidRPr="00924C57">
        <w:t xml:space="preserve">With fury driv’n, from </w:t>
      </w:r>
      <w:proofErr w:type="gramStart"/>
      <w:r w:rsidRPr="00924C57">
        <w:t>side to side</w:t>
      </w:r>
      <w:proofErr w:type="gramEnd"/>
      <w:r w:rsidRPr="00924C57">
        <w:t xml:space="preserve"> transpierc’d:</w:t>
      </w:r>
    </w:p>
    <w:p w14:paraId="7F63EF20" w14:textId="77777777" w:rsidR="00924C57" w:rsidRDefault="003A417A" w:rsidP="00924C57">
      <w:pPr>
        <w:pStyle w:val="Poetry"/>
      </w:pPr>
      <w:r w:rsidRPr="00924C57">
        <w:t xml:space="preserve">A purple stream came spouting from the </w:t>
      </w:r>
      <w:proofErr w:type="gramStart"/>
      <w:r w:rsidRPr="00924C57">
        <w:t>wound;</w:t>
      </w:r>
      <w:proofErr w:type="gramEnd"/>
      <w:r w:rsidRPr="00924C57">
        <w:t xml:space="preserve"> </w:t>
      </w:r>
    </w:p>
    <w:p w14:paraId="3AFB6A46" w14:textId="1FB860BD" w:rsidR="003A417A" w:rsidRPr="00924C57" w:rsidRDefault="003A417A" w:rsidP="00924C57">
      <w:pPr>
        <w:pStyle w:val="Poetry"/>
      </w:pPr>
      <w:r w:rsidRPr="00924C57">
        <w:t xml:space="preserve">Bath’d in his blood he </w:t>
      </w:r>
      <w:proofErr w:type="gramStart"/>
      <w:r w:rsidRPr="00924C57">
        <w:t>lies, and</w:t>
      </w:r>
      <w:proofErr w:type="gramEnd"/>
      <w:r w:rsidRPr="00924C57">
        <w:t xml:space="preserve"> bites the ground.</w:t>
      </w:r>
    </w:p>
    <w:p w14:paraId="5A28D093" w14:textId="7ABBB2EF" w:rsidR="003A417A" w:rsidRPr="00924C57" w:rsidRDefault="003A417A" w:rsidP="00924C57">
      <w:pPr>
        <w:pStyle w:val="Poetry"/>
      </w:pPr>
      <w:r w:rsidRPr="00924C57">
        <w:t>Liris and Pegasus at once she slew:</w:t>
      </w:r>
    </w:p>
    <w:p w14:paraId="76EF206D" w14:textId="77777777" w:rsidR="00924C57" w:rsidRDefault="003A417A" w:rsidP="00924C57">
      <w:pPr>
        <w:pStyle w:val="Poetry"/>
      </w:pPr>
      <w:r w:rsidRPr="00924C57">
        <w:t xml:space="preserve">The former, as the slacken’d reins he drew </w:t>
      </w:r>
    </w:p>
    <w:p w14:paraId="6AD68CBD" w14:textId="0DCC6FF1" w:rsidR="003A417A" w:rsidRPr="00924C57" w:rsidRDefault="003A417A" w:rsidP="00924C57">
      <w:pPr>
        <w:pStyle w:val="Poetry"/>
      </w:pPr>
      <w:r w:rsidRPr="00924C57">
        <w:t>Of his faint steed; the latter, as he stretch’d</w:t>
      </w:r>
    </w:p>
    <w:p w14:paraId="1C3626C5" w14:textId="77777777" w:rsidR="00924C57" w:rsidRDefault="003A417A" w:rsidP="00924C57">
      <w:pPr>
        <w:pStyle w:val="Poetry"/>
      </w:pPr>
      <w:r w:rsidRPr="00924C57">
        <w:t xml:space="preserve">His arm to prop his friend, the jav’lin reach’d. </w:t>
      </w:r>
    </w:p>
    <w:p w14:paraId="43E219BC" w14:textId="4EBBF86C" w:rsidR="003A417A" w:rsidRPr="00924C57" w:rsidRDefault="003A417A" w:rsidP="00924C57">
      <w:pPr>
        <w:pStyle w:val="Poetry"/>
      </w:pPr>
      <w:r w:rsidRPr="00924C57">
        <w:t>By the same weapon, sent from the same hand,</w:t>
      </w:r>
    </w:p>
    <w:p w14:paraId="54020A80" w14:textId="4503BED7" w:rsidR="003A417A" w:rsidRPr="00924C57" w:rsidRDefault="003A417A" w:rsidP="00924C57">
      <w:pPr>
        <w:pStyle w:val="Poetry"/>
      </w:pPr>
      <w:r w:rsidRPr="00924C57">
        <w:t>Both fall together, and both spurn the sand.</w:t>
      </w:r>
    </w:p>
    <w:p w14:paraId="6D59BC18" w14:textId="77777777" w:rsidR="003A417A" w:rsidRPr="00924C57" w:rsidRDefault="003A417A" w:rsidP="00924C57">
      <w:pPr>
        <w:pStyle w:val="Poetry"/>
      </w:pPr>
      <w:r w:rsidRPr="00924C57">
        <w:t>Amastrus next is added to the slain:</w:t>
      </w:r>
    </w:p>
    <w:p w14:paraId="2691DEA1" w14:textId="77777777" w:rsidR="003A417A" w:rsidRPr="00924C57" w:rsidRDefault="003A417A" w:rsidP="00924C57">
      <w:pPr>
        <w:pStyle w:val="Poetry"/>
      </w:pPr>
      <w:r w:rsidRPr="00924C57">
        <w:t>The rest in rout she follows o’er the plain:</w:t>
      </w:r>
    </w:p>
    <w:p w14:paraId="45168E58" w14:textId="77777777" w:rsidR="003A417A" w:rsidRPr="00924C57" w:rsidRDefault="003A417A" w:rsidP="00924C57">
      <w:pPr>
        <w:pStyle w:val="Poetry"/>
      </w:pPr>
      <w:r w:rsidRPr="00924C57">
        <w:t>Tereus, Harpalycus, Demophoon,</w:t>
      </w:r>
    </w:p>
    <w:p w14:paraId="0D5FA73B" w14:textId="77777777" w:rsidR="003A417A" w:rsidRPr="00924C57" w:rsidRDefault="003A417A" w:rsidP="00924C57">
      <w:pPr>
        <w:pStyle w:val="Poetry"/>
      </w:pPr>
      <w:r w:rsidRPr="00924C57">
        <w:t>And Chromis, at full speed her fury shun.</w:t>
      </w:r>
    </w:p>
    <w:p w14:paraId="299F2D12" w14:textId="2517F813" w:rsidR="003A417A" w:rsidRPr="00924C57" w:rsidRDefault="003A417A" w:rsidP="00924C57">
      <w:pPr>
        <w:pStyle w:val="Poetry"/>
      </w:pPr>
      <w:r w:rsidRPr="00924C57">
        <w:t xml:space="preserve">Of all her deadly darts, not one she </w:t>
      </w:r>
      <w:proofErr w:type="gramStart"/>
      <w:r w:rsidRPr="00924C57">
        <w:t>lost;</w:t>
      </w:r>
      <w:proofErr w:type="gramEnd"/>
    </w:p>
    <w:p w14:paraId="1C2A641B" w14:textId="77777777" w:rsidR="00924C57" w:rsidRDefault="003A417A" w:rsidP="00924C57">
      <w:pPr>
        <w:pStyle w:val="Poetry"/>
      </w:pPr>
      <w:r w:rsidRPr="00924C57">
        <w:t xml:space="preserve">Each was attended with a Trojan ghost. </w:t>
      </w:r>
    </w:p>
    <w:p w14:paraId="741EEC9C" w14:textId="77777777" w:rsidR="00924C57" w:rsidRDefault="003A417A" w:rsidP="00924C57">
      <w:pPr>
        <w:pStyle w:val="Poetry"/>
      </w:pPr>
      <w:r w:rsidRPr="00924C57">
        <w:t xml:space="preserve">Young Ornithus bestrode a hunter steed, </w:t>
      </w:r>
    </w:p>
    <w:p w14:paraId="6DD5E0FC" w14:textId="77777777" w:rsidR="00924C57" w:rsidRDefault="003A417A" w:rsidP="00924C57">
      <w:pPr>
        <w:pStyle w:val="Poetry"/>
      </w:pPr>
      <w:r w:rsidRPr="00924C57">
        <w:t xml:space="preserve">Swift for the chase, and of </w:t>
      </w:r>
      <w:proofErr w:type="gramStart"/>
      <w:r w:rsidRPr="00924C57">
        <w:t>Apulian</w:t>
      </w:r>
      <w:proofErr w:type="gramEnd"/>
      <w:r w:rsidRPr="00924C57">
        <w:t xml:space="preserve"> breed. </w:t>
      </w:r>
    </w:p>
    <w:p w14:paraId="5A90CC93" w14:textId="61680006" w:rsidR="003A417A" w:rsidRPr="00924C57" w:rsidRDefault="003A417A" w:rsidP="00924C57">
      <w:pPr>
        <w:pStyle w:val="Poetry"/>
      </w:pPr>
      <w:r w:rsidRPr="00924C57">
        <w:t>Him from afar she spied, in arms unknown:</w:t>
      </w:r>
    </w:p>
    <w:p w14:paraId="000516B9" w14:textId="693BCB6E" w:rsidR="003A417A" w:rsidRPr="00924C57" w:rsidRDefault="003A417A" w:rsidP="00924C57">
      <w:pPr>
        <w:pStyle w:val="Poetry"/>
      </w:pPr>
      <w:r w:rsidRPr="00924C57">
        <w:t xml:space="preserve">O’er his broad back an ox’s hide was </w:t>
      </w:r>
      <w:proofErr w:type="gramStart"/>
      <w:r w:rsidRPr="00924C57">
        <w:t>thrown;</w:t>
      </w:r>
      <w:proofErr w:type="gramEnd"/>
    </w:p>
    <w:p w14:paraId="5E455939" w14:textId="77777777" w:rsidR="003A417A" w:rsidRPr="00924C57" w:rsidRDefault="003A417A" w:rsidP="00924C57">
      <w:pPr>
        <w:pStyle w:val="Poetry"/>
      </w:pPr>
      <w:r w:rsidRPr="00924C57">
        <w:t>His helm a wolf, whose gaping jaws were spread</w:t>
      </w:r>
    </w:p>
    <w:p w14:paraId="0E0E36ED" w14:textId="77777777" w:rsidR="00924C57" w:rsidRDefault="003A417A" w:rsidP="00924C57">
      <w:pPr>
        <w:pStyle w:val="Poetry"/>
      </w:pPr>
      <w:r w:rsidRPr="00924C57">
        <w:t xml:space="preserve">A cov’ring for his cheeks, and grinn’d around his head, </w:t>
      </w:r>
    </w:p>
    <w:p w14:paraId="257CCB62" w14:textId="35F834CC" w:rsidR="003A417A" w:rsidRPr="00924C57" w:rsidRDefault="003A417A" w:rsidP="00924C57">
      <w:pPr>
        <w:pStyle w:val="Poetry"/>
      </w:pPr>
      <w:r w:rsidRPr="00924C57">
        <w:t>He clench’d within his hand an iron prong,</w:t>
      </w:r>
    </w:p>
    <w:p w14:paraId="3F93309D" w14:textId="77777777" w:rsidR="003A417A" w:rsidRPr="00924C57" w:rsidRDefault="003A417A" w:rsidP="00924C57">
      <w:pPr>
        <w:pStyle w:val="Poetry"/>
      </w:pPr>
      <w:r w:rsidRPr="00924C57">
        <w:t>And tower’d above the rest, conspicuous in the throng.</w:t>
      </w:r>
    </w:p>
    <w:p w14:paraId="0CBCD1DA" w14:textId="20E76752" w:rsidR="003A417A" w:rsidRPr="00924C57" w:rsidRDefault="003A417A" w:rsidP="00924C57">
      <w:pPr>
        <w:pStyle w:val="Poetry"/>
      </w:pPr>
      <w:r w:rsidRPr="00924C57">
        <w:t>Him soon she singled from the flying train,</w:t>
      </w:r>
    </w:p>
    <w:p w14:paraId="42CB515E" w14:textId="77777777" w:rsidR="003A417A" w:rsidRPr="00924C57" w:rsidRDefault="003A417A" w:rsidP="00924C57">
      <w:pPr>
        <w:pStyle w:val="Poetry"/>
      </w:pPr>
      <w:r w:rsidRPr="00924C57">
        <w:t>And slew with ease; then thus insults the slain:</w:t>
      </w:r>
    </w:p>
    <w:p w14:paraId="3198A62A" w14:textId="77777777" w:rsidR="00924C57" w:rsidRDefault="003A417A" w:rsidP="00924C57">
      <w:pPr>
        <w:pStyle w:val="Poetry"/>
      </w:pPr>
      <w:r w:rsidRPr="00924C57">
        <w:t xml:space="preserve">“Vain hunter, didst thou think thro’ woods to chase </w:t>
      </w:r>
    </w:p>
    <w:p w14:paraId="0CFD4D55" w14:textId="68737D3E" w:rsidR="003A417A" w:rsidRPr="00924C57" w:rsidRDefault="003A417A" w:rsidP="00924C57">
      <w:pPr>
        <w:pStyle w:val="Poetry"/>
      </w:pPr>
      <w:r w:rsidRPr="00924C57">
        <w:t>The savage herd, a vile and trembling race?</w:t>
      </w:r>
    </w:p>
    <w:p w14:paraId="6C8C629C" w14:textId="77777777" w:rsidR="003A417A" w:rsidRPr="00924C57" w:rsidRDefault="003A417A" w:rsidP="00924C57">
      <w:pPr>
        <w:pStyle w:val="Poetry"/>
      </w:pPr>
      <w:r w:rsidRPr="00924C57">
        <w:t>Here cease thy vaunts, and own my victory:</w:t>
      </w:r>
    </w:p>
    <w:p w14:paraId="60AFE55E" w14:textId="27B9D974" w:rsidR="003A417A" w:rsidRPr="00924C57" w:rsidRDefault="003A417A" w:rsidP="00924C57">
      <w:pPr>
        <w:pStyle w:val="Poetry"/>
      </w:pPr>
      <w:r w:rsidRPr="00924C57">
        <w:t>A woman warrior was too strong for thee.</w:t>
      </w:r>
    </w:p>
    <w:p w14:paraId="3EB442FF" w14:textId="77777777" w:rsidR="00924C57" w:rsidRDefault="003A417A" w:rsidP="00924C57">
      <w:pPr>
        <w:pStyle w:val="Poetry"/>
      </w:pPr>
      <w:r w:rsidRPr="00924C57">
        <w:t xml:space="preserve">Yet, if the ghosts demand the conqu’ror’s name, </w:t>
      </w:r>
    </w:p>
    <w:p w14:paraId="1C00A204" w14:textId="77777777" w:rsidR="00924C57" w:rsidRDefault="003A417A" w:rsidP="00924C57">
      <w:pPr>
        <w:pStyle w:val="Poetry"/>
      </w:pPr>
      <w:r w:rsidRPr="00924C57">
        <w:lastRenderedPageBreak/>
        <w:t xml:space="preserve">Confessing great Camilla, save thy shame.” </w:t>
      </w:r>
    </w:p>
    <w:p w14:paraId="56FF3A2A" w14:textId="247AF473" w:rsidR="003A417A" w:rsidRPr="00924C57" w:rsidRDefault="003A417A" w:rsidP="00924C57">
      <w:pPr>
        <w:pStyle w:val="Poetry"/>
      </w:pPr>
      <w:r w:rsidRPr="00924C57">
        <w:t>Then Butes and Orsilochus she slew,</w:t>
      </w:r>
    </w:p>
    <w:p w14:paraId="18673022" w14:textId="77777777" w:rsidR="003A417A" w:rsidRPr="00924C57" w:rsidRDefault="003A417A" w:rsidP="00924C57">
      <w:pPr>
        <w:pStyle w:val="Poetry"/>
      </w:pPr>
      <w:r w:rsidRPr="00924C57">
        <w:t xml:space="preserve">The bulkiest bodies of the Trojan </w:t>
      </w:r>
      <w:proofErr w:type="gramStart"/>
      <w:r w:rsidRPr="00924C57">
        <w:t>crew;</w:t>
      </w:r>
      <w:proofErr w:type="gramEnd"/>
    </w:p>
    <w:p w14:paraId="49AE37C8" w14:textId="63431818" w:rsidR="003A417A" w:rsidRPr="00924C57" w:rsidRDefault="003A417A" w:rsidP="00924C57">
      <w:pPr>
        <w:pStyle w:val="Poetry"/>
      </w:pPr>
      <w:r w:rsidRPr="00924C57">
        <w:t>But Butes breast to breast: the spear descends</w:t>
      </w:r>
    </w:p>
    <w:p w14:paraId="4502785E" w14:textId="77777777" w:rsidR="00924C57" w:rsidRDefault="003A417A" w:rsidP="00924C57">
      <w:pPr>
        <w:pStyle w:val="Poetry"/>
      </w:pPr>
      <w:r w:rsidRPr="00924C57">
        <w:t xml:space="preserve">Above the gorget, where his helmet ends, </w:t>
      </w:r>
    </w:p>
    <w:p w14:paraId="7B62B913" w14:textId="77777777" w:rsidR="00924C57" w:rsidRDefault="003A417A" w:rsidP="00924C57">
      <w:pPr>
        <w:pStyle w:val="Poetry"/>
      </w:pPr>
      <w:r w:rsidRPr="00924C57">
        <w:t xml:space="preserve">And o’er the shield which his left side defends. </w:t>
      </w:r>
    </w:p>
    <w:p w14:paraId="3B9ECCAC" w14:textId="0AD07D47" w:rsidR="003A417A" w:rsidRPr="00924C57" w:rsidRDefault="003A417A" w:rsidP="00924C57">
      <w:pPr>
        <w:pStyle w:val="Poetry"/>
      </w:pPr>
      <w:r w:rsidRPr="00924C57">
        <w:t>Orsilochus and she their courses ply:</w:t>
      </w:r>
    </w:p>
    <w:p w14:paraId="561EB43B" w14:textId="77777777" w:rsidR="003A417A" w:rsidRPr="00924C57" w:rsidRDefault="003A417A" w:rsidP="00924C57">
      <w:pPr>
        <w:pStyle w:val="Poetry"/>
      </w:pPr>
      <w:r w:rsidRPr="00924C57">
        <w:t xml:space="preserve">He seems to follow, and she seems to </w:t>
      </w:r>
      <w:proofErr w:type="gramStart"/>
      <w:r w:rsidRPr="00924C57">
        <w:t>fly;</w:t>
      </w:r>
      <w:proofErr w:type="gramEnd"/>
    </w:p>
    <w:p w14:paraId="72F51BCA" w14:textId="3A027EE5" w:rsidR="003A417A" w:rsidRPr="00924C57" w:rsidRDefault="003A417A" w:rsidP="00924C57">
      <w:pPr>
        <w:pStyle w:val="Poetry"/>
      </w:pPr>
      <w:r w:rsidRPr="00924C57">
        <w:t xml:space="preserve">But in a narrower ring she makes the </w:t>
      </w:r>
      <w:proofErr w:type="gramStart"/>
      <w:r w:rsidRPr="00924C57">
        <w:t>race;</w:t>
      </w:r>
      <w:proofErr w:type="gramEnd"/>
    </w:p>
    <w:p w14:paraId="5FB03B89" w14:textId="77777777" w:rsidR="00924C57" w:rsidRDefault="003A417A" w:rsidP="00924C57">
      <w:pPr>
        <w:pStyle w:val="Poetry"/>
      </w:pPr>
      <w:r w:rsidRPr="00924C57">
        <w:t xml:space="preserve">And then he flies, and she pursues the chase. </w:t>
      </w:r>
    </w:p>
    <w:p w14:paraId="403804DA" w14:textId="0CCAEB44" w:rsidR="003A417A" w:rsidRPr="00924C57" w:rsidRDefault="003A417A" w:rsidP="00924C57">
      <w:pPr>
        <w:pStyle w:val="Poetry"/>
      </w:pPr>
      <w:r w:rsidRPr="00924C57">
        <w:t>Gath’ring at length on her deluded foe,</w:t>
      </w:r>
    </w:p>
    <w:p w14:paraId="2E161125" w14:textId="77777777" w:rsidR="00924C57" w:rsidRDefault="003A417A" w:rsidP="00924C57">
      <w:pPr>
        <w:pStyle w:val="Poetry"/>
      </w:pPr>
      <w:r w:rsidRPr="00924C57">
        <w:t xml:space="preserve">She swings her ax, and rises to the blow </w:t>
      </w:r>
    </w:p>
    <w:p w14:paraId="401EEB66" w14:textId="06E8DA94" w:rsidR="003A417A" w:rsidRPr="00924C57" w:rsidRDefault="003A417A" w:rsidP="00924C57">
      <w:pPr>
        <w:pStyle w:val="Poetry"/>
      </w:pPr>
      <w:r w:rsidRPr="00924C57">
        <w:t>Full on the helm behind, with such a sway</w:t>
      </w:r>
    </w:p>
    <w:p w14:paraId="7D39777A" w14:textId="0C8E44FB" w:rsidR="003A417A" w:rsidRPr="00924C57" w:rsidRDefault="003A417A" w:rsidP="00924C57">
      <w:pPr>
        <w:pStyle w:val="Poetry"/>
      </w:pPr>
      <w:r w:rsidRPr="00924C57">
        <w:t>The weapon falls, the riven steel gives way:</w:t>
      </w:r>
    </w:p>
    <w:p w14:paraId="128E0C15" w14:textId="77777777" w:rsidR="00924C57" w:rsidRDefault="003A417A" w:rsidP="00924C57">
      <w:pPr>
        <w:pStyle w:val="Poetry"/>
      </w:pPr>
      <w:r w:rsidRPr="00924C57">
        <w:t xml:space="preserve">He groans, he roars, he sues in vain for </w:t>
      </w:r>
      <w:proofErr w:type="gramStart"/>
      <w:r w:rsidRPr="00924C57">
        <w:t>grace;</w:t>
      </w:r>
      <w:proofErr w:type="gramEnd"/>
      <w:r w:rsidRPr="00924C57">
        <w:t xml:space="preserve"> </w:t>
      </w:r>
    </w:p>
    <w:p w14:paraId="20A971D7" w14:textId="48F8F9A5" w:rsidR="003A417A" w:rsidRPr="00924C57" w:rsidRDefault="003A417A" w:rsidP="00924C57">
      <w:pPr>
        <w:pStyle w:val="Poetry"/>
      </w:pPr>
      <w:r w:rsidRPr="00924C57">
        <w:t>Brains, mingled with his blood, besmear his face.</w:t>
      </w:r>
    </w:p>
    <w:p w14:paraId="611DF0BD" w14:textId="77777777" w:rsidR="00924C57" w:rsidRDefault="00924C57" w:rsidP="00924C57">
      <w:pPr>
        <w:pStyle w:val="Poetry"/>
      </w:pPr>
    </w:p>
    <w:p w14:paraId="2D274D19" w14:textId="5DA6BFEE" w:rsidR="00924C57" w:rsidRDefault="003A417A" w:rsidP="00924C57">
      <w:pPr>
        <w:pStyle w:val="Poetry"/>
      </w:pPr>
      <w:r w:rsidRPr="00924C57">
        <w:t xml:space="preserve">Astonish’d Aunus just arrives by chance, </w:t>
      </w:r>
    </w:p>
    <w:p w14:paraId="1F811BF3" w14:textId="6E722CA3" w:rsidR="003A417A" w:rsidRPr="00924C57" w:rsidRDefault="003A417A" w:rsidP="00924C57">
      <w:pPr>
        <w:pStyle w:val="Poetry"/>
      </w:pPr>
      <w:r w:rsidRPr="00924C57">
        <w:t xml:space="preserve">To see his fall; nor farther dares </w:t>
      </w:r>
      <w:proofErr w:type="gramStart"/>
      <w:r w:rsidRPr="00924C57">
        <w:t>advance;</w:t>
      </w:r>
      <w:proofErr w:type="gramEnd"/>
    </w:p>
    <w:p w14:paraId="371A00C3" w14:textId="2EB28C09" w:rsidR="003A417A" w:rsidRPr="00924C57" w:rsidRDefault="003A417A" w:rsidP="00924C57">
      <w:pPr>
        <w:pStyle w:val="Poetry"/>
      </w:pPr>
      <w:r w:rsidRPr="00924C57">
        <w:t>But, fixing on the horrid maid his eye,</w:t>
      </w:r>
    </w:p>
    <w:p w14:paraId="76BCC05B" w14:textId="77777777" w:rsidR="00924C57" w:rsidRDefault="003A417A" w:rsidP="00924C57">
      <w:pPr>
        <w:pStyle w:val="Poetry"/>
      </w:pPr>
      <w:r w:rsidRPr="00924C57">
        <w:t xml:space="preserve">He stares, and shakes, and finds it vain to </w:t>
      </w:r>
      <w:proofErr w:type="gramStart"/>
      <w:r w:rsidRPr="00924C57">
        <w:t>fly;</w:t>
      </w:r>
      <w:proofErr w:type="gramEnd"/>
      <w:r w:rsidRPr="00924C57">
        <w:t xml:space="preserve"> </w:t>
      </w:r>
    </w:p>
    <w:p w14:paraId="7B9BF740" w14:textId="12B2F70F" w:rsidR="003A417A" w:rsidRPr="00924C57" w:rsidRDefault="003A417A" w:rsidP="00924C57">
      <w:pPr>
        <w:pStyle w:val="Poetry"/>
      </w:pPr>
      <w:r w:rsidRPr="00924C57">
        <w:t>Yet, like a true Ligurian, born to cheat,</w:t>
      </w:r>
    </w:p>
    <w:p w14:paraId="29695E38" w14:textId="77777777" w:rsidR="003A417A" w:rsidRPr="00924C57" w:rsidRDefault="003A417A" w:rsidP="00924C57">
      <w:pPr>
        <w:pStyle w:val="Poetry"/>
      </w:pPr>
      <w:r w:rsidRPr="00924C57">
        <w:t>(At least while fortune favor’d his deceit,)</w:t>
      </w:r>
    </w:p>
    <w:p w14:paraId="4A504982" w14:textId="77777777" w:rsidR="003A417A" w:rsidRPr="00924C57" w:rsidRDefault="003A417A" w:rsidP="00924C57">
      <w:pPr>
        <w:pStyle w:val="Poetry"/>
      </w:pPr>
      <w:r w:rsidRPr="00924C57">
        <w:t>Cries out aloud: “What courage have you shown,</w:t>
      </w:r>
    </w:p>
    <w:p w14:paraId="71F982B4" w14:textId="042E1F8F" w:rsidR="003A417A" w:rsidRDefault="003A417A" w:rsidP="00924C57">
      <w:pPr>
        <w:pStyle w:val="Poetry"/>
      </w:pPr>
      <w:r w:rsidRPr="00924C57">
        <w:t>Who trust your courser’s strength, and not your own?</w:t>
      </w:r>
    </w:p>
    <w:p w14:paraId="7D18200D" w14:textId="77777777" w:rsidR="00924C57" w:rsidRDefault="003A417A" w:rsidP="00924C57">
      <w:pPr>
        <w:pStyle w:val="Poetry"/>
      </w:pPr>
      <w:r w:rsidRPr="00924C57">
        <w:t xml:space="preserve">Forego the vantage of your horse, alight, </w:t>
      </w:r>
    </w:p>
    <w:p w14:paraId="0C182DD4" w14:textId="787D61A6" w:rsidR="003A417A" w:rsidRPr="00924C57" w:rsidRDefault="003A417A" w:rsidP="00924C57">
      <w:pPr>
        <w:pStyle w:val="Poetry"/>
      </w:pPr>
      <w:r w:rsidRPr="00924C57">
        <w:t>And then on equal terms begin the fight:</w:t>
      </w:r>
    </w:p>
    <w:p w14:paraId="0EE7A22D" w14:textId="77777777" w:rsidR="00924C57" w:rsidRDefault="003A417A" w:rsidP="00924C57">
      <w:pPr>
        <w:pStyle w:val="Poetry"/>
      </w:pPr>
      <w:r w:rsidRPr="00924C57">
        <w:t xml:space="preserve">It shall be seen, weak woman, what you can, </w:t>
      </w:r>
    </w:p>
    <w:p w14:paraId="16A2CA00" w14:textId="21929194" w:rsidR="003A417A" w:rsidRPr="00924C57" w:rsidRDefault="003A417A" w:rsidP="00924C57">
      <w:pPr>
        <w:pStyle w:val="Poetry"/>
      </w:pPr>
      <w:r w:rsidRPr="00924C57">
        <w:t>When, foot to foot, you combat with a man,”</w:t>
      </w:r>
    </w:p>
    <w:p w14:paraId="7E2C2D60" w14:textId="75C7F562" w:rsidR="003A417A" w:rsidRPr="00924C57" w:rsidRDefault="003A417A" w:rsidP="00924C57">
      <w:pPr>
        <w:pStyle w:val="Poetry"/>
      </w:pPr>
      <w:r w:rsidRPr="00924C57">
        <w:t xml:space="preserve">He </w:t>
      </w:r>
      <w:proofErr w:type="gramStart"/>
      <w:r w:rsidRPr="00924C57">
        <w:t>said</w:t>
      </w:r>
      <w:proofErr w:type="gramEnd"/>
      <w:r w:rsidRPr="00924C57">
        <w:t>. She glows with anger and disdain,</w:t>
      </w:r>
    </w:p>
    <w:p w14:paraId="73C44FC9" w14:textId="77777777" w:rsidR="00924C57" w:rsidRDefault="003A417A" w:rsidP="00924C57">
      <w:pPr>
        <w:pStyle w:val="Poetry"/>
      </w:pPr>
      <w:r w:rsidRPr="00924C57">
        <w:t xml:space="preserve">Dismounts with speed to dare him on the plain, </w:t>
      </w:r>
    </w:p>
    <w:p w14:paraId="2458CBD5" w14:textId="77777777" w:rsidR="00924C57" w:rsidRDefault="003A417A" w:rsidP="00924C57">
      <w:pPr>
        <w:pStyle w:val="Poetry"/>
      </w:pPr>
      <w:r w:rsidRPr="00924C57">
        <w:t xml:space="preserve">And leaves her horse at large among her </w:t>
      </w:r>
      <w:proofErr w:type="gramStart"/>
      <w:r w:rsidRPr="00924C57">
        <w:t>train;</w:t>
      </w:r>
      <w:proofErr w:type="gramEnd"/>
      <w:r w:rsidRPr="00924C57">
        <w:t xml:space="preserve"> </w:t>
      </w:r>
    </w:p>
    <w:p w14:paraId="2AC5DA2F" w14:textId="77777777" w:rsidR="00924C57" w:rsidRDefault="003A417A" w:rsidP="00924C57">
      <w:pPr>
        <w:pStyle w:val="Poetry"/>
      </w:pPr>
      <w:r w:rsidRPr="00924C57">
        <w:t xml:space="preserve">With her drawn sword defies him to the field, </w:t>
      </w:r>
    </w:p>
    <w:p w14:paraId="7FD5B1BC" w14:textId="7D907AD9" w:rsidR="003A417A" w:rsidRPr="00924C57" w:rsidRDefault="003A417A" w:rsidP="00924C57">
      <w:pPr>
        <w:pStyle w:val="Poetry"/>
      </w:pPr>
      <w:r w:rsidRPr="00924C57">
        <w:t>And, marching, lifts aloft her maiden shield.</w:t>
      </w:r>
    </w:p>
    <w:p w14:paraId="44106EDC" w14:textId="33C81DF4" w:rsidR="003A417A" w:rsidRPr="00924C57" w:rsidRDefault="003A417A" w:rsidP="00924C57">
      <w:pPr>
        <w:pStyle w:val="Poetry"/>
      </w:pPr>
      <w:r w:rsidRPr="00924C57">
        <w:t>The youth, who thought his cunning did succeed,</w:t>
      </w:r>
    </w:p>
    <w:p w14:paraId="58373FCC" w14:textId="77777777" w:rsidR="00924C57" w:rsidRDefault="003A417A" w:rsidP="00924C57">
      <w:pPr>
        <w:pStyle w:val="Poetry"/>
      </w:pPr>
      <w:r w:rsidRPr="00924C57">
        <w:lastRenderedPageBreak/>
        <w:t xml:space="preserve">Reins round his horse, and urges all his </w:t>
      </w:r>
      <w:proofErr w:type="gramStart"/>
      <w:r w:rsidRPr="00924C57">
        <w:t>speed;</w:t>
      </w:r>
      <w:proofErr w:type="gramEnd"/>
      <w:r w:rsidRPr="00924C57">
        <w:t xml:space="preserve"> </w:t>
      </w:r>
    </w:p>
    <w:p w14:paraId="7B68DEAD" w14:textId="77777777" w:rsidR="00924C57" w:rsidRDefault="003A417A" w:rsidP="00924C57">
      <w:pPr>
        <w:pStyle w:val="Poetry"/>
      </w:pPr>
      <w:r w:rsidRPr="00924C57">
        <w:t xml:space="preserve">Adds the remembrance of the spur, and hides </w:t>
      </w:r>
    </w:p>
    <w:p w14:paraId="4579C79C" w14:textId="5A975A1D" w:rsidR="003A417A" w:rsidRPr="00924C57" w:rsidRDefault="003A417A" w:rsidP="00924C57">
      <w:pPr>
        <w:pStyle w:val="Poetry"/>
      </w:pPr>
      <w:r w:rsidRPr="00924C57">
        <w:t>The goring rowels in his bleeding sides.</w:t>
      </w:r>
    </w:p>
    <w:p w14:paraId="6BEB95C5" w14:textId="77777777" w:rsidR="003A417A" w:rsidRPr="00924C57" w:rsidRDefault="003A417A" w:rsidP="00924C57">
      <w:pPr>
        <w:pStyle w:val="Poetry"/>
      </w:pPr>
      <w:r w:rsidRPr="00924C57">
        <w:t>“Vain fool, and coward!” cries the lofty maid,</w:t>
      </w:r>
    </w:p>
    <w:p w14:paraId="47DD8833" w14:textId="4863E1A8" w:rsidR="003A417A" w:rsidRPr="00924C57" w:rsidRDefault="003A417A" w:rsidP="00924C57">
      <w:pPr>
        <w:pStyle w:val="Poetry"/>
      </w:pPr>
      <w:r w:rsidRPr="00924C57">
        <w:t>“Caught in the train which thou thyself hast laid!</w:t>
      </w:r>
      <w:r w:rsidRPr="00924C57">
        <w:tab/>
      </w:r>
    </w:p>
    <w:p w14:paraId="0FD56EE7" w14:textId="77777777" w:rsidR="00924C57" w:rsidRDefault="003A417A" w:rsidP="00924C57">
      <w:pPr>
        <w:pStyle w:val="Poetry"/>
      </w:pPr>
      <w:r w:rsidRPr="00924C57">
        <w:t xml:space="preserve">On others practice thy Ligurian </w:t>
      </w:r>
      <w:proofErr w:type="gramStart"/>
      <w:r w:rsidRPr="00924C57">
        <w:t>arts;</w:t>
      </w:r>
      <w:proofErr w:type="gramEnd"/>
      <w:r w:rsidRPr="00924C57">
        <w:t xml:space="preserve"> </w:t>
      </w:r>
    </w:p>
    <w:p w14:paraId="142FDE76" w14:textId="77777777" w:rsidR="00924C57" w:rsidRDefault="003A417A" w:rsidP="00924C57">
      <w:pPr>
        <w:pStyle w:val="Poetry"/>
      </w:pPr>
      <w:r w:rsidRPr="00924C57">
        <w:t xml:space="preserve">Thin stratagems and tricks of little hearts </w:t>
      </w:r>
    </w:p>
    <w:p w14:paraId="4B86B9FE" w14:textId="77777777" w:rsidR="00924C57" w:rsidRDefault="003A417A" w:rsidP="00924C57">
      <w:pPr>
        <w:pStyle w:val="Poetry"/>
      </w:pPr>
      <w:r w:rsidRPr="00924C57">
        <w:t xml:space="preserve">Are lost on me: nor shalt thou safe retire, </w:t>
      </w:r>
    </w:p>
    <w:p w14:paraId="18BEDA15" w14:textId="0B76116A" w:rsidR="003A417A" w:rsidRPr="00924C57" w:rsidRDefault="003A417A" w:rsidP="00924C57">
      <w:pPr>
        <w:pStyle w:val="Poetry"/>
      </w:pPr>
      <w:r w:rsidRPr="00924C57">
        <w:t>With vaunting lies, to thy fallacious sire.”</w:t>
      </w:r>
    </w:p>
    <w:p w14:paraId="6CC10B07" w14:textId="759AC051" w:rsidR="003A417A" w:rsidRPr="00924C57" w:rsidRDefault="003A417A" w:rsidP="00924C57">
      <w:pPr>
        <w:pStyle w:val="Poetry"/>
      </w:pPr>
      <w:r w:rsidRPr="00924C57">
        <w:t>At this, so fast her flying feet she sped,</w:t>
      </w:r>
    </w:p>
    <w:p w14:paraId="44D0FC9C" w14:textId="77777777" w:rsidR="003A417A" w:rsidRPr="00924C57" w:rsidRDefault="003A417A" w:rsidP="00924C57">
      <w:pPr>
        <w:pStyle w:val="Poetry"/>
      </w:pPr>
      <w:r w:rsidRPr="00924C57">
        <w:t>That soon she strain’d beyond his horse’s head:</w:t>
      </w:r>
    </w:p>
    <w:p w14:paraId="04604D2C" w14:textId="77777777" w:rsidR="00924C57" w:rsidRDefault="003A417A" w:rsidP="00924C57">
      <w:pPr>
        <w:pStyle w:val="Poetry"/>
      </w:pPr>
      <w:r w:rsidRPr="00924C57">
        <w:t xml:space="preserve">Then turning short, at once she seiz’d the rein, </w:t>
      </w:r>
    </w:p>
    <w:p w14:paraId="2077CA42" w14:textId="4CD0E14E" w:rsidR="003A417A" w:rsidRPr="00924C57" w:rsidRDefault="003A417A" w:rsidP="00924C57">
      <w:pPr>
        <w:pStyle w:val="Poetry"/>
      </w:pPr>
      <w:r w:rsidRPr="00924C57">
        <w:t>And laid the boaster grov’ling on the plain.</w:t>
      </w:r>
    </w:p>
    <w:p w14:paraId="2E971ACC" w14:textId="77777777" w:rsidR="003A417A" w:rsidRPr="00924C57" w:rsidRDefault="003A417A" w:rsidP="00924C57">
      <w:pPr>
        <w:pStyle w:val="Poetry"/>
      </w:pPr>
      <w:r w:rsidRPr="00924C57">
        <w:t>Not with more ease the falcon, from above,</w:t>
      </w:r>
    </w:p>
    <w:p w14:paraId="75EBCF42" w14:textId="2337E834" w:rsidR="003A417A" w:rsidRPr="00924C57" w:rsidRDefault="003A417A" w:rsidP="00924C57">
      <w:pPr>
        <w:pStyle w:val="Poetry"/>
      </w:pPr>
      <w:r w:rsidRPr="00924C57">
        <w:t>Trusses in middle air the trembling dove,</w:t>
      </w:r>
    </w:p>
    <w:p w14:paraId="727B1E4B" w14:textId="77777777" w:rsidR="003A417A" w:rsidRPr="00924C57" w:rsidRDefault="003A417A" w:rsidP="00924C57">
      <w:pPr>
        <w:pStyle w:val="Poetry"/>
      </w:pPr>
      <w:r w:rsidRPr="00924C57">
        <w:t>Then plumes the prey, in her strong pounces bound:</w:t>
      </w:r>
    </w:p>
    <w:p w14:paraId="7846253E" w14:textId="32D3C877" w:rsidR="003A417A" w:rsidRDefault="003A417A" w:rsidP="00924C57">
      <w:pPr>
        <w:pStyle w:val="Poetry"/>
      </w:pPr>
      <w:r w:rsidRPr="00924C57">
        <w:t>The feathers, foul with blood, come tumbling to the ground.</w:t>
      </w:r>
    </w:p>
    <w:p w14:paraId="01BE5234" w14:textId="77777777" w:rsidR="00924C57" w:rsidRPr="00924C57" w:rsidRDefault="00924C57" w:rsidP="00924C57">
      <w:pPr>
        <w:pStyle w:val="Poetry"/>
      </w:pPr>
    </w:p>
    <w:p w14:paraId="0B1C511F" w14:textId="77777777" w:rsidR="00924C57" w:rsidRDefault="003A417A" w:rsidP="00924C57">
      <w:pPr>
        <w:pStyle w:val="Poetry"/>
      </w:pPr>
      <w:r w:rsidRPr="00924C57">
        <w:t xml:space="preserve">Now mighty Jove, from his superior height, </w:t>
      </w:r>
    </w:p>
    <w:p w14:paraId="360FC16C" w14:textId="7D64479D" w:rsidR="003A417A" w:rsidRPr="00924C57" w:rsidRDefault="003A417A" w:rsidP="00924C57">
      <w:pPr>
        <w:pStyle w:val="Poetry"/>
      </w:pPr>
      <w:r w:rsidRPr="00924C57">
        <w:t>With his broad eye surveys th’ unequal fight.</w:t>
      </w:r>
    </w:p>
    <w:p w14:paraId="157C167E" w14:textId="7EEADD11" w:rsidR="003A417A" w:rsidRPr="00924C57" w:rsidRDefault="003A417A" w:rsidP="00924C57">
      <w:pPr>
        <w:pStyle w:val="Poetry"/>
      </w:pPr>
      <w:r w:rsidRPr="00924C57">
        <w:t>He fires the breast of Tarchon with disdain,</w:t>
      </w:r>
    </w:p>
    <w:p w14:paraId="2BDD8A36" w14:textId="77777777" w:rsidR="00924C57" w:rsidRDefault="003A417A" w:rsidP="00924C57">
      <w:pPr>
        <w:pStyle w:val="Poetry"/>
      </w:pPr>
      <w:r w:rsidRPr="00924C57">
        <w:t xml:space="preserve">And sends him to redeem th’ abandon’d plain. </w:t>
      </w:r>
    </w:p>
    <w:p w14:paraId="033F2216" w14:textId="77777777" w:rsidR="00924C57" w:rsidRDefault="003A417A" w:rsidP="00924C57">
      <w:pPr>
        <w:pStyle w:val="Poetry"/>
      </w:pPr>
      <w:r w:rsidRPr="00924C57">
        <w:t xml:space="preserve">Betwixt the broken ranks the Tuscan rides, </w:t>
      </w:r>
    </w:p>
    <w:p w14:paraId="54F8B357" w14:textId="77777777" w:rsidR="00924C57" w:rsidRDefault="003A417A" w:rsidP="00924C57">
      <w:pPr>
        <w:pStyle w:val="Poetry"/>
      </w:pPr>
      <w:r w:rsidRPr="00924C57">
        <w:t xml:space="preserve">And these encourages, and those he </w:t>
      </w:r>
      <w:proofErr w:type="gramStart"/>
      <w:r w:rsidRPr="00924C57">
        <w:t>chides;</w:t>
      </w:r>
      <w:proofErr w:type="gramEnd"/>
      <w:r w:rsidRPr="00924C57">
        <w:t xml:space="preserve"> </w:t>
      </w:r>
    </w:p>
    <w:p w14:paraId="54779379" w14:textId="280B4F94" w:rsidR="003A417A" w:rsidRPr="00924C57" w:rsidRDefault="003A417A" w:rsidP="00924C57">
      <w:pPr>
        <w:pStyle w:val="Poetry"/>
      </w:pPr>
      <w:r w:rsidRPr="00924C57">
        <w:t xml:space="preserve">Recalls each leader, by his name, from </w:t>
      </w:r>
      <w:proofErr w:type="gramStart"/>
      <w:r w:rsidRPr="00924C57">
        <w:t>flight;</w:t>
      </w:r>
      <w:proofErr w:type="gramEnd"/>
    </w:p>
    <w:p w14:paraId="0A616F8A" w14:textId="36079EAE" w:rsidR="003A417A" w:rsidRPr="00924C57" w:rsidRDefault="003A417A" w:rsidP="00924C57">
      <w:pPr>
        <w:pStyle w:val="Poetry"/>
      </w:pPr>
      <w:r w:rsidRPr="00924C57">
        <w:t xml:space="preserve">Renews their </w:t>
      </w:r>
      <w:proofErr w:type="gramStart"/>
      <w:r w:rsidRPr="00924C57">
        <w:t>ardor, and</w:t>
      </w:r>
      <w:proofErr w:type="gramEnd"/>
      <w:r w:rsidRPr="00924C57">
        <w:t xml:space="preserve"> restores the fight.</w:t>
      </w:r>
    </w:p>
    <w:p w14:paraId="296734E9" w14:textId="77777777" w:rsidR="00924C57" w:rsidRDefault="003A417A" w:rsidP="00924C57">
      <w:pPr>
        <w:pStyle w:val="Poetry"/>
      </w:pPr>
      <w:r w:rsidRPr="00924C57">
        <w:t xml:space="preserve">“What panic fear has seiz’d your souls? </w:t>
      </w:r>
    </w:p>
    <w:p w14:paraId="5700A7CB" w14:textId="5D5F3AFF" w:rsidR="003A417A" w:rsidRPr="00924C57" w:rsidRDefault="003A417A" w:rsidP="00924C57">
      <w:pPr>
        <w:pStyle w:val="Poetry"/>
      </w:pPr>
      <w:r w:rsidRPr="00924C57">
        <w:t>O shame, O brand perpetual of th’ Etrurian name!</w:t>
      </w:r>
    </w:p>
    <w:p w14:paraId="4F320C75" w14:textId="77777777" w:rsidR="003A417A" w:rsidRPr="00924C57" w:rsidRDefault="003A417A" w:rsidP="00924C57">
      <w:pPr>
        <w:pStyle w:val="Poetry"/>
      </w:pPr>
      <w:proofErr w:type="gramStart"/>
      <w:r w:rsidRPr="00924C57">
        <w:t>Cowards</w:t>
      </w:r>
      <w:proofErr w:type="gramEnd"/>
      <w:r w:rsidRPr="00924C57">
        <w:t xml:space="preserve"> incurable, a woman’s hand</w:t>
      </w:r>
    </w:p>
    <w:p w14:paraId="4E14CC0E" w14:textId="77777777" w:rsidR="003A417A" w:rsidRPr="00924C57" w:rsidRDefault="003A417A" w:rsidP="00924C57">
      <w:pPr>
        <w:pStyle w:val="Poetry"/>
      </w:pPr>
      <w:r w:rsidRPr="00924C57">
        <w:t>Drives, breaks, and scatters your ignoble band!</w:t>
      </w:r>
    </w:p>
    <w:p w14:paraId="0EE50FFA" w14:textId="6D877C5B" w:rsidR="003A417A" w:rsidRPr="00924C57" w:rsidRDefault="003A417A" w:rsidP="00924C57">
      <w:pPr>
        <w:pStyle w:val="Poetry"/>
      </w:pPr>
      <w:r w:rsidRPr="00924C57">
        <w:t xml:space="preserve">Now cast away the </w:t>
      </w:r>
      <w:proofErr w:type="gramStart"/>
      <w:r w:rsidRPr="00924C57">
        <w:t>sword, and</w:t>
      </w:r>
      <w:proofErr w:type="gramEnd"/>
      <w:r w:rsidRPr="00924C57">
        <w:t xml:space="preserve"> quit the shield!</w:t>
      </w:r>
    </w:p>
    <w:p w14:paraId="71137865" w14:textId="77777777" w:rsidR="00924C57" w:rsidRDefault="003A417A" w:rsidP="00924C57">
      <w:pPr>
        <w:pStyle w:val="Poetry"/>
      </w:pPr>
      <w:r w:rsidRPr="00924C57">
        <w:t xml:space="preserve">What use of weapons which you dare not wield? </w:t>
      </w:r>
    </w:p>
    <w:p w14:paraId="04A2A9F6" w14:textId="01BAA9DF" w:rsidR="003A417A" w:rsidRPr="00924C57" w:rsidRDefault="003A417A" w:rsidP="00924C57">
      <w:pPr>
        <w:pStyle w:val="Poetry"/>
      </w:pPr>
      <w:r w:rsidRPr="00924C57">
        <w:t>Not thus you fly your female foes by night,</w:t>
      </w:r>
    </w:p>
    <w:p w14:paraId="50C7F247" w14:textId="77777777" w:rsidR="00924C57" w:rsidRDefault="003A417A" w:rsidP="00924C57">
      <w:pPr>
        <w:pStyle w:val="Poetry"/>
      </w:pPr>
      <w:r w:rsidRPr="00924C57">
        <w:t xml:space="preserve">Nor shun the feast, when the full bowls </w:t>
      </w:r>
      <w:proofErr w:type="gramStart"/>
      <w:r w:rsidRPr="00924C57">
        <w:t>invite;</w:t>
      </w:r>
      <w:proofErr w:type="gramEnd"/>
      <w:r w:rsidRPr="00924C57">
        <w:t xml:space="preserve"> </w:t>
      </w:r>
    </w:p>
    <w:p w14:paraId="6F5F086C" w14:textId="12FEB73A" w:rsidR="003A417A" w:rsidRPr="00924C57" w:rsidRDefault="003A417A" w:rsidP="00924C57">
      <w:pPr>
        <w:pStyle w:val="Poetry"/>
      </w:pPr>
      <w:r w:rsidRPr="00924C57">
        <w:t>When to fat off ’rings the glad augur calls,</w:t>
      </w:r>
    </w:p>
    <w:p w14:paraId="2BD31112" w14:textId="5AF94388" w:rsidR="003A417A" w:rsidRPr="00924C57" w:rsidRDefault="003A417A" w:rsidP="00924C57">
      <w:pPr>
        <w:pStyle w:val="Poetry"/>
      </w:pPr>
      <w:r w:rsidRPr="00924C57">
        <w:lastRenderedPageBreak/>
        <w:t>And the shrill hornpipe sounds to bacchanals.</w:t>
      </w:r>
    </w:p>
    <w:p w14:paraId="5B42A080" w14:textId="77777777" w:rsidR="003A417A" w:rsidRPr="00924C57" w:rsidRDefault="003A417A" w:rsidP="00924C57">
      <w:pPr>
        <w:pStyle w:val="Poetry"/>
      </w:pPr>
      <w:r w:rsidRPr="00924C57">
        <w:t>These are your studied cares, your lewd delight:</w:t>
      </w:r>
    </w:p>
    <w:p w14:paraId="56C0E4ED" w14:textId="77777777" w:rsidR="00924C57" w:rsidRDefault="003A417A" w:rsidP="00924C57">
      <w:pPr>
        <w:pStyle w:val="Poetry"/>
      </w:pPr>
      <w:r w:rsidRPr="00924C57">
        <w:t xml:space="preserve">Swift to debauch, but slow to manly fight.” </w:t>
      </w:r>
    </w:p>
    <w:p w14:paraId="4F14CACB" w14:textId="77777777" w:rsidR="00924C57" w:rsidRDefault="003A417A" w:rsidP="00924C57">
      <w:pPr>
        <w:pStyle w:val="Poetry"/>
      </w:pPr>
      <w:proofErr w:type="gramStart"/>
      <w:r w:rsidRPr="00924C57">
        <w:t>Thus</w:t>
      </w:r>
      <w:proofErr w:type="gramEnd"/>
      <w:r w:rsidRPr="00924C57">
        <w:t xml:space="preserve"> having said, he spurs amid the foes, </w:t>
      </w:r>
    </w:p>
    <w:p w14:paraId="26143AD9" w14:textId="411B4AE3" w:rsidR="003A417A" w:rsidRPr="00924C57" w:rsidRDefault="003A417A" w:rsidP="00924C57">
      <w:pPr>
        <w:pStyle w:val="Poetry"/>
      </w:pPr>
      <w:r w:rsidRPr="00924C57">
        <w:t xml:space="preserve">Not managing the </w:t>
      </w:r>
      <w:proofErr w:type="gramStart"/>
      <w:r w:rsidRPr="00924C57">
        <w:t>life</w:t>
      </w:r>
      <w:proofErr w:type="gramEnd"/>
      <w:r w:rsidRPr="00924C57">
        <w:t xml:space="preserve"> he meant to lose.</w:t>
      </w:r>
    </w:p>
    <w:p w14:paraId="71226355" w14:textId="244495B1" w:rsidR="003A417A" w:rsidRPr="00924C57" w:rsidRDefault="003A417A" w:rsidP="00924C57">
      <w:pPr>
        <w:pStyle w:val="Poetry"/>
      </w:pPr>
      <w:r w:rsidRPr="00924C57">
        <w:t>The first he found he seiz’d with headlong haste,</w:t>
      </w:r>
    </w:p>
    <w:p w14:paraId="14AB7416" w14:textId="77777777" w:rsidR="00924C57" w:rsidRDefault="003A417A" w:rsidP="00924C57">
      <w:pPr>
        <w:pStyle w:val="Poetry"/>
      </w:pPr>
      <w:r w:rsidRPr="00924C57">
        <w:t xml:space="preserve">In his strong gripe, and clasp’d around the </w:t>
      </w:r>
      <w:proofErr w:type="gramStart"/>
      <w:r w:rsidRPr="00924C57">
        <w:t>waist;</w:t>
      </w:r>
      <w:proofErr w:type="gramEnd"/>
      <w:r w:rsidRPr="00924C57">
        <w:t xml:space="preserve"> </w:t>
      </w:r>
    </w:p>
    <w:p w14:paraId="2A248E9D" w14:textId="77777777" w:rsidR="00924C57" w:rsidRDefault="003A417A" w:rsidP="00924C57">
      <w:pPr>
        <w:pStyle w:val="Poetry"/>
      </w:pPr>
      <w:r w:rsidRPr="00924C57">
        <w:t xml:space="preserve">‘T was Venulus, whom from his horse he tore, </w:t>
      </w:r>
    </w:p>
    <w:p w14:paraId="4F499F2D" w14:textId="10911D7A" w:rsidR="003A417A" w:rsidRPr="00924C57" w:rsidRDefault="003A417A" w:rsidP="00924C57">
      <w:pPr>
        <w:pStyle w:val="Poetry"/>
      </w:pPr>
      <w:r w:rsidRPr="00924C57">
        <w:t>And, laid athwart his own, in triumph bore.</w:t>
      </w:r>
    </w:p>
    <w:p w14:paraId="566C5F62" w14:textId="77777777" w:rsidR="003A417A" w:rsidRPr="00924C57" w:rsidRDefault="003A417A" w:rsidP="00924C57">
      <w:pPr>
        <w:pStyle w:val="Poetry"/>
      </w:pPr>
      <w:r w:rsidRPr="00924C57">
        <w:t>Loud shouts ensue; the Latins turn their eyes,</w:t>
      </w:r>
    </w:p>
    <w:p w14:paraId="16940ADF" w14:textId="7EE41466" w:rsidR="003A417A" w:rsidRPr="00924C57" w:rsidRDefault="003A417A" w:rsidP="00924C57">
      <w:pPr>
        <w:pStyle w:val="Poetry"/>
      </w:pPr>
      <w:r w:rsidRPr="00924C57">
        <w:t>And view th’ unusual sight with vast surprise.</w:t>
      </w:r>
    </w:p>
    <w:p w14:paraId="73A24333" w14:textId="77777777" w:rsidR="003A417A" w:rsidRPr="00821B9E" w:rsidRDefault="003A417A" w:rsidP="00821B9E">
      <w:pPr>
        <w:pStyle w:val="Poetry"/>
      </w:pPr>
      <w:r w:rsidRPr="00821B9E">
        <w:t>The fiery Tarchon, flying o’er the plains,</w:t>
      </w:r>
    </w:p>
    <w:p w14:paraId="4EF4A5E6" w14:textId="77777777" w:rsidR="00821B9E" w:rsidRDefault="003A417A" w:rsidP="00821B9E">
      <w:pPr>
        <w:pStyle w:val="Poetry"/>
      </w:pPr>
      <w:r w:rsidRPr="00821B9E">
        <w:t xml:space="preserve">Press’d in his arms the pond’rous prey </w:t>
      </w:r>
      <w:proofErr w:type="gramStart"/>
      <w:r w:rsidRPr="00821B9E">
        <w:t>sustains;</w:t>
      </w:r>
      <w:proofErr w:type="gramEnd"/>
      <w:r w:rsidRPr="00821B9E">
        <w:t xml:space="preserve"> </w:t>
      </w:r>
    </w:p>
    <w:p w14:paraId="3B8EA7F4" w14:textId="77777777" w:rsidR="00821B9E" w:rsidRDefault="003A417A" w:rsidP="00821B9E">
      <w:pPr>
        <w:pStyle w:val="Poetry"/>
      </w:pPr>
      <w:r w:rsidRPr="00821B9E">
        <w:t xml:space="preserve">Then, with his shorten’d spear, explores around </w:t>
      </w:r>
    </w:p>
    <w:p w14:paraId="32F8F895" w14:textId="1A8D58A6" w:rsidR="003A417A" w:rsidRPr="00821B9E" w:rsidRDefault="003A417A" w:rsidP="00821B9E">
      <w:pPr>
        <w:pStyle w:val="Poetry"/>
      </w:pPr>
      <w:r w:rsidRPr="00821B9E">
        <w:t>His jointed arms, to fix a deadly wound.</w:t>
      </w:r>
    </w:p>
    <w:p w14:paraId="14654C1D" w14:textId="054622F3" w:rsidR="003A417A" w:rsidRPr="00821B9E" w:rsidRDefault="003A417A" w:rsidP="00821B9E">
      <w:pPr>
        <w:pStyle w:val="Poetry"/>
      </w:pPr>
      <w:r w:rsidRPr="00821B9E">
        <w:t>Nor less the captive struggles for his life:</w:t>
      </w:r>
    </w:p>
    <w:p w14:paraId="10A20B78" w14:textId="77777777" w:rsidR="00821B9E" w:rsidRDefault="003A417A" w:rsidP="00821B9E">
      <w:pPr>
        <w:pStyle w:val="Poetry"/>
      </w:pPr>
      <w:r w:rsidRPr="00821B9E">
        <w:t xml:space="preserve">He writhes his body to prolong the strife, </w:t>
      </w:r>
    </w:p>
    <w:p w14:paraId="691B7F20" w14:textId="77777777" w:rsidR="00821B9E" w:rsidRDefault="003A417A" w:rsidP="00821B9E">
      <w:pPr>
        <w:pStyle w:val="Poetry"/>
      </w:pPr>
      <w:r w:rsidRPr="00821B9E">
        <w:t xml:space="preserve">And, fencing for his naked throat, exerts </w:t>
      </w:r>
    </w:p>
    <w:p w14:paraId="0D25C22A" w14:textId="339EAB39" w:rsidR="003A417A" w:rsidRPr="00821B9E" w:rsidRDefault="003A417A" w:rsidP="00821B9E">
      <w:pPr>
        <w:pStyle w:val="Poetry"/>
      </w:pPr>
      <w:r w:rsidRPr="00821B9E">
        <w:t>His utmost vigor, and the point averts.</w:t>
      </w:r>
    </w:p>
    <w:p w14:paraId="7C967FA0" w14:textId="77777777" w:rsidR="003A417A" w:rsidRPr="00821B9E" w:rsidRDefault="003A417A" w:rsidP="00821B9E">
      <w:pPr>
        <w:pStyle w:val="Poetry"/>
      </w:pPr>
      <w:r w:rsidRPr="00821B9E">
        <w:t>So stoops the yellow eagle from on high,</w:t>
      </w:r>
    </w:p>
    <w:p w14:paraId="34AB0A12" w14:textId="545857CE" w:rsidR="003A417A" w:rsidRPr="00821B9E" w:rsidRDefault="003A417A" w:rsidP="00821B9E">
      <w:pPr>
        <w:pStyle w:val="Poetry"/>
      </w:pPr>
      <w:r w:rsidRPr="00821B9E">
        <w:t>And bears a speckled serpent thro’ the sky,</w:t>
      </w:r>
    </w:p>
    <w:p w14:paraId="20AE3294" w14:textId="77777777" w:rsidR="003A417A" w:rsidRPr="00821B9E" w:rsidRDefault="003A417A" w:rsidP="00821B9E">
      <w:pPr>
        <w:pStyle w:val="Poetry"/>
      </w:pPr>
      <w:r w:rsidRPr="00821B9E">
        <w:t>Fast’ning his crooked talons on the prey:</w:t>
      </w:r>
    </w:p>
    <w:p w14:paraId="5199A966" w14:textId="77777777" w:rsidR="00821B9E" w:rsidRDefault="003A417A" w:rsidP="00821B9E">
      <w:pPr>
        <w:pStyle w:val="Poetry"/>
      </w:pPr>
      <w:r w:rsidRPr="00821B9E">
        <w:t xml:space="preserve">The pris’ner hisses thro’ the liquid </w:t>
      </w:r>
      <w:proofErr w:type="gramStart"/>
      <w:r w:rsidRPr="00821B9E">
        <w:t>way;</w:t>
      </w:r>
      <w:proofErr w:type="gramEnd"/>
      <w:r w:rsidRPr="00821B9E">
        <w:t xml:space="preserve"> </w:t>
      </w:r>
    </w:p>
    <w:p w14:paraId="3D149FE6" w14:textId="77777777" w:rsidR="00821B9E" w:rsidRDefault="003A417A" w:rsidP="00821B9E">
      <w:pPr>
        <w:pStyle w:val="Poetry"/>
      </w:pPr>
      <w:r w:rsidRPr="00821B9E">
        <w:t xml:space="preserve">Resists the royal hawk; </w:t>
      </w:r>
      <w:proofErr w:type="gramStart"/>
      <w:r w:rsidRPr="00821B9E">
        <w:t>and,</w:t>
      </w:r>
      <w:proofErr w:type="gramEnd"/>
      <w:r w:rsidRPr="00821B9E">
        <w:t xml:space="preserve"> tho’ oppress’d, </w:t>
      </w:r>
    </w:p>
    <w:p w14:paraId="55D709AB" w14:textId="0F048FFD" w:rsidR="003A417A" w:rsidRPr="00821B9E" w:rsidRDefault="003A417A" w:rsidP="00821B9E">
      <w:pPr>
        <w:pStyle w:val="Poetry"/>
      </w:pPr>
      <w:r w:rsidRPr="00821B9E">
        <w:t>She fights in volumes, and erects her crest:</w:t>
      </w:r>
    </w:p>
    <w:p w14:paraId="359ABDE9" w14:textId="455BF1E3" w:rsidR="003A417A" w:rsidRPr="00821B9E" w:rsidRDefault="003A417A" w:rsidP="00821B9E">
      <w:pPr>
        <w:pStyle w:val="Poetry"/>
      </w:pPr>
      <w:r w:rsidRPr="00821B9E">
        <w:t>Turn’d to her foe, she stiffens ev’ry scale,</w:t>
      </w:r>
    </w:p>
    <w:p w14:paraId="1455EAD7" w14:textId="77777777" w:rsidR="00821B9E" w:rsidRDefault="003A417A" w:rsidP="00821B9E">
      <w:pPr>
        <w:pStyle w:val="Poetry"/>
      </w:pPr>
      <w:r w:rsidRPr="00821B9E">
        <w:t xml:space="preserve">And shoots her forky </w:t>
      </w:r>
      <w:proofErr w:type="gramStart"/>
      <w:r w:rsidRPr="00821B9E">
        <w:t>tongue, and</w:t>
      </w:r>
      <w:proofErr w:type="gramEnd"/>
      <w:r w:rsidRPr="00821B9E">
        <w:t xml:space="preserve"> whisks her threat’ning tail. </w:t>
      </w:r>
    </w:p>
    <w:p w14:paraId="0C7476DA" w14:textId="735B659B" w:rsidR="003A417A" w:rsidRPr="00821B9E" w:rsidRDefault="003A417A" w:rsidP="00821B9E">
      <w:pPr>
        <w:pStyle w:val="Poetry"/>
      </w:pPr>
      <w:r w:rsidRPr="00821B9E">
        <w:t>Against the victor, all defense is weak:</w:t>
      </w:r>
    </w:p>
    <w:p w14:paraId="21733475" w14:textId="77777777" w:rsidR="00821B9E" w:rsidRDefault="003A417A" w:rsidP="00821B9E">
      <w:pPr>
        <w:pStyle w:val="Poetry"/>
      </w:pPr>
      <w:r w:rsidRPr="00821B9E">
        <w:t xml:space="preserve">Th’ imperial bird still plies her with his </w:t>
      </w:r>
      <w:proofErr w:type="gramStart"/>
      <w:r w:rsidRPr="00821B9E">
        <w:t>beak;</w:t>
      </w:r>
      <w:proofErr w:type="gramEnd"/>
      <w:r w:rsidRPr="00821B9E">
        <w:t xml:space="preserve"> </w:t>
      </w:r>
    </w:p>
    <w:p w14:paraId="6B004F8D" w14:textId="3F1EF393" w:rsidR="003A417A" w:rsidRPr="00821B9E" w:rsidRDefault="003A417A" w:rsidP="00821B9E">
      <w:pPr>
        <w:pStyle w:val="Poetry"/>
      </w:pPr>
      <w:r w:rsidRPr="00821B9E">
        <w:t xml:space="preserve">He tears her bowels, and her breast he </w:t>
      </w:r>
      <w:proofErr w:type="gramStart"/>
      <w:r w:rsidRPr="00821B9E">
        <w:t>gores;</w:t>
      </w:r>
      <w:proofErr w:type="gramEnd"/>
    </w:p>
    <w:p w14:paraId="05F8C392" w14:textId="2F30AF8E" w:rsidR="003A417A" w:rsidRPr="00821B9E" w:rsidRDefault="003A417A" w:rsidP="00821B9E">
      <w:pPr>
        <w:pStyle w:val="Poetry"/>
      </w:pPr>
      <w:r w:rsidRPr="00821B9E">
        <w:t>Then claps his pinions, and securely soars.</w:t>
      </w:r>
    </w:p>
    <w:p w14:paraId="33736885" w14:textId="77777777" w:rsidR="003A417A" w:rsidRPr="00821B9E" w:rsidRDefault="003A417A" w:rsidP="00821B9E">
      <w:pPr>
        <w:pStyle w:val="Poetry"/>
      </w:pPr>
      <w:r w:rsidRPr="00821B9E">
        <w:t>Thus, thro’ the midst of circling enemies,</w:t>
      </w:r>
    </w:p>
    <w:p w14:paraId="12661E5B" w14:textId="77777777" w:rsidR="00821B9E" w:rsidRDefault="003A417A" w:rsidP="00821B9E">
      <w:pPr>
        <w:pStyle w:val="Poetry"/>
      </w:pPr>
      <w:r w:rsidRPr="00821B9E">
        <w:t>Strong Tarchon snatch’d and bore away his prize.</w:t>
      </w:r>
    </w:p>
    <w:p w14:paraId="17370983" w14:textId="77777777" w:rsidR="00821B9E" w:rsidRDefault="003A417A" w:rsidP="00821B9E">
      <w:pPr>
        <w:pStyle w:val="Poetry"/>
      </w:pPr>
      <w:r w:rsidRPr="00821B9E">
        <w:t xml:space="preserve"> The Tyrrhene troops, that shrunk before, now press </w:t>
      </w:r>
    </w:p>
    <w:p w14:paraId="6D7D7DCC" w14:textId="357491F9" w:rsidR="003A417A" w:rsidRDefault="003A417A" w:rsidP="00821B9E">
      <w:pPr>
        <w:pStyle w:val="Poetry"/>
      </w:pPr>
      <w:r w:rsidRPr="00821B9E">
        <w:t xml:space="preserve">The </w:t>
      </w:r>
      <w:proofErr w:type="gramStart"/>
      <w:r w:rsidRPr="00821B9E">
        <w:t>Latins, and</w:t>
      </w:r>
      <w:proofErr w:type="gramEnd"/>
      <w:r w:rsidRPr="00821B9E">
        <w:t xml:space="preserve"> presume the like success.</w:t>
      </w:r>
    </w:p>
    <w:p w14:paraId="5410DDD0" w14:textId="77777777" w:rsidR="00821B9E" w:rsidRPr="00821B9E" w:rsidRDefault="00821B9E" w:rsidP="00821B9E">
      <w:pPr>
        <w:pStyle w:val="Poetry"/>
      </w:pPr>
    </w:p>
    <w:p w14:paraId="024FDFE4" w14:textId="4EEF1C2E" w:rsidR="003A417A" w:rsidRPr="00821B9E" w:rsidRDefault="003A417A" w:rsidP="00821B9E">
      <w:pPr>
        <w:pStyle w:val="Poetry"/>
      </w:pPr>
      <w:r w:rsidRPr="00821B9E">
        <w:t>Then Aruns, doom’d to death, his arts assay’d,</w:t>
      </w:r>
    </w:p>
    <w:p w14:paraId="4D4CED24" w14:textId="77777777" w:rsidR="003A417A" w:rsidRPr="00821B9E" w:rsidRDefault="003A417A" w:rsidP="00821B9E">
      <w:pPr>
        <w:pStyle w:val="Poetry"/>
      </w:pPr>
      <w:r w:rsidRPr="00821B9E">
        <w:t>To murther, unespied, the Volscian maid:</w:t>
      </w:r>
    </w:p>
    <w:p w14:paraId="458ECD86" w14:textId="77777777" w:rsidR="00821B9E" w:rsidRDefault="003A417A" w:rsidP="00821B9E">
      <w:pPr>
        <w:pStyle w:val="Poetry"/>
      </w:pPr>
      <w:r w:rsidRPr="00821B9E">
        <w:t xml:space="preserve">This way and that his winding course he bends, </w:t>
      </w:r>
    </w:p>
    <w:p w14:paraId="1B326A94" w14:textId="4618EED2" w:rsidR="003A417A" w:rsidRPr="00821B9E" w:rsidRDefault="003A417A" w:rsidP="00821B9E">
      <w:pPr>
        <w:pStyle w:val="Poetry"/>
      </w:pPr>
      <w:r w:rsidRPr="00821B9E">
        <w:t>And, whereso’er she turns, her steps attends.</w:t>
      </w:r>
    </w:p>
    <w:p w14:paraId="782F7AD7" w14:textId="77777777" w:rsidR="003A417A" w:rsidRPr="00821B9E" w:rsidRDefault="003A417A" w:rsidP="00821B9E">
      <w:pPr>
        <w:pStyle w:val="Poetry"/>
      </w:pPr>
      <w:r w:rsidRPr="00821B9E">
        <w:t>When she retires victorious from the chase,</w:t>
      </w:r>
    </w:p>
    <w:p w14:paraId="50888A75" w14:textId="5C5A6E96" w:rsidR="003A417A" w:rsidRPr="00821B9E" w:rsidRDefault="003A417A" w:rsidP="00821B9E">
      <w:pPr>
        <w:pStyle w:val="Poetry"/>
      </w:pPr>
      <w:r w:rsidRPr="00821B9E">
        <w:t xml:space="preserve">He wheels about with care, and shifts his </w:t>
      </w:r>
      <w:proofErr w:type="gramStart"/>
      <w:r w:rsidRPr="00821B9E">
        <w:t>place;</w:t>
      </w:r>
      <w:proofErr w:type="gramEnd"/>
    </w:p>
    <w:p w14:paraId="124C1AA0" w14:textId="77777777" w:rsidR="00821B9E" w:rsidRDefault="003A417A" w:rsidP="00821B9E">
      <w:pPr>
        <w:pStyle w:val="Poetry"/>
      </w:pPr>
      <w:r w:rsidRPr="00821B9E">
        <w:t xml:space="preserve">When, rushing on, she seeks her foes flight, </w:t>
      </w:r>
    </w:p>
    <w:p w14:paraId="21348A31" w14:textId="14516994" w:rsidR="003A417A" w:rsidRPr="00821B9E" w:rsidRDefault="003A417A" w:rsidP="00821B9E">
      <w:pPr>
        <w:pStyle w:val="Poetry"/>
      </w:pPr>
      <w:r w:rsidRPr="00821B9E">
        <w:t>He keeps aloof, but keeps her still in sight:</w:t>
      </w:r>
    </w:p>
    <w:p w14:paraId="5D33BBD0" w14:textId="77777777" w:rsidR="00821B9E" w:rsidRDefault="003A417A" w:rsidP="00821B9E">
      <w:pPr>
        <w:pStyle w:val="Poetry"/>
      </w:pPr>
      <w:r w:rsidRPr="00821B9E">
        <w:t xml:space="preserve">He threats, and trembles, trying ev’ry way, </w:t>
      </w:r>
    </w:p>
    <w:p w14:paraId="77A62B8D" w14:textId="0CA62706" w:rsidR="003A417A" w:rsidRPr="00821B9E" w:rsidRDefault="003A417A" w:rsidP="00821B9E">
      <w:pPr>
        <w:pStyle w:val="Poetry"/>
      </w:pPr>
      <w:r w:rsidRPr="00821B9E">
        <w:t>Unseen to kill, and safely to betray.</w:t>
      </w:r>
    </w:p>
    <w:p w14:paraId="3CE1B171" w14:textId="25612A6E" w:rsidR="003A417A" w:rsidRPr="00821B9E" w:rsidRDefault="003A417A" w:rsidP="00821B9E">
      <w:pPr>
        <w:pStyle w:val="Poetry"/>
      </w:pPr>
      <w:r w:rsidRPr="00821B9E">
        <w:t>Chloreus, the priest of Cybele, from far,</w:t>
      </w:r>
    </w:p>
    <w:p w14:paraId="351D45F0" w14:textId="77777777" w:rsidR="00821B9E" w:rsidRDefault="003A417A" w:rsidP="00821B9E">
      <w:pPr>
        <w:pStyle w:val="Poetry"/>
      </w:pPr>
      <w:r w:rsidRPr="00821B9E">
        <w:t xml:space="preserve">Glitt’ring in Phrygian arms amidst the war, </w:t>
      </w:r>
    </w:p>
    <w:p w14:paraId="39610136" w14:textId="1BA57243" w:rsidR="003A417A" w:rsidRPr="00821B9E" w:rsidRDefault="003A417A" w:rsidP="00821B9E">
      <w:pPr>
        <w:pStyle w:val="Poetry"/>
      </w:pPr>
      <w:r w:rsidRPr="00821B9E">
        <w:t>Was by the virgin view’d. The steed he press’d</w:t>
      </w:r>
    </w:p>
    <w:p w14:paraId="049F6506" w14:textId="77777777" w:rsidR="00821B9E" w:rsidRDefault="003A417A" w:rsidP="00821B9E">
      <w:pPr>
        <w:pStyle w:val="Poetry"/>
      </w:pPr>
      <w:r w:rsidRPr="00821B9E">
        <w:t xml:space="preserve">Was proud with trappings, and his brawny chest </w:t>
      </w:r>
    </w:p>
    <w:p w14:paraId="59784131" w14:textId="3F10DA9C" w:rsidR="003A417A" w:rsidRPr="00821B9E" w:rsidRDefault="003A417A" w:rsidP="00821B9E">
      <w:pPr>
        <w:pStyle w:val="Poetry"/>
      </w:pPr>
      <w:r w:rsidRPr="00821B9E">
        <w:t xml:space="preserve">With scales of gilded brass was cover’d </w:t>
      </w:r>
      <w:proofErr w:type="gramStart"/>
      <w:r w:rsidRPr="00821B9E">
        <w:t>o’er;</w:t>
      </w:r>
      <w:proofErr w:type="gramEnd"/>
    </w:p>
    <w:p w14:paraId="7569E710" w14:textId="5ACF51CB" w:rsidR="003A417A" w:rsidRPr="00821B9E" w:rsidRDefault="003A417A" w:rsidP="00821B9E">
      <w:pPr>
        <w:pStyle w:val="Poetry"/>
      </w:pPr>
      <w:r w:rsidRPr="00821B9E">
        <w:t xml:space="preserve">A robe of Tyrian </w:t>
      </w:r>
      <w:proofErr w:type="gramStart"/>
      <w:r w:rsidRPr="00821B9E">
        <w:t>dye</w:t>
      </w:r>
      <w:proofErr w:type="gramEnd"/>
      <w:r w:rsidRPr="00821B9E">
        <w:t xml:space="preserve"> the rider wore.</w:t>
      </w:r>
    </w:p>
    <w:p w14:paraId="348409F0" w14:textId="77777777" w:rsidR="00821B9E" w:rsidRDefault="003A417A" w:rsidP="00821B9E">
      <w:pPr>
        <w:pStyle w:val="Poetry"/>
      </w:pPr>
      <w:r w:rsidRPr="00821B9E">
        <w:t xml:space="preserve">With deadly wounds he gall’d the distant </w:t>
      </w:r>
      <w:proofErr w:type="gramStart"/>
      <w:r w:rsidRPr="00821B9E">
        <w:t>foe;</w:t>
      </w:r>
      <w:proofErr w:type="gramEnd"/>
      <w:r w:rsidRPr="00821B9E">
        <w:t xml:space="preserve"> </w:t>
      </w:r>
    </w:p>
    <w:p w14:paraId="7AD25116" w14:textId="5E81CC36" w:rsidR="003A417A" w:rsidRPr="00821B9E" w:rsidRDefault="003A417A" w:rsidP="00821B9E">
      <w:pPr>
        <w:pStyle w:val="Poetry"/>
      </w:pPr>
      <w:r w:rsidRPr="00821B9E">
        <w:t>Gnossian his shafts, and Lycian was his bow:</w:t>
      </w:r>
    </w:p>
    <w:p w14:paraId="23D00DE1" w14:textId="77777777" w:rsidR="00821B9E" w:rsidRDefault="003A417A" w:rsidP="00821B9E">
      <w:pPr>
        <w:pStyle w:val="Poetry"/>
      </w:pPr>
      <w:r w:rsidRPr="00821B9E">
        <w:t xml:space="preserve">A golden helm his front and head surrounds </w:t>
      </w:r>
    </w:p>
    <w:p w14:paraId="717DB7FE" w14:textId="487DF941" w:rsidR="003A417A" w:rsidRPr="00821B9E" w:rsidRDefault="003A417A" w:rsidP="00821B9E">
      <w:pPr>
        <w:pStyle w:val="Poetry"/>
      </w:pPr>
      <w:r w:rsidRPr="00821B9E">
        <w:t>A gilded quiver from his shoulder sounds.</w:t>
      </w:r>
    </w:p>
    <w:p w14:paraId="7F0886FA" w14:textId="4010C282" w:rsidR="003A417A" w:rsidRPr="00821B9E" w:rsidRDefault="003A417A" w:rsidP="00821B9E">
      <w:pPr>
        <w:pStyle w:val="Poetry"/>
      </w:pPr>
      <w:r w:rsidRPr="00821B9E">
        <w:t>Gold, weav’d with linen, on his thighs he wore,</w:t>
      </w:r>
    </w:p>
    <w:p w14:paraId="052F20D5" w14:textId="77777777" w:rsidR="003A417A" w:rsidRPr="00821B9E" w:rsidRDefault="003A417A" w:rsidP="00821B9E">
      <w:pPr>
        <w:pStyle w:val="Poetry"/>
      </w:pPr>
      <w:r w:rsidRPr="00821B9E">
        <w:t>With flowers of needlework distinguish’d o’er,</w:t>
      </w:r>
    </w:p>
    <w:p w14:paraId="2D9D878A" w14:textId="77777777" w:rsidR="00821B9E" w:rsidRDefault="003A417A" w:rsidP="00821B9E">
      <w:pPr>
        <w:pStyle w:val="Poetry"/>
      </w:pPr>
      <w:r w:rsidRPr="00821B9E">
        <w:t xml:space="preserve">With golden buckles bound, and gather’d up before. </w:t>
      </w:r>
    </w:p>
    <w:p w14:paraId="7C0B302A" w14:textId="5E02D475" w:rsidR="003A417A" w:rsidRPr="00821B9E" w:rsidRDefault="003A417A" w:rsidP="00821B9E">
      <w:pPr>
        <w:pStyle w:val="Poetry"/>
      </w:pPr>
      <w:r w:rsidRPr="00821B9E">
        <w:t>Him the fierce maid beheld with ardent eyes,</w:t>
      </w:r>
    </w:p>
    <w:p w14:paraId="5443C294" w14:textId="77777777" w:rsidR="003A417A" w:rsidRPr="00821B9E" w:rsidRDefault="003A417A" w:rsidP="00821B9E">
      <w:pPr>
        <w:pStyle w:val="Poetry"/>
      </w:pPr>
      <w:r w:rsidRPr="00821B9E">
        <w:t>Fond and ambitious of so rich a prize,</w:t>
      </w:r>
    </w:p>
    <w:p w14:paraId="468C8367" w14:textId="4BFA0B43" w:rsidR="003A417A" w:rsidRPr="00821B9E" w:rsidRDefault="003A417A" w:rsidP="00821B9E">
      <w:pPr>
        <w:pStyle w:val="Poetry"/>
      </w:pPr>
      <w:r w:rsidRPr="00821B9E">
        <w:t>Or that the temple might his trophies hold,</w:t>
      </w:r>
    </w:p>
    <w:p w14:paraId="51BC0A35" w14:textId="77777777" w:rsidR="00821B9E" w:rsidRDefault="003A417A" w:rsidP="00821B9E">
      <w:pPr>
        <w:pStyle w:val="Poetry"/>
      </w:pPr>
      <w:r w:rsidRPr="00821B9E">
        <w:t xml:space="preserve">Or else to shine herself in Trojan gold. </w:t>
      </w:r>
    </w:p>
    <w:p w14:paraId="7C72D2A6" w14:textId="77777777" w:rsidR="00821B9E" w:rsidRDefault="003A417A" w:rsidP="00821B9E">
      <w:pPr>
        <w:pStyle w:val="Poetry"/>
      </w:pPr>
      <w:r w:rsidRPr="00821B9E">
        <w:t xml:space="preserve">Blind in her haste, she chases him alone. </w:t>
      </w:r>
    </w:p>
    <w:p w14:paraId="1799E5E1" w14:textId="35E06441" w:rsidR="003A417A" w:rsidRPr="00821B9E" w:rsidRDefault="003A417A" w:rsidP="00821B9E">
      <w:pPr>
        <w:pStyle w:val="Poetry"/>
      </w:pPr>
      <w:r w:rsidRPr="00821B9E">
        <w:t>And seeks his life, regardless of her own.</w:t>
      </w:r>
    </w:p>
    <w:p w14:paraId="3E652538" w14:textId="77777777" w:rsidR="00821B9E" w:rsidRDefault="00821B9E" w:rsidP="00821B9E">
      <w:pPr>
        <w:pStyle w:val="Poetry"/>
      </w:pPr>
    </w:p>
    <w:p w14:paraId="0614ABF4" w14:textId="5C081D9E" w:rsidR="003A417A" w:rsidRPr="00821B9E" w:rsidRDefault="003A417A" w:rsidP="00821B9E">
      <w:pPr>
        <w:pStyle w:val="Poetry"/>
      </w:pPr>
      <w:r w:rsidRPr="00821B9E">
        <w:t>This lucky moment the sly traitor chose:</w:t>
      </w:r>
    </w:p>
    <w:p w14:paraId="6215607E" w14:textId="0B465974" w:rsidR="003A417A" w:rsidRPr="00821B9E" w:rsidRDefault="003A417A" w:rsidP="00821B9E">
      <w:pPr>
        <w:pStyle w:val="Poetry"/>
      </w:pPr>
      <w:r w:rsidRPr="00821B9E">
        <w:t>Then, starting from his ambush, up he rose,</w:t>
      </w:r>
    </w:p>
    <w:p w14:paraId="296DDA47" w14:textId="77777777" w:rsidR="003A417A" w:rsidRPr="00821B9E" w:rsidRDefault="003A417A" w:rsidP="00821B9E">
      <w:pPr>
        <w:pStyle w:val="Poetry"/>
      </w:pPr>
      <w:r w:rsidRPr="00821B9E">
        <w:t>And threw, but first to Heav’n address’d his vows:</w:t>
      </w:r>
    </w:p>
    <w:p w14:paraId="1F1DCA2F" w14:textId="77777777" w:rsidR="00821B9E" w:rsidRDefault="003A417A" w:rsidP="00821B9E">
      <w:pPr>
        <w:pStyle w:val="Poetry"/>
      </w:pPr>
      <w:r w:rsidRPr="00821B9E">
        <w:t xml:space="preserve">“O patron of Socrates’ high abodes, </w:t>
      </w:r>
    </w:p>
    <w:p w14:paraId="765B9A0D" w14:textId="24E277E1" w:rsidR="003A417A" w:rsidRPr="00821B9E" w:rsidRDefault="003A417A" w:rsidP="00821B9E">
      <w:pPr>
        <w:pStyle w:val="Poetry"/>
      </w:pPr>
      <w:r w:rsidRPr="00821B9E">
        <w:lastRenderedPageBreak/>
        <w:t>Phoebus, the ruling pow’r among the gods,</w:t>
      </w:r>
    </w:p>
    <w:p w14:paraId="3331D0C5" w14:textId="77777777" w:rsidR="003A417A" w:rsidRPr="00821B9E" w:rsidRDefault="003A417A" w:rsidP="00821B9E">
      <w:pPr>
        <w:pStyle w:val="Poetry"/>
      </w:pPr>
      <w:r w:rsidRPr="00821B9E">
        <w:t>Whom first we serve, whole woods of unctuous pine</w:t>
      </w:r>
    </w:p>
    <w:p w14:paraId="1922ECB6" w14:textId="45B2B621" w:rsidR="003A417A" w:rsidRPr="00821B9E" w:rsidRDefault="003A417A" w:rsidP="00821B9E">
      <w:pPr>
        <w:pStyle w:val="Poetry"/>
      </w:pPr>
      <w:r w:rsidRPr="00821B9E">
        <w:t xml:space="preserve">Are fell’d for thee, and to thy glory </w:t>
      </w:r>
      <w:proofErr w:type="gramStart"/>
      <w:r w:rsidRPr="00821B9E">
        <w:t>shine;</w:t>
      </w:r>
      <w:proofErr w:type="gramEnd"/>
    </w:p>
    <w:p w14:paraId="6BDFBF1B" w14:textId="77777777" w:rsidR="003A417A" w:rsidRPr="00821B9E" w:rsidRDefault="003A417A" w:rsidP="00821B9E">
      <w:pPr>
        <w:pStyle w:val="Poetry"/>
      </w:pPr>
      <w:r w:rsidRPr="00821B9E">
        <w:t>By thee protected with our naked soles,</w:t>
      </w:r>
    </w:p>
    <w:p w14:paraId="07072C1E" w14:textId="77777777" w:rsidR="00821B9E" w:rsidRDefault="003A417A" w:rsidP="00821B9E">
      <w:pPr>
        <w:pStyle w:val="Poetry"/>
      </w:pPr>
      <w:r w:rsidRPr="00821B9E">
        <w:t xml:space="preserve">Thro’ flames unsing’d we march, and tread the kindled coals </w:t>
      </w:r>
    </w:p>
    <w:p w14:paraId="01B36978" w14:textId="7401E04F" w:rsidR="003A417A" w:rsidRPr="00821B9E" w:rsidRDefault="003A417A" w:rsidP="00821B9E">
      <w:pPr>
        <w:pStyle w:val="Poetry"/>
      </w:pPr>
      <w:r w:rsidRPr="00821B9E">
        <w:t>Give me, propitious pow’r, to wash away</w:t>
      </w:r>
    </w:p>
    <w:p w14:paraId="5AE1E168" w14:textId="77777777" w:rsidR="003A417A" w:rsidRPr="00821B9E" w:rsidRDefault="003A417A" w:rsidP="00821B9E">
      <w:pPr>
        <w:pStyle w:val="Poetry"/>
      </w:pPr>
      <w:r w:rsidRPr="00821B9E">
        <w:t>The stains of this dishonorable day:</w:t>
      </w:r>
    </w:p>
    <w:p w14:paraId="26913132" w14:textId="5EE04178" w:rsidR="003A417A" w:rsidRPr="00821B9E" w:rsidRDefault="003A417A" w:rsidP="00821B9E">
      <w:pPr>
        <w:pStyle w:val="Poetry"/>
      </w:pPr>
      <w:r w:rsidRPr="00821B9E">
        <w:t>Nor spoils, nor triumph, from the fact I claim,</w:t>
      </w:r>
    </w:p>
    <w:p w14:paraId="2B19108D" w14:textId="77777777" w:rsidR="003A417A" w:rsidRPr="00821B9E" w:rsidRDefault="003A417A" w:rsidP="00821B9E">
      <w:pPr>
        <w:pStyle w:val="Poetry"/>
      </w:pPr>
      <w:r w:rsidRPr="00821B9E">
        <w:t>But with my future actions trust my fame.</w:t>
      </w:r>
    </w:p>
    <w:p w14:paraId="160A5D7B" w14:textId="77777777" w:rsidR="00821B9E" w:rsidRDefault="003A417A" w:rsidP="00821B9E">
      <w:pPr>
        <w:pStyle w:val="Poetry"/>
      </w:pPr>
      <w:r w:rsidRPr="00821B9E">
        <w:t xml:space="preserve">Let me, by stealth, this female plague o’ercome, </w:t>
      </w:r>
    </w:p>
    <w:p w14:paraId="6F707094" w14:textId="77777777" w:rsidR="00821B9E" w:rsidRDefault="003A417A" w:rsidP="00821B9E">
      <w:pPr>
        <w:pStyle w:val="Poetry"/>
      </w:pPr>
      <w:r w:rsidRPr="00821B9E">
        <w:t xml:space="preserve">And from the field return inglorious home.” </w:t>
      </w:r>
    </w:p>
    <w:p w14:paraId="7B9CAC56" w14:textId="26B10097" w:rsidR="003A417A" w:rsidRPr="00821B9E" w:rsidRDefault="003A417A" w:rsidP="00821B9E">
      <w:pPr>
        <w:pStyle w:val="Poetry"/>
      </w:pPr>
      <w:r w:rsidRPr="00821B9E">
        <w:t>Apollo heard, and, granting half his pray’r,</w:t>
      </w:r>
    </w:p>
    <w:p w14:paraId="448C6B82" w14:textId="26A92626" w:rsidR="003A417A" w:rsidRPr="00821B9E" w:rsidRDefault="003A417A" w:rsidP="00821B9E">
      <w:pPr>
        <w:pStyle w:val="Poetry"/>
      </w:pPr>
      <w:r w:rsidRPr="00821B9E">
        <w:t>Shuffled in winds the rest, and toss’d in empty air.</w:t>
      </w:r>
    </w:p>
    <w:p w14:paraId="4347AFD1" w14:textId="77777777" w:rsidR="00821B9E" w:rsidRDefault="003A417A" w:rsidP="00821B9E">
      <w:pPr>
        <w:pStyle w:val="Poetry"/>
      </w:pPr>
      <w:r w:rsidRPr="00821B9E">
        <w:t xml:space="preserve">He gives the death </w:t>
      </w:r>
      <w:proofErr w:type="gramStart"/>
      <w:r w:rsidRPr="00821B9E">
        <w:t>desir’d;</w:t>
      </w:r>
      <w:proofErr w:type="gramEnd"/>
      <w:r w:rsidRPr="00821B9E">
        <w:t xml:space="preserve"> his safe return </w:t>
      </w:r>
    </w:p>
    <w:p w14:paraId="5A053543" w14:textId="3030C655" w:rsidR="003A417A" w:rsidRDefault="003A417A" w:rsidP="00821B9E">
      <w:pPr>
        <w:pStyle w:val="Poetry"/>
      </w:pPr>
      <w:r w:rsidRPr="00821B9E">
        <w:t>By southern tempests to the seas is borne.</w:t>
      </w:r>
    </w:p>
    <w:p w14:paraId="5A3589D0" w14:textId="77777777" w:rsidR="00821B9E" w:rsidRPr="00821B9E" w:rsidRDefault="00821B9E" w:rsidP="00821B9E">
      <w:pPr>
        <w:pStyle w:val="Poetry"/>
      </w:pPr>
    </w:p>
    <w:p w14:paraId="14D1B9E9" w14:textId="77777777" w:rsidR="00821B9E" w:rsidRDefault="003A417A" w:rsidP="00821B9E">
      <w:pPr>
        <w:pStyle w:val="Poetry"/>
      </w:pPr>
      <w:r w:rsidRPr="00821B9E">
        <w:t xml:space="preserve">Now, when the jav’lin whizz’d along the skies, </w:t>
      </w:r>
    </w:p>
    <w:p w14:paraId="14D93FC8" w14:textId="52F4CFB8" w:rsidR="003A417A" w:rsidRPr="00821B9E" w:rsidRDefault="003A417A" w:rsidP="00821B9E">
      <w:pPr>
        <w:pStyle w:val="Poetry"/>
      </w:pPr>
      <w:r w:rsidRPr="00821B9E">
        <w:t>Both armies on Camilla turn’d their eyes,</w:t>
      </w:r>
    </w:p>
    <w:p w14:paraId="6D709978" w14:textId="36538665" w:rsidR="003A417A" w:rsidRPr="00821B9E" w:rsidRDefault="003A417A" w:rsidP="00821B9E">
      <w:pPr>
        <w:pStyle w:val="Poetry"/>
      </w:pPr>
      <w:r w:rsidRPr="00821B9E">
        <w:t>Directed by the sound. Of either host,</w:t>
      </w:r>
    </w:p>
    <w:p w14:paraId="687506B9" w14:textId="77777777" w:rsidR="00821B9E" w:rsidRDefault="003A417A" w:rsidP="00821B9E">
      <w:pPr>
        <w:pStyle w:val="Poetry"/>
      </w:pPr>
      <w:r w:rsidRPr="00821B9E">
        <w:t xml:space="preserve">Th’ unhappy virgin, tho’ concern’d the most, </w:t>
      </w:r>
    </w:p>
    <w:p w14:paraId="13BC8B2E" w14:textId="3D57B2D9" w:rsidR="003A417A" w:rsidRPr="00821B9E" w:rsidRDefault="003A417A" w:rsidP="00821B9E">
      <w:pPr>
        <w:pStyle w:val="Poetry"/>
      </w:pPr>
      <w:r w:rsidRPr="00821B9E">
        <w:t>Was only deaf; so greedy was she bent</w:t>
      </w:r>
    </w:p>
    <w:p w14:paraId="624C96C3" w14:textId="77777777" w:rsidR="00821B9E" w:rsidRDefault="003A417A" w:rsidP="00821B9E">
      <w:pPr>
        <w:pStyle w:val="Poetry"/>
      </w:pPr>
      <w:r w:rsidRPr="00821B9E">
        <w:t xml:space="preserve">On golden spoils, and on her prey </w:t>
      </w:r>
      <w:proofErr w:type="gramStart"/>
      <w:r w:rsidRPr="00821B9E">
        <w:t>intent;</w:t>
      </w:r>
      <w:proofErr w:type="gramEnd"/>
      <w:r w:rsidRPr="00821B9E">
        <w:t xml:space="preserve"> </w:t>
      </w:r>
    </w:p>
    <w:p w14:paraId="43341D7B" w14:textId="6C8FC384" w:rsidR="003A417A" w:rsidRPr="00821B9E" w:rsidRDefault="003A417A" w:rsidP="00821B9E">
      <w:pPr>
        <w:pStyle w:val="Poetry"/>
      </w:pPr>
      <w:r w:rsidRPr="00821B9E">
        <w:t>Till in her pap the winged weapon stood</w:t>
      </w:r>
    </w:p>
    <w:p w14:paraId="415BD33F" w14:textId="05B944C3" w:rsidR="003A417A" w:rsidRPr="00821B9E" w:rsidRDefault="003A417A" w:rsidP="00821B9E">
      <w:pPr>
        <w:pStyle w:val="Poetry"/>
      </w:pPr>
      <w:r w:rsidRPr="00821B9E">
        <w:t>Infix’d, and deeply drunk the purple blood.</w:t>
      </w:r>
    </w:p>
    <w:p w14:paraId="35D7C026" w14:textId="77777777" w:rsidR="00821B9E" w:rsidRDefault="003A417A" w:rsidP="00821B9E">
      <w:pPr>
        <w:pStyle w:val="Poetry"/>
      </w:pPr>
      <w:r w:rsidRPr="00821B9E">
        <w:t xml:space="preserve">Her sad attendants hasten to sustain </w:t>
      </w:r>
    </w:p>
    <w:p w14:paraId="7AC3F060" w14:textId="2F8FAC75" w:rsidR="003A417A" w:rsidRPr="00821B9E" w:rsidRDefault="003A417A" w:rsidP="00821B9E">
      <w:pPr>
        <w:pStyle w:val="Poetry"/>
      </w:pPr>
      <w:r w:rsidRPr="00821B9E">
        <w:t>Their dying lady, drooping on the plain.</w:t>
      </w:r>
    </w:p>
    <w:p w14:paraId="7E486607" w14:textId="77777777" w:rsidR="00821B9E" w:rsidRDefault="003A417A" w:rsidP="00821B9E">
      <w:pPr>
        <w:pStyle w:val="Poetry"/>
      </w:pPr>
      <w:r w:rsidRPr="00821B9E">
        <w:t xml:space="preserve">Far from their sight the trembling Aruns flies, </w:t>
      </w:r>
    </w:p>
    <w:p w14:paraId="49E98092" w14:textId="30F33BC3" w:rsidR="003A417A" w:rsidRPr="00821B9E" w:rsidRDefault="003A417A" w:rsidP="00821B9E">
      <w:pPr>
        <w:pStyle w:val="Poetry"/>
      </w:pPr>
      <w:r w:rsidRPr="00821B9E">
        <w:t xml:space="preserve">With beating heart, and fear confus’d with </w:t>
      </w:r>
      <w:proofErr w:type="gramStart"/>
      <w:r w:rsidRPr="00821B9E">
        <w:t>joys;</w:t>
      </w:r>
      <w:proofErr w:type="gramEnd"/>
    </w:p>
    <w:p w14:paraId="1DF637E2" w14:textId="0F62F09E" w:rsidR="003A417A" w:rsidRPr="00821B9E" w:rsidRDefault="003A417A" w:rsidP="00821B9E">
      <w:pPr>
        <w:pStyle w:val="Poetry"/>
      </w:pPr>
      <w:r w:rsidRPr="00821B9E">
        <w:t>Nor dares he farther to pursue his blow,</w:t>
      </w:r>
    </w:p>
    <w:p w14:paraId="0BBD877C" w14:textId="77777777" w:rsidR="00821B9E" w:rsidRDefault="003A417A" w:rsidP="00821B9E">
      <w:pPr>
        <w:pStyle w:val="Poetry"/>
      </w:pPr>
      <w:r w:rsidRPr="00821B9E">
        <w:t xml:space="preserve">Or ev’n to bear the sight of his expiring foe. </w:t>
      </w:r>
    </w:p>
    <w:p w14:paraId="776E8FEF" w14:textId="77777777" w:rsidR="00821B9E" w:rsidRDefault="003A417A" w:rsidP="00821B9E">
      <w:pPr>
        <w:pStyle w:val="Poetry"/>
      </w:pPr>
      <w:r w:rsidRPr="00821B9E">
        <w:t xml:space="preserve">As, when the wolf has torn a bullock’s hide </w:t>
      </w:r>
    </w:p>
    <w:p w14:paraId="51FA54C6" w14:textId="77777777" w:rsidR="00821B9E" w:rsidRDefault="003A417A" w:rsidP="00821B9E">
      <w:pPr>
        <w:pStyle w:val="Poetry"/>
      </w:pPr>
      <w:r w:rsidRPr="00821B9E">
        <w:t xml:space="preserve">At unawares, or ranch’d a shepherd’s side, </w:t>
      </w:r>
    </w:p>
    <w:p w14:paraId="09CAA096" w14:textId="6794C945" w:rsidR="003A417A" w:rsidRPr="00821B9E" w:rsidRDefault="003A417A" w:rsidP="00821B9E">
      <w:pPr>
        <w:pStyle w:val="Poetry"/>
      </w:pPr>
      <w:r w:rsidRPr="00821B9E">
        <w:t>Conscious of his audacious deed, he flies,</w:t>
      </w:r>
    </w:p>
    <w:p w14:paraId="3D7F58E8" w14:textId="6FFC0B89" w:rsidR="003A417A" w:rsidRPr="00821B9E" w:rsidRDefault="003A417A" w:rsidP="00821B9E">
      <w:pPr>
        <w:pStyle w:val="Poetry"/>
      </w:pPr>
      <w:r w:rsidRPr="00821B9E">
        <w:t>And claps his quiv’ring tail between his thighs:</w:t>
      </w:r>
    </w:p>
    <w:p w14:paraId="250C400A" w14:textId="77777777" w:rsidR="00821B9E" w:rsidRDefault="003A417A" w:rsidP="00821B9E">
      <w:pPr>
        <w:pStyle w:val="Poetry"/>
      </w:pPr>
      <w:r w:rsidRPr="00821B9E">
        <w:t xml:space="preserve">So, speeding once, the wretch no more attends, </w:t>
      </w:r>
    </w:p>
    <w:p w14:paraId="5982A1E2" w14:textId="62017AD3" w:rsidR="003A417A" w:rsidRDefault="003A417A" w:rsidP="00821B9E">
      <w:pPr>
        <w:pStyle w:val="Poetry"/>
      </w:pPr>
      <w:r w:rsidRPr="00821B9E">
        <w:lastRenderedPageBreak/>
        <w:t>But, spurring forward, herds among his friends.</w:t>
      </w:r>
    </w:p>
    <w:p w14:paraId="6DD1DD85" w14:textId="77777777" w:rsidR="00821B9E" w:rsidRPr="00821B9E" w:rsidRDefault="00821B9E" w:rsidP="00821B9E">
      <w:pPr>
        <w:pStyle w:val="Poetry"/>
      </w:pPr>
    </w:p>
    <w:p w14:paraId="65EAA008" w14:textId="77777777" w:rsidR="00821B9E" w:rsidRDefault="003A417A" w:rsidP="00821B9E">
      <w:pPr>
        <w:pStyle w:val="Poetry"/>
      </w:pPr>
      <w:r w:rsidRPr="00821B9E">
        <w:t xml:space="preserve">She wrench’d the jav’lin with her dying hands, </w:t>
      </w:r>
    </w:p>
    <w:p w14:paraId="038940A2" w14:textId="272C3499" w:rsidR="003A417A" w:rsidRPr="00821B9E" w:rsidRDefault="003A417A" w:rsidP="00821B9E">
      <w:pPr>
        <w:pStyle w:val="Poetry"/>
      </w:pPr>
      <w:r w:rsidRPr="00821B9E">
        <w:t xml:space="preserve">But wedg’d within her breast the weapon </w:t>
      </w:r>
      <w:proofErr w:type="gramStart"/>
      <w:r w:rsidRPr="00821B9E">
        <w:t>stands;</w:t>
      </w:r>
      <w:proofErr w:type="gramEnd"/>
    </w:p>
    <w:p w14:paraId="43813F0C" w14:textId="591BBE84" w:rsidR="003A417A" w:rsidRPr="00821B9E" w:rsidRDefault="003A417A" w:rsidP="00821B9E">
      <w:pPr>
        <w:pStyle w:val="Poetry"/>
      </w:pPr>
      <w:r w:rsidRPr="00821B9E">
        <w:t xml:space="preserve">The wood she draws, the steely point </w:t>
      </w:r>
      <w:proofErr w:type="gramStart"/>
      <w:r w:rsidRPr="00821B9E">
        <w:t>remains;</w:t>
      </w:r>
      <w:proofErr w:type="gramEnd"/>
    </w:p>
    <w:p w14:paraId="505C920A" w14:textId="77777777" w:rsidR="003A417A" w:rsidRPr="00821B9E" w:rsidRDefault="003A417A" w:rsidP="00821B9E">
      <w:pPr>
        <w:pStyle w:val="Poetry"/>
      </w:pPr>
      <w:r w:rsidRPr="00821B9E">
        <w:t>She staggers in her seat with agonizing pains:</w:t>
      </w:r>
    </w:p>
    <w:p w14:paraId="051344BA" w14:textId="77777777" w:rsidR="00821B9E" w:rsidRDefault="003A417A" w:rsidP="00821B9E">
      <w:pPr>
        <w:pStyle w:val="Poetry"/>
      </w:pPr>
      <w:r w:rsidRPr="00821B9E">
        <w:t xml:space="preserve">(A gath’ring mist o’erclouds her cheerful eyes, </w:t>
      </w:r>
    </w:p>
    <w:p w14:paraId="71E69287" w14:textId="77777777" w:rsidR="00821B9E" w:rsidRDefault="003A417A" w:rsidP="00821B9E">
      <w:pPr>
        <w:pStyle w:val="Poetry"/>
      </w:pPr>
      <w:r w:rsidRPr="00821B9E">
        <w:t xml:space="preserve">And from her cheeks the rosy color flies:) </w:t>
      </w:r>
    </w:p>
    <w:p w14:paraId="0A5B6BF1" w14:textId="4F405415" w:rsidR="003A417A" w:rsidRPr="00821B9E" w:rsidRDefault="003A417A" w:rsidP="00821B9E">
      <w:pPr>
        <w:pStyle w:val="Poetry"/>
      </w:pPr>
      <w:r w:rsidRPr="00821B9E">
        <w:t>Then turns to her, whom of her female train</w:t>
      </w:r>
    </w:p>
    <w:p w14:paraId="7048BC03" w14:textId="09F7E92A" w:rsidR="003A417A" w:rsidRPr="00821B9E" w:rsidRDefault="003A417A" w:rsidP="00821B9E">
      <w:pPr>
        <w:pStyle w:val="Poetry"/>
      </w:pPr>
      <w:r w:rsidRPr="00821B9E">
        <w:t>She trusted most, and thus she speaks with pain:</w:t>
      </w:r>
    </w:p>
    <w:p w14:paraId="74EF8F25" w14:textId="77777777" w:rsidR="00821B9E" w:rsidRDefault="003A417A" w:rsidP="00821B9E">
      <w:pPr>
        <w:pStyle w:val="Poetry"/>
      </w:pPr>
      <w:r w:rsidRPr="00821B9E">
        <w:t xml:space="preserve">“Acca, ‘t is past! he swims before my sight, </w:t>
      </w:r>
    </w:p>
    <w:p w14:paraId="3161B986" w14:textId="06B8A71C" w:rsidR="003A417A" w:rsidRPr="00821B9E" w:rsidRDefault="003A417A" w:rsidP="00821B9E">
      <w:pPr>
        <w:pStyle w:val="Poetry"/>
      </w:pPr>
      <w:r w:rsidRPr="00821B9E">
        <w:t>Inexorable Death; and claims his right.</w:t>
      </w:r>
    </w:p>
    <w:p w14:paraId="1011678D" w14:textId="77777777" w:rsidR="00821B9E" w:rsidRDefault="003A417A" w:rsidP="00821B9E">
      <w:pPr>
        <w:pStyle w:val="Poetry"/>
      </w:pPr>
      <w:r w:rsidRPr="00821B9E">
        <w:t xml:space="preserve">Bear my last words to </w:t>
      </w:r>
      <w:proofErr w:type="gramStart"/>
      <w:r w:rsidRPr="00821B9E">
        <w:t>Turnus;</w:t>
      </w:r>
      <w:proofErr w:type="gramEnd"/>
      <w:r w:rsidRPr="00821B9E">
        <w:t xml:space="preserve"> fly with speed, </w:t>
      </w:r>
    </w:p>
    <w:p w14:paraId="0D171C08" w14:textId="25538491" w:rsidR="003A417A" w:rsidRPr="00821B9E" w:rsidRDefault="003A417A" w:rsidP="00821B9E">
      <w:pPr>
        <w:pStyle w:val="Poetry"/>
      </w:pPr>
      <w:r w:rsidRPr="00821B9E">
        <w:t>And bid him timely to my charge succeed,</w:t>
      </w:r>
    </w:p>
    <w:p w14:paraId="4A9B03EC" w14:textId="0D5E592E" w:rsidR="003A417A" w:rsidRPr="00821B9E" w:rsidRDefault="003A417A" w:rsidP="00821B9E">
      <w:pPr>
        <w:pStyle w:val="Poetry"/>
      </w:pPr>
      <w:r w:rsidRPr="00821B9E">
        <w:t>Repel the Trojans, and the town relieve:</w:t>
      </w:r>
    </w:p>
    <w:p w14:paraId="667CE844" w14:textId="77777777" w:rsidR="00821B9E" w:rsidRDefault="003A417A" w:rsidP="00821B9E">
      <w:pPr>
        <w:pStyle w:val="Poetry"/>
      </w:pPr>
      <w:r w:rsidRPr="00821B9E">
        <w:t xml:space="preserve">Farewell! and in this kiss my parting breath receive.” </w:t>
      </w:r>
    </w:p>
    <w:p w14:paraId="37F2443C" w14:textId="778FE624" w:rsidR="003A417A" w:rsidRPr="00821B9E" w:rsidRDefault="003A417A" w:rsidP="00821B9E">
      <w:pPr>
        <w:pStyle w:val="Poetry"/>
      </w:pPr>
      <w:r w:rsidRPr="00821B9E">
        <w:t>She said, and, sliding, sunk upon the plain:</w:t>
      </w:r>
    </w:p>
    <w:p w14:paraId="643080EB" w14:textId="77777777" w:rsidR="003A417A" w:rsidRPr="00821B9E" w:rsidRDefault="003A417A" w:rsidP="00821B9E">
      <w:pPr>
        <w:pStyle w:val="Poetry"/>
      </w:pPr>
      <w:r w:rsidRPr="00821B9E">
        <w:t xml:space="preserve">Dying, her open’d hand forsakes the </w:t>
      </w:r>
      <w:proofErr w:type="gramStart"/>
      <w:r w:rsidRPr="00821B9E">
        <w:t>rein;</w:t>
      </w:r>
      <w:proofErr w:type="gramEnd"/>
    </w:p>
    <w:p w14:paraId="33CEB062" w14:textId="77777777" w:rsidR="003A417A" w:rsidRPr="00821B9E" w:rsidRDefault="003A417A" w:rsidP="00821B9E">
      <w:pPr>
        <w:pStyle w:val="Poetry"/>
      </w:pPr>
      <w:r w:rsidRPr="00821B9E">
        <w:t xml:space="preserve">Short, and </w:t>
      </w:r>
      <w:proofErr w:type="gramStart"/>
      <w:r w:rsidRPr="00821B9E">
        <w:t>more short</w:t>
      </w:r>
      <w:proofErr w:type="gramEnd"/>
      <w:r w:rsidRPr="00821B9E">
        <w:t>, she pants; by slow degrees</w:t>
      </w:r>
    </w:p>
    <w:p w14:paraId="1B51607E" w14:textId="4B2EF392" w:rsidR="003A417A" w:rsidRPr="00821B9E" w:rsidRDefault="003A417A" w:rsidP="00821B9E">
      <w:pPr>
        <w:pStyle w:val="Poetry"/>
      </w:pPr>
      <w:r w:rsidRPr="00821B9E">
        <w:t>Her mind the passage from her body frees.</w:t>
      </w:r>
    </w:p>
    <w:p w14:paraId="1E94906D" w14:textId="77777777" w:rsidR="00821B9E" w:rsidRDefault="003A417A" w:rsidP="00821B9E">
      <w:pPr>
        <w:pStyle w:val="Poetry"/>
      </w:pPr>
      <w:r w:rsidRPr="00821B9E">
        <w:t xml:space="preserve">She drops her sword; she nods her plumy crest, </w:t>
      </w:r>
    </w:p>
    <w:p w14:paraId="151CC514" w14:textId="63430E9D" w:rsidR="003A417A" w:rsidRPr="00821B9E" w:rsidRDefault="003A417A" w:rsidP="00821B9E">
      <w:pPr>
        <w:pStyle w:val="Poetry"/>
      </w:pPr>
      <w:r w:rsidRPr="00821B9E">
        <w:t>Her drooping head declining on her breast:</w:t>
      </w:r>
    </w:p>
    <w:p w14:paraId="0BC156C7" w14:textId="77777777" w:rsidR="003A417A" w:rsidRPr="00821B9E" w:rsidRDefault="003A417A" w:rsidP="00821B9E">
      <w:pPr>
        <w:pStyle w:val="Poetry"/>
      </w:pPr>
      <w:r w:rsidRPr="00821B9E">
        <w:t>In the last sigh her struggling soul expires,</w:t>
      </w:r>
    </w:p>
    <w:p w14:paraId="132AC0D9" w14:textId="447574F2" w:rsidR="003A417A" w:rsidRDefault="003A417A" w:rsidP="00821B9E">
      <w:pPr>
        <w:pStyle w:val="Poetry"/>
      </w:pPr>
      <w:proofErr w:type="gramStart"/>
      <w:r w:rsidRPr="00821B9E">
        <w:t>And,</w:t>
      </w:r>
      <w:proofErr w:type="gramEnd"/>
      <w:r w:rsidRPr="00821B9E">
        <w:t xml:space="preserve"> murm’ring with disdain, to Stygian sounds retires.</w:t>
      </w:r>
    </w:p>
    <w:p w14:paraId="69144F76" w14:textId="77777777" w:rsidR="00821B9E" w:rsidRPr="00821B9E" w:rsidRDefault="00821B9E" w:rsidP="00821B9E">
      <w:pPr>
        <w:pStyle w:val="Poetry"/>
      </w:pPr>
    </w:p>
    <w:p w14:paraId="6A351348" w14:textId="439B0A66" w:rsidR="003A417A" w:rsidRPr="00821B9E" w:rsidRDefault="003A417A" w:rsidP="00821B9E">
      <w:pPr>
        <w:pStyle w:val="Poetry"/>
      </w:pPr>
      <w:r w:rsidRPr="00821B9E">
        <w:t xml:space="preserve">A shout, that struck the golden stars, </w:t>
      </w:r>
      <w:proofErr w:type="gramStart"/>
      <w:r w:rsidRPr="00821B9E">
        <w:t>ensued;</w:t>
      </w:r>
      <w:proofErr w:type="gramEnd"/>
    </w:p>
    <w:p w14:paraId="23F4C6D4" w14:textId="77777777" w:rsidR="00821B9E" w:rsidRDefault="003A417A" w:rsidP="00821B9E">
      <w:pPr>
        <w:pStyle w:val="Poetry"/>
      </w:pPr>
      <w:r w:rsidRPr="00821B9E">
        <w:t xml:space="preserve">Despair and rage the languish’d fight renew’d. </w:t>
      </w:r>
    </w:p>
    <w:p w14:paraId="434BD537" w14:textId="77777777" w:rsidR="00821B9E" w:rsidRDefault="003A417A" w:rsidP="00821B9E">
      <w:pPr>
        <w:pStyle w:val="Poetry"/>
      </w:pPr>
      <w:r w:rsidRPr="00821B9E">
        <w:t xml:space="preserve">The Trojan troops and Tuscans, in a line, </w:t>
      </w:r>
    </w:p>
    <w:p w14:paraId="113191D1" w14:textId="09FF676D" w:rsidR="003A417A" w:rsidRDefault="003A417A" w:rsidP="00821B9E">
      <w:pPr>
        <w:pStyle w:val="Poetry"/>
      </w:pPr>
      <w:r w:rsidRPr="00821B9E">
        <w:t>Advance to charge; the mix’d Arcadians join.</w:t>
      </w:r>
    </w:p>
    <w:p w14:paraId="262F7204" w14:textId="77777777" w:rsidR="00821B9E" w:rsidRPr="00821B9E" w:rsidRDefault="00821B9E" w:rsidP="00821B9E">
      <w:pPr>
        <w:pStyle w:val="Poetry"/>
      </w:pPr>
    </w:p>
    <w:p w14:paraId="15875090" w14:textId="032A54AF" w:rsidR="00821B9E" w:rsidRPr="00821B9E" w:rsidRDefault="003A417A" w:rsidP="00821B9E">
      <w:pPr>
        <w:pStyle w:val="Poetry"/>
      </w:pPr>
      <w:r w:rsidRPr="00821B9E">
        <w:t>But Cynthia’s maid, high seated, from afar</w:t>
      </w:r>
    </w:p>
    <w:p w14:paraId="4BA19623" w14:textId="71D732E6" w:rsidR="003A417A" w:rsidRPr="00821B9E" w:rsidRDefault="003A417A" w:rsidP="00821B9E">
      <w:pPr>
        <w:pStyle w:val="Poetry"/>
      </w:pPr>
      <w:r w:rsidRPr="00821B9E">
        <w:t>Surveys the field, and fortune of the war,</w:t>
      </w:r>
    </w:p>
    <w:p w14:paraId="12AB3293" w14:textId="77777777" w:rsidR="00821B9E" w:rsidRDefault="003A417A" w:rsidP="00821B9E">
      <w:pPr>
        <w:pStyle w:val="Poetry"/>
      </w:pPr>
      <w:r w:rsidRPr="00821B9E">
        <w:t xml:space="preserve">Unmov’d a while, till, prostrate on the plain, </w:t>
      </w:r>
    </w:p>
    <w:p w14:paraId="1109AD09" w14:textId="67C88535" w:rsidR="003A417A" w:rsidRPr="00821B9E" w:rsidRDefault="003A417A" w:rsidP="00821B9E">
      <w:pPr>
        <w:pStyle w:val="Poetry"/>
      </w:pPr>
      <w:r w:rsidRPr="00821B9E">
        <w:t>Welt’ring in blood, she sees Camilla slain,</w:t>
      </w:r>
    </w:p>
    <w:p w14:paraId="7A576AEA" w14:textId="77777777" w:rsidR="00821B9E" w:rsidRDefault="003A417A" w:rsidP="00821B9E">
      <w:pPr>
        <w:pStyle w:val="Poetry"/>
      </w:pPr>
      <w:r w:rsidRPr="00821B9E">
        <w:t xml:space="preserve">And, round her corpse, of friends and foes a fighting train. </w:t>
      </w:r>
    </w:p>
    <w:p w14:paraId="3B3FF076" w14:textId="4CBFEF98" w:rsidR="003A417A" w:rsidRPr="00821B9E" w:rsidRDefault="003A417A" w:rsidP="00821B9E">
      <w:pPr>
        <w:pStyle w:val="Poetry"/>
      </w:pPr>
      <w:r w:rsidRPr="00821B9E">
        <w:lastRenderedPageBreak/>
        <w:t>Then, from the bottom of her breast, she drew</w:t>
      </w:r>
    </w:p>
    <w:p w14:paraId="1EF8AF91" w14:textId="4490FADE" w:rsidR="003A417A" w:rsidRPr="00821B9E" w:rsidRDefault="003A417A" w:rsidP="00821B9E">
      <w:pPr>
        <w:pStyle w:val="Poetry"/>
      </w:pPr>
      <w:r w:rsidRPr="00821B9E">
        <w:t>A mournful sigh, and these sad words ensue:</w:t>
      </w:r>
    </w:p>
    <w:p w14:paraId="7DD7731E" w14:textId="77777777" w:rsidR="00821B9E" w:rsidRDefault="003A417A" w:rsidP="00821B9E">
      <w:pPr>
        <w:pStyle w:val="Poetry"/>
      </w:pPr>
      <w:r w:rsidRPr="00821B9E">
        <w:t xml:space="preserve">“Too dear a fine, ah much lamented maid, </w:t>
      </w:r>
    </w:p>
    <w:p w14:paraId="34420606" w14:textId="77777777" w:rsidR="00821B9E" w:rsidRDefault="003A417A" w:rsidP="00821B9E">
      <w:pPr>
        <w:pStyle w:val="Poetry"/>
      </w:pPr>
      <w:r w:rsidRPr="00821B9E">
        <w:t xml:space="preserve">For warring with the Trojans, thou hast paid! </w:t>
      </w:r>
    </w:p>
    <w:p w14:paraId="3852B8B0" w14:textId="77777777" w:rsidR="00821B9E" w:rsidRDefault="003A417A" w:rsidP="00821B9E">
      <w:pPr>
        <w:pStyle w:val="Poetry"/>
      </w:pPr>
      <w:r w:rsidRPr="00821B9E">
        <w:t xml:space="preserve">Nor aught avail’d, in this unhappy strife, </w:t>
      </w:r>
    </w:p>
    <w:p w14:paraId="45741934" w14:textId="63EDE40D" w:rsidR="003A417A" w:rsidRPr="00821B9E" w:rsidRDefault="003A417A" w:rsidP="00821B9E">
      <w:pPr>
        <w:pStyle w:val="Poetry"/>
      </w:pPr>
      <w:r w:rsidRPr="00821B9E">
        <w:t>Diana’s sacred arms, to save thy life.</w:t>
      </w:r>
    </w:p>
    <w:p w14:paraId="11F7BD54" w14:textId="4943680B" w:rsidR="003A417A" w:rsidRPr="00821B9E" w:rsidRDefault="003A417A" w:rsidP="00821B9E">
      <w:pPr>
        <w:pStyle w:val="Poetry"/>
      </w:pPr>
      <w:r w:rsidRPr="00821B9E">
        <w:t>Yet unreveng’d thy goddess will not leave</w:t>
      </w:r>
    </w:p>
    <w:p w14:paraId="786729C1" w14:textId="77777777" w:rsidR="00821B9E" w:rsidRDefault="003A417A" w:rsidP="00821B9E">
      <w:pPr>
        <w:pStyle w:val="Poetry"/>
      </w:pPr>
      <w:r w:rsidRPr="00821B9E">
        <w:t xml:space="preserve">Her vot’ry’s death, nor; with vain sorrow grieve. </w:t>
      </w:r>
    </w:p>
    <w:p w14:paraId="7C521A27" w14:textId="77777777" w:rsidR="00821B9E" w:rsidRDefault="003A417A" w:rsidP="00821B9E">
      <w:pPr>
        <w:pStyle w:val="Poetry"/>
      </w:pPr>
      <w:r w:rsidRPr="00821B9E">
        <w:t xml:space="preserve">Branded the wretch, and be his name </w:t>
      </w:r>
      <w:proofErr w:type="gramStart"/>
      <w:r w:rsidRPr="00821B9E">
        <w:t>abhorr’d;</w:t>
      </w:r>
      <w:proofErr w:type="gramEnd"/>
      <w:r w:rsidRPr="00821B9E">
        <w:t xml:space="preserve"> </w:t>
      </w:r>
    </w:p>
    <w:p w14:paraId="68270665" w14:textId="28B9D5F7" w:rsidR="003A417A" w:rsidRPr="00821B9E" w:rsidRDefault="003A417A" w:rsidP="00821B9E">
      <w:pPr>
        <w:pStyle w:val="Poetry"/>
      </w:pPr>
      <w:r w:rsidRPr="00821B9E">
        <w:t>But after ages shall thy praise record.</w:t>
      </w:r>
    </w:p>
    <w:p w14:paraId="3C2D4A73" w14:textId="77777777" w:rsidR="003A417A" w:rsidRPr="00821B9E" w:rsidRDefault="003A417A" w:rsidP="00821B9E">
      <w:pPr>
        <w:pStyle w:val="Poetry"/>
      </w:pPr>
      <w:r w:rsidRPr="00821B9E">
        <w:t>Th’ inglorious coward soon shall press the plain:</w:t>
      </w:r>
    </w:p>
    <w:p w14:paraId="308DFDFD" w14:textId="1FDFCC12" w:rsidR="003A417A" w:rsidRDefault="003A417A" w:rsidP="00821B9E">
      <w:pPr>
        <w:pStyle w:val="Poetry"/>
      </w:pPr>
      <w:r w:rsidRPr="00821B9E">
        <w:t>Thus vows thy queen, and thus the Fates ordain.”</w:t>
      </w:r>
    </w:p>
    <w:p w14:paraId="67A4992A" w14:textId="77777777" w:rsidR="00821B9E" w:rsidRPr="00821B9E" w:rsidRDefault="00821B9E" w:rsidP="00821B9E">
      <w:pPr>
        <w:pStyle w:val="Poetry"/>
      </w:pPr>
    </w:p>
    <w:p w14:paraId="59F5663A" w14:textId="77777777" w:rsidR="00821B9E" w:rsidRDefault="003A417A" w:rsidP="00821B9E">
      <w:pPr>
        <w:pStyle w:val="Poetry"/>
      </w:pPr>
      <w:r w:rsidRPr="00821B9E">
        <w:t xml:space="preserve">High o’er the field there stood a hilly mound, </w:t>
      </w:r>
    </w:p>
    <w:p w14:paraId="109604FC" w14:textId="77777777" w:rsidR="00821B9E" w:rsidRDefault="003A417A" w:rsidP="00821B9E">
      <w:pPr>
        <w:pStyle w:val="Poetry"/>
      </w:pPr>
      <w:r w:rsidRPr="00821B9E">
        <w:t xml:space="preserve">Sacred the place, and spread with oaks around, </w:t>
      </w:r>
    </w:p>
    <w:p w14:paraId="52558F14" w14:textId="365FB456" w:rsidR="003A417A" w:rsidRPr="00821B9E" w:rsidRDefault="003A417A" w:rsidP="00821B9E">
      <w:pPr>
        <w:pStyle w:val="Poetry"/>
      </w:pPr>
      <w:r w:rsidRPr="00821B9E">
        <w:t>Where, in a marble tomb, Dercennus lay,</w:t>
      </w:r>
    </w:p>
    <w:p w14:paraId="375EC6A3" w14:textId="77777777" w:rsidR="003A417A" w:rsidRPr="00821B9E" w:rsidRDefault="003A417A" w:rsidP="00821B9E">
      <w:pPr>
        <w:pStyle w:val="Poetry"/>
      </w:pPr>
      <w:r w:rsidRPr="00821B9E">
        <w:t>A king that once in Latium bore the sway.</w:t>
      </w:r>
    </w:p>
    <w:p w14:paraId="49F722EC" w14:textId="65E0D960" w:rsidR="003A417A" w:rsidRPr="00821B9E" w:rsidRDefault="003A417A" w:rsidP="00821B9E">
      <w:pPr>
        <w:pStyle w:val="Poetry"/>
      </w:pPr>
      <w:r w:rsidRPr="00821B9E">
        <w:t>The beauteous Opis thither bent her flight,</w:t>
      </w:r>
    </w:p>
    <w:p w14:paraId="670A24BE" w14:textId="77777777" w:rsidR="00821B9E" w:rsidRDefault="003A417A" w:rsidP="00821B9E">
      <w:pPr>
        <w:pStyle w:val="Poetry"/>
      </w:pPr>
      <w:r w:rsidRPr="00821B9E">
        <w:t xml:space="preserve">To mark the traitor Aruns from the height. </w:t>
      </w:r>
    </w:p>
    <w:p w14:paraId="5B657844" w14:textId="77777777" w:rsidR="00821B9E" w:rsidRDefault="003A417A" w:rsidP="00821B9E">
      <w:pPr>
        <w:pStyle w:val="Poetry"/>
      </w:pPr>
      <w:r w:rsidRPr="00821B9E">
        <w:t xml:space="preserve">Him in refulgent arms she soon espied, </w:t>
      </w:r>
    </w:p>
    <w:p w14:paraId="29038B0E" w14:textId="0B306A2A" w:rsidR="003A417A" w:rsidRPr="00821B9E" w:rsidRDefault="003A417A" w:rsidP="00821B9E">
      <w:pPr>
        <w:pStyle w:val="Poetry"/>
      </w:pPr>
      <w:r w:rsidRPr="00821B9E">
        <w:t>Swoln with success; and loudly thus she cried:</w:t>
      </w:r>
    </w:p>
    <w:p w14:paraId="07FA7154" w14:textId="77777777" w:rsidR="003A417A" w:rsidRPr="00821B9E" w:rsidRDefault="003A417A" w:rsidP="00821B9E">
      <w:pPr>
        <w:pStyle w:val="Poetry"/>
      </w:pPr>
      <w:r w:rsidRPr="00821B9E">
        <w:t xml:space="preserve">“Thy backward steps, vain boaster, are too </w:t>
      </w:r>
      <w:proofErr w:type="gramStart"/>
      <w:r w:rsidRPr="00821B9E">
        <w:t>late;</w:t>
      </w:r>
      <w:proofErr w:type="gramEnd"/>
    </w:p>
    <w:p w14:paraId="2DDA63CE" w14:textId="6ED88926" w:rsidR="003A417A" w:rsidRPr="00821B9E" w:rsidRDefault="003A417A" w:rsidP="00821B9E">
      <w:pPr>
        <w:pStyle w:val="Poetry"/>
      </w:pPr>
      <w:r w:rsidRPr="00821B9E">
        <w:t>Turn like a man, at length, and meet thy fate.</w:t>
      </w:r>
    </w:p>
    <w:p w14:paraId="55DFCDDF" w14:textId="77777777" w:rsidR="00821B9E" w:rsidRDefault="003A417A" w:rsidP="00821B9E">
      <w:pPr>
        <w:pStyle w:val="Poetry"/>
      </w:pPr>
      <w:r w:rsidRPr="00821B9E">
        <w:t xml:space="preserve">Charg’d with my message, to Camilla go, </w:t>
      </w:r>
    </w:p>
    <w:p w14:paraId="776974B8" w14:textId="77777777" w:rsidR="00821B9E" w:rsidRDefault="003A417A" w:rsidP="00821B9E">
      <w:pPr>
        <w:pStyle w:val="Poetry"/>
      </w:pPr>
      <w:r w:rsidRPr="00821B9E">
        <w:t xml:space="preserve">And say I sent thee to the shades below, </w:t>
      </w:r>
    </w:p>
    <w:p w14:paraId="2E33A9D5" w14:textId="23AFBD7E" w:rsidR="003A417A" w:rsidRDefault="003A417A" w:rsidP="00821B9E">
      <w:pPr>
        <w:pStyle w:val="Poetry"/>
      </w:pPr>
      <w:r w:rsidRPr="00821B9E">
        <w:t>An honor undeserv’d from Cynthia’s bow.”</w:t>
      </w:r>
    </w:p>
    <w:p w14:paraId="28054DFC" w14:textId="77777777" w:rsidR="00821B9E" w:rsidRPr="00821B9E" w:rsidRDefault="00821B9E" w:rsidP="00821B9E">
      <w:pPr>
        <w:pStyle w:val="Poetry"/>
      </w:pPr>
    </w:p>
    <w:p w14:paraId="0F071B9C" w14:textId="77777777" w:rsidR="003A417A" w:rsidRPr="00821B9E" w:rsidRDefault="003A417A" w:rsidP="00821B9E">
      <w:pPr>
        <w:pStyle w:val="Poetry"/>
      </w:pPr>
      <w:r w:rsidRPr="00821B9E">
        <w:t>She said, and from her quiver chose with speed</w:t>
      </w:r>
    </w:p>
    <w:p w14:paraId="1EBAF13D" w14:textId="287C0D23" w:rsidR="003A417A" w:rsidRPr="00821B9E" w:rsidRDefault="003A417A" w:rsidP="00821B9E">
      <w:pPr>
        <w:pStyle w:val="Poetry"/>
      </w:pPr>
      <w:r w:rsidRPr="00821B9E">
        <w:t xml:space="preserve">The winged shaft, predestin’d for the </w:t>
      </w:r>
      <w:proofErr w:type="gramStart"/>
      <w:r w:rsidRPr="00821B9E">
        <w:t>deed;</w:t>
      </w:r>
      <w:proofErr w:type="gramEnd"/>
    </w:p>
    <w:p w14:paraId="2EB7AF20" w14:textId="77777777" w:rsidR="00821B9E" w:rsidRDefault="003A417A" w:rsidP="00821B9E">
      <w:pPr>
        <w:pStyle w:val="Poetry"/>
      </w:pPr>
      <w:r w:rsidRPr="00821B9E">
        <w:t xml:space="preserve">Then to the stubborn yew her strength applied, </w:t>
      </w:r>
    </w:p>
    <w:p w14:paraId="04C5622B" w14:textId="3A10B9E1" w:rsidR="003A417A" w:rsidRPr="00821B9E" w:rsidRDefault="003A417A" w:rsidP="00821B9E">
      <w:pPr>
        <w:pStyle w:val="Poetry"/>
      </w:pPr>
      <w:r w:rsidRPr="00821B9E">
        <w:t>Till the far distant horns approach’d on either side.</w:t>
      </w:r>
    </w:p>
    <w:p w14:paraId="6A0F434C" w14:textId="77777777" w:rsidR="00821B9E" w:rsidRDefault="003A417A" w:rsidP="00821B9E">
      <w:pPr>
        <w:pStyle w:val="Poetry"/>
      </w:pPr>
      <w:r w:rsidRPr="00821B9E">
        <w:t xml:space="preserve">The bowstring touch’d her breast, so strong she </w:t>
      </w:r>
      <w:proofErr w:type="gramStart"/>
      <w:r w:rsidRPr="00821B9E">
        <w:t>drew;</w:t>
      </w:r>
      <w:proofErr w:type="gramEnd"/>
      <w:r w:rsidRPr="00821B9E">
        <w:t xml:space="preserve"> </w:t>
      </w:r>
    </w:p>
    <w:p w14:paraId="2353B728" w14:textId="57C635EA" w:rsidR="003A417A" w:rsidRPr="00821B9E" w:rsidRDefault="003A417A" w:rsidP="00821B9E">
      <w:pPr>
        <w:pStyle w:val="Poetry"/>
      </w:pPr>
      <w:r w:rsidRPr="00821B9E">
        <w:t>Whizzing in air the fatal arrow flew.</w:t>
      </w:r>
    </w:p>
    <w:p w14:paraId="5DA64176" w14:textId="0B0A90C9" w:rsidR="003A417A" w:rsidRPr="00821B9E" w:rsidRDefault="003A417A" w:rsidP="00821B9E">
      <w:pPr>
        <w:pStyle w:val="Poetry"/>
      </w:pPr>
      <w:r w:rsidRPr="00821B9E">
        <w:t>At once the twanging bow and sounding dart</w:t>
      </w:r>
    </w:p>
    <w:p w14:paraId="3D9A669E" w14:textId="77777777" w:rsidR="00821B9E" w:rsidRDefault="003A417A" w:rsidP="00821B9E">
      <w:pPr>
        <w:pStyle w:val="Poetry"/>
      </w:pPr>
      <w:r w:rsidRPr="00821B9E">
        <w:t xml:space="preserve">The traitor </w:t>
      </w:r>
      <w:proofErr w:type="gramStart"/>
      <w:r w:rsidRPr="00821B9E">
        <w:t>heard, and</w:t>
      </w:r>
      <w:proofErr w:type="gramEnd"/>
      <w:r w:rsidRPr="00821B9E">
        <w:t xml:space="preserve"> felt the point within his heart. </w:t>
      </w:r>
    </w:p>
    <w:p w14:paraId="4E2A3418" w14:textId="2F612A24" w:rsidR="003A417A" w:rsidRPr="00821B9E" w:rsidRDefault="003A417A" w:rsidP="00821B9E">
      <w:pPr>
        <w:pStyle w:val="Poetry"/>
      </w:pPr>
      <w:r w:rsidRPr="00821B9E">
        <w:lastRenderedPageBreak/>
        <w:t>Him, beating with his heels in pangs of death,</w:t>
      </w:r>
    </w:p>
    <w:p w14:paraId="591B14C3" w14:textId="77777777" w:rsidR="00821B9E" w:rsidRDefault="003A417A" w:rsidP="00821B9E">
      <w:pPr>
        <w:pStyle w:val="Poetry"/>
      </w:pPr>
      <w:r w:rsidRPr="00821B9E">
        <w:t xml:space="preserve">His flying friends to foreign fields bequeath. </w:t>
      </w:r>
    </w:p>
    <w:p w14:paraId="441D4998" w14:textId="675F966F" w:rsidR="003A417A" w:rsidRPr="00821B9E" w:rsidRDefault="003A417A" w:rsidP="00821B9E">
      <w:pPr>
        <w:pStyle w:val="Poetry"/>
      </w:pPr>
      <w:r w:rsidRPr="00821B9E">
        <w:t>The conqu’ring damsel, with expanded wings,</w:t>
      </w:r>
    </w:p>
    <w:p w14:paraId="329D33FF" w14:textId="6216748D" w:rsidR="003A417A" w:rsidRDefault="003A417A" w:rsidP="00821B9E">
      <w:pPr>
        <w:pStyle w:val="Poetry"/>
      </w:pPr>
      <w:r w:rsidRPr="00821B9E">
        <w:t>The welcome message to her mistress brings.</w:t>
      </w:r>
    </w:p>
    <w:p w14:paraId="12823312" w14:textId="77777777" w:rsidR="00821B9E" w:rsidRPr="00821B9E" w:rsidRDefault="00821B9E" w:rsidP="00821B9E">
      <w:pPr>
        <w:pStyle w:val="Poetry"/>
      </w:pPr>
    </w:p>
    <w:p w14:paraId="6F4E313E" w14:textId="77777777" w:rsidR="00821B9E" w:rsidRDefault="003A417A" w:rsidP="00821B9E">
      <w:pPr>
        <w:pStyle w:val="Poetry"/>
      </w:pPr>
      <w:r w:rsidRPr="00821B9E">
        <w:t xml:space="preserve">Their leader lost, the Volscians quit the field, </w:t>
      </w:r>
    </w:p>
    <w:p w14:paraId="53E08711" w14:textId="27EDF7F5" w:rsidR="003A417A" w:rsidRPr="00821B9E" w:rsidRDefault="003A417A" w:rsidP="00821B9E">
      <w:pPr>
        <w:pStyle w:val="Poetry"/>
      </w:pPr>
      <w:proofErr w:type="gramStart"/>
      <w:r w:rsidRPr="00821B9E">
        <w:t>And,</w:t>
      </w:r>
      <w:proofErr w:type="gramEnd"/>
      <w:r w:rsidRPr="00821B9E">
        <w:t xml:space="preserve"> unsustain’d, the chiefs of Turnus yield.</w:t>
      </w:r>
    </w:p>
    <w:p w14:paraId="3E2D1EB5" w14:textId="77777777" w:rsidR="00821B9E" w:rsidRDefault="003A417A" w:rsidP="00821B9E">
      <w:pPr>
        <w:pStyle w:val="Poetry"/>
      </w:pPr>
      <w:r w:rsidRPr="00821B9E">
        <w:t xml:space="preserve">frighted soldiers, when their captains fly, </w:t>
      </w:r>
    </w:p>
    <w:p w14:paraId="2F2CE494" w14:textId="6ACFBA5B" w:rsidR="003A417A" w:rsidRPr="00821B9E" w:rsidRDefault="003A417A" w:rsidP="00821B9E">
      <w:pPr>
        <w:pStyle w:val="Poetry"/>
      </w:pPr>
      <w:r w:rsidRPr="00821B9E">
        <w:t>More on their speed than on their strength rely.</w:t>
      </w:r>
    </w:p>
    <w:p w14:paraId="6849D17D" w14:textId="50FFAD00" w:rsidR="003A417A" w:rsidRPr="00821B9E" w:rsidRDefault="003A417A" w:rsidP="00821B9E">
      <w:pPr>
        <w:pStyle w:val="Poetry"/>
      </w:pPr>
      <w:r w:rsidRPr="00821B9E">
        <w:t>Confus’d in flight, they bear each other down,</w:t>
      </w:r>
    </w:p>
    <w:p w14:paraId="463ACBA1" w14:textId="77777777" w:rsidR="00821B9E" w:rsidRDefault="003A417A" w:rsidP="00821B9E">
      <w:pPr>
        <w:pStyle w:val="Poetry"/>
      </w:pPr>
      <w:r w:rsidRPr="00821B9E">
        <w:t xml:space="preserve">And spur their horses headlong to the town. </w:t>
      </w:r>
    </w:p>
    <w:p w14:paraId="76F44E71" w14:textId="77777777" w:rsidR="00821B9E" w:rsidRDefault="003A417A" w:rsidP="00821B9E">
      <w:pPr>
        <w:pStyle w:val="Poetry"/>
      </w:pPr>
      <w:r w:rsidRPr="00821B9E">
        <w:t xml:space="preserve">Driv’n by their foes, and to their fears resign’d, </w:t>
      </w:r>
    </w:p>
    <w:p w14:paraId="5A5C316E" w14:textId="77777777" w:rsidR="00821B9E" w:rsidRDefault="003A417A" w:rsidP="00821B9E">
      <w:pPr>
        <w:pStyle w:val="Poetry"/>
      </w:pPr>
      <w:r w:rsidRPr="00821B9E">
        <w:t xml:space="preserve">Not once they </w:t>
      </w:r>
      <w:proofErr w:type="gramStart"/>
      <w:r w:rsidRPr="00821B9E">
        <w:t>turn, but</w:t>
      </w:r>
      <w:proofErr w:type="gramEnd"/>
      <w:r w:rsidRPr="00821B9E">
        <w:t xml:space="preserve"> take their wounds behind. </w:t>
      </w:r>
    </w:p>
    <w:p w14:paraId="72F68C70" w14:textId="15723B5E" w:rsidR="003A417A" w:rsidRPr="00821B9E" w:rsidRDefault="003A417A" w:rsidP="00821B9E">
      <w:pPr>
        <w:pStyle w:val="Poetry"/>
      </w:pPr>
      <w:r w:rsidRPr="00821B9E">
        <w:t xml:space="preserve">These drop the shield, and those the lance </w:t>
      </w:r>
      <w:proofErr w:type="gramStart"/>
      <w:r w:rsidRPr="00821B9E">
        <w:t>forego</w:t>
      </w:r>
      <w:proofErr w:type="gramEnd"/>
      <w:r w:rsidRPr="00821B9E">
        <w:t>,</w:t>
      </w:r>
    </w:p>
    <w:p w14:paraId="77769155" w14:textId="302E810B" w:rsidR="003A417A" w:rsidRPr="00821B9E" w:rsidRDefault="003A417A" w:rsidP="00821B9E">
      <w:pPr>
        <w:pStyle w:val="Poetry"/>
      </w:pPr>
      <w:r w:rsidRPr="00821B9E">
        <w:t>Or on their shoulders bear the slacken’d bow.</w:t>
      </w:r>
    </w:p>
    <w:p w14:paraId="1AB25268" w14:textId="77777777" w:rsidR="003A417A" w:rsidRPr="00821B9E" w:rsidRDefault="003A417A" w:rsidP="00821B9E">
      <w:pPr>
        <w:pStyle w:val="Poetry"/>
      </w:pPr>
      <w:r w:rsidRPr="00821B9E">
        <w:t>The hoofs of horses, with a rattling sound,</w:t>
      </w:r>
    </w:p>
    <w:p w14:paraId="7E9B3474" w14:textId="77777777" w:rsidR="00821B9E" w:rsidRDefault="003A417A" w:rsidP="00821B9E">
      <w:pPr>
        <w:pStyle w:val="Poetry"/>
      </w:pPr>
      <w:r w:rsidRPr="00821B9E">
        <w:t xml:space="preserve">Beat short and </w:t>
      </w:r>
      <w:proofErr w:type="gramStart"/>
      <w:r w:rsidRPr="00821B9E">
        <w:t>thick, and</w:t>
      </w:r>
      <w:proofErr w:type="gramEnd"/>
      <w:r w:rsidRPr="00821B9E">
        <w:t xml:space="preserve"> shake the rotten ground. </w:t>
      </w:r>
    </w:p>
    <w:p w14:paraId="4610223E" w14:textId="031959EB" w:rsidR="003A417A" w:rsidRPr="00821B9E" w:rsidRDefault="003A417A" w:rsidP="00821B9E">
      <w:pPr>
        <w:pStyle w:val="Poetry"/>
      </w:pPr>
      <w:r w:rsidRPr="00821B9E">
        <w:t>Black clouds of dust come rolling in the sky,</w:t>
      </w:r>
    </w:p>
    <w:p w14:paraId="73FE82C8" w14:textId="77777777" w:rsidR="003A417A" w:rsidRPr="00821B9E" w:rsidRDefault="003A417A" w:rsidP="00821B9E">
      <w:pPr>
        <w:pStyle w:val="Poetry"/>
      </w:pPr>
      <w:r w:rsidRPr="00821B9E">
        <w:t>And o’er the darken’d walls and rampires fly.</w:t>
      </w:r>
    </w:p>
    <w:p w14:paraId="05EC1FD5" w14:textId="29CD7A8F" w:rsidR="003A417A" w:rsidRPr="00821B9E" w:rsidRDefault="003A417A" w:rsidP="00821B9E">
      <w:pPr>
        <w:pStyle w:val="Poetry"/>
      </w:pPr>
      <w:r w:rsidRPr="00821B9E">
        <w:t>The trembling matrons, from their lofty stands,</w:t>
      </w:r>
    </w:p>
    <w:p w14:paraId="145F7C4C" w14:textId="77777777" w:rsidR="00821B9E" w:rsidRDefault="003A417A" w:rsidP="00821B9E">
      <w:pPr>
        <w:pStyle w:val="Poetry"/>
      </w:pPr>
      <w:r w:rsidRPr="00821B9E">
        <w:t xml:space="preserve">Rend heav’n with female </w:t>
      </w:r>
      <w:proofErr w:type="gramStart"/>
      <w:r w:rsidRPr="00821B9E">
        <w:t>shrieks, and</w:t>
      </w:r>
      <w:proofErr w:type="gramEnd"/>
      <w:r w:rsidRPr="00821B9E">
        <w:t xml:space="preserve"> wring their hands. </w:t>
      </w:r>
    </w:p>
    <w:p w14:paraId="4E8DD484" w14:textId="4AE37DD7" w:rsidR="003A417A" w:rsidRPr="00821B9E" w:rsidRDefault="003A417A" w:rsidP="00821B9E">
      <w:pPr>
        <w:pStyle w:val="Poetry"/>
      </w:pPr>
      <w:r w:rsidRPr="00821B9E">
        <w:t>All pressing on, pursuers and pursued,</w:t>
      </w:r>
    </w:p>
    <w:p w14:paraId="081230EB" w14:textId="77777777" w:rsidR="00821B9E" w:rsidRDefault="003A417A" w:rsidP="00821B9E">
      <w:pPr>
        <w:pStyle w:val="Poetry"/>
      </w:pPr>
      <w:r w:rsidRPr="00821B9E">
        <w:t xml:space="preserve">Are crush’d in crowds, a mingled multitude. </w:t>
      </w:r>
    </w:p>
    <w:p w14:paraId="321EB740" w14:textId="2E302542" w:rsidR="003A417A" w:rsidRPr="00821B9E" w:rsidRDefault="003A417A" w:rsidP="00821B9E">
      <w:pPr>
        <w:pStyle w:val="Poetry"/>
      </w:pPr>
      <w:r w:rsidRPr="00821B9E">
        <w:t>Some happy few escape: the throng too late</w:t>
      </w:r>
    </w:p>
    <w:p w14:paraId="5F68F049" w14:textId="10804EDB" w:rsidR="003A417A" w:rsidRPr="00821B9E" w:rsidRDefault="003A417A" w:rsidP="00821B9E">
      <w:pPr>
        <w:pStyle w:val="Poetry"/>
      </w:pPr>
      <w:r w:rsidRPr="00821B9E">
        <w:t>Rush on for entrance, till they choke the gate.</w:t>
      </w:r>
    </w:p>
    <w:p w14:paraId="780BCCD3" w14:textId="77777777" w:rsidR="00821B9E" w:rsidRDefault="003A417A" w:rsidP="00821B9E">
      <w:pPr>
        <w:pStyle w:val="Poetry"/>
      </w:pPr>
      <w:r w:rsidRPr="00821B9E">
        <w:t xml:space="preserve">Ev’n in the sight of home, the wretched sire </w:t>
      </w:r>
    </w:p>
    <w:p w14:paraId="43CA7FE9" w14:textId="77777777" w:rsidR="00821B9E" w:rsidRDefault="003A417A" w:rsidP="00821B9E">
      <w:pPr>
        <w:pStyle w:val="Poetry"/>
      </w:pPr>
      <w:r w:rsidRPr="00821B9E">
        <w:t>Looks on, and sees his helpless son expire.</w:t>
      </w:r>
    </w:p>
    <w:p w14:paraId="5B55B653" w14:textId="77777777" w:rsidR="00821B9E" w:rsidRDefault="003A417A" w:rsidP="00821B9E">
      <w:pPr>
        <w:pStyle w:val="Poetry"/>
      </w:pPr>
      <w:r w:rsidRPr="00821B9E">
        <w:t xml:space="preserve">Then, in a fright, the folding gates they close, </w:t>
      </w:r>
    </w:p>
    <w:p w14:paraId="57D6F8C9" w14:textId="0D359304" w:rsidR="003A417A" w:rsidRPr="00821B9E" w:rsidRDefault="003A417A" w:rsidP="00821B9E">
      <w:pPr>
        <w:pStyle w:val="Poetry"/>
      </w:pPr>
      <w:r w:rsidRPr="00821B9E">
        <w:t>But leave their friends excluded with their foes.</w:t>
      </w:r>
    </w:p>
    <w:p w14:paraId="6D130FCF" w14:textId="6B5B459F" w:rsidR="003A417A" w:rsidRPr="00821B9E" w:rsidRDefault="003A417A" w:rsidP="00821B9E">
      <w:pPr>
        <w:pStyle w:val="Poetry"/>
      </w:pPr>
      <w:r w:rsidRPr="00821B9E">
        <w:t xml:space="preserve">The vanquish’d cry; the victors loudly </w:t>
      </w:r>
      <w:proofErr w:type="gramStart"/>
      <w:r w:rsidRPr="00821B9E">
        <w:t>shout;</w:t>
      </w:r>
      <w:proofErr w:type="gramEnd"/>
    </w:p>
    <w:p w14:paraId="16EBE491" w14:textId="77777777" w:rsidR="00821B9E" w:rsidRDefault="003A417A" w:rsidP="00821B9E">
      <w:pPr>
        <w:pStyle w:val="Poetry"/>
      </w:pPr>
      <w:r w:rsidRPr="00821B9E">
        <w:t xml:space="preserve">‘T is terror all within, and slaughter all without. </w:t>
      </w:r>
    </w:p>
    <w:p w14:paraId="55F3FE05" w14:textId="77777777" w:rsidR="00821B9E" w:rsidRDefault="003A417A" w:rsidP="00821B9E">
      <w:pPr>
        <w:pStyle w:val="Poetry"/>
      </w:pPr>
      <w:r w:rsidRPr="00821B9E">
        <w:t xml:space="preserve">Blind in their fear, they bounce against the wall, </w:t>
      </w:r>
    </w:p>
    <w:p w14:paraId="0F525B68" w14:textId="0C64E5A7" w:rsidR="003A417A" w:rsidRDefault="003A417A" w:rsidP="00821B9E">
      <w:pPr>
        <w:pStyle w:val="Poetry"/>
      </w:pPr>
      <w:r w:rsidRPr="00821B9E">
        <w:t>Or, to the moats pursued, precipitate their fall.</w:t>
      </w:r>
    </w:p>
    <w:p w14:paraId="15CAF75C" w14:textId="77777777" w:rsidR="00821B9E" w:rsidRPr="00821B9E" w:rsidRDefault="00821B9E" w:rsidP="00821B9E">
      <w:pPr>
        <w:pStyle w:val="Poetry"/>
      </w:pPr>
    </w:p>
    <w:p w14:paraId="65896B23" w14:textId="77777777" w:rsidR="003A417A" w:rsidRPr="00821B9E" w:rsidRDefault="003A417A" w:rsidP="00821B9E">
      <w:pPr>
        <w:pStyle w:val="Poetry"/>
      </w:pPr>
      <w:r w:rsidRPr="00821B9E">
        <w:t>The Latian virgins, valiant with despair,</w:t>
      </w:r>
    </w:p>
    <w:p w14:paraId="63E00D0E" w14:textId="302727C7" w:rsidR="003A417A" w:rsidRPr="00821B9E" w:rsidRDefault="003A417A" w:rsidP="00821B9E">
      <w:pPr>
        <w:pStyle w:val="Poetry"/>
      </w:pPr>
      <w:r w:rsidRPr="00821B9E">
        <w:lastRenderedPageBreak/>
        <w:t>Arm’d on the tow’rs, the common danger share:</w:t>
      </w:r>
    </w:p>
    <w:p w14:paraId="1DABD026" w14:textId="77777777" w:rsidR="00821B9E" w:rsidRDefault="003A417A" w:rsidP="00821B9E">
      <w:pPr>
        <w:pStyle w:val="Poetry"/>
      </w:pPr>
      <w:r w:rsidRPr="00821B9E">
        <w:t xml:space="preserve">So much of zeal their country’s cause </w:t>
      </w:r>
      <w:proofErr w:type="gramStart"/>
      <w:r w:rsidRPr="00821B9E">
        <w:t>inspir’d;</w:t>
      </w:r>
      <w:proofErr w:type="gramEnd"/>
      <w:r w:rsidRPr="00821B9E">
        <w:t xml:space="preserve"> </w:t>
      </w:r>
    </w:p>
    <w:p w14:paraId="2561CF25" w14:textId="692DD0B0" w:rsidR="003A417A" w:rsidRPr="00821B9E" w:rsidRDefault="003A417A" w:rsidP="00821B9E">
      <w:pPr>
        <w:pStyle w:val="Poetry"/>
      </w:pPr>
      <w:r w:rsidRPr="00821B9E">
        <w:t>So much Camilla’s great example fir’d.</w:t>
      </w:r>
    </w:p>
    <w:p w14:paraId="01880DD5" w14:textId="77777777" w:rsidR="00821B9E" w:rsidRDefault="003A417A" w:rsidP="00821B9E">
      <w:pPr>
        <w:pStyle w:val="Poetry"/>
      </w:pPr>
      <w:r w:rsidRPr="00821B9E">
        <w:t xml:space="preserve">Poles, sharpen’d in the flames, from high they throw, </w:t>
      </w:r>
    </w:p>
    <w:p w14:paraId="345477FD" w14:textId="635CFDF8" w:rsidR="003A417A" w:rsidRPr="00821B9E" w:rsidRDefault="003A417A" w:rsidP="00821B9E">
      <w:pPr>
        <w:pStyle w:val="Poetry"/>
      </w:pPr>
      <w:r w:rsidRPr="00821B9E">
        <w:t>With imitated darts, to gall the foe.</w:t>
      </w:r>
    </w:p>
    <w:p w14:paraId="278BEB92" w14:textId="57F7CE90" w:rsidR="003A417A" w:rsidRPr="00821B9E" w:rsidRDefault="003A417A" w:rsidP="00821B9E">
      <w:pPr>
        <w:pStyle w:val="Poetry"/>
      </w:pPr>
      <w:r w:rsidRPr="00821B9E">
        <w:t>Their lives for godlike freedom they bequeath,</w:t>
      </w:r>
    </w:p>
    <w:p w14:paraId="4D805072" w14:textId="77777777" w:rsidR="00821B9E" w:rsidRDefault="003A417A" w:rsidP="00821B9E">
      <w:pPr>
        <w:pStyle w:val="Poetry"/>
      </w:pPr>
      <w:r w:rsidRPr="00821B9E">
        <w:t xml:space="preserve">And crowd each other to be first in death. </w:t>
      </w:r>
    </w:p>
    <w:p w14:paraId="2CDFFF89" w14:textId="77777777" w:rsidR="00821B9E" w:rsidRDefault="003A417A" w:rsidP="00821B9E">
      <w:pPr>
        <w:pStyle w:val="Poetry"/>
      </w:pPr>
      <w:r w:rsidRPr="00821B9E">
        <w:t xml:space="preserve">Meantime to Turnus, ambush’d in the shade, </w:t>
      </w:r>
    </w:p>
    <w:p w14:paraId="3DD8FE88" w14:textId="4E9B0A1E" w:rsidR="003A417A" w:rsidRPr="00821B9E" w:rsidRDefault="003A417A" w:rsidP="00821B9E">
      <w:pPr>
        <w:pStyle w:val="Poetry"/>
      </w:pPr>
      <w:r w:rsidRPr="00821B9E">
        <w:t>With heavy tidings came th’ unhappy maid:</w:t>
      </w:r>
    </w:p>
    <w:p w14:paraId="48A96D9D" w14:textId="77777777" w:rsidR="003A417A" w:rsidRPr="00821B9E" w:rsidRDefault="003A417A" w:rsidP="00821B9E">
      <w:pPr>
        <w:pStyle w:val="Poetry"/>
      </w:pPr>
      <w:r w:rsidRPr="00821B9E">
        <w:t xml:space="preserve">“The Volscians overthrown, Camilla </w:t>
      </w:r>
      <w:proofErr w:type="gramStart"/>
      <w:r w:rsidRPr="00821B9E">
        <w:t>kill’d;</w:t>
      </w:r>
      <w:proofErr w:type="gramEnd"/>
    </w:p>
    <w:p w14:paraId="26DF0172" w14:textId="2ECD1EBD" w:rsidR="003A417A" w:rsidRPr="00821B9E" w:rsidRDefault="003A417A" w:rsidP="00821B9E">
      <w:pPr>
        <w:pStyle w:val="Poetry"/>
      </w:pPr>
      <w:r w:rsidRPr="00821B9E">
        <w:t>The foes, entirely masters of the field,</w:t>
      </w:r>
    </w:p>
    <w:p w14:paraId="54472AFC" w14:textId="77777777" w:rsidR="003A417A" w:rsidRPr="00821B9E" w:rsidRDefault="003A417A" w:rsidP="00821B9E">
      <w:pPr>
        <w:pStyle w:val="Poetry"/>
      </w:pPr>
      <w:r w:rsidRPr="00821B9E">
        <w:t>Like a resistless flood, come rolling on:</w:t>
      </w:r>
    </w:p>
    <w:p w14:paraId="4948E4B5" w14:textId="0E210CBC" w:rsidR="003A417A" w:rsidRDefault="003A417A" w:rsidP="00821B9E">
      <w:pPr>
        <w:pStyle w:val="Poetry"/>
      </w:pPr>
      <w:r w:rsidRPr="00821B9E">
        <w:t xml:space="preserve">The cry goes off the </w:t>
      </w:r>
      <w:proofErr w:type="gramStart"/>
      <w:r w:rsidRPr="00821B9E">
        <w:t>plain, and</w:t>
      </w:r>
      <w:proofErr w:type="gramEnd"/>
      <w:r w:rsidRPr="00821B9E">
        <w:t xml:space="preserve"> thickens to the town.”</w:t>
      </w:r>
    </w:p>
    <w:p w14:paraId="24F23422" w14:textId="77777777" w:rsidR="00821B9E" w:rsidRPr="00821B9E" w:rsidRDefault="00821B9E" w:rsidP="00821B9E">
      <w:pPr>
        <w:pStyle w:val="Poetry"/>
      </w:pPr>
    </w:p>
    <w:p w14:paraId="0C7AC175" w14:textId="77777777" w:rsidR="003A417A" w:rsidRPr="00821B9E" w:rsidRDefault="003A417A" w:rsidP="00821B9E">
      <w:pPr>
        <w:pStyle w:val="Poetry"/>
      </w:pPr>
      <w:r w:rsidRPr="00821B9E">
        <w:t>Inflam’d with rage, (for so the Furies fire</w:t>
      </w:r>
    </w:p>
    <w:p w14:paraId="5C5C66D7" w14:textId="77777777" w:rsidR="003A417A" w:rsidRPr="00821B9E" w:rsidRDefault="003A417A" w:rsidP="00821B9E">
      <w:pPr>
        <w:pStyle w:val="Poetry"/>
      </w:pPr>
      <w:r w:rsidRPr="00821B9E">
        <w:t>The Daunian’s breast, and so the Fates require,)</w:t>
      </w:r>
    </w:p>
    <w:p w14:paraId="5FE22EEE" w14:textId="66F17F07" w:rsidR="003A417A" w:rsidRPr="00821B9E" w:rsidRDefault="003A417A" w:rsidP="00821B9E">
      <w:pPr>
        <w:pStyle w:val="Poetry"/>
      </w:pPr>
      <w:r w:rsidRPr="00821B9E">
        <w:t>He leaves the hilly pass, the woods in vain</w:t>
      </w:r>
    </w:p>
    <w:p w14:paraId="620A1F79" w14:textId="77777777" w:rsidR="00821B9E" w:rsidRDefault="003A417A" w:rsidP="00821B9E">
      <w:pPr>
        <w:pStyle w:val="Poetry"/>
      </w:pPr>
      <w:r w:rsidRPr="00821B9E">
        <w:t xml:space="preserve">Possess’d, and downward issues on the plain. </w:t>
      </w:r>
    </w:p>
    <w:p w14:paraId="26E4F759" w14:textId="77777777" w:rsidR="00821B9E" w:rsidRDefault="003A417A" w:rsidP="00821B9E">
      <w:pPr>
        <w:pStyle w:val="Poetry"/>
      </w:pPr>
      <w:r w:rsidRPr="00821B9E">
        <w:t xml:space="preserve">Scarce was he gone, when to the straits, now freed </w:t>
      </w:r>
    </w:p>
    <w:p w14:paraId="032F3EBA" w14:textId="39665C05" w:rsidR="003A417A" w:rsidRPr="00821B9E" w:rsidRDefault="003A417A" w:rsidP="00821B9E">
      <w:pPr>
        <w:pStyle w:val="Poetry"/>
      </w:pPr>
      <w:r w:rsidRPr="00821B9E">
        <w:t>From secret foes, the Trojan troops succeed.</w:t>
      </w:r>
    </w:p>
    <w:p w14:paraId="46860604" w14:textId="77777777" w:rsidR="003A417A" w:rsidRPr="00821B9E" w:rsidRDefault="003A417A" w:rsidP="00821B9E">
      <w:pPr>
        <w:pStyle w:val="Poetry"/>
      </w:pPr>
      <w:r w:rsidRPr="00821B9E">
        <w:t>Thro’ the black forest and the ferny brake,</w:t>
      </w:r>
    </w:p>
    <w:p w14:paraId="1EA193E2" w14:textId="0895B827" w:rsidR="003A417A" w:rsidRPr="00821B9E" w:rsidRDefault="003A417A" w:rsidP="00821B9E">
      <w:pPr>
        <w:pStyle w:val="Poetry"/>
      </w:pPr>
      <w:r w:rsidRPr="00821B9E">
        <w:t xml:space="preserve">Unknowingly secure, their way they </w:t>
      </w:r>
      <w:proofErr w:type="gramStart"/>
      <w:r w:rsidRPr="00821B9E">
        <w:t>take;</w:t>
      </w:r>
      <w:proofErr w:type="gramEnd"/>
    </w:p>
    <w:p w14:paraId="42F19FB2" w14:textId="77777777" w:rsidR="00821B9E" w:rsidRDefault="003A417A" w:rsidP="00821B9E">
      <w:pPr>
        <w:pStyle w:val="Poetry"/>
      </w:pPr>
      <w:r w:rsidRPr="00821B9E">
        <w:t xml:space="preserve">From the rough mountains to the plain descend, </w:t>
      </w:r>
    </w:p>
    <w:p w14:paraId="37B31A12" w14:textId="72C677DF" w:rsidR="003A417A" w:rsidRPr="00821B9E" w:rsidRDefault="003A417A" w:rsidP="00821B9E">
      <w:pPr>
        <w:pStyle w:val="Poetry"/>
      </w:pPr>
      <w:r w:rsidRPr="00821B9E">
        <w:t>And there, in order drawn, their line extend.</w:t>
      </w:r>
    </w:p>
    <w:p w14:paraId="6961AC91" w14:textId="77777777" w:rsidR="00821B9E" w:rsidRDefault="003A417A" w:rsidP="00821B9E">
      <w:pPr>
        <w:pStyle w:val="Poetry"/>
      </w:pPr>
      <w:r w:rsidRPr="00821B9E">
        <w:t xml:space="preserve">Both armies now in open fields are </w:t>
      </w:r>
      <w:proofErr w:type="gramStart"/>
      <w:r w:rsidRPr="00821B9E">
        <w:t>seen;</w:t>
      </w:r>
      <w:proofErr w:type="gramEnd"/>
      <w:r w:rsidRPr="00821B9E">
        <w:t xml:space="preserve"> </w:t>
      </w:r>
    </w:p>
    <w:p w14:paraId="6CFBFDA0" w14:textId="4A8848E7" w:rsidR="003A417A" w:rsidRPr="00821B9E" w:rsidRDefault="003A417A" w:rsidP="00821B9E">
      <w:pPr>
        <w:pStyle w:val="Poetry"/>
      </w:pPr>
      <w:r w:rsidRPr="00821B9E">
        <w:t>Nor far the distance of the space between.</w:t>
      </w:r>
    </w:p>
    <w:p w14:paraId="1A3DE235" w14:textId="16CF9C9B" w:rsidR="003A417A" w:rsidRPr="00821B9E" w:rsidRDefault="003A417A" w:rsidP="00821B9E">
      <w:pPr>
        <w:pStyle w:val="Poetry"/>
      </w:pPr>
      <w:proofErr w:type="gramStart"/>
      <w:r w:rsidRPr="00821B9E">
        <w:t>Both to</w:t>
      </w:r>
      <w:proofErr w:type="gramEnd"/>
      <w:r w:rsidRPr="00821B9E">
        <w:t xml:space="preserve"> the city bend. Aeneas sees,</w:t>
      </w:r>
    </w:p>
    <w:p w14:paraId="61BB6CDC" w14:textId="77777777" w:rsidR="00821B9E" w:rsidRDefault="003A417A" w:rsidP="00821B9E">
      <w:pPr>
        <w:pStyle w:val="Poetry"/>
      </w:pPr>
      <w:r w:rsidRPr="00821B9E">
        <w:t xml:space="preserve">Thro’ smoking fields, his hast’ning </w:t>
      </w:r>
      <w:proofErr w:type="gramStart"/>
      <w:r w:rsidRPr="00821B9E">
        <w:t>enemies;</w:t>
      </w:r>
      <w:proofErr w:type="gramEnd"/>
      <w:r w:rsidRPr="00821B9E">
        <w:t xml:space="preserve"> </w:t>
      </w:r>
    </w:p>
    <w:p w14:paraId="531BC120" w14:textId="35B7A82C" w:rsidR="003A417A" w:rsidRPr="00821B9E" w:rsidRDefault="003A417A" w:rsidP="00821B9E">
      <w:pPr>
        <w:pStyle w:val="Poetry"/>
      </w:pPr>
      <w:r w:rsidRPr="00821B9E">
        <w:t>And Turnus views the Trojans in array,</w:t>
      </w:r>
    </w:p>
    <w:p w14:paraId="78CF6B74" w14:textId="77777777" w:rsidR="00821B9E" w:rsidRDefault="003A417A" w:rsidP="00821B9E">
      <w:pPr>
        <w:pStyle w:val="Poetry"/>
        <w:rPr>
          <w:spacing w:val="-52"/>
        </w:rPr>
      </w:pPr>
      <w:r>
        <w:t>And</w:t>
      </w:r>
      <w:r>
        <w:rPr>
          <w:spacing w:val="-8"/>
        </w:rPr>
        <w:t xml:space="preserve"> </w:t>
      </w:r>
      <w:r>
        <w:t>hears</w:t>
      </w:r>
      <w:r>
        <w:rPr>
          <w:spacing w:val="-8"/>
        </w:rPr>
        <w:t xml:space="preserve"> </w:t>
      </w:r>
      <w:r>
        <w:t>th’</w:t>
      </w:r>
      <w:r>
        <w:rPr>
          <w:spacing w:val="-7"/>
        </w:rPr>
        <w:t xml:space="preserve"> </w:t>
      </w:r>
      <w:r>
        <w:t>approaching</w:t>
      </w:r>
      <w:r>
        <w:rPr>
          <w:spacing w:val="-8"/>
        </w:rPr>
        <w:t xml:space="preserve"> </w:t>
      </w:r>
      <w:r>
        <w:t>horses</w:t>
      </w:r>
      <w:r>
        <w:rPr>
          <w:spacing w:val="-8"/>
        </w:rPr>
        <w:t xml:space="preserve"> </w:t>
      </w:r>
      <w:r>
        <w:t>proudly</w:t>
      </w:r>
      <w:r>
        <w:rPr>
          <w:spacing w:val="-7"/>
        </w:rPr>
        <w:t xml:space="preserve"> </w:t>
      </w:r>
      <w:r>
        <w:t>neigh.</w:t>
      </w:r>
      <w:r>
        <w:rPr>
          <w:spacing w:val="-52"/>
        </w:rPr>
        <w:t xml:space="preserve"> </w:t>
      </w:r>
    </w:p>
    <w:p w14:paraId="34B60E0C" w14:textId="6E4C1BB2" w:rsidR="003A417A" w:rsidRDefault="003A417A" w:rsidP="00821B9E">
      <w:pPr>
        <w:pStyle w:val="Poetry"/>
      </w:pPr>
      <w:r>
        <w:t>Soon</w:t>
      </w:r>
      <w:r>
        <w:rPr>
          <w:spacing w:val="-9"/>
        </w:rPr>
        <w:t xml:space="preserve"> </w:t>
      </w:r>
      <w:r>
        <w:t>had</w:t>
      </w:r>
      <w:r>
        <w:rPr>
          <w:spacing w:val="-9"/>
        </w:rPr>
        <w:t xml:space="preserve"> </w:t>
      </w:r>
      <w:r>
        <w:t>their</w:t>
      </w:r>
      <w:r>
        <w:rPr>
          <w:spacing w:val="-9"/>
        </w:rPr>
        <w:t xml:space="preserve"> </w:t>
      </w:r>
      <w:r>
        <w:t>hosts</w:t>
      </w:r>
      <w:r>
        <w:rPr>
          <w:spacing w:val="-9"/>
        </w:rPr>
        <w:t xml:space="preserve"> </w:t>
      </w:r>
      <w:r>
        <w:t>in</w:t>
      </w:r>
      <w:r>
        <w:rPr>
          <w:spacing w:val="-8"/>
        </w:rPr>
        <w:t xml:space="preserve"> </w:t>
      </w:r>
      <w:r>
        <w:t>bloody</w:t>
      </w:r>
      <w:r>
        <w:rPr>
          <w:spacing w:val="-9"/>
        </w:rPr>
        <w:t xml:space="preserve"> </w:t>
      </w:r>
      <w:r>
        <w:t>battle</w:t>
      </w:r>
      <w:r>
        <w:rPr>
          <w:spacing w:val="-9"/>
        </w:rPr>
        <w:t xml:space="preserve"> </w:t>
      </w:r>
      <w:proofErr w:type="gramStart"/>
      <w:r>
        <w:t>join’d;</w:t>
      </w:r>
      <w:proofErr w:type="gramEnd"/>
    </w:p>
    <w:p w14:paraId="4745A306" w14:textId="0AF3D658" w:rsidR="003A417A" w:rsidRDefault="003A417A" w:rsidP="00821B9E">
      <w:pPr>
        <w:pStyle w:val="Poetry"/>
      </w:pPr>
      <w:r>
        <w:t>But</w:t>
      </w:r>
      <w:r>
        <w:rPr>
          <w:spacing w:val="-8"/>
        </w:rPr>
        <w:t xml:space="preserve"> </w:t>
      </w:r>
      <w:r>
        <w:t>westward</w:t>
      </w:r>
      <w:r>
        <w:rPr>
          <w:spacing w:val="-7"/>
        </w:rPr>
        <w:t xml:space="preserve"> </w:t>
      </w:r>
      <w:r>
        <w:t>to</w:t>
      </w:r>
      <w:r>
        <w:rPr>
          <w:spacing w:val="-7"/>
        </w:rPr>
        <w:t xml:space="preserve"> </w:t>
      </w:r>
      <w:r>
        <w:t>the</w:t>
      </w:r>
      <w:r>
        <w:rPr>
          <w:spacing w:val="-7"/>
        </w:rPr>
        <w:t xml:space="preserve"> </w:t>
      </w:r>
      <w:r>
        <w:t>sea</w:t>
      </w:r>
      <w:r>
        <w:rPr>
          <w:spacing w:val="-7"/>
        </w:rPr>
        <w:t xml:space="preserve"> </w:t>
      </w:r>
      <w:r>
        <w:t>the</w:t>
      </w:r>
      <w:r>
        <w:rPr>
          <w:spacing w:val="-7"/>
        </w:rPr>
        <w:t xml:space="preserve"> </w:t>
      </w:r>
      <w:r>
        <w:t>sun</w:t>
      </w:r>
      <w:r>
        <w:rPr>
          <w:spacing w:val="-7"/>
        </w:rPr>
        <w:t xml:space="preserve"> </w:t>
      </w:r>
      <w:r>
        <w:t>declin’d.</w:t>
      </w:r>
    </w:p>
    <w:p w14:paraId="122175AD" w14:textId="77777777" w:rsidR="00821B9E" w:rsidRDefault="003A417A" w:rsidP="00821B9E">
      <w:pPr>
        <w:pStyle w:val="Poetry"/>
        <w:rPr>
          <w:spacing w:val="1"/>
        </w:rPr>
      </w:pPr>
      <w:r>
        <w:t>Intrench’d before the town both armies lie,</w:t>
      </w:r>
      <w:r>
        <w:rPr>
          <w:spacing w:val="1"/>
        </w:rPr>
        <w:t xml:space="preserve"> </w:t>
      </w:r>
    </w:p>
    <w:p w14:paraId="558BEDA7" w14:textId="28AC3841" w:rsidR="003A417A" w:rsidRDefault="003A417A" w:rsidP="00821B9E">
      <w:pPr>
        <w:pStyle w:val="Poetry"/>
        <w:rPr>
          <w:spacing w:val="-1"/>
        </w:rPr>
      </w:pPr>
      <w:r>
        <w:rPr>
          <w:spacing w:val="-2"/>
        </w:rPr>
        <w:t>While</w:t>
      </w:r>
      <w:r>
        <w:rPr>
          <w:spacing w:val="-12"/>
        </w:rPr>
        <w:t xml:space="preserve"> </w:t>
      </w:r>
      <w:r>
        <w:rPr>
          <w:spacing w:val="-2"/>
        </w:rPr>
        <w:t>Night</w:t>
      </w:r>
      <w:r>
        <w:rPr>
          <w:spacing w:val="-12"/>
        </w:rPr>
        <w:t xml:space="preserve"> </w:t>
      </w:r>
      <w:r>
        <w:rPr>
          <w:spacing w:val="-2"/>
        </w:rPr>
        <w:t>with</w:t>
      </w:r>
      <w:r>
        <w:rPr>
          <w:spacing w:val="-11"/>
        </w:rPr>
        <w:t xml:space="preserve"> </w:t>
      </w:r>
      <w:r>
        <w:rPr>
          <w:spacing w:val="-1"/>
        </w:rPr>
        <w:t>sable</w:t>
      </w:r>
      <w:r>
        <w:rPr>
          <w:spacing w:val="-12"/>
        </w:rPr>
        <w:t xml:space="preserve"> </w:t>
      </w:r>
      <w:r>
        <w:rPr>
          <w:spacing w:val="-1"/>
        </w:rPr>
        <w:t>wings</w:t>
      </w:r>
      <w:r>
        <w:rPr>
          <w:spacing w:val="-12"/>
        </w:rPr>
        <w:t xml:space="preserve"> </w:t>
      </w:r>
      <w:r>
        <w:rPr>
          <w:spacing w:val="-1"/>
        </w:rPr>
        <w:t>involves</w:t>
      </w:r>
      <w:r>
        <w:rPr>
          <w:spacing w:val="-11"/>
        </w:rPr>
        <w:t xml:space="preserve"> </w:t>
      </w:r>
      <w:r>
        <w:rPr>
          <w:spacing w:val="-1"/>
        </w:rPr>
        <w:t>the</w:t>
      </w:r>
      <w:r>
        <w:rPr>
          <w:spacing w:val="-12"/>
        </w:rPr>
        <w:t xml:space="preserve"> </w:t>
      </w:r>
      <w:r>
        <w:rPr>
          <w:spacing w:val="-1"/>
        </w:rPr>
        <w:t>sky.</w:t>
      </w:r>
    </w:p>
    <w:p w14:paraId="71F6D73F" w14:textId="77777777" w:rsidR="00821B9E" w:rsidRDefault="00821B9E" w:rsidP="00821B9E">
      <w:pPr>
        <w:pStyle w:val="Poetry"/>
      </w:pPr>
    </w:p>
    <w:p w14:paraId="7428FCA7" w14:textId="77777777" w:rsidR="003A417A" w:rsidRDefault="003A417A" w:rsidP="00821B9E">
      <w:pPr>
        <w:pStyle w:val="Heading3"/>
      </w:pPr>
      <w:r>
        <w:rPr>
          <w:u w:color="231F20"/>
        </w:rPr>
        <w:lastRenderedPageBreak/>
        <w:t>Book</w:t>
      </w:r>
      <w:r>
        <w:rPr>
          <w:spacing w:val="-11"/>
          <w:u w:color="231F20"/>
        </w:rPr>
        <w:t xml:space="preserve"> </w:t>
      </w:r>
      <w:r>
        <w:rPr>
          <w:u w:color="231F20"/>
        </w:rPr>
        <w:t>XII</w:t>
      </w:r>
    </w:p>
    <w:p w14:paraId="7AF5B481" w14:textId="77777777" w:rsidR="00C00B1A" w:rsidRDefault="003A417A" w:rsidP="00C00B1A">
      <w:pPr>
        <w:pStyle w:val="Poetry"/>
      </w:pPr>
      <w:r w:rsidRPr="00C00B1A">
        <w:t xml:space="preserve">When Turnus saw the Latins leave the field, </w:t>
      </w:r>
    </w:p>
    <w:p w14:paraId="63717C77" w14:textId="26E00392" w:rsidR="003A417A" w:rsidRPr="00C00B1A" w:rsidRDefault="003A417A" w:rsidP="00C00B1A">
      <w:pPr>
        <w:pStyle w:val="Poetry"/>
      </w:pPr>
      <w:r w:rsidRPr="00C00B1A">
        <w:t>Their armies broken, and their courage quell’d,</w:t>
      </w:r>
    </w:p>
    <w:p w14:paraId="13C0CD5B" w14:textId="30489D31" w:rsidR="003A417A" w:rsidRPr="00C00B1A" w:rsidRDefault="003A417A" w:rsidP="00C00B1A">
      <w:pPr>
        <w:pStyle w:val="Poetry"/>
      </w:pPr>
      <w:r w:rsidRPr="00C00B1A">
        <w:t>Himself become the mark of public spite,</w:t>
      </w:r>
    </w:p>
    <w:p w14:paraId="171DE93B" w14:textId="77777777" w:rsidR="00C00B1A" w:rsidRDefault="003A417A" w:rsidP="00C00B1A">
      <w:pPr>
        <w:pStyle w:val="Poetry"/>
      </w:pPr>
      <w:r w:rsidRPr="00C00B1A">
        <w:t xml:space="preserve">His honor question’d for the promis’d </w:t>
      </w:r>
      <w:proofErr w:type="gramStart"/>
      <w:r w:rsidRPr="00C00B1A">
        <w:t>fight;</w:t>
      </w:r>
      <w:proofErr w:type="gramEnd"/>
      <w:r w:rsidRPr="00C00B1A">
        <w:t xml:space="preserve"> </w:t>
      </w:r>
    </w:p>
    <w:p w14:paraId="368CD47E" w14:textId="77777777" w:rsidR="00C00B1A" w:rsidRDefault="003A417A" w:rsidP="00C00B1A">
      <w:pPr>
        <w:pStyle w:val="Poetry"/>
      </w:pPr>
      <w:r w:rsidRPr="00C00B1A">
        <w:t xml:space="preserve">The more he was with vulgar hate oppress’d, </w:t>
      </w:r>
    </w:p>
    <w:p w14:paraId="6692D3A7" w14:textId="71892CE9" w:rsidR="003A417A" w:rsidRPr="00C00B1A" w:rsidRDefault="003A417A" w:rsidP="00C00B1A">
      <w:pPr>
        <w:pStyle w:val="Poetry"/>
      </w:pPr>
      <w:r w:rsidRPr="00C00B1A">
        <w:t>The more his fury boil’d within his breast:</w:t>
      </w:r>
    </w:p>
    <w:p w14:paraId="29CEA555" w14:textId="77777777" w:rsidR="003A417A" w:rsidRPr="00C00B1A" w:rsidRDefault="003A417A" w:rsidP="00C00B1A">
      <w:pPr>
        <w:pStyle w:val="Poetry"/>
      </w:pPr>
      <w:r w:rsidRPr="00C00B1A">
        <w:t>He rous’d his vigor for the last debate,</w:t>
      </w:r>
    </w:p>
    <w:p w14:paraId="77A9646C" w14:textId="1C65165C" w:rsidR="003A417A" w:rsidRDefault="003A417A" w:rsidP="00C00B1A">
      <w:pPr>
        <w:pStyle w:val="Poetry"/>
      </w:pPr>
      <w:r w:rsidRPr="00C00B1A">
        <w:t>And rais’d his haughty soul to meet his fate.</w:t>
      </w:r>
    </w:p>
    <w:p w14:paraId="6D177846" w14:textId="77777777" w:rsidR="00C00B1A" w:rsidRPr="00C00B1A" w:rsidRDefault="00C00B1A" w:rsidP="00C00B1A">
      <w:pPr>
        <w:pStyle w:val="Poetry"/>
      </w:pPr>
    </w:p>
    <w:p w14:paraId="6EF95F5C" w14:textId="77777777" w:rsidR="00C00B1A" w:rsidRDefault="003A417A" w:rsidP="00C00B1A">
      <w:pPr>
        <w:pStyle w:val="Poetry"/>
      </w:pPr>
      <w:r w:rsidRPr="00C00B1A">
        <w:t xml:space="preserve">As, when the swains the Libyan lion chase, </w:t>
      </w:r>
    </w:p>
    <w:p w14:paraId="08FB269A" w14:textId="77777777" w:rsidR="00C00B1A" w:rsidRDefault="003A417A" w:rsidP="00C00B1A">
      <w:pPr>
        <w:pStyle w:val="Poetry"/>
      </w:pPr>
      <w:r w:rsidRPr="00C00B1A">
        <w:t xml:space="preserve">He makes a sour retreat, nor mends his </w:t>
      </w:r>
      <w:proofErr w:type="gramStart"/>
      <w:r w:rsidRPr="00C00B1A">
        <w:t>pace;</w:t>
      </w:r>
      <w:proofErr w:type="gramEnd"/>
      <w:r w:rsidRPr="00C00B1A">
        <w:t xml:space="preserve"> </w:t>
      </w:r>
    </w:p>
    <w:p w14:paraId="387E8C6E" w14:textId="6FCC3ADD" w:rsidR="003A417A" w:rsidRPr="00C00B1A" w:rsidRDefault="003A417A" w:rsidP="00C00B1A">
      <w:pPr>
        <w:pStyle w:val="Poetry"/>
      </w:pPr>
      <w:r w:rsidRPr="00C00B1A">
        <w:t>But, if the pointed jav’lin pierce his side,</w:t>
      </w:r>
    </w:p>
    <w:p w14:paraId="69DE21EA" w14:textId="77777777" w:rsidR="003A417A" w:rsidRPr="00C00B1A" w:rsidRDefault="003A417A" w:rsidP="00C00B1A">
      <w:pPr>
        <w:pStyle w:val="Poetry"/>
      </w:pPr>
      <w:r w:rsidRPr="00C00B1A">
        <w:t>The lordly beast returns with double pride:</w:t>
      </w:r>
    </w:p>
    <w:p w14:paraId="09C7F291" w14:textId="426482F9" w:rsidR="003A417A" w:rsidRPr="00C00B1A" w:rsidRDefault="003A417A" w:rsidP="00C00B1A">
      <w:pPr>
        <w:pStyle w:val="Poetry"/>
      </w:pPr>
      <w:r w:rsidRPr="00C00B1A">
        <w:t xml:space="preserve">He wrenches out the steel, he roars for </w:t>
      </w:r>
      <w:proofErr w:type="gramStart"/>
      <w:r w:rsidRPr="00C00B1A">
        <w:t>pain;</w:t>
      </w:r>
      <w:proofErr w:type="gramEnd"/>
    </w:p>
    <w:p w14:paraId="56B14F02" w14:textId="77777777" w:rsidR="003A417A" w:rsidRPr="00C00B1A" w:rsidRDefault="003A417A" w:rsidP="00C00B1A">
      <w:pPr>
        <w:pStyle w:val="Poetry"/>
      </w:pPr>
      <w:r w:rsidRPr="00C00B1A">
        <w:t>His sides he lashes, and erects his mane:</w:t>
      </w:r>
    </w:p>
    <w:p w14:paraId="3E8BEAA6" w14:textId="77777777" w:rsidR="00C00B1A" w:rsidRDefault="003A417A" w:rsidP="00C00B1A">
      <w:pPr>
        <w:pStyle w:val="Poetry"/>
      </w:pPr>
      <w:r w:rsidRPr="00C00B1A">
        <w:t xml:space="preserve">So Turnus fares; his eyeballs flash with fire, </w:t>
      </w:r>
    </w:p>
    <w:p w14:paraId="6B30F19E" w14:textId="18B5B0C2" w:rsidR="003A417A" w:rsidRDefault="003A417A" w:rsidP="00C00B1A">
      <w:pPr>
        <w:pStyle w:val="Poetry"/>
      </w:pPr>
      <w:r w:rsidRPr="00C00B1A">
        <w:t>Thro’ his wide nostrils clouds of smoke expire.</w:t>
      </w:r>
    </w:p>
    <w:p w14:paraId="0D4ABCC6" w14:textId="77777777" w:rsidR="00C00B1A" w:rsidRPr="00C00B1A" w:rsidRDefault="00C00B1A" w:rsidP="00C00B1A">
      <w:pPr>
        <w:pStyle w:val="Poetry"/>
      </w:pPr>
    </w:p>
    <w:p w14:paraId="4FB217D5" w14:textId="77777777" w:rsidR="003A417A" w:rsidRPr="00C00B1A" w:rsidRDefault="003A417A" w:rsidP="00C00B1A">
      <w:pPr>
        <w:pStyle w:val="Poetry"/>
      </w:pPr>
      <w:r w:rsidRPr="00C00B1A">
        <w:t>Trembling with rage, around the court he ran,</w:t>
      </w:r>
    </w:p>
    <w:p w14:paraId="7E4933B2" w14:textId="64195B34" w:rsidR="003A417A" w:rsidRPr="00C00B1A" w:rsidRDefault="003A417A" w:rsidP="00C00B1A">
      <w:pPr>
        <w:pStyle w:val="Poetry"/>
      </w:pPr>
      <w:r w:rsidRPr="00C00B1A">
        <w:t>At length approach’d the king, and thus began:</w:t>
      </w:r>
    </w:p>
    <w:p w14:paraId="59513464" w14:textId="77777777" w:rsidR="003A417A" w:rsidRPr="00C00B1A" w:rsidRDefault="003A417A" w:rsidP="00C00B1A">
      <w:pPr>
        <w:pStyle w:val="Poetry"/>
      </w:pPr>
      <w:r w:rsidRPr="00C00B1A">
        <w:t>“No more excuses or delays: I stand</w:t>
      </w:r>
    </w:p>
    <w:p w14:paraId="38AD2C5F" w14:textId="77777777" w:rsidR="00C00B1A" w:rsidRDefault="003A417A" w:rsidP="00C00B1A">
      <w:pPr>
        <w:pStyle w:val="Poetry"/>
      </w:pPr>
      <w:r w:rsidRPr="00C00B1A">
        <w:t xml:space="preserve">In arms prepar’d to combat, hand to hand, </w:t>
      </w:r>
    </w:p>
    <w:p w14:paraId="1B53BC91" w14:textId="3BCCBE4C" w:rsidR="003A417A" w:rsidRPr="00C00B1A" w:rsidRDefault="003A417A" w:rsidP="00C00B1A">
      <w:pPr>
        <w:pStyle w:val="Poetry"/>
      </w:pPr>
      <w:r w:rsidRPr="00C00B1A">
        <w:t>This base deserter of his native land.</w:t>
      </w:r>
    </w:p>
    <w:p w14:paraId="7675D127" w14:textId="77777777" w:rsidR="003A417A" w:rsidRPr="00C00B1A" w:rsidRDefault="003A417A" w:rsidP="00C00B1A">
      <w:pPr>
        <w:pStyle w:val="Poetry"/>
      </w:pPr>
      <w:r w:rsidRPr="00C00B1A">
        <w:t>The Trojan, by his word, is bound to take</w:t>
      </w:r>
    </w:p>
    <w:p w14:paraId="20E5B424" w14:textId="1553DEE8" w:rsidR="003A417A" w:rsidRPr="00C00B1A" w:rsidRDefault="003A417A" w:rsidP="00C00B1A">
      <w:pPr>
        <w:pStyle w:val="Poetry"/>
      </w:pPr>
      <w:r w:rsidRPr="00C00B1A">
        <w:t>The same conditions which himself did make.</w:t>
      </w:r>
    </w:p>
    <w:p w14:paraId="5421BE04" w14:textId="77777777" w:rsidR="00C00B1A" w:rsidRDefault="003A417A" w:rsidP="00C00B1A">
      <w:pPr>
        <w:pStyle w:val="Poetry"/>
      </w:pPr>
      <w:r w:rsidRPr="00C00B1A">
        <w:t xml:space="preserve">Renew the truce; the solemn rites prepare, </w:t>
      </w:r>
    </w:p>
    <w:p w14:paraId="273C7D01" w14:textId="4D9B2686" w:rsidR="003A417A" w:rsidRPr="00C00B1A" w:rsidRDefault="003A417A" w:rsidP="00C00B1A">
      <w:pPr>
        <w:pStyle w:val="Poetry"/>
      </w:pPr>
      <w:r w:rsidRPr="00C00B1A">
        <w:t>And to my single virtue trust the war.</w:t>
      </w:r>
    </w:p>
    <w:p w14:paraId="2A3B081D" w14:textId="77777777" w:rsidR="00C00B1A" w:rsidRDefault="003A417A" w:rsidP="00C00B1A">
      <w:pPr>
        <w:pStyle w:val="Poetry"/>
      </w:pPr>
      <w:r w:rsidRPr="00C00B1A">
        <w:t xml:space="preserve">The Latians unconcern’d shall see the </w:t>
      </w:r>
      <w:proofErr w:type="gramStart"/>
      <w:r w:rsidRPr="00C00B1A">
        <w:t>fight;</w:t>
      </w:r>
      <w:proofErr w:type="gramEnd"/>
      <w:r w:rsidRPr="00C00B1A">
        <w:t xml:space="preserve"> </w:t>
      </w:r>
    </w:p>
    <w:p w14:paraId="5694647B" w14:textId="2D838967" w:rsidR="003A417A" w:rsidRPr="00C00B1A" w:rsidRDefault="003A417A" w:rsidP="00C00B1A">
      <w:pPr>
        <w:pStyle w:val="Poetry"/>
      </w:pPr>
      <w:r w:rsidRPr="00C00B1A">
        <w:t>This arm unaided shall assert your right:</w:t>
      </w:r>
    </w:p>
    <w:p w14:paraId="15DFA9B7" w14:textId="5AD18006" w:rsidR="003A417A" w:rsidRPr="00C00B1A" w:rsidRDefault="003A417A" w:rsidP="00C00B1A">
      <w:pPr>
        <w:pStyle w:val="Poetry"/>
      </w:pPr>
      <w:r w:rsidRPr="00C00B1A">
        <w:t>Then, if my prostrate body press the plain,</w:t>
      </w:r>
    </w:p>
    <w:p w14:paraId="407E7B97" w14:textId="32295320" w:rsidR="003A417A" w:rsidRDefault="003A417A" w:rsidP="00C00B1A">
      <w:pPr>
        <w:pStyle w:val="Poetry"/>
      </w:pPr>
      <w:r w:rsidRPr="00C00B1A">
        <w:t>To him the crown and beauteous bride remain.”</w:t>
      </w:r>
    </w:p>
    <w:p w14:paraId="7666D082" w14:textId="77777777" w:rsidR="00C00B1A" w:rsidRPr="00C00B1A" w:rsidRDefault="00C00B1A" w:rsidP="00C00B1A">
      <w:pPr>
        <w:pStyle w:val="Poetry"/>
      </w:pPr>
    </w:p>
    <w:p w14:paraId="4F582CD7" w14:textId="77777777" w:rsidR="003A417A" w:rsidRPr="00C00B1A" w:rsidRDefault="003A417A" w:rsidP="00C00B1A">
      <w:pPr>
        <w:pStyle w:val="Poetry"/>
      </w:pPr>
      <w:r w:rsidRPr="00C00B1A">
        <w:t>To whom the king sedately thus replied:</w:t>
      </w:r>
    </w:p>
    <w:p w14:paraId="54224767" w14:textId="77777777" w:rsidR="00C00B1A" w:rsidRDefault="003A417A" w:rsidP="00C00B1A">
      <w:pPr>
        <w:pStyle w:val="Poetry"/>
      </w:pPr>
      <w:r w:rsidRPr="00C00B1A">
        <w:lastRenderedPageBreak/>
        <w:t xml:space="preserve">“Brave youth, the more your valor has been tried, </w:t>
      </w:r>
    </w:p>
    <w:p w14:paraId="04BD1DE8" w14:textId="6159FBEB" w:rsidR="003A417A" w:rsidRPr="00C00B1A" w:rsidRDefault="003A417A" w:rsidP="00C00B1A">
      <w:pPr>
        <w:pStyle w:val="Poetry"/>
      </w:pPr>
      <w:r w:rsidRPr="00C00B1A">
        <w:t>The more becomes it us, with due respect,</w:t>
      </w:r>
    </w:p>
    <w:p w14:paraId="6631130A" w14:textId="43301C38" w:rsidR="003A417A" w:rsidRPr="00C00B1A" w:rsidRDefault="003A417A" w:rsidP="00C00B1A">
      <w:pPr>
        <w:pStyle w:val="Poetry"/>
      </w:pPr>
      <w:r w:rsidRPr="00C00B1A">
        <w:t>To weigh the chance of war, which you neglect.</w:t>
      </w:r>
    </w:p>
    <w:p w14:paraId="03B44499" w14:textId="77777777" w:rsidR="003A417A" w:rsidRPr="00C00B1A" w:rsidRDefault="003A417A" w:rsidP="00C00B1A">
      <w:pPr>
        <w:pStyle w:val="Poetry"/>
      </w:pPr>
      <w:r w:rsidRPr="00C00B1A">
        <w:t>You want not wealth, or a successive throne,</w:t>
      </w:r>
    </w:p>
    <w:p w14:paraId="35B84C84" w14:textId="77777777" w:rsidR="003A417A" w:rsidRPr="00C00B1A" w:rsidRDefault="003A417A" w:rsidP="00C00B1A">
      <w:pPr>
        <w:pStyle w:val="Poetry"/>
      </w:pPr>
      <w:r w:rsidRPr="00C00B1A">
        <w:t>Or cities which your arms have made your own:</w:t>
      </w:r>
    </w:p>
    <w:p w14:paraId="40AB332E" w14:textId="77777777" w:rsidR="00C00B1A" w:rsidRDefault="003A417A" w:rsidP="00C00B1A">
      <w:pPr>
        <w:pStyle w:val="Poetry"/>
      </w:pPr>
      <w:r w:rsidRPr="00C00B1A">
        <w:t xml:space="preserve">My towns and treasures are at your command, </w:t>
      </w:r>
    </w:p>
    <w:p w14:paraId="7A5C40DC" w14:textId="27B75E59" w:rsidR="003A417A" w:rsidRPr="00C00B1A" w:rsidRDefault="003A417A" w:rsidP="00C00B1A">
      <w:pPr>
        <w:pStyle w:val="Poetry"/>
      </w:pPr>
      <w:r w:rsidRPr="00C00B1A">
        <w:t xml:space="preserve">And stor’d with blooming beauties is my </w:t>
      </w:r>
      <w:proofErr w:type="gramStart"/>
      <w:r w:rsidRPr="00C00B1A">
        <w:t>land;</w:t>
      </w:r>
      <w:proofErr w:type="gramEnd"/>
    </w:p>
    <w:p w14:paraId="4031411E" w14:textId="3F04A6D8" w:rsidR="003A417A" w:rsidRPr="00C00B1A" w:rsidRDefault="003A417A" w:rsidP="00C00B1A">
      <w:pPr>
        <w:pStyle w:val="Poetry"/>
      </w:pPr>
      <w:r w:rsidRPr="00C00B1A">
        <w:t>Laurentum more than one Lavinia sees,</w:t>
      </w:r>
    </w:p>
    <w:p w14:paraId="3C9BE5DA" w14:textId="77777777" w:rsidR="003A417A" w:rsidRPr="00C00B1A" w:rsidRDefault="003A417A" w:rsidP="00C00B1A">
      <w:pPr>
        <w:pStyle w:val="Poetry"/>
      </w:pPr>
      <w:r w:rsidRPr="00C00B1A">
        <w:t>Unmarried, fair, of noble families.</w:t>
      </w:r>
    </w:p>
    <w:p w14:paraId="753828CA" w14:textId="77777777" w:rsidR="00C00B1A" w:rsidRDefault="003A417A" w:rsidP="00C00B1A">
      <w:pPr>
        <w:pStyle w:val="Poetry"/>
      </w:pPr>
      <w:r w:rsidRPr="00C00B1A">
        <w:t xml:space="preserve">Now let me speak, and you with patience hear, </w:t>
      </w:r>
    </w:p>
    <w:p w14:paraId="3B0C7896" w14:textId="77777777" w:rsidR="00C00B1A" w:rsidRDefault="003A417A" w:rsidP="00C00B1A">
      <w:pPr>
        <w:pStyle w:val="Poetry"/>
      </w:pPr>
      <w:r w:rsidRPr="00C00B1A">
        <w:t xml:space="preserve">Things which perhaps may grate a lover’s ear, </w:t>
      </w:r>
    </w:p>
    <w:p w14:paraId="43CDC0C0" w14:textId="0681C26D" w:rsidR="003A417A" w:rsidRPr="00C00B1A" w:rsidRDefault="003A417A" w:rsidP="00C00B1A">
      <w:pPr>
        <w:pStyle w:val="Poetry"/>
      </w:pPr>
      <w:r w:rsidRPr="00C00B1A">
        <w:t>But sound advice, proceeding from a heart</w:t>
      </w:r>
    </w:p>
    <w:p w14:paraId="47685673" w14:textId="08112FA1" w:rsidR="003A417A" w:rsidRPr="00C00B1A" w:rsidRDefault="003A417A" w:rsidP="00C00B1A">
      <w:pPr>
        <w:pStyle w:val="Poetry"/>
      </w:pPr>
      <w:r w:rsidRPr="00C00B1A">
        <w:t>Sincerely yours, and free from fraudful art.</w:t>
      </w:r>
    </w:p>
    <w:p w14:paraId="07DB6376" w14:textId="77777777" w:rsidR="00C00B1A" w:rsidRDefault="003A417A" w:rsidP="00C00B1A">
      <w:pPr>
        <w:pStyle w:val="Poetry"/>
      </w:pPr>
      <w:r w:rsidRPr="00C00B1A">
        <w:t xml:space="preserve">The gods, by signs, have manifestly shown, </w:t>
      </w:r>
    </w:p>
    <w:p w14:paraId="08C9454F" w14:textId="165CF979" w:rsidR="003A417A" w:rsidRPr="00C00B1A" w:rsidRDefault="003A417A" w:rsidP="00C00B1A">
      <w:pPr>
        <w:pStyle w:val="Poetry"/>
      </w:pPr>
      <w:r w:rsidRPr="00C00B1A">
        <w:t>No prince Italian born should heir my throne:</w:t>
      </w:r>
    </w:p>
    <w:p w14:paraId="7AA51881" w14:textId="77777777" w:rsidR="00C00B1A" w:rsidRDefault="003A417A" w:rsidP="00C00B1A">
      <w:pPr>
        <w:pStyle w:val="Poetry"/>
      </w:pPr>
      <w:r w:rsidRPr="00C00B1A">
        <w:t xml:space="preserve">Oft have our augurs, in prediction skill’d, </w:t>
      </w:r>
    </w:p>
    <w:p w14:paraId="6E157536" w14:textId="06836ACE" w:rsidR="003A417A" w:rsidRPr="00C00B1A" w:rsidRDefault="003A417A" w:rsidP="00C00B1A">
      <w:pPr>
        <w:pStyle w:val="Poetry"/>
      </w:pPr>
      <w:r w:rsidRPr="00C00B1A">
        <w:t>And oft our priests, foreign son reveal’d.</w:t>
      </w:r>
    </w:p>
    <w:p w14:paraId="483E7B26" w14:textId="2AABCB50" w:rsidR="003A417A" w:rsidRPr="00C00B1A" w:rsidRDefault="003A417A" w:rsidP="00C00B1A">
      <w:pPr>
        <w:pStyle w:val="Poetry"/>
      </w:pPr>
      <w:r w:rsidRPr="00C00B1A">
        <w:t>Yet, won by worth that cannot be withstood,</w:t>
      </w:r>
    </w:p>
    <w:p w14:paraId="6B4DAC86" w14:textId="77777777" w:rsidR="00C00B1A" w:rsidRDefault="003A417A" w:rsidP="00C00B1A">
      <w:pPr>
        <w:pStyle w:val="Poetry"/>
      </w:pPr>
      <w:r w:rsidRPr="00C00B1A">
        <w:t xml:space="preserve">Brib’d by my kindness to my kindred blood, </w:t>
      </w:r>
    </w:p>
    <w:p w14:paraId="467CF564" w14:textId="77777777" w:rsidR="00C00B1A" w:rsidRDefault="003A417A" w:rsidP="00C00B1A">
      <w:pPr>
        <w:pStyle w:val="Poetry"/>
      </w:pPr>
      <w:r w:rsidRPr="00C00B1A">
        <w:t xml:space="preserve">Urg’d by my wife, who would not be denied, </w:t>
      </w:r>
    </w:p>
    <w:p w14:paraId="20073540" w14:textId="1DE071DD" w:rsidR="003A417A" w:rsidRPr="00C00B1A" w:rsidRDefault="003A417A" w:rsidP="00C00B1A">
      <w:pPr>
        <w:pStyle w:val="Poetry"/>
      </w:pPr>
      <w:r w:rsidRPr="00C00B1A">
        <w:t>I promis’d my Lavinia for your bride:</w:t>
      </w:r>
    </w:p>
    <w:p w14:paraId="4F92A6ED" w14:textId="77777777" w:rsidR="003A417A" w:rsidRPr="00C00B1A" w:rsidRDefault="003A417A" w:rsidP="00C00B1A">
      <w:pPr>
        <w:pStyle w:val="Poetry"/>
      </w:pPr>
      <w:r w:rsidRPr="00C00B1A">
        <w:t xml:space="preserve">Her from her plighted lord by force I </w:t>
      </w:r>
      <w:proofErr w:type="gramStart"/>
      <w:r w:rsidRPr="00C00B1A">
        <w:t>took;</w:t>
      </w:r>
      <w:proofErr w:type="gramEnd"/>
    </w:p>
    <w:p w14:paraId="481AA14C" w14:textId="3159BBB8" w:rsidR="003A417A" w:rsidRPr="00C00B1A" w:rsidRDefault="003A417A" w:rsidP="00C00B1A">
      <w:pPr>
        <w:pStyle w:val="Poetry"/>
      </w:pPr>
      <w:r w:rsidRPr="00C00B1A">
        <w:t>All ties of treaties, and of honor, broke:</w:t>
      </w:r>
    </w:p>
    <w:p w14:paraId="782B2ABD" w14:textId="77777777" w:rsidR="00C00B1A" w:rsidRDefault="003A417A" w:rsidP="00C00B1A">
      <w:pPr>
        <w:pStyle w:val="Poetry"/>
      </w:pPr>
      <w:r w:rsidRPr="00C00B1A">
        <w:t xml:space="preserve">On your account I wag’d an impious war— </w:t>
      </w:r>
    </w:p>
    <w:p w14:paraId="40AABA39" w14:textId="5A833F95" w:rsidR="003A417A" w:rsidRPr="00C00B1A" w:rsidRDefault="003A417A" w:rsidP="00C00B1A">
      <w:pPr>
        <w:pStyle w:val="Poetry"/>
      </w:pPr>
      <w:r w:rsidRPr="00C00B1A">
        <w:t xml:space="preserve">With what success, ‘t is needless to </w:t>
      </w:r>
      <w:proofErr w:type="gramStart"/>
      <w:r w:rsidRPr="00C00B1A">
        <w:t>declare;</w:t>
      </w:r>
      <w:proofErr w:type="gramEnd"/>
    </w:p>
    <w:p w14:paraId="2AD24222" w14:textId="77777777" w:rsidR="00C00B1A" w:rsidRDefault="003A417A" w:rsidP="00C00B1A">
      <w:pPr>
        <w:pStyle w:val="Poetry"/>
      </w:pPr>
      <w:r w:rsidRPr="00C00B1A">
        <w:t xml:space="preserve">I and my subjects feel, and you have had your share. </w:t>
      </w:r>
    </w:p>
    <w:p w14:paraId="70B6FFD6" w14:textId="2B139F47" w:rsidR="003A417A" w:rsidRPr="00C00B1A" w:rsidRDefault="003A417A" w:rsidP="00C00B1A">
      <w:pPr>
        <w:pStyle w:val="Poetry"/>
      </w:pPr>
      <w:r w:rsidRPr="00C00B1A">
        <w:t>Twice vanquish’d while in bloody fields we strive,</w:t>
      </w:r>
    </w:p>
    <w:p w14:paraId="37819A7F" w14:textId="78A7FB27" w:rsidR="003A417A" w:rsidRPr="00C00B1A" w:rsidRDefault="003A417A" w:rsidP="00C00B1A">
      <w:pPr>
        <w:pStyle w:val="Poetry"/>
      </w:pPr>
      <w:r w:rsidRPr="00C00B1A">
        <w:t>Scarce in our walls we keep our hopes alive:</w:t>
      </w:r>
    </w:p>
    <w:p w14:paraId="40620E44" w14:textId="77777777" w:rsidR="00C00B1A" w:rsidRDefault="003A417A" w:rsidP="00C00B1A">
      <w:pPr>
        <w:pStyle w:val="Poetry"/>
      </w:pPr>
      <w:r w:rsidRPr="00C00B1A">
        <w:t xml:space="preserve">The rolling flood runs warm with human </w:t>
      </w:r>
      <w:proofErr w:type="gramStart"/>
      <w:r w:rsidRPr="00C00B1A">
        <w:t>gore;</w:t>
      </w:r>
      <w:proofErr w:type="gramEnd"/>
      <w:r w:rsidRPr="00C00B1A">
        <w:t xml:space="preserve"> </w:t>
      </w:r>
    </w:p>
    <w:p w14:paraId="3E6C8768" w14:textId="77777777" w:rsidR="00C00B1A" w:rsidRDefault="003A417A" w:rsidP="00C00B1A">
      <w:pPr>
        <w:pStyle w:val="Poetry"/>
      </w:pPr>
      <w:r w:rsidRPr="00C00B1A">
        <w:t xml:space="preserve">The bones of Latians blanch the neighb’ring shore. </w:t>
      </w:r>
    </w:p>
    <w:p w14:paraId="0210C764" w14:textId="0CCA0D4A" w:rsidR="003A417A" w:rsidRPr="00C00B1A" w:rsidRDefault="003A417A" w:rsidP="00C00B1A">
      <w:pPr>
        <w:pStyle w:val="Poetry"/>
      </w:pPr>
      <w:r w:rsidRPr="00C00B1A">
        <w:t>Why put I not an end to this debate,</w:t>
      </w:r>
    </w:p>
    <w:p w14:paraId="58BE0538" w14:textId="77777777" w:rsidR="003A417A" w:rsidRPr="00C00B1A" w:rsidRDefault="003A417A" w:rsidP="00C00B1A">
      <w:pPr>
        <w:pStyle w:val="Poetry"/>
      </w:pPr>
      <w:r w:rsidRPr="00C00B1A">
        <w:t>Still unresolv’d, and still a slave to fate?</w:t>
      </w:r>
    </w:p>
    <w:p w14:paraId="0CDB108A" w14:textId="74532491" w:rsidR="003A417A" w:rsidRPr="00C00B1A" w:rsidRDefault="003A417A" w:rsidP="00C00B1A">
      <w:pPr>
        <w:pStyle w:val="Poetry"/>
      </w:pPr>
      <w:r w:rsidRPr="00C00B1A">
        <w:t>If Turnus’ death a lasting peace can give,</w:t>
      </w:r>
    </w:p>
    <w:p w14:paraId="5BD719AF" w14:textId="77777777" w:rsidR="00C00B1A" w:rsidRDefault="003A417A" w:rsidP="00C00B1A">
      <w:pPr>
        <w:pStyle w:val="Poetry"/>
      </w:pPr>
      <w:r w:rsidRPr="00C00B1A">
        <w:t xml:space="preserve">Why should I not procure it whilst you live? </w:t>
      </w:r>
    </w:p>
    <w:p w14:paraId="55E29765" w14:textId="77777777" w:rsidR="00C00B1A" w:rsidRDefault="003A417A" w:rsidP="00C00B1A">
      <w:pPr>
        <w:pStyle w:val="Poetry"/>
      </w:pPr>
      <w:r w:rsidRPr="00C00B1A">
        <w:t xml:space="preserve">Should I to doubtful arms your youth betray, </w:t>
      </w:r>
    </w:p>
    <w:p w14:paraId="4B16246C" w14:textId="66012B2F" w:rsidR="003A417A" w:rsidRPr="00C00B1A" w:rsidRDefault="003A417A" w:rsidP="00C00B1A">
      <w:pPr>
        <w:pStyle w:val="Poetry"/>
      </w:pPr>
      <w:r w:rsidRPr="00C00B1A">
        <w:lastRenderedPageBreak/>
        <w:t>What would my kinsmen the Rutulians say?</w:t>
      </w:r>
    </w:p>
    <w:p w14:paraId="2B80161B" w14:textId="77777777" w:rsidR="003A417A" w:rsidRPr="00C00B1A" w:rsidRDefault="003A417A" w:rsidP="00C00B1A">
      <w:pPr>
        <w:pStyle w:val="Poetry"/>
      </w:pPr>
      <w:proofErr w:type="gramStart"/>
      <w:r w:rsidRPr="00C00B1A">
        <w:t>And,</w:t>
      </w:r>
      <w:proofErr w:type="gramEnd"/>
      <w:r w:rsidRPr="00C00B1A">
        <w:t xml:space="preserve"> should you fall in fight, (which Heav’n defend!)</w:t>
      </w:r>
    </w:p>
    <w:p w14:paraId="6BDCDF99" w14:textId="0D57EC5A" w:rsidR="003A417A" w:rsidRPr="00C00B1A" w:rsidRDefault="003A417A" w:rsidP="00C00B1A">
      <w:pPr>
        <w:pStyle w:val="Poetry"/>
      </w:pPr>
      <w:r w:rsidRPr="00C00B1A">
        <w:t>How curse the cause which hasten’d to his end</w:t>
      </w:r>
    </w:p>
    <w:p w14:paraId="5087A84C" w14:textId="77777777" w:rsidR="00C00B1A" w:rsidRDefault="003A417A" w:rsidP="00C00B1A">
      <w:pPr>
        <w:pStyle w:val="Poetry"/>
      </w:pPr>
      <w:r w:rsidRPr="00C00B1A">
        <w:t xml:space="preserve">The daughter’s lover and the father’s friend? </w:t>
      </w:r>
    </w:p>
    <w:p w14:paraId="48FD61F4" w14:textId="77777777" w:rsidR="00C00B1A" w:rsidRDefault="003A417A" w:rsidP="00C00B1A">
      <w:pPr>
        <w:pStyle w:val="Poetry"/>
      </w:pPr>
      <w:r w:rsidRPr="00C00B1A">
        <w:t xml:space="preserve">Weigh in your mind the various chance of </w:t>
      </w:r>
      <w:proofErr w:type="gramStart"/>
      <w:r w:rsidRPr="00C00B1A">
        <w:t>war;</w:t>
      </w:r>
      <w:proofErr w:type="gramEnd"/>
      <w:r w:rsidRPr="00C00B1A">
        <w:t xml:space="preserve"> </w:t>
      </w:r>
    </w:p>
    <w:p w14:paraId="137AEFF7" w14:textId="3BA39798" w:rsidR="003A417A" w:rsidRDefault="003A417A" w:rsidP="00C00B1A">
      <w:pPr>
        <w:pStyle w:val="Poetry"/>
      </w:pPr>
      <w:r w:rsidRPr="00C00B1A">
        <w:t xml:space="preserve">Pity your parent’s </w:t>
      </w:r>
      <w:proofErr w:type="gramStart"/>
      <w:r w:rsidRPr="00C00B1A">
        <w:t>age, and</w:t>
      </w:r>
      <w:proofErr w:type="gramEnd"/>
      <w:r w:rsidRPr="00C00B1A">
        <w:t xml:space="preserve"> ease his care.”</w:t>
      </w:r>
    </w:p>
    <w:p w14:paraId="0DFB86C7" w14:textId="77777777" w:rsidR="00C00B1A" w:rsidRPr="00C00B1A" w:rsidRDefault="00C00B1A" w:rsidP="00C00B1A">
      <w:pPr>
        <w:pStyle w:val="Poetry"/>
      </w:pPr>
    </w:p>
    <w:p w14:paraId="6E54821D" w14:textId="77777777" w:rsidR="003A417A" w:rsidRPr="00C00B1A" w:rsidRDefault="003A417A" w:rsidP="00C00B1A">
      <w:pPr>
        <w:pStyle w:val="Poetry"/>
      </w:pPr>
      <w:r w:rsidRPr="00C00B1A">
        <w:t>Such balmy words he pour’d, but all in vain:</w:t>
      </w:r>
    </w:p>
    <w:p w14:paraId="3B1072E5" w14:textId="74D715AF" w:rsidR="003A417A" w:rsidRPr="00C00B1A" w:rsidRDefault="003A417A" w:rsidP="00C00B1A">
      <w:pPr>
        <w:pStyle w:val="Poetry"/>
      </w:pPr>
      <w:r w:rsidRPr="00C00B1A">
        <w:t>The proffer’d med’cine but provok’d the pain.</w:t>
      </w:r>
    </w:p>
    <w:p w14:paraId="7E9CA650" w14:textId="77777777" w:rsidR="00C00B1A" w:rsidRDefault="003A417A" w:rsidP="00C00B1A">
      <w:pPr>
        <w:pStyle w:val="Poetry"/>
      </w:pPr>
      <w:r w:rsidRPr="00C00B1A">
        <w:t xml:space="preserve">The wrathful youth, disdaining the relief, </w:t>
      </w:r>
    </w:p>
    <w:p w14:paraId="01148573" w14:textId="7A67E3D7" w:rsidR="003A417A" w:rsidRPr="00C00B1A" w:rsidRDefault="003A417A" w:rsidP="00C00B1A">
      <w:pPr>
        <w:pStyle w:val="Poetry"/>
      </w:pPr>
      <w:r w:rsidRPr="00C00B1A">
        <w:t>With intermitting sobs thus vents his grief:</w:t>
      </w:r>
    </w:p>
    <w:p w14:paraId="1239C1F8" w14:textId="77777777" w:rsidR="00C00B1A" w:rsidRDefault="003A417A" w:rsidP="00C00B1A">
      <w:pPr>
        <w:pStyle w:val="Poetry"/>
      </w:pPr>
      <w:r w:rsidRPr="00C00B1A">
        <w:t xml:space="preserve">“The care, O best of fathers, which you take </w:t>
      </w:r>
    </w:p>
    <w:p w14:paraId="0B50407B" w14:textId="5AA54AF7" w:rsidR="003A417A" w:rsidRPr="00C00B1A" w:rsidRDefault="003A417A" w:rsidP="00C00B1A">
      <w:pPr>
        <w:pStyle w:val="Poetry"/>
      </w:pPr>
      <w:r w:rsidRPr="00C00B1A">
        <w:t>For my concerns, at my desire forsake.</w:t>
      </w:r>
    </w:p>
    <w:p w14:paraId="20C66EE7" w14:textId="20924265" w:rsidR="003A417A" w:rsidRPr="00C00B1A" w:rsidRDefault="003A417A" w:rsidP="00C00B1A">
      <w:pPr>
        <w:pStyle w:val="Poetry"/>
      </w:pPr>
      <w:r w:rsidRPr="00C00B1A">
        <w:t>Permit me not to languish out my days,</w:t>
      </w:r>
    </w:p>
    <w:p w14:paraId="62F3C2BD" w14:textId="77777777" w:rsidR="00C00B1A" w:rsidRDefault="003A417A" w:rsidP="00C00B1A">
      <w:pPr>
        <w:pStyle w:val="Poetry"/>
      </w:pPr>
      <w:r w:rsidRPr="00C00B1A">
        <w:t xml:space="preserve">But make the best exchange of life for praise. </w:t>
      </w:r>
    </w:p>
    <w:p w14:paraId="7C98FE64" w14:textId="77777777" w:rsidR="00C00B1A" w:rsidRDefault="003A417A" w:rsidP="00C00B1A">
      <w:pPr>
        <w:pStyle w:val="Poetry"/>
      </w:pPr>
      <w:r w:rsidRPr="00C00B1A">
        <w:t xml:space="preserve">This arm, this lance, can well dispute the </w:t>
      </w:r>
      <w:proofErr w:type="gramStart"/>
      <w:r w:rsidRPr="00C00B1A">
        <w:t>prize;</w:t>
      </w:r>
      <w:proofErr w:type="gramEnd"/>
      <w:r w:rsidRPr="00C00B1A">
        <w:t xml:space="preserve"> </w:t>
      </w:r>
    </w:p>
    <w:p w14:paraId="64ACB4E9" w14:textId="77777777" w:rsidR="00C00B1A" w:rsidRDefault="003A417A" w:rsidP="00C00B1A">
      <w:pPr>
        <w:pStyle w:val="Poetry"/>
      </w:pPr>
      <w:r w:rsidRPr="00C00B1A">
        <w:t xml:space="preserve">And the blood follows, where the weapon flies. </w:t>
      </w:r>
    </w:p>
    <w:p w14:paraId="77994614" w14:textId="14643E0A" w:rsidR="003A417A" w:rsidRPr="00C00B1A" w:rsidRDefault="003A417A" w:rsidP="00C00B1A">
      <w:pPr>
        <w:pStyle w:val="Poetry"/>
      </w:pPr>
      <w:r w:rsidRPr="00C00B1A">
        <w:t>His goddess mother is not near, to shroud</w:t>
      </w:r>
    </w:p>
    <w:p w14:paraId="4E2271A0" w14:textId="07CD2D16" w:rsidR="003A417A" w:rsidRDefault="003A417A" w:rsidP="00C00B1A">
      <w:pPr>
        <w:pStyle w:val="Poetry"/>
      </w:pPr>
      <w:r w:rsidRPr="00C00B1A">
        <w:t>The flying coward with an empty cloud.”</w:t>
      </w:r>
    </w:p>
    <w:p w14:paraId="65476A39" w14:textId="77777777" w:rsidR="00C00B1A" w:rsidRPr="00C00B1A" w:rsidRDefault="00C00B1A" w:rsidP="00C00B1A">
      <w:pPr>
        <w:pStyle w:val="Poetry"/>
      </w:pPr>
    </w:p>
    <w:p w14:paraId="77E1A32D" w14:textId="77777777" w:rsidR="00C00B1A" w:rsidRDefault="003A417A" w:rsidP="00C00B1A">
      <w:pPr>
        <w:pStyle w:val="Poetry"/>
      </w:pPr>
      <w:r w:rsidRPr="00C00B1A">
        <w:t xml:space="preserve">But now the queen, who fear’d for Turnus’ life, </w:t>
      </w:r>
    </w:p>
    <w:p w14:paraId="3218F2F0" w14:textId="77777777" w:rsidR="00C00B1A" w:rsidRDefault="003A417A" w:rsidP="00C00B1A">
      <w:pPr>
        <w:pStyle w:val="Poetry"/>
      </w:pPr>
      <w:r w:rsidRPr="00C00B1A">
        <w:t xml:space="preserve">And loath’d the hard conditions of the strife, </w:t>
      </w:r>
    </w:p>
    <w:p w14:paraId="1A6DEF34" w14:textId="263DF627" w:rsidR="003A417A" w:rsidRPr="00C00B1A" w:rsidRDefault="003A417A" w:rsidP="00C00B1A">
      <w:pPr>
        <w:pStyle w:val="Poetry"/>
      </w:pPr>
      <w:r w:rsidRPr="00C00B1A">
        <w:t>Held him by force; and, dying in his death,</w:t>
      </w:r>
    </w:p>
    <w:p w14:paraId="067E5CD6" w14:textId="77777777" w:rsidR="003A417A" w:rsidRPr="00C00B1A" w:rsidRDefault="003A417A" w:rsidP="00C00B1A">
      <w:pPr>
        <w:pStyle w:val="Poetry"/>
      </w:pPr>
      <w:r w:rsidRPr="00C00B1A">
        <w:t>In these sad accents gave her sorrow breath:</w:t>
      </w:r>
    </w:p>
    <w:p w14:paraId="38BC2109" w14:textId="7B8687A7" w:rsidR="003A417A" w:rsidRPr="00C00B1A" w:rsidRDefault="003A417A" w:rsidP="00C00B1A">
      <w:pPr>
        <w:pStyle w:val="Poetry"/>
      </w:pPr>
      <w:r w:rsidRPr="00C00B1A">
        <w:t>“O Turnus, I adjure thee by these tears,</w:t>
      </w:r>
    </w:p>
    <w:p w14:paraId="2289BCA4" w14:textId="77777777" w:rsidR="00C00B1A" w:rsidRDefault="003A417A" w:rsidP="00C00B1A">
      <w:pPr>
        <w:pStyle w:val="Poetry"/>
      </w:pPr>
      <w:r w:rsidRPr="00C00B1A">
        <w:t xml:space="preserve">And whate’er price Amata’s honor bears </w:t>
      </w:r>
    </w:p>
    <w:p w14:paraId="16FF591E" w14:textId="77777777" w:rsidR="00C00B1A" w:rsidRDefault="003A417A" w:rsidP="00C00B1A">
      <w:pPr>
        <w:pStyle w:val="Poetry"/>
      </w:pPr>
      <w:r w:rsidRPr="00C00B1A">
        <w:t xml:space="preserve">Within thy breast, since thou art all my hope, </w:t>
      </w:r>
    </w:p>
    <w:p w14:paraId="779C43AF" w14:textId="77777777" w:rsidR="00C00B1A" w:rsidRDefault="003A417A" w:rsidP="00C00B1A">
      <w:pPr>
        <w:pStyle w:val="Poetry"/>
      </w:pPr>
      <w:r w:rsidRPr="00C00B1A">
        <w:t xml:space="preserve">My sickly mind’s repose, my sinking age’s </w:t>
      </w:r>
      <w:proofErr w:type="gramStart"/>
      <w:r w:rsidRPr="00C00B1A">
        <w:t>prop;</w:t>
      </w:r>
      <w:proofErr w:type="gramEnd"/>
      <w:r w:rsidRPr="00C00B1A">
        <w:t xml:space="preserve"> </w:t>
      </w:r>
    </w:p>
    <w:p w14:paraId="244C1EF4" w14:textId="5D0A84FA" w:rsidR="003A417A" w:rsidRPr="00C00B1A" w:rsidRDefault="003A417A" w:rsidP="00C00B1A">
      <w:pPr>
        <w:pStyle w:val="Poetry"/>
      </w:pPr>
      <w:r w:rsidRPr="00C00B1A">
        <w:t>Since on the safety of thy life alone</w:t>
      </w:r>
    </w:p>
    <w:p w14:paraId="174C3176" w14:textId="703F221C" w:rsidR="003A417A" w:rsidRPr="00C00B1A" w:rsidRDefault="003A417A" w:rsidP="00C00B1A">
      <w:pPr>
        <w:pStyle w:val="Poetry"/>
      </w:pPr>
      <w:proofErr w:type="gramStart"/>
      <w:r w:rsidRPr="00C00B1A">
        <w:t>Depends</w:t>
      </w:r>
      <w:proofErr w:type="gramEnd"/>
      <w:r w:rsidRPr="00C00B1A">
        <w:t xml:space="preserve"> Latinus, and the Latian throne:</w:t>
      </w:r>
    </w:p>
    <w:p w14:paraId="178686AA" w14:textId="77777777" w:rsidR="00C00B1A" w:rsidRDefault="003A417A" w:rsidP="00C00B1A">
      <w:pPr>
        <w:pStyle w:val="Poetry"/>
      </w:pPr>
      <w:r w:rsidRPr="00C00B1A">
        <w:t xml:space="preserve">Refuse me not this one, this only pray’r, </w:t>
      </w:r>
    </w:p>
    <w:p w14:paraId="683D66CD" w14:textId="77777777" w:rsidR="00C00B1A" w:rsidRDefault="003A417A" w:rsidP="00C00B1A">
      <w:pPr>
        <w:pStyle w:val="Poetry"/>
      </w:pPr>
      <w:r w:rsidRPr="00C00B1A">
        <w:t xml:space="preserve">To waive the </w:t>
      </w:r>
      <w:proofErr w:type="gramStart"/>
      <w:r w:rsidRPr="00C00B1A">
        <w:t>combat, and</w:t>
      </w:r>
      <w:proofErr w:type="gramEnd"/>
      <w:r w:rsidRPr="00C00B1A">
        <w:t xml:space="preserve"> pursue the war. </w:t>
      </w:r>
    </w:p>
    <w:p w14:paraId="20E92A34" w14:textId="77777777" w:rsidR="00C00B1A" w:rsidRDefault="003A417A" w:rsidP="00C00B1A">
      <w:pPr>
        <w:pStyle w:val="Poetry"/>
      </w:pPr>
      <w:r w:rsidRPr="00C00B1A">
        <w:t xml:space="preserve">Whatever chance attends this fatal strife, </w:t>
      </w:r>
    </w:p>
    <w:p w14:paraId="611245E5" w14:textId="14B28D73" w:rsidR="003A417A" w:rsidRPr="00C00B1A" w:rsidRDefault="003A417A" w:rsidP="00C00B1A">
      <w:pPr>
        <w:pStyle w:val="Poetry"/>
      </w:pPr>
      <w:r w:rsidRPr="00C00B1A">
        <w:t>Think it includes, in thine, Amata’s life.</w:t>
      </w:r>
    </w:p>
    <w:p w14:paraId="15104DB7" w14:textId="092D4A9D" w:rsidR="003A417A" w:rsidRPr="00C00B1A" w:rsidRDefault="003A417A" w:rsidP="00C00B1A">
      <w:pPr>
        <w:pStyle w:val="Poetry"/>
      </w:pPr>
      <w:r w:rsidRPr="00C00B1A">
        <w:t>I cannot live a slave, or see my throne</w:t>
      </w:r>
    </w:p>
    <w:p w14:paraId="2D82320F" w14:textId="77777777" w:rsidR="003A417A" w:rsidRPr="00C00B1A" w:rsidRDefault="003A417A" w:rsidP="00C00B1A">
      <w:pPr>
        <w:pStyle w:val="Poetry"/>
      </w:pPr>
      <w:r w:rsidRPr="00C00B1A">
        <w:lastRenderedPageBreak/>
        <w:t>Usurp’d by strangers or a Trojan son.”</w:t>
      </w:r>
    </w:p>
    <w:p w14:paraId="31AC440C" w14:textId="77777777" w:rsidR="00C00B1A" w:rsidRDefault="00C00B1A" w:rsidP="003A417A">
      <w:pPr>
        <w:pStyle w:val="BodyText"/>
        <w:spacing w:before="186" w:line="246" w:lineRule="exact"/>
        <w:rPr>
          <w:color w:val="231F20"/>
        </w:rPr>
      </w:pPr>
    </w:p>
    <w:p w14:paraId="5D2F1654" w14:textId="299419BE" w:rsidR="003A417A" w:rsidRPr="00C00B1A" w:rsidRDefault="003A417A" w:rsidP="00C00B1A">
      <w:pPr>
        <w:pStyle w:val="Poetry"/>
      </w:pPr>
      <w:r w:rsidRPr="00C00B1A">
        <w:t xml:space="preserve">At this, a flood of tears Lavinia </w:t>
      </w:r>
      <w:proofErr w:type="gramStart"/>
      <w:r w:rsidRPr="00C00B1A">
        <w:t>shed;</w:t>
      </w:r>
      <w:proofErr w:type="gramEnd"/>
    </w:p>
    <w:p w14:paraId="06498AA9" w14:textId="77777777" w:rsidR="00C00B1A" w:rsidRDefault="003A417A" w:rsidP="00C00B1A">
      <w:pPr>
        <w:pStyle w:val="Poetry"/>
      </w:pPr>
      <w:r w:rsidRPr="00C00B1A">
        <w:t xml:space="preserve">A crimson blush her beauteous face o’erspread, </w:t>
      </w:r>
    </w:p>
    <w:p w14:paraId="7278897A" w14:textId="38BB58C7" w:rsidR="003A417A" w:rsidRPr="00C00B1A" w:rsidRDefault="003A417A" w:rsidP="00C00B1A">
      <w:pPr>
        <w:pStyle w:val="Poetry"/>
      </w:pPr>
      <w:r w:rsidRPr="00C00B1A">
        <w:t>Varying her cheeks by turns with white and red.</w:t>
      </w:r>
    </w:p>
    <w:p w14:paraId="153EFBEB" w14:textId="047D5AED" w:rsidR="003A417A" w:rsidRPr="00C00B1A" w:rsidRDefault="003A417A" w:rsidP="00C00B1A">
      <w:pPr>
        <w:pStyle w:val="Poetry"/>
      </w:pPr>
      <w:r w:rsidRPr="00C00B1A">
        <w:t>The driving colors, never at a stay,</w:t>
      </w:r>
    </w:p>
    <w:p w14:paraId="5A94CABF" w14:textId="77777777" w:rsidR="00C00B1A" w:rsidRDefault="003A417A" w:rsidP="00C00B1A">
      <w:pPr>
        <w:pStyle w:val="Poetry"/>
      </w:pPr>
      <w:r w:rsidRPr="00C00B1A">
        <w:t>Run here and there, and flush, and fade away.</w:t>
      </w:r>
    </w:p>
    <w:p w14:paraId="5207EF99" w14:textId="77777777" w:rsidR="00C00B1A" w:rsidRDefault="003A417A" w:rsidP="00C00B1A">
      <w:pPr>
        <w:pStyle w:val="Poetry"/>
      </w:pPr>
      <w:r w:rsidRPr="00C00B1A">
        <w:t xml:space="preserve"> Delightful change! </w:t>
      </w:r>
      <w:proofErr w:type="gramStart"/>
      <w:r w:rsidRPr="00C00B1A">
        <w:t>Thus</w:t>
      </w:r>
      <w:proofErr w:type="gramEnd"/>
      <w:r w:rsidRPr="00C00B1A">
        <w:t xml:space="preserve"> Indian iv’ry shows, </w:t>
      </w:r>
    </w:p>
    <w:p w14:paraId="5EF18943" w14:textId="77777777" w:rsidR="00C00B1A" w:rsidRDefault="003A417A" w:rsidP="00C00B1A">
      <w:pPr>
        <w:pStyle w:val="Poetry"/>
      </w:pPr>
      <w:r w:rsidRPr="00C00B1A">
        <w:t xml:space="preserve">Which with the bord’ring paint of purple </w:t>
      </w:r>
      <w:proofErr w:type="gramStart"/>
      <w:r w:rsidRPr="00C00B1A">
        <w:t>glows;</w:t>
      </w:r>
      <w:proofErr w:type="gramEnd"/>
      <w:r w:rsidRPr="00C00B1A">
        <w:t xml:space="preserve"> </w:t>
      </w:r>
    </w:p>
    <w:p w14:paraId="2C531DBF" w14:textId="04D255F4" w:rsidR="003A417A" w:rsidRDefault="003A417A" w:rsidP="00C00B1A">
      <w:pPr>
        <w:pStyle w:val="Poetry"/>
      </w:pPr>
      <w:r w:rsidRPr="00C00B1A">
        <w:t>Or lilies damask’d by the neighb’ring rose.</w:t>
      </w:r>
    </w:p>
    <w:p w14:paraId="143823C5" w14:textId="77777777" w:rsidR="00C00B1A" w:rsidRPr="00C00B1A" w:rsidRDefault="00C00B1A" w:rsidP="00C00B1A">
      <w:pPr>
        <w:pStyle w:val="Poetry"/>
      </w:pPr>
    </w:p>
    <w:p w14:paraId="0BA8E4C8" w14:textId="5EA897BF" w:rsidR="003A417A" w:rsidRPr="00C00B1A" w:rsidRDefault="003A417A" w:rsidP="00C00B1A">
      <w:pPr>
        <w:pStyle w:val="Poetry"/>
      </w:pPr>
      <w:r w:rsidRPr="00C00B1A">
        <w:t>The lover gaz’d, and, burning with desire,</w:t>
      </w:r>
    </w:p>
    <w:p w14:paraId="695D8F91" w14:textId="77777777" w:rsidR="003A417A" w:rsidRPr="00C00B1A" w:rsidRDefault="003A417A" w:rsidP="00C00B1A">
      <w:pPr>
        <w:pStyle w:val="Poetry"/>
      </w:pPr>
      <w:r w:rsidRPr="00C00B1A">
        <w:t>The more he look’d, the more he fed the fire:</w:t>
      </w:r>
    </w:p>
    <w:p w14:paraId="2FBF6566" w14:textId="77777777" w:rsidR="00C00B1A" w:rsidRDefault="003A417A" w:rsidP="00C00B1A">
      <w:pPr>
        <w:pStyle w:val="Poetry"/>
      </w:pPr>
      <w:r w:rsidRPr="00C00B1A">
        <w:t xml:space="preserve">Revenge, and jealous rage, and secret spite, </w:t>
      </w:r>
    </w:p>
    <w:p w14:paraId="448A898C" w14:textId="77777777" w:rsidR="00C00B1A" w:rsidRDefault="003A417A" w:rsidP="00C00B1A">
      <w:pPr>
        <w:pStyle w:val="Poetry"/>
      </w:pPr>
      <w:r w:rsidRPr="00C00B1A">
        <w:t xml:space="preserve">Roll in his </w:t>
      </w:r>
      <w:proofErr w:type="gramStart"/>
      <w:r w:rsidRPr="00C00B1A">
        <w:t>breast, and</w:t>
      </w:r>
      <w:proofErr w:type="gramEnd"/>
      <w:r w:rsidRPr="00C00B1A">
        <w:t xml:space="preserve"> rouse him to the fight. </w:t>
      </w:r>
    </w:p>
    <w:p w14:paraId="45598F62" w14:textId="5CA1C189" w:rsidR="003A417A" w:rsidRPr="00C00B1A" w:rsidRDefault="003A417A" w:rsidP="00C00B1A">
      <w:pPr>
        <w:pStyle w:val="Poetry"/>
      </w:pPr>
      <w:r w:rsidRPr="00C00B1A">
        <w:t>Then fixing on the queen his ardent eyes,</w:t>
      </w:r>
    </w:p>
    <w:p w14:paraId="17DE770C" w14:textId="2D1C9BE7" w:rsidR="003A417A" w:rsidRPr="00C00B1A" w:rsidRDefault="003A417A" w:rsidP="00C00B1A">
      <w:pPr>
        <w:pStyle w:val="Poetry"/>
      </w:pPr>
      <w:r w:rsidRPr="00C00B1A">
        <w:t>Firm to his first intent, he thus replies:</w:t>
      </w:r>
    </w:p>
    <w:p w14:paraId="347B6338" w14:textId="77777777" w:rsidR="00C00B1A" w:rsidRDefault="003A417A" w:rsidP="00C00B1A">
      <w:pPr>
        <w:pStyle w:val="Poetry"/>
      </w:pPr>
      <w:r w:rsidRPr="00C00B1A">
        <w:t xml:space="preserve">“O mother, do not by your tears prepare </w:t>
      </w:r>
    </w:p>
    <w:p w14:paraId="43EE52A0" w14:textId="77777777" w:rsidR="00C00B1A" w:rsidRDefault="003A417A" w:rsidP="00C00B1A">
      <w:pPr>
        <w:pStyle w:val="Poetry"/>
      </w:pPr>
      <w:r w:rsidRPr="00C00B1A">
        <w:t xml:space="preserve">Such boding </w:t>
      </w:r>
      <w:proofErr w:type="gramStart"/>
      <w:r w:rsidRPr="00C00B1A">
        <w:t>omens, and</w:t>
      </w:r>
      <w:proofErr w:type="gramEnd"/>
      <w:r w:rsidRPr="00C00B1A">
        <w:t xml:space="preserve"> prejudge the war. </w:t>
      </w:r>
    </w:p>
    <w:p w14:paraId="4C89D609" w14:textId="7C9A3BA0" w:rsidR="003A417A" w:rsidRPr="00C00B1A" w:rsidRDefault="003A417A" w:rsidP="00C00B1A">
      <w:pPr>
        <w:pStyle w:val="Poetry"/>
      </w:pPr>
      <w:r w:rsidRPr="00C00B1A">
        <w:t>Resolv’d on fight, I am no longer free</w:t>
      </w:r>
    </w:p>
    <w:p w14:paraId="5EE4E678" w14:textId="77777777" w:rsidR="003A417A" w:rsidRPr="00C00B1A" w:rsidRDefault="003A417A" w:rsidP="00C00B1A">
      <w:pPr>
        <w:pStyle w:val="Poetry"/>
      </w:pPr>
      <w:r w:rsidRPr="00C00B1A">
        <w:t>To shun my death, if Heav’n my death decree.”</w:t>
      </w:r>
    </w:p>
    <w:p w14:paraId="0E6A6336" w14:textId="7EC422A5" w:rsidR="003A417A" w:rsidRPr="00C00B1A" w:rsidRDefault="003A417A" w:rsidP="00C00B1A">
      <w:pPr>
        <w:pStyle w:val="Poetry"/>
      </w:pPr>
      <w:r w:rsidRPr="00C00B1A">
        <w:t>Then turning to the herald, thus pursues:</w:t>
      </w:r>
    </w:p>
    <w:p w14:paraId="4419E596" w14:textId="77777777" w:rsidR="00C00B1A" w:rsidRDefault="003A417A" w:rsidP="00C00B1A">
      <w:pPr>
        <w:pStyle w:val="Poetry"/>
      </w:pPr>
      <w:r w:rsidRPr="00C00B1A">
        <w:t xml:space="preserve">“Go, greet the Trojan with ungrateful </w:t>
      </w:r>
      <w:proofErr w:type="gramStart"/>
      <w:r w:rsidRPr="00C00B1A">
        <w:t>news;</w:t>
      </w:r>
      <w:proofErr w:type="gramEnd"/>
      <w:r w:rsidRPr="00C00B1A">
        <w:t xml:space="preserve"> </w:t>
      </w:r>
    </w:p>
    <w:p w14:paraId="25C74B52" w14:textId="77777777" w:rsidR="00C00B1A" w:rsidRDefault="003A417A" w:rsidP="00C00B1A">
      <w:pPr>
        <w:pStyle w:val="Poetry"/>
      </w:pPr>
      <w:r w:rsidRPr="00C00B1A">
        <w:t xml:space="preserve">Denounce from me, that, when to-morrow’s light </w:t>
      </w:r>
    </w:p>
    <w:p w14:paraId="6DF5BBCE" w14:textId="77777777" w:rsidR="00C00B1A" w:rsidRDefault="003A417A" w:rsidP="00C00B1A">
      <w:pPr>
        <w:pStyle w:val="Poetry"/>
      </w:pPr>
      <w:r w:rsidRPr="00C00B1A">
        <w:t xml:space="preserve">Shall gild the heav’ns, he need not urge the </w:t>
      </w:r>
      <w:proofErr w:type="gramStart"/>
      <w:r w:rsidRPr="00C00B1A">
        <w:t>fight;</w:t>
      </w:r>
      <w:proofErr w:type="gramEnd"/>
      <w:r w:rsidRPr="00C00B1A">
        <w:t xml:space="preserve"> </w:t>
      </w:r>
    </w:p>
    <w:p w14:paraId="226CCB63" w14:textId="69A1598F" w:rsidR="003A417A" w:rsidRPr="00C00B1A" w:rsidRDefault="003A417A" w:rsidP="00C00B1A">
      <w:pPr>
        <w:pStyle w:val="Poetry"/>
      </w:pPr>
      <w:r w:rsidRPr="00C00B1A">
        <w:t>The Trojan and Rutulian troops no more</w:t>
      </w:r>
    </w:p>
    <w:p w14:paraId="42C3545B" w14:textId="70B437EA" w:rsidR="003A417A" w:rsidRPr="00C00B1A" w:rsidRDefault="003A417A" w:rsidP="00C00B1A">
      <w:pPr>
        <w:pStyle w:val="Poetry"/>
      </w:pPr>
      <w:r w:rsidRPr="00C00B1A">
        <w:t>Shall dye, with mutual blood, the Latian shore:</w:t>
      </w:r>
    </w:p>
    <w:p w14:paraId="30454FB6" w14:textId="77777777" w:rsidR="00C00B1A" w:rsidRDefault="003A417A" w:rsidP="00C00B1A">
      <w:pPr>
        <w:pStyle w:val="Poetry"/>
      </w:pPr>
      <w:r w:rsidRPr="00C00B1A">
        <w:t xml:space="preserve">Our single swords the quarrel shall decide, </w:t>
      </w:r>
    </w:p>
    <w:p w14:paraId="5A87F429" w14:textId="6E0FC9E3" w:rsidR="003A417A" w:rsidRDefault="003A417A" w:rsidP="00C00B1A">
      <w:pPr>
        <w:pStyle w:val="Poetry"/>
      </w:pPr>
      <w:r w:rsidRPr="00C00B1A">
        <w:t>And to the victor be the beauteous bride.”</w:t>
      </w:r>
    </w:p>
    <w:p w14:paraId="6EC10252" w14:textId="77777777" w:rsidR="00C00B1A" w:rsidRPr="00C00B1A" w:rsidRDefault="00C00B1A" w:rsidP="00C00B1A">
      <w:pPr>
        <w:pStyle w:val="Poetry"/>
      </w:pPr>
    </w:p>
    <w:p w14:paraId="262BB9CC" w14:textId="77777777" w:rsidR="00C00B1A" w:rsidRDefault="003A417A" w:rsidP="00C00B1A">
      <w:pPr>
        <w:pStyle w:val="Poetry"/>
      </w:pPr>
      <w:r w:rsidRPr="00C00B1A">
        <w:t xml:space="preserve">He said, and striding on, with speedy pace, </w:t>
      </w:r>
    </w:p>
    <w:p w14:paraId="2CAE9F37" w14:textId="7D83038A" w:rsidR="003A417A" w:rsidRPr="00C00B1A" w:rsidRDefault="003A417A" w:rsidP="00C00B1A">
      <w:pPr>
        <w:pStyle w:val="Poetry"/>
      </w:pPr>
      <w:r w:rsidRPr="00C00B1A">
        <w:t>He sought his coursers of the Thracian race.</w:t>
      </w:r>
    </w:p>
    <w:p w14:paraId="421EBE0C" w14:textId="4207D8C4" w:rsidR="003A417A" w:rsidRPr="00C00B1A" w:rsidRDefault="003A417A" w:rsidP="00C00B1A">
      <w:pPr>
        <w:pStyle w:val="Poetry"/>
      </w:pPr>
      <w:r w:rsidRPr="00C00B1A">
        <w:t>At his approach they toss their heads on high,</w:t>
      </w:r>
    </w:p>
    <w:p w14:paraId="0625DF92" w14:textId="77777777" w:rsidR="00C00B1A" w:rsidRDefault="003A417A" w:rsidP="00C00B1A">
      <w:pPr>
        <w:pStyle w:val="Poetry"/>
      </w:pPr>
      <w:r w:rsidRPr="00C00B1A">
        <w:t xml:space="preserve">And, proudly neighing, promise victory. </w:t>
      </w:r>
    </w:p>
    <w:p w14:paraId="44F01EA4" w14:textId="77777777" w:rsidR="00C00B1A" w:rsidRDefault="003A417A" w:rsidP="00C00B1A">
      <w:pPr>
        <w:pStyle w:val="Poetry"/>
      </w:pPr>
      <w:r w:rsidRPr="00C00B1A">
        <w:lastRenderedPageBreak/>
        <w:t xml:space="preserve">The sires of these Orythia sent from far, </w:t>
      </w:r>
    </w:p>
    <w:p w14:paraId="306DADA0" w14:textId="75FEA440" w:rsidR="003A417A" w:rsidRPr="00C00B1A" w:rsidRDefault="003A417A" w:rsidP="00C00B1A">
      <w:pPr>
        <w:pStyle w:val="Poetry"/>
      </w:pPr>
      <w:r w:rsidRPr="00C00B1A">
        <w:t>To grace Pilumnus, when he went to war.</w:t>
      </w:r>
    </w:p>
    <w:p w14:paraId="7AAA8FBD" w14:textId="77777777" w:rsidR="003A417A" w:rsidRPr="00C00B1A" w:rsidRDefault="003A417A" w:rsidP="00C00B1A">
      <w:pPr>
        <w:pStyle w:val="Poetry"/>
      </w:pPr>
      <w:r w:rsidRPr="00C00B1A">
        <w:t>The drifts of Thracian snows were scarce so white,</w:t>
      </w:r>
    </w:p>
    <w:p w14:paraId="7C5943D6" w14:textId="56FD2C29" w:rsidR="003A417A" w:rsidRPr="00C00B1A" w:rsidRDefault="003A417A" w:rsidP="00C00B1A">
      <w:pPr>
        <w:pStyle w:val="Poetry"/>
      </w:pPr>
      <w:r w:rsidRPr="00C00B1A">
        <w:t>Nor northern winds in fleetness match’d their flight.</w:t>
      </w:r>
    </w:p>
    <w:p w14:paraId="078C6474" w14:textId="77777777" w:rsidR="003A417A" w:rsidRPr="00C00B1A" w:rsidRDefault="003A417A" w:rsidP="00C00B1A">
      <w:pPr>
        <w:pStyle w:val="Poetry"/>
      </w:pPr>
      <w:r w:rsidRPr="00C00B1A">
        <w:t xml:space="preserve">Officious grooms stand ready by his </w:t>
      </w:r>
      <w:proofErr w:type="gramStart"/>
      <w:r w:rsidRPr="00C00B1A">
        <w:t>side;</w:t>
      </w:r>
      <w:proofErr w:type="gramEnd"/>
    </w:p>
    <w:p w14:paraId="2FF6656C" w14:textId="77777777" w:rsidR="003A417A" w:rsidRPr="00C00B1A" w:rsidRDefault="003A417A" w:rsidP="00C00B1A">
      <w:pPr>
        <w:pStyle w:val="Poetry"/>
      </w:pPr>
      <w:r w:rsidRPr="00C00B1A">
        <w:t>And some with combs their flowing manes divide,</w:t>
      </w:r>
    </w:p>
    <w:p w14:paraId="1A9DAB51" w14:textId="77777777" w:rsidR="003A417A" w:rsidRPr="00C00B1A" w:rsidRDefault="003A417A" w:rsidP="00C00B1A">
      <w:pPr>
        <w:pStyle w:val="Poetry"/>
      </w:pPr>
      <w:r w:rsidRPr="00C00B1A">
        <w:t>And others stroke their chests and gently soothe their pride.</w:t>
      </w:r>
    </w:p>
    <w:p w14:paraId="55377D62" w14:textId="77777777" w:rsidR="00C00B1A" w:rsidRDefault="00C00B1A" w:rsidP="00C00B1A">
      <w:pPr>
        <w:pStyle w:val="Poetry"/>
      </w:pPr>
    </w:p>
    <w:p w14:paraId="2DC1F60E" w14:textId="1132641E" w:rsidR="003A417A" w:rsidRPr="00C00B1A" w:rsidRDefault="003A417A" w:rsidP="00C00B1A">
      <w:pPr>
        <w:pStyle w:val="Poetry"/>
      </w:pPr>
      <w:r w:rsidRPr="00C00B1A">
        <w:t>He sheath’d his limbs in arms; a temper’d mass</w:t>
      </w:r>
    </w:p>
    <w:p w14:paraId="05093056" w14:textId="265FAA66" w:rsidR="003A417A" w:rsidRPr="00C00B1A" w:rsidRDefault="003A417A" w:rsidP="00C00B1A">
      <w:pPr>
        <w:pStyle w:val="Poetry"/>
      </w:pPr>
      <w:r w:rsidRPr="00C00B1A">
        <w:t>Of golden metal those, and mountain brass.</w:t>
      </w:r>
    </w:p>
    <w:p w14:paraId="3859FF24" w14:textId="77777777" w:rsidR="00C00B1A" w:rsidRDefault="003A417A" w:rsidP="00C00B1A">
      <w:pPr>
        <w:pStyle w:val="Poetry"/>
      </w:pPr>
      <w:r w:rsidRPr="00C00B1A">
        <w:t xml:space="preserve">Then to his head his glitt’ring helm he tied, </w:t>
      </w:r>
    </w:p>
    <w:p w14:paraId="16278F19" w14:textId="77777777" w:rsidR="00C00B1A" w:rsidRDefault="003A417A" w:rsidP="00C00B1A">
      <w:pPr>
        <w:pStyle w:val="Poetry"/>
      </w:pPr>
      <w:r w:rsidRPr="00C00B1A">
        <w:t xml:space="preserve">And girt his faithful fauchion to his side. </w:t>
      </w:r>
    </w:p>
    <w:p w14:paraId="2E954EFF" w14:textId="77777777" w:rsidR="00C00B1A" w:rsidRDefault="003A417A" w:rsidP="00C00B1A">
      <w:pPr>
        <w:pStyle w:val="Poetry"/>
      </w:pPr>
      <w:r w:rsidRPr="00C00B1A">
        <w:t>In his Aetnaean forge, the God of Fire</w:t>
      </w:r>
    </w:p>
    <w:p w14:paraId="4C8FFE07" w14:textId="310468BA" w:rsidR="003A417A" w:rsidRPr="00C00B1A" w:rsidRDefault="003A417A" w:rsidP="00C00B1A">
      <w:pPr>
        <w:pStyle w:val="Poetry"/>
      </w:pPr>
      <w:r w:rsidRPr="00C00B1A">
        <w:t xml:space="preserve">That fauchion labor’d for the hero’s </w:t>
      </w:r>
      <w:proofErr w:type="gramStart"/>
      <w:r w:rsidRPr="00C00B1A">
        <w:t>sire;</w:t>
      </w:r>
      <w:proofErr w:type="gramEnd"/>
    </w:p>
    <w:p w14:paraId="4B112184" w14:textId="39931516" w:rsidR="003A417A" w:rsidRPr="00C00B1A" w:rsidRDefault="003A417A" w:rsidP="00C00B1A">
      <w:pPr>
        <w:pStyle w:val="Poetry"/>
      </w:pPr>
      <w:r w:rsidRPr="00C00B1A">
        <w:t>Immortal keenness on the blade bestow’d,</w:t>
      </w:r>
    </w:p>
    <w:p w14:paraId="4B2B8F0F" w14:textId="77777777" w:rsidR="00C00B1A" w:rsidRDefault="003A417A" w:rsidP="00C00B1A">
      <w:pPr>
        <w:pStyle w:val="Poetry"/>
      </w:pPr>
      <w:r w:rsidRPr="00C00B1A">
        <w:t xml:space="preserve">And plung’d it </w:t>
      </w:r>
      <w:proofErr w:type="gramStart"/>
      <w:r w:rsidRPr="00C00B1A">
        <w:t>hissing</w:t>
      </w:r>
      <w:proofErr w:type="gramEnd"/>
      <w:r w:rsidRPr="00C00B1A">
        <w:t xml:space="preserve"> in the Stygian flood. </w:t>
      </w:r>
    </w:p>
    <w:p w14:paraId="0DE4CF7A" w14:textId="77777777" w:rsidR="00C00B1A" w:rsidRDefault="003A417A" w:rsidP="00C00B1A">
      <w:pPr>
        <w:pStyle w:val="Poetry"/>
      </w:pPr>
      <w:r w:rsidRPr="00C00B1A">
        <w:t xml:space="preserve">Propp’d on a pillar, which the ceiling bore, </w:t>
      </w:r>
    </w:p>
    <w:p w14:paraId="6B3FB006" w14:textId="611C1880" w:rsidR="003A417A" w:rsidRPr="00C00B1A" w:rsidRDefault="003A417A" w:rsidP="00C00B1A">
      <w:pPr>
        <w:pStyle w:val="Poetry"/>
      </w:pPr>
      <w:r w:rsidRPr="00C00B1A">
        <w:t xml:space="preserve">Was plac’d the lance Auruncan Actor </w:t>
      </w:r>
      <w:proofErr w:type="gramStart"/>
      <w:r w:rsidRPr="00C00B1A">
        <w:t>wore;</w:t>
      </w:r>
      <w:proofErr w:type="gramEnd"/>
    </w:p>
    <w:p w14:paraId="0550C5AD" w14:textId="77777777" w:rsidR="003A417A" w:rsidRPr="00C00B1A" w:rsidRDefault="003A417A" w:rsidP="00C00B1A">
      <w:pPr>
        <w:pStyle w:val="Poetry"/>
      </w:pPr>
      <w:r w:rsidRPr="00C00B1A">
        <w:t xml:space="preserve">Which with such force he brandish’d in his </w:t>
      </w:r>
      <w:proofErr w:type="gramStart"/>
      <w:r w:rsidRPr="00C00B1A">
        <w:t>hand,</w:t>
      </w:r>
      <w:proofErr w:type="gramEnd"/>
    </w:p>
    <w:p w14:paraId="06BC3C1E" w14:textId="43031FF1" w:rsidR="003A417A" w:rsidRPr="00C00B1A" w:rsidRDefault="003A417A" w:rsidP="00C00B1A">
      <w:pPr>
        <w:pStyle w:val="Poetry"/>
      </w:pPr>
      <w:r w:rsidRPr="00C00B1A">
        <w:t>The tough ash trembled like an osier wand:</w:t>
      </w:r>
    </w:p>
    <w:p w14:paraId="4DBD764D" w14:textId="77777777" w:rsidR="00C00B1A" w:rsidRDefault="003A417A" w:rsidP="00C00B1A">
      <w:pPr>
        <w:pStyle w:val="Poetry"/>
      </w:pPr>
      <w:r w:rsidRPr="00C00B1A">
        <w:t>Then cried: “O pond’rous spoil of Actor slain,</w:t>
      </w:r>
    </w:p>
    <w:p w14:paraId="7E5AFC33" w14:textId="78703F30" w:rsidR="003A417A" w:rsidRPr="00C00B1A" w:rsidRDefault="003A417A" w:rsidP="00C00B1A">
      <w:pPr>
        <w:pStyle w:val="Poetry"/>
      </w:pPr>
      <w:r w:rsidRPr="00C00B1A">
        <w:t>And never yet by Turnus toss’d in vain,</w:t>
      </w:r>
    </w:p>
    <w:p w14:paraId="5D1E4F16" w14:textId="77777777" w:rsidR="00C00B1A" w:rsidRDefault="003A417A" w:rsidP="00C00B1A">
      <w:pPr>
        <w:pStyle w:val="Poetry"/>
      </w:pPr>
      <w:r w:rsidRPr="00C00B1A">
        <w:t xml:space="preserve">Fail not this day thy wonted force; but go, </w:t>
      </w:r>
    </w:p>
    <w:p w14:paraId="038A1E4D" w14:textId="0534FEC4" w:rsidR="003A417A" w:rsidRPr="00C00B1A" w:rsidRDefault="003A417A" w:rsidP="00C00B1A">
      <w:pPr>
        <w:pStyle w:val="Poetry"/>
      </w:pPr>
      <w:r w:rsidRPr="00C00B1A">
        <w:t>Sent by this hand, to pierce the Trojan foe!</w:t>
      </w:r>
    </w:p>
    <w:p w14:paraId="64B9277E" w14:textId="1F294DAC" w:rsidR="003A417A" w:rsidRPr="00C00B1A" w:rsidRDefault="003A417A" w:rsidP="00C00B1A">
      <w:pPr>
        <w:pStyle w:val="Poetry"/>
      </w:pPr>
      <w:r w:rsidRPr="00C00B1A">
        <w:t>Give me to tear his corslet from his breast,</w:t>
      </w:r>
    </w:p>
    <w:p w14:paraId="1964B6A4" w14:textId="77777777" w:rsidR="00C00B1A" w:rsidRDefault="003A417A" w:rsidP="00C00B1A">
      <w:pPr>
        <w:pStyle w:val="Poetry"/>
      </w:pPr>
      <w:r w:rsidRPr="00C00B1A">
        <w:t xml:space="preserve">And from that eunuch head to rend the </w:t>
      </w:r>
      <w:proofErr w:type="gramStart"/>
      <w:r w:rsidRPr="00C00B1A">
        <w:t>crest;</w:t>
      </w:r>
      <w:proofErr w:type="gramEnd"/>
      <w:r w:rsidRPr="00C00B1A">
        <w:t xml:space="preserve"> </w:t>
      </w:r>
    </w:p>
    <w:p w14:paraId="2E8AF283" w14:textId="0E9586E5" w:rsidR="003A417A" w:rsidRPr="00C00B1A" w:rsidRDefault="003A417A" w:rsidP="00C00B1A">
      <w:pPr>
        <w:pStyle w:val="Poetry"/>
      </w:pPr>
      <w:r w:rsidRPr="00C00B1A">
        <w:t>Dragg’d in the dust, his frizzled hair to soil,</w:t>
      </w:r>
    </w:p>
    <w:p w14:paraId="2386576B" w14:textId="47BF74F0" w:rsidR="003A417A" w:rsidRDefault="003A417A" w:rsidP="00C00B1A">
      <w:pPr>
        <w:pStyle w:val="Poetry"/>
      </w:pPr>
      <w:r w:rsidRPr="00C00B1A">
        <w:t>Hot from the vexing ir’n, and smear’d with fragrant oil!”</w:t>
      </w:r>
    </w:p>
    <w:p w14:paraId="16F60058" w14:textId="77777777" w:rsidR="00C00B1A" w:rsidRPr="00C00B1A" w:rsidRDefault="00C00B1A" w:rsidP="00C00B1A">
      <w:pPr>
        <w:pStyle w:val="Poetry"/>
      </w:pPr>
    </w:p>
    <w:p w14:paraId="73D476D0" w14:textId="77777777" w:rsidR="003A417A" w:rsidRPr="00C00B1A" w:rsidRDefault="003A417A" w:rsidP="00C00B1A">
      <w:pPr>
        <w:pStyle w:val="Poetry"/>
      </w:pPr>
      <w:proofErr w:type="gramStart"/>
      <w:r w:rsidRPr="00C00B1A">
        <w:t>Thus</w:t>
      </w:r>
      <w:proofErr w:type="gramEnd"/>
      <w:r w:rsidRPr="00C00B1A">
        <w:t xml:space="preserve"> while he raves, from his wide nostrils flies</w:t>
      </w:r>
    </w:p>
    <w:p w14:paraId="38DF0CB0" w14:textId="29146725" w:rsidR="003A417A" w:rsidRPr="00C00B1A" w:rsidRDefault="003A417A" w:rsidP="00C00B1A">
      <w:pPr>
        <w:pStyle w:val="Poetry"/>
      </w:pPr>
      <w:r w:rsidRPr="00C00B1A">
        <w:t>A fiery steam, and sparkles from his eyes.</w:t>
      </w:r>
    </w:p>
    <w:p w14:paraId="5FF690FB" w14:textId="77777777" w:rsidR="003A417A" w:rsidRPr="00C00B1A" w:rsidRDefault="003A417A" w:rsidP="00C00B1A">
      <w:pPr>
        <w:pStyle w:val="Poetry"/>
      </w:pPr>
      <w:r w:rsidRPr="00C00B1A">
        <w:t>So fares the bull in his lov’d female’s sight:</w:t>
      </w:r>
    </w:p>
    <w:p w14:paraId="535328AB" w14:textId="77777777" w:rsidR="00C00B1A" w:rsidRDefault="003A417A" w:rsidP="00C00B1A">
      <w:pPr>
        <w:pStyle w:val="Poetry"/>
      </w:pPr>
      <w:r w:rsidRPr="00C00B1A">
        <w:t xml:space="preserve">Proudly he bellows, and preludes the </w:t>
      </w:r>
      <w:proofErr w:type="gramStart"/>
      <w:r w:rsidRPr="00C00B1A">
        <w:t>fight;</w:t>
      </w:r>
      <w:proofErr w:type="gramEnd"/>
      <w:r w:rsidRPr="00C00B1A">
        <w:t xml:space="preserve"> </w:t>
      </w:r>
    </w:p>
    <w:p w14:paraId="56A0AFCA" w14:textId="77777777" w:rsidR="00C00B1A" w:rsidRDefault="003A417A" w:rsidP="00C00B1A">
      <w:pPr>
        <w:pStyle w:val="Poetry"/>
      </w:pPr>
      <w:r w:rsidRPr="00C00B1A">
        <w:t xml:space="preserve">He tries his goring horns against a tree, </w:t>
      </w:r>
    </w:p>
    <w:p w14:paraId="1124CD3F" w14:textId="384BFFCA" w:rsidR="003A417A" w:rsidRPr="00C00B1A" w:rsidRDefault="003A417A" w:rsidP="00C00B1A">
      <w:pPr>
        <w:pStyle w:val="Poetry"/>
      </w:pPr>
      <w:r w:rsidRPr="00C00B1A">
        <w:t xml:space="preserve">And meditates his absent </w:t>
      </w:r>
      <w:proofErr w:type="gramStart"/>
      <w:r w:rsidRPr="00C00B1A">
        <w:t>enemy;</w:t>
      </w:r>
      <w:proofErr w:type="gramEnd"/>
    </w:p>
    <w:p w14:paraId="4BE2981E" w14:textId="504CFA05" w:rsidR="003A417A" w:rsidRPr="00C00B1A" w:rsidRDefault="003A417A" w:rsidP="00C00B1A">
      <w:pPr>
        <w:pStyle w:val="Poetry"/>
      </w:pPr>
      <w:r w:rsidRPr="00C00B1A">
        <w:lastRenderedPageBreak/>
        <w:t>He pushes at the winds; he digs the strand</w:t>
      </w:r>
    </w:p>
    <w:p w14:paraId="4EF29382" w14:textId="280045B7" w:rsidR="003A417A" w:rsidRDefault="003A417A" w:rsidP="00C00B1A">
      <w:pPr>
        <w:pStyle w:val="Poetry"/>
      </w:pPr>
      <w:r w:rsidRPr="00C00B1A">
        <w:t xml:space="preserve">With his black </w:t>
      </w:r>
      <w:proofErr w:type="gramStart"/>
      <w:r w:rsidRPr="00C00B1A">
        <w:t>hoofs, and</w:t>
      </w:r>
      <w:proofErr w:type="gramEnd"/>
      <w:r w:rsidRPr="00C00B1A">
        <w:t xml:space="preserve"> spurns the yellow sand.</w:t>
      </w:r>
    </w:p>
    <w:p w14:paraId="2D7F34A1" w14:textId="77777777" w:rsidR="00C00B1A" w:rsidRPr="00C00B1A" w:rsidRDefault="00C00B1A" w:rsidP="00C00B1A">
      <w:pPr>
        <w:pStyle w:val="Poetry"/>
      </w:pPr>
    </w:p>
    <w:p w14:paraId="58F772E9" w14:textId="77777777" w:rsidR="00C00B1A" w:rsidRDefault="003A417A" w:rsidP="00C00B1A">
      <w:pPr>
        <w:pStyle w:val="Poetry"/>
      </w:pPr>
      <w:r w:rsidRPr="00C00B1A">
        <w:t xml:space="preserve">Nor less the Trojan, in his Lemnian arms, </w:t>
      </w:r>
    </w:p>
    <w:p w14:paraId="4B11CF8C" w14:textId="34205F5E" w:rsidR="003A417A" w:rsidRPr="00C00B1A" w:rsidRDefault="003A417A" w:rsidP="00C00B1A">
      <w:pPr>
        <w:pStyle w:val="Poetry"/>
      </w:pPr>
      <w:r w:rsidRPr="00C00B1A">
        <w:t>To future fight his manly courage warms:</w:t>
      </w:r>
    </w:p>
    <w:p w14:paraId="0554083A" w14:textId="77777777" w:rsidR="003A417A" w:rsidRPr="00C00B1A" w:rsidRDefault="003A417A" w:rsidP="00C00B1A">
      <w:pPr>
        <w:pStyle w:val="Poetry"/>
      </w:pPr>
      <w:r w:rsidRPr="00C00B1A">
        <w:t>He whets his fury, and with joy prepares</w:t>
      </w:r>
    </w:p>
    <w:p w14:paraId="03CC4ECC" w14:textId="2F47A7BE" w:rsidR="003A417A" w:rsidRPr="00C00B1A" w:rsidRDefault="003A417A" w:rsidP="00C00B1A">
      <w:pPr>
        <w:pStyle w:val="Poetry"/>
      </w:pPr>
      <w:r w:rsidRPr="00C00B1A">
        <w:t xml:space="preserve">To terminate at once the ling’ring </w:t>
      </w:r>
      <w:proofErr w:type="gramStart"/>
      <w:r w:rsidRPr="00C00B1A">
        <w:t>wars;</w:t>
      </w:r>
      <w:proofErr w:type="gramEnd"/>
    </w:p>
    <w:p w14:paraId="4FF7A4A7" w14:textId="77777777" w:rsidR="003A417A" w:rsidRPr="00C00B1A" w:rsidRDefault="003A417A" w:rsidP="00C00B1A">
      <w:pPr>
        <w:pStyle w:val="Poetry"/>
      </w:pPr>
      <w:r w:rsidRPr="00C00B1A">
        <w:t>To cheer his chiefs and tender son, relates</w:t>
      </w:r>
    </w:p>
    <w:p w14:paraId="364C429A" w14:textId="77777777" w:rsidR="00C00B1A" w:rsidRDefault="003A417A" w:rsidP="00C00B1A">
      <w:pPr>
        <w:pStyle w:val="Poetry"/>
      </w:pPr>
      <w:r w:rsidRPr="00C00B1A">
        <w:t xml:space="preserve">What Heav’n had </w:t>
      </w:r>
      <w:proofErr w:type="gramStart"/>
      <w:r w:rsidRPr="00C00B1A">
        <w:t>promis’d, and</w:t>
      </w:r>
      <w:proofErr w:type="gramEnd"/>
      <w:r w:rsidRPr="00C00B1A">
        <w:t xml:space="preserve"> expounds the fates. </w:t>
      </w:r>
    </w:p>
    <w:p w14:paraId="6A746B83" w14:textId="6AFAE5BC" w:rsidR="003A417A" w:rsidRPr="00C00B1A" w:rsidRDefault="003A417A" w:rsidP="00C00B1A">
      <w:pPr>
        <w:pStyle w:val="Poetry"/>
      </w:pPr>
      <w:r w:rsidRPr="00C00B1A">
        <w:t>Then to the Latian king he sends, to cease</w:t>
      </w:r>
    </w:p>
    <w:p w14:paraId="0F4D806C" w14:textId="4DA5939B" w:rsidR="003A417A" w:rsidRDefault="003A417A" w:rsidP="00C00B1A">
      <w:pPr>
        <w:pStyle w:val="Poetry"/>
      </w:pPr>
      <w:r w:rsidRPr="00C00B1A">
        <w:t xml:space="preserve">The rage of </w:t>
      </w:r>
      <w:proofErr w:type="gramStart"/>
      <w:r w:rsidRPr="00C00B1A">
        <w:t>arms, and</w:t>
      </w:r>
      <w:proofErr w:type="gramEnd"/>
      <w:r w:rsidRPr="00C00B1A">
        <w:t xml:space="preserve"> ratify the peace.</w:t>
      </w:r>
    </w:p>
    <w:p w14:paraId="641C7826" w14:textId="77777777" w:rsidR="00C00B1A" w:rsidRPr="00C00B1A" w:rsidRDefault="00C00B1A" w:rsidP="00C00B1A">
      <w:pPr>
        <w:pStyle w:val="Poetry"/>
      </w:pPr>
    </w:p>
    <w:p w14:paraId="2B445E11" w14:textId="6CEFFC0E" w:rsidR="003A417A" w:rsidRPr="00C00B1A" w:rsidRDefault="003A417A" w:rsidP="00C00B1A">
      <w:pPr>
        <w:pStyle w:val="Poetry"/>
      </w:pPr>
      <w:r w:rsidRPr="00C00B1A">
        <w:t>The morn ensuing, from the mountain’s height,</w:t>
      </w:r>
    </w:p>
    <w:p w14:paraId="5B75C015" w14:textId="77777777" w:rsidR="00C00B1A" w:rsidRDefault="003A417A" w:rsidP="00C00B1A">
      <w:pPr>
        <w:pStyle w:val="Poetry"/>
      </w:pPr>
      <w:r w:rsidRPr="00C00B1A">
        <w:t xml:space="preserve">Had scarcely spread the skies with rosy </w:t>
      </w:r>
      <w:proofErr w:type="gramStart"/>
      <w:r w:rsidRPr="00C00B1A">
        <w:t>light;</w:t>
      </w:r>
      <w:proofErr w:type="gramEnd"/>
      <w:r w:rsidRPr="00C00B1A">
        <w:t xml:space="preserve"> </w:t>
      </w:r>
    </w:p>
    <w:p w14:paraId="4FBF7BF6" w14:textId="77777777" w:rsidR="00C00B1A" w:rsidRDefault="003A417A" w:rsidP="00C00B1A">
      <w:pPr>
        <w:pStyle w:val="Poetry"/>
      </w:pPr>
      <w:r w:rsidRPr="00C00B1A">
        <w:t xml:space="preserve">Th’ ethereal coursers, bounding from the sea, </w:t>
      </w:r>
    </w:p>
    <w:p w14:paraId="1E29E8C8" w14:textId="77777777" w:rsidR="00C00B1A" w:rsidRDefault="003A417A" w:rsidP="00C00B1A">
      <w:pPr>
        <w:pStyle w:val="Poetry"/>
      </w:pPr>
      <w:r w:rsidRPr="00C00B1A">
        <w:t xml:space="preserve">From out their flaming nostrils breath’d the </w:t>
      </w:r>
      <w:proofErr w:type="gramStart"/>
      <w:r w:rsidRPr="00C00B1A">
        <w:t>day;</w:t>
      </w:r>
      <w:proofErr w:type="gramEnd"/>
      <w:r w:rsidRPr="00C00B1A">
        <w:t xml:space="preserve"> </w:t>
      </w:r>
    </w:p>
    <w:p w14:paraId="78D979CE" w14:textId="00036AEE" w:rsidR="003A417A" w:rsidRPr="00C00B1A" w:rsidRDefault="003A417A" w:rsidP="00C00B1A">
      <w:pPr>
        <w:pStyle w:val="Poetry"/>
      </w:pPr>
      <w:r w:rsidRPr="00C00B1A">
        <w:t>When now the Trojan and Rutulian guard,</w:t>
      </w:r>
    </w:p>
    <w:p w14:paraId="4A22C68D" w14:textId="7833F5B0" w:rsidR="003A417A" w:rsidRPr="00C00B1A" w:rsidRDefault="003A417A" w:rsidP="00C00B1A">
      <w:pPr>
        <w:pStyle w:val="Poetry"/>
      </w:pPr>
      <w:r w:rsidRPr="00C00B1A">
        <w:t>In friendly labor join’d, the list prepar’d.</w:t>
      </w:r>
      <w:r w:rsidRPr="00C00B1A">
        <w:tab/>
      </w:r>
    </w:p>
    <w:p w14:paraId="595D879D" w14:textId="77777777" w:rsidR="00C00B1A" w:rsidRDefault="003A417A" w:rsidP="00C00B1A">
      <w:pPr>
        <w:pStyle w:val="Poetry"/>
      </w:pPr>
      <w:r w:rsidRPr="00C00B1A">
        <w:t xml:space="preserve">Beneath the walls they measure out the </w:t>
      </w:r>
      <w:proofErr w:type="gramStart"/>
      <w:r w:rsidRPr="00C00B1A">
        <w:t>space;</w:t>
      </w:r>
      <w:proofErr w:type="gramEnd"/>
      <w:r w:rsidRPr="00C00B1A">
        <w:t xml:space="preserve"> </w:t>
      </w:r>
    </w:p>
    <w:p w14:paraId="3327ECA9" w14:textId="7C656841" w:rsidR="003A417A" w:rsidRPr="00C00B1A" w:rsidRDefault="003A417A" w:rsidP="00C00B1A">
      <w:pPr>
        <w:pStyle w:val="Poetry"/>
      </w:pPr>
      <w:r w:rsidRPr="00C00B1A">
        <w:t>Then sacred altars rear, on sods of grass,</w:t>
      </w:r>
    </w:p>
    <w:p w14:paraId="4E99B838" w14:textId="77777777" w:rsidR="00C00B1A" w:rsidRDefault="003A417A" w:rsidP="00C00B1A">
      <w:pPr>
        <w:pStyle w:val="Poetry"/>
      </w:pPr>
      <w:r w:rsidRPr="00C00B1A">
        <w:t xml:space="preserve">Where, with religious their common gods they place. </w:t>
      </w:r>
    </w:p>
    <w:p w14:paraId="1DAED647" w14:textId="74287191" w:rsidR="003A417A" w:rsidRPr="00C00B1A" w:rsidRDefault="003A417A" w:rsidP="00C00B1A">
      <w:pPr>
        <w:pStyle w:val="Poetry"/>
      </w:pPr>
      <w:r w:rsidRPr="00C00B1A">
        <w:t xml:space="preserve">In purest white the priests their heads </w:t>
      </w:r>
      <w:proofErr w:type="gramStart"/>
      <w:r w:rsidRPr="00C00B1A">
        <w:t>attire;</w:t>
      </w:r>
      <w:proofErr w:type="gramEnd"/>
    </w:p>
    <w:p w14:paraId="575F3530" w14:textId="0A9D62E6" w:rsidR="003A417A" w:rsidRPr="00C00B1A" w:rsidRDefault="003A417A" w:rsidP="00C00B1A">
      <w:pPr>
        <w:pStyle w:val="Poetry"/>
      </w:pPr>
      <w:r w:rsidRPr="00C00B1A">
        <w:t xml:space="preserve">And living waters bear, and holy </w:t>
      </w:r>
      <w:proofErr w:type="gramStart"/>
      <w:r w:rsidRPr="00C00B1A">
        <w:t>fire;</w:t>
      </w:r>
      <w:proofErr w:type="gramEnd"/>
    </w:p>
    <w:p w14:paraId="234D3540" w14:textId="77777777" w:rsidR="00C00B1A" w:rsidRDefault="003A417A" w:rsidP="00C00B1A">
      <w:pPr>
        <w:pStyle w:val="Poetry"/>
      </w:pPr>
      <w:r w:rsidRPr="00C00B1A">
        <w:t xml:space="preserve">And, o’er their linen hoods and shaded hair, </w:t>
      </w:r>
    </w:p>
    <w:p w14:paraId="7A8852A4" w14:textId="52E7D7C3" w:rsidR="003A417A" w:rsidRPr="00C00B1A" w:rsidRDefault="003A417A" w:rsidP="00C00B1A">
      <w:pPr>
        <w:pStyle w:val="Poetry"/>
      </w:pPr>
      <w:r w:rsidRPr="00C00B1A">
        <w:t>Long twisted wreaths of sacred veryain wear.</w:t>
      </w:r>
    </w:p>
    <w:p w14:paraId="3E8A6253" w14:textId="77777777" w:rsidR="00C00B1A" w:rsidRDefault="00C00B1A" w:rsidP="00C00B1A">
      <w:pPr>
        <w:pStyle w:val="Poetry"/>
      </w:pPr>
    </w:p>
    <w:p w14:paraId="5AD76679" w14:textId="628FB7C8" w:rsidR="003A417A" w:rsidRPr="00C00B1A" w:rsidRDefault="003A417A" w:rsidP="00C00B1A">
      <w:pPr>
        <w:pStyle w:val="Poetry"/>
      </w:pPr>
      <w:r w:rsidRPr="00C00B1A">
        <w:t>In order issuing from the town appears</w:t>
      </w:r>
    </w:p>
    <w:p w14:paraId="14830467" w14:textId="77777777" w:rsidR="003A417A" w:rsidRPr="00C00B1A" w:rsidRDefault="003A417A" w:rsidP="00C00B1A">
      <w:pPr>
        <w:pStyle w:val="Poetry"/>
      </w:pPr>
      <w:r w:rsidRPr="00C00B1A">
        <w:t xml:space="preserve">The Latin legion, arm’d with pointed </w:t>
      </w:r>
      <w:proofErr w:type="gramStart"/>
      <w:r w:rsidRPr="00C00B1A">
        <w:t>spears;</w:t>
      </w:r>
      <w:proofErr w:type="gramEnd"/>
    </w:p>
    <w:p w14:paraId="014CB219" w14:textId="460FADEA" w:rsidR="003A417A" w:rsidRPr="00C00B1A" w:rsidRDefault="003A417A" w:rsidP="00C00B1A">
      <w:pPr>
        <w:pStyle w:val="Poetry"/>
      </w:pPr>
      <w:r w:rsidRPr="00C00B1A">
        <w:t>And from the fields, advancing on a line,</w:t>
      </w:r>
    </w:p>
    <w:p w14:paraId="765911EA" w14:textId="77777777" w:rsidR="003A417A" w:rsidRPr="00C00B1A" w:rsidRDefault="003A417A" w:rsidP="00C00B1A">
      <w:pPr>
        <w:pStyle w:val="Poetry"/>
      </w:pPr>
      <w:r w:rsidRPr="00C00B1A">
        <w:t>The Trojan and the Tuscan forces join:</w:t>
      </w:r>
    </w:p>
    <w:p w14:paraId="52113DFC" w14:textId="77777777" w:rsidR="003A417A" w:rsidRPr="00C00B1A" w:rsidRDefault="003A417A" w:rsidP="00C00B1A">
      <w:pPr>
        <w:pStyle w:val="Poetry"/>
      </w:pPr>
      <w:r w:rsidRPr="00C00B1A">
        <w:t xml:space="preserve">Their various arms afford a pleasing </w:t>
      </w:r>
      <w:proofErr w:type="gramStart"/>
      <w:r w:rsidRPr="00C00B1A">
        <w:t>sight;</w:t>
      </w:r>
      <w:proofErr w:type="gramEnd"/>
    </w:p>
    <w:p w14:paraId="18DA2632" w14:textId="77777777" w:rsidR="00C00B1A" w:rsidRDefault="003A417A" w:rsidP="00C00B1A">
      <w:pPr>
        <w:pStyle w:val="Poetry"/>
      </w:pPr>
      <w:r w:rsidRPr="00C00B1A">
        <w:t xml:space="preserve">A peaceful train they seem, in peace prepar’d for fight. </w:t>
      </w:r>
    </w:p>
    <w:p w14:paraId="7A83DB36" w14:textId="5DEAEEDB" w:rsidR="003A417A" w:rsidRPr="00C00B1A" w:rsidRDefault="003A417A" w:rsidP="00C00B1A">
      <w:pPr>
        <w:pStyle w:val="Poetry"/>
      </w:pPr>
      <w:r w:rsidRPr="00C00B1A">
        <w:t>Betwixt the ranks the proud commanders ride,</w:t>
      </w:r>
    </w:p>
    <w:p w14:paraId="2F7DB1AF" w14:textId="3B713518" w:rsidR="003A417A" w:rsidRPr="00C00B1A" w:rsidRDefault="003A417A" w:rsidP="00C00B1A">
      <w:pPr>
        <w:pStyle w:val="Poetry"/>
      </w:pPr>
      <w:r w:rsidRPr="00C00B1A">
        <w:t xml:space="preserve">Glitt’ring with gold, and vests in purple </w:t>
      </w:r>
      <w:proofErr w:type="gramStart"/>
      <w:r w:rsidRPr="00C00B1A">
        <w:t>dyed;</w:t>
      </w:r>
      <w:proofErr w:type="gramEnd"/>
    </w:p>
    <w:p w14:paraId="291748A3" w14:textId="77777777" w:rsidR="00C00B1A" w:rsidRDefault="003A417A" w:rsidP="00C00B1A">
      <w:pPr>
        <w:pStyle w:val="Poetry"/>
      </w:pPr>
      <w:r w:rsidRPr="00C00B1A">
        <w:t xml:space="preserve">Here Mnestheus, author of the Memmian line, </w:t>
      </w:r>
    </w:p>
    <w:p w14:paraId="04166536" w14:textId="010E9FDB" w:rsidR="003A417A" w:rsidRPr="00C00B1A" w:rsidRDefault="003A417A" w:rsidP="00C00B1A">
      <w:pPr>
        <w:pStyle w:val="Poetry"/>
      </w:pPr>
      <w:r w:rsidRPr="00C00B1A">
        <w:lastRenderedPageBreak/>
        <w:t>And there Messapus, born of seed divine.</w:t>
      </w:r>
    </w:p>
    <w:p w14:paraId="27351B92" w14:textId="77777777" w:rsidR="00C00B1A" w:rsidRDefault="003A417A" w:rsidP="00C00B1A">
      <w:pPr>
        <w:pStyle w:val="Poetry"/>
      </w:pPr>
      <w:r w:rsidRPr="00C00B1A">
        <w:t xml:space="preserve">The sign is giv’n; and, round the listed space, </w:t>
      </w:r>
    </w:p>
    <w:p w14:paraId="6A358BE7" w14:textId="7D4A51E8" w:rsidR="003A417A" w:rsidRPr="00C00B1A" w:rsidRDefault="003A417A" w:rsidP="00C00B1A">
      <w:pPr>
        <w:pStyle w:val="Poetry"/>
      </w:pPr>
      <w:r w:rsidRPr="00C00B1A">
        <w:t>Each man in order fills his proper place.</w:t>
      </w:r>
    </w:p>
    <w:p w14:paraId="2344FB1B" w14:textId="0909748A" w:rsidR="003A417A" w:rsidRPr="00C00B1A" w:rsidRDefault="003A417A" w:rsidP="00C00B1A">
      <w:pPr>
        <w:pStyle w:val="Poetry"/>
      </w:pPr>
      <w:r w:rsidRPr="00C00B1A">
        <w:t>Reclining on their ample shields, they stand,</w:t>
      </w:r>
    </w:p>
    <w:p w14:paraId="0ACE76EF" w14:textId="77777777" w:rsidR="00C00B1A" w:rsidRDefault="003A417A" w:rsidP="00C00B1A">
      <w:pPr>
        <w:pStyle w:val="Poetry"/>
      </w:pPr>
      <w:r w:rsidRPr="00C00B1A">
        <w:t xml:space="preserve">And fix their pointed lances in the sand. </w:t>
      </w:r>
    </w:p>
    <w:p w14:paraId="20ABCB1D" w14:textId="77777777" w:rsidR="00C00B1A" w:rsidRDefault="003A417A" w:rsidP="00C00B1A">
      <w:pPr>
        <w:pStyle w:val="Poetry"/>
      </w:pPr>
      <w:r w:rsidRPr="00C00B1A">
        <w:t xml:space="preserve">Now, studious of the sight, a num’rous throng </w:t>
      </w:r>
    </w:p>
    <w:p w14:paraId="6D7F4D71" w14:textId="77777777" w:rsidR="00C00B1A" w:rsidRDefault="003A417A" w:rsidP="00C00B1A">
      <w:pPr>
        <w:pStyle w:val="Poetry"/>
      </w:pPr>
      <w:r w:rsidRPr="00C00B1A">
        <w:t xml:space="preserve">Of either sex promiscuous, old and young, </w:t>
      </w:r>
    </w:p>
    <w:p w14:paraId="2861FAA6" w14:textId="799BEA7A" w:rsidR="003A417A" w:rsidRPr="00C00B1A" w:rsidRDefault="003A417A" w:rsidP="00C00B1A">
      <w:pPr>
        <w:pStyle w:val="Poetry"/>
      </w:pPr>
      <w:r w:rsidRPr="00C00B1A">
        <w:t>Swarm the town: by those who rest behind,</w:t>
      </w:r>
    </w:p>
    <w:p w14:paraId="51D982DA" w14:textId="2105B269" w:rsidR="003A417A" w:rsidRPr="00C00B1A" w:rsidRDefault="003A417A" w:rsidP="00C00B1A">
      <w:pPr>
        <w:pStyle w:val="Poetry"/>
      </w:pPr>
      <w:r w:rsidRPr="00C00B1A">
        <w:t>The gates and walls and houses’ tops are lin’d.</w:t>
      </w:r>
    </w:p>
    <w:p w14:paraId="1F371F05" w14:textId="77777777" w:rsidR="00C00B1A" w:rsidRDefault="003A417A" w:rsidP="00C00B1A">
      <w:pPr>
        <w:pStyle w:val="Poetry"/>
      </w:pPr>
      <w:r w:rsidRPr="00C00B1A">
        <w:t xml:space="preserve">Meantime the Queen of Heav’n beheld the sight, </w:t>
      </w:r>
    </w:p>
    <w:p w14:paraId="44791E6F" w14:textId="77777777" w:rsidR="00C00B1A" w:rsidRDefault="003A417A" w:rsidP="00C00B1A">
      <w:pPr>
        <w:pStyle w:val="Poetry"/>
      </w:pPr>
      <w:r w:rsidRPr="00C00B1A">
        <w:t xml:space="preserve">With eyes unpleas’d, from Mount Albano’s height </w:t>
      </w:r>
    </w:p>
    <w:p w14:paraId="207DC927" w14:textId="20ADBEB0" w:rsidR="003A417A" w:rsidRPr="00C00B1A" w:rsidRDefault="003A417A" w:rsidP="00C00B1A">
      <w:pPr>
        <w:pStyle w:val="Poetry"/>
      </w:pPr>
      <w:r w:rsidRPr="00C00B1A">
        <w:t>(Since call’d Albano by succeeding fame,</w:t>
      </w:r>
    </w:p>
    <w:p w14:paraId="7B4B76DB" w14:textId="77777777" w:rsidR="003A417A" w:rsidRPr="00C00B1A" w:rsidRDefault="003A417A" w:rsidP="00C00B1A">
      <w:pPr>
        <w:pStyle w:val="Poetry"/>
      </w:pPr>
      <w:r w:rsidRPr="00C00B1A">
        <w:t>But then an empty hill, without a name).</w:t>
      </w:r>
    </w:p>
    <w:p w14:paraId="191BB4B5" w14:textId="52F1D6DE" w:rsidR="003A417A" w:rsidRPr="00C00B1A" w:rsidRDefault="003A417A" w:rsidP="00C00B1A">
      <w:pPr>
        <w:pStyle w:val="Poetry"/>
      </w:pPr>
      <w:r w:rsidRPr="00C00B1A">
        <w:t>She thence survey’d the field, the Trojan pow’rs,</w:t>
      </w:r>
      <w:r w:rsidRPr="00C00B1A">
        <w:tab/>
      </w:r>
    </w:p>
    <w:p w14:paraId="2AD13AF3" w14:textId="77777777" w:rsidR="00C00B1A" w:rsidRDefault="003A417A" w:rsidP="00C00B1A">
      <w:pPr>
        <w:pStyle w:val="Poetry"/>
      </w:pPr>
      <w:r w:rsidRPr="00C00B1A">
        <w:t xml:space="preserve">The Latian squadrons, and Laurentine tow’rs. </w:t>
      </w:r>
    </w:p>
    <w:p w14:paraId="27EB314A" w14:textId="77777777" w:rsidR="00C00B1A" w:rsidRDefault="003A417A" w:rsidP="00C00B1A">
      <w:pPr>
        <w:pStyle w:val="Poetry"/>
      </w:pPr>
      <w:r w:rsidRPr="00C00B1A">
        <w:t xml:space="preserve">Then thus the goddess of the skies bespoke, </w:t>
      </w:r>
    </w:p>
    <w:p w14:paraId="05F8C5EF" w14:textId="77777777" w:rsidR="00C00B1A" w:rsidRDefault="003A417A" w:rsidP="00C00B1A">
      <w:pPr>
        <w:pStyle w:val="Poetry"/>
      </w:pPr>
      <w:r w:rsidRPr="00C00B1A">
        <w:t xml:space="preserve">With sighs and tears, the goddess of the lake, </w:t>
      </w:r>
    </w:p>
    <w:p w14:paraId="56F0550D" w14:textId="04CEA0BB" w:rsidR="003A417A" w:rsidRPr="00C00B1A" w:rsidRDefault="003A417A" w:rsidP="00C00B1A">
      <w:pPr>
        <w:pStyle w:val="Poetry"/>
      </w:pPr>
      <w:r w:rsidRPr="00C00B1A">
        <w:t>King Turnus’ sister, once a lovely maid,</w:t>
      </w:r>
    </w:p>
    <w:p w14:paraId="5CFBB0A2" w14:textId="11F8A77E" w:rsidR="003A417A" w:rsidRPr="00C00B1A" w:rsidRDefault="003A417A" w:rsidP="00C00B1A">
      <w:pPr>
        <w:pStyle w:val="Poetry"/>
      </w:pPr>
      <w:r w:rsidRPr="00C00B1A">
        <w:t>Ere to the lust of lawless Jove betray’d:</w:t>
      </w:r>
    </w:p>
    <w:p w14:paraId="6F65CB25" w14:textId="77777777" w:rsidR="00C00B1A" w:rsidRDefault="003A417A" w:rsidP="00C00B1A">
      <w:pPr>
        <w:pStyle w:val="Poetry"/>
      </w:pPr>
      <w:r w:rsidRPr="00C00B1A">
        <w:t xml:space="preserve">Compress’d by force, but, by the grateful god, </w:t>
      </w:r>
    </w:p>
    <w:p w14:paraId="4495DA7B" w14:textId="77777777" w:rsidR="00C00B1A" w:rsidRDefault="003A417A" w:rsidP="00C00B1A">
      <w:pPr>
        <w:pStyle w:val="Poetry"/>
      </w:pPr>
      <w:r w:rsidRPr="00C00B1A">
        <w:t xml:space="preserve">Now made the Nais of the neighb’ring flood. </w:t>
      </w:r>
    </w:p>
    <w:p w14:paraId="3E5A7ABD" w14:textId="77777777" w:rsidR="00C00B1A" w:rsidRDefault="003A417A" w:rsidP="00C00B1A">
      <w:pPr>
        <w:pStyle w:val="Poetry"/>
      </w:pPr>
      <w:r w:rsidRPr="00C00B1A">
        <w:t xml:space="preserve">“O nymph, the pride of living lakes,” said she, </w:t>
      </w:r>
    </w:p>
    <w:p w14:paraId="3EB419AF" w14:textId="43EB8BAE" w:rsidR="003A417A" w:rsidRPr="00C00B1A" w:rsidRDefault="003A417A" w:rsidP="00C00B1A">
      <w:pPr>
        <w:pStyle w:val="Poetry"/>
      </w:pPr>
      <w:r w:rsidRPr="00C00B1A">
        <w:t>“O most renown’d, and most belov’d by me,</w:t>
      </w:r>
    </w:p>
    <w:p w14:paraId="1E4A1875" w14:textId="751643C9" w:rsidR="003A417A" w:rsidRPr="00C00B1A" w:rsidRDefault="003A417A" w:rsidP="00C00B1A">
      <w:pPr>
        <w:pStyle w:val="Poetry"/>
      </w:pPr>
      <w:r w:rsidRPr="00C00B1A">
        <w:t xml:space="preserve">Long hast thou known, nor need </w:t>
      </w:r>
      <w:proofErr w:type="gramStart"/>
      <w:r w:rsidRPr="00C00B1A">
        <w:t>I</w:t>
      </w:r>
      <w:proofErr w:type="gramEnd"/>
      <w:r w:rsidRPr="00C00B1A">
        <w:t xml:space="preserve"> to record,</w:t>
      </w:r>
    </w:p>
    <w:p w14:paraId="3AB8A0FA" w14:textId="77777777" w:rsidR="00C00B1A" w:rsidRDefault="003A417A" w:rsidP="00C00B1A">
      <w:pPr>
        <w:pStyle w:val="Poetry"/>
      </w:pPr>
      <w:r w:rsidRPr="00C00B1A">
        <w:t xml:space="preserve">The wanton sallies of my wand’ring lord. </w:t>
      </w:r>
    </w:p>
    <w:p w14:paraId="3A54F83E" w14:textId="77777777" w:rsidR="00C00B1A" w:rsidRDefault="003A417A" w:rsidP="00C00B1A">
      <w:pPr>
        <w:pStyle w:val="Poetry"/>
      </w:pPr>
      <w:r w:rsidRPr="00C00B1A">
        <w:t xml:space="preserve">Of ev’ry Latian fair whom Jove misled </w:t>
      </w:r>
    </w:p>
    <w:p w14:paraId="1B98F7BB" w14:textId="58045C47" w:rsidR="003A417A" w:rsidRPr="00C00B1A" w:rsidRDefault="003A417A" w:rsidP="00C00B1A">
      <w:pPr>
        <w:pStyle w:val="Poetry"/>
      </w:pPr>
      <w:r w:rsidRPr="00C00B1A">
        <w:t>To mount by stealth my violated bed,</w:t>
      </w:r>
    </w:p>
    <w:p w14:paraId="56646F63" w14:textId="77777777" w:rsidR="003A417A" w:rsidRPr="00C00B1A" w:rsidRDefault="003A417A" w:rsidP="00C00B1A">
      <w:pPr>
        <w:pStyle w:val="Poetry"/>
      </w:pPr>
      <w:r w:rsidRPr="00C00B1A">
        <w:t>To thee alone I grudg’d not his embrace,</w:t>
      </w:r>
    </w:p>
    <w:p w14:paraId="66121A7B" w14:textId="15EF96EE" w:rsidR="003A417A" w:rsidRPr="00C00B1A" w:rsidRDefault="003A417A" w:rsidP="00C00B1A">
      <w:pPr>
        <w:pStyle w:val="Poetry"/>
      </w:pPr>
      <w:r w:rsidRPr="00C00B1A">
        <w:t>But gave a part of heav’n, and an unenvied place.</w:t>
      </w:r>
    </w:p>
    <w:p w14:paraId="2F400E4A" w14:textId="77777777" w:rsidR="00C00B1A" w:rsidRDefault="003A417A" w:rsidP="00C00B1A">
      <w:pPr>
        <w:pStyle w:val="Poetry"/>
      </w:pPr>
      <w:r w:rsidRPr="00C00B1A">
        <w:t xml:space="preserve">Now learn from me thy near approaching grief, </w:t>
      </w:r>
    </w:p>
    <w:p w14:paraId="5F8EC1A4" w14:textId="237DE17C" w:rsidR="003A417A" w:rsidRPr="00C00B1A" w:rsidRDefault="003A417A" w:rsidP="00C00B1A">
      <w:pPr>
        <w:pStyle w:val="Poetry"/>
      </w:pPr>
      <w:r w:rsidRPr="00C00B1A">
        <w:t>Nor think my wishes want to thy relief.</w:t>
      </w:r>
    </w:p>
    <w:p w14:paraId="5655364B" w14:textId="77777777" w:rsidR="00C00B1A" w:rsidRDefault="003A417A" w:rsidP="00C00B1A">
      <w:pPr>
        <w:pStyle w:val="Poetry"/>
      </w:pPr>
      <w:r w:rsidRPr="00C00B1A">
        <w:t xml:space="preserve">While fortune favor’d, nor Heav’n’s King denied </w:t>
      </w:r>
    </w:p>
    <w:p w14:paraId="02A78C12" w14:textId="47710838" w:rsidR="003A417A" w:rsidRPr="00C00B1A" w:rsidRDefault="003A417A" w:rsidP="00C00B1A">
      <w:pPr>
        <w:pStyle w:val="Poetry"/>
      </w:pPr>
      <w:r w:rsidRPr="00C00B1A">
        <w:t>To lend my succor to the Latian side,</w:t>
      </w:r>
    </w:p>
    <w:p w14:paraId="70B539B2" w14:textId="73BD0020" w:rsidR="003A417A" w:rsidRPr="00C00B1A" w:rsidRDefault="003A417A" w:rsidP="00C00B1A">
      <w:pPr>
        <w:pStyle w:val="Poetry"/>
      </w:pPr>
      <w:r w:rsidRPr="00C00B1A">
        <w:t>I sav’d thy brother, and the sinking state:</w:t>
      </w:r>
    </w:p>
    <w:p w14:paraId="7373537B" w14:textId="77777777" w:rsidR="003A417A" w:rsidRPr="00C00B1A" w:rsidRDefault="003A417A" w:rsidP="00C00B1A">
      <w:pPr>
        <w:pStyle w:val="Poetry"/>
      </w:pPr>
      <w:r w:rsidRPr="00C00B1A">
        <w:t>But now he struggles with unequal fate,</w:t>
      </w:r>
    </w:p>
    <w:p w14:paraId="7B13C4BE" w14:textId="77777777" w:rsidR="00C00B1A" w:rsidRDefault="003A417A" w:rsidP="00C00B1A">
      <w:pPr>
        <w:pStyle w:val="Poetry"/>
      </w:pPr>
      <w:r w:rsidRPr="00C00B1A">
        <w:lastRenderedPageBreak/>
        <w:t xml:space="preserve">And goes, with gods averse, o’ermatch’d in might, </w:t>
      </w:r>
    </w:p>
    <w:p w14:paraId="2A568328" w14:textId="34BABDE5" w:rsidR="003A417A" w:rsidRPr="00C00B1A" w:rsidRDefault="003A417A" w:rsidP="00C00B1A">
      <w:pPr>
        <w:pStyle w:val="Poetry"/>
      </w:pPr>
      <w:r w:rsidRPr="00C00B1A">
        <w:t xml:space="preserve">To meet inevitable death in </w:t>
      </w:r>
      <w:proofErr w:type="gramStart"/>
      <w:r w:rsidRPr="00C00B1A">
        <w:t>fight;</w:t>
      </w:r>
      <w:proofErr w:type="gramEnd"/>
    </w:p>
    <w:p w14:paraId="53F2578B" w14:textId="77777777" w:rsidR="003A417A" w:rsidRPr="00C00B1A" w:rsidRDefault="003A417A" w:rsidP="00C00B1A">
      <w:pPr>
        <w:pStyle w:val="Poetry"/>
      </w:pPr>
      <w:r w:rsidRPr="00C00B1A">
        <w:t>Nor must I break the truce, nor can sustain the sight.</w:t>
      </w:r>
    </w:p>
    <w:p w14:paraId="13154A50" w14:textId="4DE9CC41" w:rsidR="003A417A" w:rsidRPr="00C00B1A" w:rsidRDefault="003A417A" w:rsidP="00C00B1A">
      <w:pPr>
        <w:pStyle w:val="Poetry"/>
      </w:pPr>
      <w:r w:rsidRPr="00C00B1A">
        <w:t xml:space="preserve">Thou, if thou dar’st thy present aid </w:t>
      </w:r>
      <w:proofErr w:type="gramStart"/>
      <w:r w:rsidRPr="00C00B1A">
        <w:t>supply;</w:t>
      </w:r>
      <w:proofErr w:type="gramEnd"/>
    </w:p>
    <w:p w14:paraId="32D0983C" w14:textId="1D4DC390" w:rsidR="003A417A" w:rsidRDefault="003A417A" w:rsidP="00C00B1A">
      <w:pPr>
        <w:pStyle w:val="Poetry"/>
      </w:pPr>
      <w:r w:rsidRPr="00C00B1A">
        <w:t>It well becomes a sister’s care to try.”</w:t>
      </w:r>
    </w:p>
    <w:p w14:paraId="4B543F02" w14:textId="77777777" w:rsidR="00C00B1A" w:rsidRPr="00C00B1A" w:rsidRDefault="00C00B1A" w:rsidP="00C00B1A">
      <w:pPr>
        <w:pStyle w:val="Poetry"/>
      </w:pPr>
    </w:p>
    <w:p w14:paraId="3A97B876" w14:textId="77777777" w:rsidR="00C00B1A" w:rsidRDefault="003A417A" w:rsidP="00C00B1A">
      <w:pPr>
        <w:pStyle w:val="Poetry"/>
      </w:pPr>
      <w:r w:rsidRPr="00C00B1A">
        <w:t xml:space="preserve">At this the lovely nymph, with grief oppress’d, </w:t>
      </w:r>
    </w:p>
    <w:p w14:paraId="48D15827" w14:textId="77777777" w:rsidR="00C00B1A" w:rsidRDefault="003A417A" w:rsidP="00C00B1A">
      <w:pPr>
        <w:pStyle w:val="Poetry"/>
      </w:pPr>
      <w:r w:rsidRPr="00C00B1A">
        <w:t xml:space="preserve">Thrice tore her </w:t>
      </w:r>
      <w:proofErr w:type="gramStart"/>
      <w:r w:rsidRPr="00C00B1A">
        <w:t>hair, and</w:t>
      </w:r>
      <w:proofErr w:type="gramEnd"/>
      <w:r w:rsidRPr="00C00B1A">
        <w:t xml:space="preserve"> beat her comely breast. </w:t>
      </w:r>
    </w:p>
    <w:p w14:paraId="076CFFFB" w14:textId="698C5CCF" w:rsidR="003A417A" w:rsidRPr="00C00B1A" w:rsidRDefault="003A417A" w:rsidP="00C00B1A">
      <w:pPr>
        <w:pStyle w:val="Poetry"/>
      </w:pPr>
      <w:r w:rsidRPr="00C00B1A">
        <w:t>To whom Saturnia thus: “Thy tears are late:</w:t>
      </w:r>
    </w:p>
    <w:p w14:paraId="7BA4ECEA" w14:textId="6C9CD740" w:rsidR="003A417A" w:rsidRPr="00C00B1A" w:rsidRDefault="003A417A" w:rsidP="00C00B1A">
      <w:pPr>
        <w:pStyle w:val="Poetry"/>
      </w:pPr>
      <w:r w:rsidRPr="00C00B1A">
        <w:t>Haste, snatch him, if he can be snatch’d from fate:</w:t>
      </w:r>
    </w:p>
    <w:p w14:paraId="0121B7B6" w14:textId="77777777" w:rsidR="003A417A" w:rsidRPr="00C00B1A" w:rsidRDefault="003A417A" w:rsidP="00C00B1A">
      <w:pPr>
        <w:pStyle w:val="Poetry"/>
      </w:pPr>
      <w:r w:rsidRPr="00C00B1A">
        <w:t>New tumults kindle; violate the truce:</w:t>
      </w:r>
    </w:p>
    <w:p w14:paraId="44F69356" w14:textId="77777777" w:rsidR="00C00B1A" w:rsidRDefault="003A417A" w:rsidP="00C00B1A">
      <w:pPr>
        <w:pStyle w:val="Poetry"/>
      </w:pPr>
      <w:r w:rsidRPr="00C00B1A">
        <w:t xml:space="preserve">Who knows what changeful fortune may produce? </w:t>
      </w:r>
    </w:p>
    <w:p w14:paraId="05916769" w14:textId="57FAA0C5" w:rsidR="003A417A" w:rsidRPr="00C00B1A" w:rsidRDefault="003A417A" w:rsidP="00C00B1A">
      <w:pPr>
        <w:pStyle w:val="Poetry"/>
      </w:pPr>
      <w:r w:rsidRPr="00C00B1A">
        <w:t xml:space="preserve">‘T is not a crime t’ attempt what I </w:t>
      </w:r>
      <w:proofErr w:type="gramStart"/>
      <w:r w:rsidRPr="00C00B1A">
        <w:t>decree;</w:t>
      </w:r>
      <w:proofErr w:type="gramEnd"/>
    </w:p>
    <w:p w14:paraId="3638D3A7" w14:textId="77777777" w:rsidR="003A417A" w:rsidRPr="00C00B1A" w:rsidRDefault="003A417A" w:rsidP="00C00B1A">
      <w:pPr>
        <w:pStyle w:val="Poetry"/>
      </w:pPr>
      <w:r w:rsidRPr="00C00B1A">
        <w:t>Or, if it were, discharge the crime on me.”</w:t>
      </w:r>
    </w:p>
    <w:p w14:paraId="3D1C8EF5" w14:textId="2401A27D" w:rsidR="003A417A" w:rsidRPr="00C00B1A" w:rsidRDefault="003A417A" w:rsidP="00C00B1A">
      <w:pPr>
        <w:pStyle w:val="Poetry"/>
      </w:pPr>
      <w:r w:rsidRPr="00C00B1A">
        <w:t>She said, and, sailing on the winged wind,</w:t>
      </w:r>
    </w:p>
    <w:p w14:paraId="0BA52D11" w14:textId="6DC3668E" w:rsidR="003A417A" w:rsidRDefault="003A417A" w:rsidP="00C00B1A">
      <w:pPr>
        <w:pStyle w:val="Poetry"/>
      </w:pPr>
      <w:r w:rsidRPr="00C00B1A">
        <w:t>Left the sad nymph suspended in her mind.</w:t>
      </w:r>
    </w:p>
    <w:p w14:paraId="7C424AEC" w14:textId="77777777" w:rsidR="00C00B1A" w:rsidRPr="00C00B1A" w:rsidRDefault="00C00B1A" w:rsidP="00C00B1A">
      <w:pPr>
        <w:pStyle w:val="Poetry"/>
      </w:pPr>
    </w:p>
    <w:p w14:paraId="5ABE9368" w14:textId="77777777" w:rsidR="003A417A" w:rsidRPr="00C00B1A" w:rsidRDefault="003A417A" w:rsidP="00C00B1A">
      <w:pPr>
        <w:pStyle w:val="Poetry"/>
      </w:pPr>
      <w:r w:rsidRPr="00C00B1A">
        <w:t>And now pomp the peaceful kings appear:</w:t>
      </w:r>
    </w:p>
    <w:p w14:paraId="5D19D025" w14:textId="77777777" w:rsidR="00C00B1A" w:rsidRDefault="003A417A" w:rsidP="00C00B1A">
      <w:pPr>
        <w:pStyle w:val="Poetry"/>
      </w:pPr>
      <w:r w:rsidRPr="00C00B1A">
        <w:t xml:space="preserve">Four steeds the chariot of Latinus </w:t>
      </w:r>
      <w:proofErr w:type="gramStart"/>
      <w:r w:rsidRPr="00C00B1A">
        <w:t>bear;</w:t>
      </w:r>
      <w:proofErr w:type="gramEnd"/>
      <w:r w:rsidRPr="00C00B1A">
        <w:t xml:space="preserve"> </w:t>
      </w:r>
    </w:p>
    <w:p w14:paraId="5C29D964" w14:textId="16412AF6" w:rsidR="003A417A" w:rsidRPr="00C00B1A" w:rsidRDefault="003A417A" w:rsidP="00C00B1A">
      <w:pPr>
        <w:pStyle w:val="Poetry"/>
      </w:pPr>
      <w:r w:rsidRPr="00C00B1A">
        <w:t>Twelve golden beams around his temples play,</w:t>
      </w:r>
    </w:p>
    <w:p w14:paraId="4C85BEA6" w14:textId="19F519C8" w:rsidR="003A417A" w:rsidRPr="00C00B1A" w:rsidRDefault="003A417A" w:rsidP="00C00B1A">
      <w:pPr>
        <w:pStyle w:val="Poetry"/>
      </w:pPr>
      <w:r w:rsidRPr="00C00B1A">
        <w:t>To mark his lineage from the God of Day.</w:t>
      </w:r>
    </w:p>
    <w:p w14:paraId="4D392D6B" w14:textId="77777777" w:rsidR="00C00B1A" w:rsidRDefault="003A417A" w:rsidP="00C00B1A">
      <w:pPr>
        <w:pStyle w:val="Poetry"/>
      </w:pPr>
      <w:r w:rsidRPr="00C00B1A">
        <w:t xml:space="preserve">Two snowy coursers Turnus’ chariot yoke, </w:t>
      </w:r>
    </w:p>
    <w:p w14:paraId="41EFC0AB" w14:textId="6AEACFF7" w:rsidR="003A417A" w:rsidRPr="00C00B1A" w:rsidRDefault="003A417A" w:rsidP="00C00B1A">
      <w:pPr>
        <w:pStyle w:val="Poetry"/>
      </w:pPr>
      <w:r w:rsidRPr="00C00B1A">
        <w:t>And in his hand two massy spears he shook:</w:t>
      </w:r>
    </w:p>
    <w:p w14:paraId="27B1996A" w14:textId="77777777" w:rsidR="00C00B1A" w:rsidRDefault="003A417A" w:rsidP="00C00B1A">
      <w:pPr>
        <w:pStyle w:val="Poetry"/>
      </w:pPr>
      <w:r w:rsidRPr="00C00B1A">
        <w:t xml:space="preserve">Then issued from the camp, in arms divine, </w:t>
      </w:r>
    </w:p>
    <w:p w14:paraId="25BF3C36" w14:textId="259030EC" w:rsidR="003A417A" w:rsidRPr="00C00B1A" w:rsidRDefault="003A417A" w:rsidP="00C00B1A">
      <w:pPr>
        <w:pStyle w:val="Poetry"/>
      </w:pPr>
      <w:r w:rsidRPr="00C00B1A">
        <w:t xml:space="preserve">Aeneas, author of the Roman </w:t>
      </w:r>
      <w:proofErr w:type="gramStart"/>
      <w:r w:rsidRPr="00C00B1A">
        <w:t>line;</w:t>
      </w:r>
      <w:proofErr w:type="gramEnd"/>
    </w:p>
    <w:p w14:paraId="3475A029" w14:textId="3966B827" w:rsidR="003A417A" w:rsidRPr="00C00B1A" w:rsidRDefault="003A417A" w:rsidP="00C00B1A">
      <w:pPr>
        <w:pStyle w:val="Poetry"/>
      </w:pPr>
      <w:r w:rsidRPr="00C00B1A">
        <w:t>And by his side Ascanius took his place,</w:t>
      </w:r>
    </w:p>
    <w:p w14:paraId="6347287D" w14:textId="77777777" w:rsidR="00C00B1A" w:rsidRDefault="003A417A" w:rsidP="00C00B1A">
      <w:pPr>
        <w:pStyle w:val="Poetry"/>
      </w:pPr>
      <w:r w:rsidRPr="00C00B1A">
        <w:t xml:space="preserve">The second hope of Rome’s immortal race. </w:t>
      </w:r>
    </w:p>
    <w:p w14:paraId="7ABD5EC7" w14:textId="77777777" w:rsidR="00C00B1A" w:rsidRDefault="003A417A" w:rsidP="00C00B1A">
      <w:pPr>
        <w:pStyle w:val="Poetry"/>
      </w:pPr>
      <w:r w:rsidRPr="00C00B1A">
        <w:t xml:space="preserve">Adorn’d in white, a rev’rend priest appears, </w:t>
      </w:r>
    </w:p>
    <w:p w14:paraId="1F8E15BF" w14:textId="3BE92857" w:rsidR="003A417A" w:rsidRPr="00C00B1A" w:rsidRDefault="003A417A" w:rsidP="00C00B1A">
      <w:pPr>
        <w:pStyle w:val="Poetry"/>
      </w:pPr>
      <w:r w:rsidRPr="00C00B1A">
        <w:t xml:space="preserve">And off ’rings to the flaming altars </w:t>
      </w:r>
      <w:proofErr w:type="gramStart"/>
      <w:r w:rsidRPr="00C00B1A">
        <w:t>bears;</w:t>
      </w:r>
      <w:proofErr w:type="gramEnd"/>
    </w:p>
    <w:p w14:paraId="28E4F37D" w14:textId="77777777" w:rsidR="003A417A" w:rsidRPr="00C00B1A" w:rsidRDefault="003A417A" w:rsidP="00C00B1A">
      <w:pPr>
        <w:pStyle w:val="Poetry"/>
      </w:pPr>
      <w:r w:rsidRPr="00C00B1A">
        <w:t>A porket, and a lamb that never suffer’d shears.</w:t>
      </w:r>
    </w:p>
    <w:p w14:paraId="725DD79A" w14:textId="7FCA0396" w:rsidR="003A417A" w:rsidRPr="00C00B1A" w:rsidRDefault="003A417A" w:rsidP="00C00B1A">
      <w:pPr>
        <w:pStyle w:val="Poetry"/>
      </w:pPr>
      <w:r w:rsidRPr="00C00B1A">
        <w:t>Then to the rising sun he turns his eyes,</w:t>
      </w:r>
    </w:p>
    <w:p w14:paraId="71C94DAE" w14:textId="77777777" w:rsidR="00C00B1A" w:rsidRDefault="003A417A" w:rsidP="00C00B1A">
      <w:pPr>
        <w:pStyle w:val="Poetry"/>
      </w:pPr>
      <w:r w:rsidRPr="00C00B1A">
        <w:t xml:space="preserve">And strews the beasts, design’d for sacrifice, </w:t>
      </w:r>
    </w:p>
    <w:p w14:paraId="15251CF1" w14:textId="03F8906D" w:rsidR="003A417A" w:rsidRPr="00C00B1A" w:rsidRDefault="003A417A" w:rsidP="00C00B1A">
      <w:pPr>
        <w:pStyle w:val="Poetry"/>
      </w:pPr>
      <w:r w:rsidRPr="00C00B1A">
        <w:t>With salt and meal: with like officious care</w:t>
      </w:r>
    </w:p>
    <w:p w14:paraId="4BD415E7" w14:textId="77777777" w:rsidR="003A417A" w:rsidRPr="00C00B1A" w:rsidRDefault="003A417A" w:rsidP="00C00B1A">
      <w:pPr>
        <w:pStyle w:val="Poetry"/>
      </w:pPr>
      <w:r w:rsidRPr="00C00B1A">
        <w:t>He marks their foreheads, and he clips their hair.</w:t>
      </w:r>
    </w:p>
    <w:p w14:paraId="382B00EC" w14:textId="77777777" w:rsidR="003A417A" w:rsidRPr="00C00B1A" w:rsidRDefault="003A417A" w:rsidP="00C00B1A">
      <w:pPr>
        <w:pStyle w:val="Poetry"/>
      </w:pPr>
      <w:r w:rsidRPr="00C00B1A">
        <w:t xml:space="preserve">Betwixt their horns the purple wine he </w:t>
      </w:r>
      <w:proofErr w:type="gramStart"/>
      <w:r w:rsidRPr="00C00B1A">
        <w:t>sheds;</w:t>
      </w:r>
      <w:proofErr w:type="gramEnd"/>
    </w:p>
    <w:p w14:paraId="64CF1D6C" w14:textId="65EF328A" w:rsidR="003A417A" w:rsidRDefault="003A417A" w:rsidP="00C00B1A">
      <w:pPr>
        <w:pStyle w:val="Poetry"/>
      </w:pPr>
      <w:r w:rsidRPr="00C00B1A">
        <w:lastRenderedPageBreak/>
        <w:t>With the same gen’rous juice the flame he feeds.</w:t>
      </w:r>
    </w:p>
    <w:p w14:paraId="2472C049" w14:textId="77777777" w:rsidR="00C00B1A" w:rsidRPr="00C00B1A" w:rsidRDefault="00C00B1A" w:rsidP="00C00B1A">
      <w:pPr>
        <w:pStyle w:val="Poetry"/>
      </w:pPr>
    </w:p>
    <w:p w14:paraId="0D971F7F" w14:textId="77777777" w:rsidR="00C00B1A" w:rsidRDefault="003A417A" w:rsidP="00C00B1A">
      <w:pPr>
        <w:pStyle w:val="Poetry"/>
      </w:pPr>
      <w:r w:rsidRPr="00C00B1A">
        <w:t xml:space="preserve">Aeneas then unsheath’d his shining sword, </w:t>
      </w:r>
    </w:p>
    <w:p w14:paraId="78A8A135" w14:textId="6147766D" w:rsidR="003A417A" w:rsidRPr="00C00B1A" w:rsidRDefault="003A417A" w:rsidP="00C00B1A">
      <w:pPr>
        <w:pStyle w:val="Poetry"/>
      </w:pPr>
      <w:r w:rsidRPr="00C00B1A">
        <w:t xml:space="preserve">And </w:t>
      </w:r>
      <w:proofErr w:type="gramStart"/>
      <w:r w:rsidRPr="00C00B1A">
        <w:t>thus</w:t>
      </w:r>
      <w:proofErr w:type="gramEnd"/>
      <w:r w:rsidRPr="00C00B1A">
        <w:t xml:space="preserve"> with pious pray’rs the gods ador’d:</w:t>
      </w:r>
    </w:p>
    <w:p w14:paraId="0D337977" w14:textId="77777777" w:rsidR="00C00B1A" w:rsidRDefault="003A417A" w:rsidP="00C00B1A">
      <w:pPr>
        <w:pStyle w:val="Poetry"/>
      </w:pPr>
      <w:r w:rsidRPr="00C00B1A">
        <w:t xml:space="preserve">“All-seeing sun, and thou, Ausonian soil, </w:t>
      </w:r>
    </w:p>
    <w:p w14:paraId="783D5A72" w14:textId="79A01430" w:rsidR="003A417A" w:rsidRPr="00C00B1A" w:rsidRDefault="003A417A" w:rsidP="00C00B1A">
      <w:pPr>
        <w:pStyle w:val="Poetry"/>
      </w:pPr>
      <w:r w:rsidRPr="00C00B1A">
        <w:t>For which I have sustain’d so long a toil,</w:t>
      </w:r>
    </w:p>
    <w:p w14:paraId="64C3D2B4" w14:textId="299192F4" w:rsidR="003A417A" w:rsidRPr="00C00B1A" w:rsidRDefault="003A417A" w:rsidP="00C00B1A">
      <w:pPr>
        <w:pStyle w:val="Poetry"/>
      </w:pPr>
      <w:r w:rsidRPr="00C00B1A">
        <w:t>Thou, King of Heav’n, and thou, the Queen of Air,</w:t>
      </w:r>
    </w:p>
    <w:p w14:paraId="595501D7" w14:textId="77777777" w:rsidR="00C00B1A" w:rsidRDefault="003A417A" w:rsidP="00C00B1A">
      <w:pPr>
        <w:pStyle w:val="Poetry"/>
      </w:pPr>
      <w:r w:rsidRPr="00C00B1A">
        <w:t xml:space="preserve">Propitious now, and reconcil’d by </w:t>
      </w:r>
      <w:proofErr w:type="gramStart"/>
      <w:r w:rsidRPr="00C00B1A">
        <w:t>pray’r;</w:t>
      </w:r>
      <w:proofErr w:type="gramEnd"/>
      <w:r w:rsidRPr="00C00B1A">
        <w:t xml:space="preserve"> </w:t>
      </w:r>
    </w:p>
    <w:p w14:paraId="52542BC5" w14:textId="77777777" w:rsidR="00C00B1A" w:rsidRDefault="003A417A" w:rsidP="00C00B1A">
      <w:pPr>
        <w:pStyle w:val="Poetry"/>
      </w:pPr>
      <w:r w:rsidRPr="00C00B1A">
        <w:t xml:space="preserve">Thou, God of War, whose unresisted sway </w:t>
      </w:r>
    </w:p>
    <w:p w14:paraId="47773701" w14:textId="2D348161" w:rsidR="003A417A" w:rsidRPr="00C00B1A" w:rsidRDefault="003A417A" w:rsidP="00C00B1A">
      <w:pPr>
        <w:pStyle w:val="Poetry"/>
      </w:pPr>
      <w:r w:rsidRPr="00C00B1A">
        <w:t xml:space="preserve">The labors and events of arms </w:t>
      </w:r>
      <w:proofErr w:type="gramStart"/>
      <w:r w:rsidRPr="00C00B1A">
        <w:t>obey;</w:t>
      </w:r>
      <w:proofErr w:type="gramEnd"/>
    </w:p>
    <w:p w14:paraId="4386059E" w14:textId="77777777" w:rsidR="003A417A" w:rsidRPr="00C00B1A" w:rsidRDefault="003A417A" w:rsidP="00C00B1A">
      <w:pPr>
        <w:pStyle w:val="Poetry"/>
      </w:pPr>
      <w:r w:rsidRPr="00C00B1A">
        <w:t>Ye living fountains, and ye running floods,</w:t>
      </w:r>
    </w:p>
    <w:p w14:paraId="07925997" w14:textId="57FB1CC6" w:rsidR="003A417A" w:rsidRPr="00C00B1A" w:rsidRDefault="003A417A" w:rsidP="00C00B1A">
      <w:pPr>
        <w:pStyle w:val="Poetry"/>
      </w:pPr>
      <w:r w:rsidRPr="00C00B1A">
        <w:t>All pow’rs of ocean, all ethereal gods,</w:t>
      </w:r>
    </w:p>
    <w:p w14:paraId="2699D3F2" w14:textId="77777777" w:rsidR="00C00B1A" w:rsidRDefault="003A417A" w:rsidP="00C00B1A">
      <w:pPr>
        <w:pStyle w:val="Poetry"/>
      </w:pPr>
      <w:r w:rsidRPr="00C00B1A">
        <w:t xml:space="preserve">Hear, and bear record: if I fall in field, </w:t>
      </w:r>
    </w:p>
    <w:p w14:paraId="1483AB82" w14:textId="578BBB35" w:rsidR="003A417A" w:rsidRPr="00C00B1A" w:rsidRDefault="003A417A" w:rsidP="00C00B1A">
      <w:pPr>
        <w:pStyle w:val="Poetry"/>
      </w:pPr>
      <w:proofErr w:type="gramStart"/>
      <w:r w:rsidRPr="00C00B1A">
        <w:t>Or,</w:t>
      </w:r>
      <w:proofErr w:type="gramEnd"/>
      <w:r w:rsidRPr="00C00B1A">
        <w:t xml:space="preserve"> recreant in the fight, to Turnus yield,</w:t>
      </w:r>
    </w:p>
    <w:p w14:paraId="0FB81600" w14:textId="77777777" w:rsidR="00C00B1A" w:rsidRDefault="003A417A" w:rsidP="00C00B1A">
      <w:pPr>
        <w:pStyle w:val="Poetry"/>
      </w:pPr>
      <w:r w:rsidRPr="00C00B1A">
        <w:t xml:space="preserve">My Trojans shall encrease Evander’s </w:t>
      </w:r>
      <w:proofErr w:type="gramStart"/>
      <w:r w:rsidRPr="00C00B1A">
        <w:t>town;</w:t>
      </w:r>
      <w:proofErr w:type="gramEnd"/>
      <w:r w:rsidRPr="00C00B1A">
        <w:t xml:space="preserve"> </w:t>
      </w:r>
    </w:p>
    <w:p w14:paraId="1A574FCE" w14:textId="7664AFC5" w:rsidR="003A417A" w:rsidRPr="00C00B1A" w:rsidRDefault="003A417A" w:rsidP="00C00B1A">
      <w:pPr>
        <w:pStyle w:val="Poetry"/>
      </w:pPr>
      <w:r w:rsidRPr="00C00B1A">
        <w:t>Ascanius shall renounce th’ Ausonian crown:</w:t>
      </w:r>
    </w:p>
    <w:p w14:paraId="229D4072" w14:textId="5859B8F9" w:rsidR="003A417A" w:rsidRPr="00C00B1A" w:rsidRDefault="003A417A" w:rsidP="00C00B1A">
      <w:pPr>
        <w:pStyle w:val="Poetry"/>
      </w:pPr>
      <w:r w:rsidRPr="00C00B1A">
        <w:t xml:space="preserve">All claims, all questions of debate, shall </w:t>
      </w:r>
      <w:proofErr w:type="gramStart"/>
      <w:r w:rsidRPr="00C00B1A">
        <w:t>cease;</w:t>
      </w:r>
      <w:proofErr w:type="gramEnd"/>
    </w:p>
    <w:p w14:paraId="53C10931" w14:textId="77777777" w:rsidR="00C00B1A" w:rsidRDefault="003A417A" w:rsidP="00C00B1A">
      <w:pPr>
        <w:pStyle w:val="Poetry"/>
      </w:pPr>
      <w:r w:rsidRPr="00C00B1A">
        <w:t xml:space="preserve">Nor he, nor they, with force infringe the peace. </w:t>
      </w:r>
    </w:p>
    <w:p w14:paraId="05BE0825" w14:textId="051A0F13" w:rsidR="003A417A" w:rsidRPr="00C00B1A" w:rsidRDefault="003A417A" w:rsidP="00C00B1A">
      <w:pPr>
        <w:pStyle w:val="Poetry"/>
      </w:pPr>
      <w:r w:rsidRPr="00C00B1A">
        <w:t>But, if my juster arms prevail in fight,</w:t>
      </w:r>
    </w:p>
    <w:p w14:paraId="664B25CB" w14:textId="77777777" w:rsidR="003A417A" w:rsidRPr="00C00B1A" w:rsidRDefault="003A417A" w:rsidP="00C00B1A">
      <w:pPr>
        <w:pStyle w:val="Poetry"/>
      </w:pPr>
      <w:r w:rsidRPr="00C00B1A">
        <w:t>(As sure they shall, if I divine aright,)</w:t>
      </w:r>
    </w:p>
    <w:p w14:paraId="6BF5B8FB" w14:textId="77777777" w:rsidR="003A417A" w:rsidRPr="00C00B1A" w:rsidRDefault="003A417A" w:rsidP="00C00B1A">
      <w:pPr>
        <w:pStyle w:val="Poetry"/>
      </w:pPr>
      <w:r w:rsidRPr="00C00B1A">
        <w:t xml:space="preserve">My Trojans shall not o’er th’ </w:t>
      </w:r>
      <w:proofErr w:type="gramStart"/>
      <w:r w:rsidRPr="00C00B1A">
        <w:t>Italians</w:t>
      </w:r>
      <w:proofErr w:type="gramEnd"/>
      <w:r w:rsidRPr="00C00B1A">
        <w:t xml:space="preserve"> reign:</w:t>
      </w:r>
    </w:p>
    <w:p w14:paraId="4CC66606" w14:textId="0C7766B8" w:rsidR="003A417A" w:rsidRPr="00C00B1A" w:rsidRDefault="003A417A" w:rsidP="00C00B1A">
      <w:pPr>
        <w:pStyle w:val="Poetry"/>
      </w:pPr>
      <w:r w:rsidRPr="00C00B1A">
        <w:t>Both equal, both unconquer’d shall remain,</w:t>
      </w:r>
    </w:p>
    <w:p w14:paraId="7B14F783" w14:textId="77777777" w:rsidR="00C00B1A" w:rsidRDefault="003A417A" w:rsidP="00C00B1A">
      <w:pPr>
        <w:pStyle w:val="Poetry"/>
      </w:pPr>
      <w:r w:rsidRPr="00C00B1A">
        <w:t xml:space="preserve">Join’d in their laws, their lands, and their </w:t>
      </w:r>
      <w:proofErr w:type="gramStart"/>
      <w:r w:rsidRPr="00C00B1A">
        <w:t>abodes;</w:t>
      </w:r>
      <w:proofErr w:type="gramEnd"/>
      <w:r w:rsidRPr="00C00B1A">
        <w:t xml:space="preserve"> </w:t>
      </w:r>
    </w:p>
    <w:p w14:paraId="7244E34C" w14:textId="5BAC4662" w:rsidR="003A417A" w:rsidRPr="00C00B1A" w:rsidRDefault="003A417A" w:rsidP="00C00B1A">
      <w:pPr>
        <w:pStyle w:val="Poetry"/>
      </w:pPr>
      <w:r w:rsidRPr="00C00B1A">
        <w:t>I ask but altars for my weary gods.</w:t>
      </w:r>
    </w:p>
    <w:p w14:paraId="348EAB90" w14:textId="77777777" w:rsidR="00C00B1A" w:rsidRDefault="003A417A" w:rsidP="00C00B1A">
      <w:pPr>
        <w:pStyle w:val="Poetry"/>
      </w:pPr>
      <w:r w:rsidRPr="00C00B1A">
        <w:t xml:space="preserve">The care of those religious rites be </w:t>
      </w:r>
      <w:proofErr w:type="gramStart"/>
      <w:r w:rsidRPr="00C00B1A">
        <w:t>mine;</w:t>
      </w:r>
      <w:proofErr w:type="gramEnd"/>
      <w:r w:rsidRPr="00C00B1A">
        <w:t xml:space="preserve"> </w:t>
      </w:r>
    </w:p>
    <w:p w14:paraId="57D0C2C2" w14:textId="6E685B97" w:rsidR="003A417A" w:rsidRPr="00C00B1A" w:rsidRDefault="003A417A" w:rsidP="00C00B1A">
      <w:pPr>
        <w:pStyle w:val="Poetry"/>
      </w:pPr>
      <w:r w:rsidRPr="00C00B1A">
        <w:t>The crown to King Latinus I resign:</w:t>
      </w:r>
    </w:p>
    <w:p w14:paraId="7ECC78E5" w14:textId="1822A35A" w:rsidR="003A417A" w:rsidRPr="00C00B1A" w:rsidRDefault="003A417A" w:rsidP="00C00B1A">
      <w:pPr>
        <w:pStyle w:val="Poetry"/>
      </w:pPr>
      <w:r w:rsidRPr="00C00B1A">
        <w:t>His be the sov’reign sway. Nor will I share</w:t>
      </w:r>
    </w:p>
    <w:p w14:paraId="7BD4F6E8" w14:textId="77777777" w:rsidR="00C00B1A" w:rsidRDefault="003A417A" w:rsidP="00C00B1A">
      <w:pPr>
        <w:pStyle w:val="Poetry"/>
      </w:pPr>
      <w:r w:rsidRPr="00C00B1A">
        <w:t xml:space="preserve">His pow’r in peace, or his command in war. </w:t>
      </w:r>
    </w:p>
    <w:p w14:paraId="0546E307" w14:textId="03E17869" w:rsidR="003A417A" w:rsidRPr="00C00B1A" w:rsidRDefault="003A417A" w:rsidP="00C00B1A">
      <w:pPr>
        <w:pStyle w:val="Poetry"/>
      </w:pPr>
      <w:r w:rsidRPr="00C00B1A">
        <w:t>For me, my friends another town shall frame,</w:t>
      </w:r>
    </w:p>
    <w:p w14:paraId="0B804482" w14:textId="34112D46" w:rsidR="003A417A" w:rsidRDefault="003A417A" w:rsidP="00C00B1A">
      <w:pPr>
        <w:pStyle w:val="Poetry"/>
      </w:pPr>
      <w:r w:rsidRPr="00C00B1A">
        <w:t>And bless the rising tow’rs with fair Lavinia’s name.”</w:t>
      </w:r>
    </w:p>
    <w:p w14:paraId="1202AE2D" w14:textId="77777777" w:rsidR="00C00B1A" w:rsidRPr="00C00B1A" w:rsidRDefault="00C00B1A" w:rsidP="00C00B1A">
      <w:pPr>
        <w:pStyle w:val="Poetry"/>
      </w:pPr>
    </w:p>
    <w:p w14:paraId="52D0F535" w14:textId="77777777" w:rsidR="003A417A" w:rsidRPr="00C00B1A" w:rsidRDefault="003A417A" w:rsidP="00C00B1A">
      <w:pPr>
        <w:pStyle w:val="Poetry"/>
      </w:pPr>
      <w:r w:rsidRPr="00C00B1A">
        <w:t>Thus he. Then, with erected eyes and hands,</w:t>
      </w:r>
    </w:p>
    <w:p w14:paraId="355BE51F" w14:textId="36E52A88" w:rsidR="003A417A" w:rsidRPr="00C00B1A" w:rsidRDefault="003A417A" w:rsidP="00C00B1A">
      <w:pPr>
        <w:pStyle w:val="Poetry"/>
      </w:pPr>
      <w:r w:rsidRPr="00C00B1A">
        <w:t>The Latian king before his altar stands.</w:t>
      </w:r>
    </w:p>
    <w:p w14:paraId="029BC56E" w14:textId="77777777" w:rsidR="00C00B1A" w:rsidRDefault="003A417A" w:rsidP="00C00B1A">
      <w:pPr>
        <w:pStyle w:val="Poetry"/>
      </w:pPr>
      <w:r w:rsidRPr="00C00B1A">
        <w:t xml:space="preserve">“By the same heav’n,” said he, “and earth, and main, </w:t>
      </w:r>
    </w:p>
    <w:p w14:paraId="21719B33" w14:textId="109D6E43" w:rsidR="003A417A" w:rsidRPr="00C00B1A" w:rsidRDefault="003A417A" w:rsidP="00C00B1A">
      <w:pPr>
        <w:pStyle w:val="Poetry"/>
      </w:pPr>
      <w:r w:rsidRPr="00C00B1A">
        <w:t xml:space="preserve">And all the pow’rs that all the three </w:t>
      </w:r>
      <w:proofErr w:type="gramStart"/>
      <w:r w:rsidRPr="00C00B1A">
        <w:t>contain;</w:t>
      </w:r>
      <w:proofErr w:type="gramEnd"/>
    </w:p>
    <w:p w14:paraId="1E5BAB34" w14:textId="77777777" w:rsidR="003A417A" w:rsidRPr="00C00B1A" w:rsidRDefault="003A417A" w:rsidP="00C00B1A">
      <w:pPr>
        <w:pStyle w:val="Poetry"/>
      </w:pPr>
      <w:r w:rsidRPr="00C00B1A">
        <w:lastRenderedPageBreak/>
        <w:t>By hell below, and by that upper god</w:t>
      </w:r>
    </w:p>
    <w:p w14:paraId="3DC39BCB" w14:textId="77777777" w:rsidR="003A417A" w:rsidRPr="00C00B1A" w:rsidRDefault="003A417A" w:rsidP="00C00B1A">
      <w:pPr>
        <w:pStyle w:val="Poetry"/>
      </w:pPr>
      <w:r w:rsidRPr="00C00B1A">
        <w:t xml:space="preserve">Whose thunder signs the peace, who seals it with his </w:t>
      </w:r>
      <w:proofErr w:type="gramStart"/>
      <w:r w:rsidRPr="00C00B1A">
        <w:t>nod;</w:t>
      </w:r>
      <w:proofErr w:type="gramEnd"/>
    </w:p>
    <w:p w14:paraId="143C938A" w14:textId="5746FA34" w:rsidR="003A417A" w:rsidRPr="00C00B1A" w:rsidRDefault="003A417A" w:rsidP="00C00B1A">
      <w:pPr>
        <w:pStyle w:val="Poetry"/>
      </w:pPr>
      <w:r w:rsidRPr="00C00B1A">
        <w:t>So let Latona’s double offspring hear,</w:t>
      </w:r>
    </w:p>
    <w:p w14:paraId="72F4D1F9" w14:textId="77777777" w:rsidR="003A417A" w:rsidRPr="00C00B1A" w:rsidRDefault="003A417A" w:rsidP="00C00B1A">
      <w:pPr>
        <w:pStyle w:val="Poetry"/>
      </w:pPr>
      <w:r w:rsidRPr="00C00B1A">
        <w:t>And double-fronted Janus, what I swear:</w:t>
      </w:r>
    </w:p>
    <w:p w14:paraId="35282A2E" w14:textId="77777777" w:rsidR="003A417A" w:rsidRPr="00C00B1A" w:rsidRDefault="003A417A" w:rsidP="00C00B1A">
      <w:pPr>
        <w:pStyle w:val="Poetry"/>
      </w:pPr>
      <w:r w:rsidRPr="00C00B1A">
        <w:t>I touch the sacred altars, touch the flames,</w:t>
      </w:r>
    </w:p>
    <w:p w14:paraId="744161A1" w14:textId="77777777" w:rsidR="00C00B1A" w:rsidRDefault="003A417A" w:rsidP="00C00B1A">
      <w:pPr>
        <w:pStyle w:val="Poetry"/>
      </w:pPr>
      <w:r w:rsidRPr="00C00B1A">
        <w:t xml:space="preserve">And all those pow’rs attest, and all their </w:t>
      </w:r>
      <w:proofErr w:type="gramStart"/>
      <w:r w:rsidRPr="00C00B1A">
        <w:t>names;</w:t>
      </w:r>
      <w:proofErr w:type="gramEnd"/>
      <w:r w:rsidRPr="00C00B1A">
        <w:t xml:space="preserve"> </w:t>
      </w:r>
    </w:p>
    <w:p w14:paraId="60E6EFC4" w14:textId="58F96FC3" w:rsidR="003A417A" w:rsidRPr="00C00B1A" w:rsidRDefault="003A417A" w:rsidP="00C00B1A">
      <w:pPr>
        <w:pStyle w:val="Poetry"/>
      </w:pPr>
      <w:r w:rsidRPr="00C00B1A">
        <w:t>Whatever chance befall on either side,</w:t>
      </w:r>
    </w:p>
    <w:p w14:paraId="16890FDE" w14:textId="2DDBADC5" w:rsidR="003A417A" w:rsidRPr="00C00B1A" w:rsidRDefault="003A417A" w:rsidP="00C00B1A">
      <w:pPr>
        <w:pStyle w:val="Poetry"/>
      </w:pPr>
      <w:r w:rsidRPr="00C00B1A">
        <w:t>No term of time this union shall divide:</w:t>
      </w:r>
    </w:p>
    <w:p w14:paraId="04285DFA" w14:textId="77777777" w:rsidR="00C00B1A" w:rsidRDefault="003A417A" w:rsidP="00C00B1A">
      <w:pPr>
        <w:pStyle w:val="Poetry"/>
      </w:pPr>
      <w:r w:rsidRPr="00C00B1A">
        <w:t xml:space="preserve">No force, no fortune, shall my vows unbind, </w:t>
      </w:r>
    </w:p>
    <w:p w14:paraId="23326D13" w14:textId="5FA626B9" w:rsidR="003A417A" w:rsidRPr="00C00B1A" w:rsidRDefault="003A417A" w:rsidP="00C00B1A">
      <w:pPr>
        <w:pStyle w:val="Poetry"/>
      </w:pPr>
      <w:r w:rsidRPr="00C00B1A">
        <w:t xml:space="preserve">Or shake the steadfast tenor of my </w:t>
      </w:r>
      <w:proofErr w:type="gramStart"/>
      <w:r w:rsidRPr="00C00B1A">
        <w:t>mind;</w:t>
      </w:r>
      <w:proofErr w:type="gramEnd"/>
    </w:p>
    <w:p w14:paraId="63DBA5C7" w14:textId="77777777" w:rsidR="00C00B1A" w:rsidRDefault="003A417A" w:rsidP="00C00B1A">
      <w:pPr>
        <w:pStyle w:val="Poetry"/>
      </w:pPr>
      <w:r w:rsidRPr="00C00B1A">
        <w:t xml:space="preserve">Not tho’ the circling seas should break their bound, </w:t>
      </w:r>
    </w:p>
    <w:p w14:paraId="608F38EF" w14:textId="1BAA0056" w:rsidR="003A417A" w:rsidRPr="00C00B1A" w:rsidRDefault="003A417A" w:rsidP="00C00B1A">
      <w:pPr>
        <w:pStyle w:val="Poetry"/>
      </w:pPr>
      <w:r w:rsidRPr="00C00B1A">
        <w:t xml:space="preserve">O’erflow the shores, or sap the solid </w:t>
      </w:r>
      <w:proofErr w:type="gramStart"/>
      <w:r w:rsidRPr="00C00B1A">
        <w:t>ground;</w:t>
      </w:r>
      <w:proofErr w:type="gramEnd"/>
    </w:p>
    <w:p w14:paraId="71880A27" w14:textId="5C7C298E" w:rsidR="003A417A" w:rsidRPr="00C00B1A" w:rsidRDefault="003A417A" w:rsidP="00C00B1A">
      <w:pPr>
        <w:pStyle w:val="Poetry"/>
      </w:pPr>
      <w:r w:rsidRPr="00C00B1A">
        <w:t>Not tho’ the lamps of heav’n their spheres forsake,</w:t>
      </w:r>
    </w:p>
    <w:p w14:paraId="0AFA7880" w14:textId="77777777" w:rsidR="003A417A" w:rsidRPr="00C00B1A" w:rsidRDefault="003A417A" w:rsidP="00C00B1A">
      <w:pPr>
        <w:pStyle w:val="Poetry"/>
      </w:pPr>
      <w:r w:rsidRPr="00C00B1A">
        <w:t>Hurl’d down, and hissing in the nether lake:</w:t>
      </w:r>
    </w:p>
    <w:p w14:paraId="68A8788F" w14:textId="77777777" w:rsidR="00C00B1A" w:rsidRDefault="003A417A" w:rsidP="00C00B1A">
      <w:pPr>
        <w:pStyle w:val="Poetry"/>
      </w:pPr>
      <w:r w:rsidRPr="00C00B1A">
        <w:t xml:space="preserve">Ev’n as this royal scepter” (for he bore </w:t>
      </w:r>
    </w:p>
    <w:p w14:paraId="45ED8391" w14:textId="22531710" w:rsidR="003A417A" w:rsidRPr="00C00B1A" w:rsidRDefault="003A417A" w:rsidP="00C00B1A">
      <w:pPr>
        <w:pStyle w:val="Poetry"/>
      </w:pPr>
      <w:r w:rsidRPr="00C00B1A">
        <w:t>A scepter in his hand) “shall never more</w:t>
      </w:r>
    </w:p>
    <w:p w14:paraId="43DD2CF0" w14:textId="77777777" w:rsidR="003A417A" w:rsidRPr="00C00B1A" w:rsidRDefault="003A417A" w:rsidP="00C00B1A">
      <w:pPr>
        <w:pStyle w:val="Poetry"/>
      </w:pPr>
      <w:r w:rsidRPr="00C00B1A">
        <w:t>Shoot out in branches, or renew the birth:</w:t>
      </w:r>
    </w:p>
    <w:p w14:paraId="1711D62C" w14:textId="0CD34C5B" w:rsidR="003A417A" w:rsidRPr="00C00B1A" w:rsidRDefault="003A417A" w:rsidP="00C00B1A">
      <w:pPr>
        <w:pStyle w:val="Poetry"/>
      </w:pPr>
      <w:r w:rsidRPr="00C00B1A">
        <w:t>An orphan now, cut from the mother earth</w:t>
      </w:r>
    </w:p>
    <w:p w14:paraId="22520770" w14:textId="77777777" w:rsidR="003A417A" w:rsidRPr="00C00B1A" w:rsidRDefault="003A417A" w:rsidP="00C00B1A">
      <w:pPr>
        <w:pStyle w:val="Poetry"/>
      </w:pPr>
      <w:r w:rsidRPr="00C00B1A">
        <w:t>By the keen ax, dishonor’d of its hair,</w:t>
      </w:r>
    </w:p>
    <w:p w14:paraId="3FF42908" w14:textId="2124EDF7" w:rsidR="003A417A" w:rsidRDefault="003A417A" w:rsidP="00C00B1A">
      <w:pPr>
        <w:pStyle w:val="Poetry"/>
      </w:pPr>
      <w:r w:rsidRPr="00C00B1A">
        <w:t>And cas’d in brass, for Latian kings to bear.”</w:t>
      </w:r>
    </w:p>
    <w:p w14:paraId="20C9EB55" w14:textId="77777777" w:rsidR="00C00B1A" w:rsidRPr="00C00B1A" w:rsidRDefault="00C00B1A" w:rsidP="00C00B1A">
      <w:pPr>
        <w:pStyle w:val="Poetry"/>
      </w:pPr>
    </w:p>
    <w:p w14:paraId="631CE3E8" w14:textId="77777777" w:rsidR="00C00B1A" w:rsidRDefault="003A417A" w:rsidP="00C00B1A">
      <w:pPr>
        <w:pStyle w:val="Poetry"/>
      </w:pPr>
      <w:r w:rsidRPr="00C00B1A">
        <w:t xml:space="preserve">When thus in public view the peace was tied </w:t>
      </w:r>
    </w:p>
    <w:p w14:paraId="23AC50C6" w14:textId="7D55E41B" w:rsidR="003A417A" w:rsidRPr="00C00B1A" w:rsidRDefault="003A417A" w:rsidP="00C00B1A">
      <w:pPr>
        <w:pStyle w:val="Poetry"/>
      </w:pPr>
      <w:r w:rsidRPr="00C00B1A">
        <w:t>With solemn vows, and sworn on either side,</w:t>
      </w:r>
    </w:p>
    <w:p w14:paraId="24A390AD" w14:textId="5DD3A37A" w:rsidR="003A417A" w:rsidRPr="00C00B1A" w:rsidRDefault="003A417A" w:rsidP="00C00B1A">
      <w:pPr>
        <w:pStyle w:val="Poetry"/>
      </w:pPr>
      <w:r w:rsidRPr="00C00B1A">
        <w:t xml:space="preserve">All dues perform’d which holy rites </w:t>
      </w:r>
      <w:proofErr w:type="gramStart"/>
      <w:r w:rsidRPr="00C00B1A">
        <w:t>require;</w:t>
      </w:r>
      <w:proofErr w:type="gramEnd"/>
    </w:p>
    <w:p w14:paraId="31F20109" w14:textId="77777777" w:rsidR="003A417A" w:rsidRPr="00C00B1A" w:rsidRDefault="003A417A" w:rsidP="00C00B1A">
      <w:pPr>
        <w:pStyle w:val="Poetry"/>
      </w:pPr>
      <w:r w:rsidRPr="00C00B1A">
        <w:t>The victim beasts are slain before the fire,</w:t>
      </w:r>
    </w:p>
    <w:p w14:paraId="1C2F88B9" w14:textId="77777777" w:rsidR="00C00B1A" w:rsidRDefault="003A417A" w:rsidP="00C00B1A">
      <w:pPr>
        <w:pStyle w:val="Poetry"/>
      </w:pPr>
      <w:r w:rsidRPr="00C00B1A">
        <w:t xml:space="preserve">The trembling entrails from their bodies torn, </w:t>
      </w:r>
    </w:p>
    <w:p w14:paraId="2C1E74FC" w14:textId="6AD00EA1" w:rsidR="003A417A" w:rsidRDefault="003A417A" w:rsidP="00C00B1A">
      <w:pPr>
        <w:pStyle w:val="Poetry"/>
      </w:pPr>
      <w:r w:rsidRPr="00C00B1A">
        <w:t>And to the fatten’d flames in chargers borne.</w:t>
      </w:r>
    </w:p>
    <w:p w14:paraId="4ACE320B" w14:textId="77777777" w:rsidR="00C00B1A" w:rsidRPr="00C00B1A" w:rsidRDefault="00C00B1A" w:rsidP="00C00B1A">
      <w:pPr>
        <w:pStyle w:val="Poetry"/>
      </w:pPr>
    </w:p>
    <w:p w14:paraId="277AC2A9" w14:textId="77777777" w:rsidR="003A417A" w:rsidRPr="00C00B1A" w:rsidRDefault="003A417A" w:rsidP="00C00B1A">
      <w:pPr>
        <w:pStyle w:val="Poetry"/>
      </w:pPr>
      <w:r w:rsidRPr="00C00B1A">
        <w:t>Already the Rutulians deem their man</w:t>
      </w:r>
    </w:p>
    <w:p w14:paraId="2B8AA271" w14:textId="06830128" w:rsidR="003A417A" w:rsidRPr="00C00B1A" w:rsidRDefault="003A417A" w:rsidP="00C00B1A">
      <w:pPr>
        <w:pStyle w:val="Poetry"/>
      </w:pPr>
      <w:r w:rsidRPr="00C00B1A">
        <w:t>O’ermatch’d in arms, before the fight began.</w:t>
      </w:r>
    </w:p>
    <w:p w14:paraId="5E22657F" w14:textId="77777777" w:rsidR="00C00B1A" w:rsidRDefault="003A417A" w:rsidP="00C00B1A">
      <w:pPr>
        <w:pStyle w:val="Poetry"/>
      </w:pPr>
      <w:r w:rsidRPr="00C00B1A">
        <w:t xml:space="preserve">First rising fears are whisper’d thro’ the </w:t>
      </w:r>
      <w:proofErr w:type="gramStart"/>
      <w:r w:rsidRPr="00C00B1A">
        <w:t>crowd;</w:t>
      </w:r>
      <w:proofErr w:type="gramEnd"/>
      <w:r w:rsidRPr="00C00B1A">
        <w:t xml:space="preserve"> </w:t>
      </w:r>
    </w:p>
    <w:p w14:paraId="59A85387" w14:textId="77777777" w:rsidR="00C00B1A" w:rsidRDefault="003A417A" w:rsidP="00C00B1A">
      <w:pPr>
        <w:pStyle w:val="Poetry"/>
      </w:pPr>
      <w:r w:rsidRPr="00C00B1A">
        <w:t xml:space="preserve">Then, gath’ring sound, they murmur more aloud. </w:t>
      </w:r>
    </w:p>
    <w:p w14:paraId="75BAE8DC" w14:textId="77777777" w:rsidR="00C00B1A" w:rsidRDefault="003A417A" w:rsidP="00C00B1A">
      <w:pPr>
        <w:pStyle w:val="Poetry"/>
      </w:pPr>
      <w:r w:rsidRPr="00C00B1A">
        <w:t xml:space="preserve">Now, side to side, they measure with their eyes </w:t>
      </w:r>
    </w:p>
    <w:p w14:paraId="008682C0" w14:textId="2999360A" w:rsidR="003A417A" w:rsidRPr="00C00B1A" w:rsidRDefault="003A417A" w:rsidP="00C00B1A">
      <w:pPr>
        <w:pStyle w:val="Poetry"/>
      </w:pPr>
      <w:r w:rsidRPr="00C00B1A">
        <w:t>The champions’ bulk, their sinews, and their size:</w:t>
      </w:r>
    </w:p>
    <w:p w14:paraId="4352ADFB" w14:textId="57D6FC50" w:rsidR="003A417A" w:rsidRPr="00C00B1A" w:rsidRDefault="003A417A" w:rsidP="00C00B1A">
      <w:pPr>
        <w:pStyle w:val="Poetry"/>
      </w:pPr>
      <w:r w:rsidRPr="00C00B1A">
        <w:t>The nearer they approach, the more is known</w:t>
      </w:r>
    </w:p>
    <w:p w14:paraId="55D414F8" w14:textId="77777777" w:rsidR="00C00B1A" w:rsidRDefault="003A417A" w:rsidP="00C00B1A">
      <w:pPr>
        <w:pStyle w:val="Poetry"/>
      </w:pPr>
      <w:r w:rsidRPr="00C00B1A">
        <w:lastRenderedPageBreak/>
        <w:t xml:space="preserve">Th’ apparent disadvantage of their own. </w:t>
      </w:r>
    </w:p>
    <w:p w14:paraId="4DA4D002" w14:textId="77777777" w:rsidR="00C00B1A" w:rsidRDefault="003A417A" w:rsidP="00C00B1A">
      <w:pPr>
        <w:pStyle w:val="Poetry"/>
      </w:pPr>
      <w:r w:rsidRPr="00C00B1A">
        <w:t xml:space="preserve">Turnus himself appears in public sight </w:t>
      </w:r>
    </w:p>
    <w:p w14:paraId="395EC980" w14:textId="77777777" w:rsidR="00C00B1A" w:rsidRDefault="003A417A" w:rsidP="00C00B1A">
      <w:pPr>
        <w:pStyle w:val="Poetry"/>
      </w:pPr>
      <w:r w:rsidRPr="00C00B1A">
        <w:t xml:space="preserve">Conscious of fate, desponding of the fight. </w:t>
      </w:r>
    </w:p>
    <w:p w14:paraId="55E952CC" w14:textId="46CCC999" w:rsidR="003A417A" w:rsidRPr="00C00B1A" w:rsidRDefault="003A417A" w:rsidP="00C00B1A">
      <w:pPr>
        <w:pStyle w:val="Poetry"/>
      </w:pPr>
      <w:r w:rsidRPr="00C00B1A">
        <w:t>Slowly he moves, and at his altar stands</w:t>
      </w:r>
    </w:p>
    <w:p w14:paraId="731A2E87" w14:textId="501F78D8" w:rsidR="003A417A" w:rsidRPr="00C00B1A" w:rsidRDefault="003A417A" w:rsidP="00C00B1A">
      <w:pPr>
        <w:pStyle w:val="Poetry"/>
      </w:pPr>
      <w:r w:rsidRPr="00C00B1A">
        <w:t xml:space="preserve">With eyes dejected, and with trembling </w:t>
      </w:r>
      <w:proofErr w:type="gramStart"/>
      <w:r w:rsidRPr="00C00B1A">
        <w:t>hands;</w:t>
      </w:r>
      <w:proofErr w:type="gramEnd"/>
    </w:p>
    <w:p w14:paraId="5CD2BBFE" w14:textId="77777777" w:rsidR="00C00B1A" w:rsidRDefault="003A417A" w:rsidP="00C00B1A">
      <w:pPr>
        <w:pStyle w:val="Poetry"/>
      </w:pPr>
      <w:r w:rsidRPr="00C00B1A">
        <w:t xml:space="preserve">And, while he mutters undistinguish’d pray’rs, </w:t>
      </w:r>
    </w:p>
    <w:p w14:paraId="4E77E9C0" w14:textId="1B82D8F7" w:rsidR="003A417A" w:rsidRDefault="003A417A" w:rsidP="00C00B1A">
      <w:pPr>
        <w:pStyle w:val="Poetry"/>
      </w:pPr>
      <w:r w:rsidRPr="00C00B1A">
        <w:t>A livid deadness in his cheeks appears.</w:t>
      </w:r>
    </w:p>
    <w:p w14:paraId="05CA3F78" w14:textId="77777777" w:rsidR="00C00B1A" w:rsidRPr="00C00B1A" w:rsidRDefault="00C00B1A" w:rsidP="00C00B1A">
      <w:pPr>
        <w:pStyle w:val="Poetry"/>
      </w:pPr>
    </w:p>
    <w:p w14:paraId="61A880C2" w14:textId="77777777" w:rsidR="00C00B1A" w:rsidRDefault="003A417A" w:rsidP="00C00B1A">
      <w:pPr>
        <w:pStyle w:val="Poetry"/>
      </w:pPr>
      <w:r w:rsidRPr="00C00B1A">
        <w:t xml:space="preserve">With anxious pleasure when Juturna view’d </w:t>
      </w:r>
    </w:p>
    <w:p w14:paraId="694F5C90" w14:textId="3AF199DD" w:rsidR="003A417A" w:rsidRPr="00C00B1A" w:rsidRDefault="003A417A" w:rsidP="00C00B1A">
      <w:pPr>
        <w:pStyle w:val="Poetry"/>
      </w:pPr>
      <w:r w:rsidRPr="00C00B1A">
        <w:t>Th’ increasing fright of the mad multitude,</w:t>
      </w:r>
    </w:p>
    <w:p w14:paraId="249EFD25" w14:textId="2532F6E3" w:rsidR="003A417A" w:rsidRPr="00C00B1A" w:rsidRDefault="003A417A" w:rsidP="00C00B1A">
      <w:pPr>
        <w:pStyle w:val="Poetry"/>
      </w:pPr>
      <w:r w:rsidRPr="00C00B1A">
        <w:t>When their short sighs and thick’ning sobs she heard,</w:t>
      </w:r>
    </w:p>
    <w:p w14:paraId="4C5E68E8" w14:textId="77777777" w:rsidR="00C00B1A" w:rsidRDefault="003A417A" w:rsidP="00C00B1A">
      <w:pPr>
        <w:pStyle w:val="Poetry"/>
      </w:pPr>
      <w:r w:rsidRPr="00C00B1A">
        <w:t xml:space="preserve">And found their ready minds for change </w:t>
      </w:r>
      <w:proofErr w:type="gramStart"/>
      <w:r w:rsidRPr="00C00B1A">
        <w:t>prepar’d;</w:t>
      </w:r>
      <w:proofErr w:type="gramEnd"/>
      <w:r w:rsidRPr="00C00B1A">
        <w:t xml:space="preserve"> </w:t>
      </w:r>
    </w:p>
    <w:p w14:paraId="4FA22EF3" w14:textId="77777777" w:rsidR="00C00B1A" w:rsidRDefault="003A417A" w:rsidP="00C00B1A">
      <w:pPr>
        <w:pStyle w:val="Poetry"/>
      </w:pPr>
      <w:r w:rsidRPr="00C00B1A">
        <w:t>Dissembling her immortal form, she took</w:t>
      </w:r>
    </w:p>
    <w:p w14:paraId="02623F73" w14:textId="1BEFEFA1" w:rsidR="003A417A" w:rsidRPr="00C00B1A" w:rsidRDefault="003A417A" w:rsidP="00C00B1A">
      <w:pPr>
        <w:pStyle w:val="Poetry"/>
      </w:pPr>
      <w:r w:rsidRPr="00C00B1A">
        <w:t xml:space="preserve">Camertus’ mien, his habit, and his </w:t>
      </w:r>
      <w:proofErr w:type="gramStart"/>
      <w:r w:rsidRPr="00C00B1A">
        <w:t>look;</w:t>
      </w:r>
      <w:proofErr w:type="gramEnd"/>
    </w:p>
    <w:p w14:paraId="0E28CB70" w14:textId="77777777" w:rsidR="003A417A" w:rsidRPr="00C00B1A" w:rsidRDefault="003A417A" w:rsidP="00C00B1A">
      <w:pPr>
        <w:pStyle w:val="Poetry"/>
      </w:pPr>
      <w:r w:rsidRPr="00C00B1A">
        <w:t>A chief of ancient blood; in arms well known</w:t>
      </w:r>
    </w:p>
    <w:p w14:paraId="4E11450E" w14:textId="6BB7BFB3" w:rsidR="003A417A" w:rsidRPr="00C00B1A" w:rsidRDefault="003A417A" w:rsidP="00C00B1A">
      <w:pPr>
        <w:pStyle w:val="Poetry"/>
      </w:pPr>
      <w:r w:rsidRPr="00C00B1A">
        <w:t xml:space="preserve">Was his great sire, and he his greater </w:t>
      </w:r>
      <w:proofErr w:type="gramStart"/>
      <w:r w:rsidRPr="00C00B1A">
        <w:t>son.</w:t>
      </w:r>
      <w:proofErr w:type="gramEnd"/>
    </w:p>
    <w:p w14:paraId="1B306953" w14:textId="77777777" w:rsidR="00C00B1A" w:rsidRDefault="003A417A" w:rsidP="00C00B1A">
      <w:pPr>
        <w:pStyle w:val="Poetry"/>
      </w:pPr>
      <w:r w:rsidRPr="00C00B1A">
        <w:t xml:space="preserve">His shape assum’d, amid the ranks she ran, </w:t>
      </w:r>
    </w:p>
    <w:p w14:paraId="079311DE" w14:textId="03422274" w:rsidR="003A417A" w:rsidRPr="00C00B1A" w:rsidRDefault="003A417A" w:rsidP="00C00B1A">
      <w:pPr>
        <w:pStyle w:val="Poetry"/>
      </w:pPr>
      <w:r w:rsidRPr="00C00B1A">
        <w:t>And humoring their first motions, thus began:</w:t>
      </w:r>
    </w:p>
    <w:p w14:paraId="1F0B2E1E" w14:textId="77777777" w:rsidR="00C00B1A" w:rsidRDefault="003A417A" w:rsidP="00C00B1A">
      <w:pPr>
        <w:pStyle w:val="Poetry"/>
      </w:pPr>
      <w:r w:rsidRPr="00C00B1A">
        <w:t xml:space="preserve">“For shame, Rutulians, can you bear the sight </w:t>
      </w:r>
    </w:p>
    <w:p w14:paraId="302114B7" w14:textId="2B455CF0" w:rsidR="003A417A" w:rsidRPr="00C00B1A" w:rsidRDefault="003A417A" w:rsidP="00C00B1A">
      <w:pPr>
        <w:pStyle w:val="Poetry"/>
      </w:pPr>
      <w:r w:rsidRPr="00C00B1A">
        <w:t>Of one expos’d for all, in single fight?</w:t>
      </w:r>
    </w:p>
    <w:p w14:paraId="00248AA0" w14:textId="5F49B915" w:rsidR="003A417A" w:rsidRPr="00C00B1A" w:rsidRDefault="003A417A" w:rsidP="00C00B1A">
      <w:pPr>
        <w:pStyle w:val="Poetry"/>
      </w:pPr>
      <w:r w:rsidRPr="00C00B1A">
        <w:t>Can we, before the face of heav’n, confess</w:t>
      </w:r>
    </w:p>
    <w:p w14:paraId="1673436E" w14:textId="77777777" w:rsidR="00C00B1A" w:rsidRDefault="003A417A" w:rsidP="00C00B1A">
      <w:pPr>
        <w:pStyle w:val="Poetry"/>
      </w:pPr>
      <w:r w:rsidRPr="00C00B1A">
        <w:t xml:space="preserve">Our courage colder, or our numbers less? </w:t>
      </w:r>
    </w:p>
    <w:p w14:paraId="027F87A5" w14:textId="77777777" w:rsidR="00C00B1A" w:rsidRDefault="003A417A" w:rsidP="00C00B1A">
      <w:pPr>
        <w:pStyle w:val="Poetry"/>
      </w:pPr>
      <w:r w:rsidRPr="00C00B1A">
        <w:t xml:space="preserve">View all the Trojan host, th’ Arcadian band, </w:t>
      </w:r>
    </w:p>
    <w:p w14:paraId="14E6BCF2" w14:textId="5EEE9964" w:rsidR="003A417A" w:rsidRPr="00C00B1A" w:rsidRDefault="003A417A" w:rsidP="00C00B1A">
      <w:pPr>
        <w:pStyle w:val="Poetry"/>
      </w:pPr>
      <w:r w:rsidRPr="00C00B1A">
        <w:t>And Tuscan army; count ‘em as they stand:</w:t>
      </w:r>
    </w:p>
    <w:p w14:paraId="72EB58D1" w14:textId="77777777" w:rsidR="003A417A" w:rsidRPr="00C00B1A" w:rsidRDefault="003A417A" w:rsidP="00C00B1A">
      <w:pPr>
        <w:pStyle w:val="Poetry"/>
      </w:pPr>
      <w:r w:rsidRPr="00C00B1A">
        <w:t>Undaunted to the battle if we go,</w:t>
      </w:r>
    </w:p>
    <w:p w14:paraId="49BB4E61" w14:textId="09FFD864" w:rsidR="003A417A" w:rsidRPr="00C00B1A" w:rsidRDefault="003A417A" w:rsidP="00C00B1A">
      <w:pPr>
        <w:pStyle w:val="Poetry"/>
      </w:pPr>
      <w:r w:rsidRPr="00C00B1A">
        <w:t>Scarce ev’ry second man will share a foe.</w:t>
      </w:r>
    </w:p>
    <w:p w14:paraId="7613C9EB" w14:textId="77777777" w:rsidR="00C00B1A" w:rsidRDefault="003A417A" w:rsidP="00C00B1A">
      <w:pPr>
        <w:pStyle w:val="Poetry"/>
      </w:pPr>
      <w:r w:rsidRPr="00C00B1A">
        <w:t xml:space="preserve">Turnus, ‘t is true, in this unequal strife, </w:t>
      </w:r>
    </w:p>
    <w:p w14:paraId="682C8E46" w14:textId="77777777" w:rsidR="00C00B1A" w:rsidRDefault="003A417A" w:rsidP="00C00B1A">
      <w:pPr>
        <w:pStyle w:val="Poetry"/>
      </w:pPr>
      <w:r w:rsidRPr="00C00B1A">
        <w:t xml:space="preserve">Shall lose, with honor, his devoted life, </w:t>
      </w:r>
    </w:p>
    <w:p w14:paraId="31BAC66A" w14:textId="703624BE" w:rsidR="003A417A" w:rsidRPr="00C00B1A" w:rsidRDefault="003A417A" w:rsidP="00C00B1A">
      <w:pPr>
        <w:pStyle w:val="Poetry"/>
      </w:pPr>
      <w:r w:rsidRPr="00C00B1A">
        <w:t>Or change it rather for immortal fame,</w:t>
      </w:r>
    </w:p>
    <w:p w14:paraId="655AAEEA" w14:textId="77777777" w:rsidR="003A417A" w:rsidRPr="00C00B1A" w:rsidRDefault="003A417A" w:rsidP="00C00B1A">
      <w:pPr>
        <w:pStyle w:val="Poetry"/>
      </w:pPr>
      <w:r w:rsidRPr="00C00B1A">
        <w:t>Succeeding to the gods, from whence he came:</w:t>
      </w:r>
    </w:p>
    <w:p w14:paraId="62F5421D" w14:textId="2596B7FB" w:rsidR="003A417A" w:rsidRPr="00C00B1A" w:rsidRDefault="003A417A" w:rsidP="00C00B1A">
      <w:pPr>
        <w:pStyle w:val="Poetry"/>
      </w:pPr>
      <w:r w:rsidRPr="00C00B1A">
        <w:t>But you, a servile and inglorious band,</w:t>
      </w:r>
    </w:p>
    <w:p w14:paraId="4886C3FE" w14:textId="77777777" w:rsidR="00C00B1A" w:rsidRDefault="003A417A" w:rsidP="00C00B1A">
      <w:pPr>
        <w:pStyle w:val="Poetry"/>
      </w:pPr>
      <w:r w:rsidRPr="00C00B1A">
        <w:t xml:space="preserve">For foreign lords shall sow your native land, </w:t>
      </w:r>
    </w:p>
    <w:p w14:paraId="7A11F02F" w14:textId="77777777" w:rsidR="00C00B1A" w:rsidRDefault="003A417A" w:rsidP="00C00B1A">
      <w:pPr>
        <w:pStyle w:val="Poetry"/>
      </w:pPr>
      <w:r w:rsidRPr="00C00B1A">
        <w:t xml:space="preserve">Those fruitful fields your fighting </w:t>
      </w:r>
      <w:proofErr w:type="gramStart"/>
      <w:r w:rsidRPr="00C00B1A">
        <w:t>fathers</w:t>
      </w:r>
      <w:proofErr w:type="gramEnd"/>
      <w:r w:rsidRPr="00C00B1A">
        <w:t xml:space="preserve"> gain’d, </w:t>
      </w:r>
    </w:p>
    <w:p w14:paraId="10836D56" w14:textId="77777777" w:rsidR="00C00B1A" w:rsidRDefault="003A417A" w:rsidP="00C00B1A">
      <w:pPr>
        <w:pStyle w:val="Poetry"/>
      </w:pPr>
      <w:r w:rsidRPr="00C00B1A">
        <w:t xml:space="preserve">Which have so long their lazy sons sustain’d.” </w:t>
      </w:r>
    </w:p>
    <w:p w14:paraId="75F63D15" w14:textId="1D38362F" w:rsidR="003A417A" w:rsidRPr="00C00B1A" w:rsidRDefault="003A417A" w:rsidP="00C00B1A">
      <w:pPr>
        <w:pStyle w:val="Poetry"/>
      </w:pPr>
      <w:r w:rsidRPr="00C00B1A">
        <w:t>With words like these, she carried her design:</w:t>
      </w:r>
    </w:p>
    <w:p w14:paraId="029233B6" w14:textId="2742C49E" w:rsidR="003A417A" w:rsidRPr="00C00B1A" w:rsidRDefault="003A417A" w:rsidP="00C00B1A">
      <w:pPr>
        <w:pStyle w:val="Poetry"/>
      </w:pPr>
      <w:r w:rsidRPr="00C00B1A">
        <w:lastRenderedPageBreak/>
        <w:t>A rising murmur runs along the line.</w:t>
      </w:r>
    </w:p>
    <w:p w14:paraId="380D03D1" w14:textId="77777777" w:rsidR="00C00B1A" w:rsidRDefault="003A417A" w:rsidP="00C00B1A">
      <w:pPr>
        <w:pStyle w:val="Poetry"/>
      </w:pPr>
      <w:r w:rsidRPr="00C00B1A">
        <w:t xml:space="preserve">Then ev’n the city troops, and Latians, tir’d </w:t>
      </w:r>
    </w:p>
    <w:p w14:paraId="3DD681F1" w14:textId="477D96BF" w:rsidR="003A417A" w:rsidRPr="00C00B1A" w:rsidRDefault="003A417A" w:rsidP="00C00B1A">
      <w:pPr>
        <w:pStyle w:val="Poetry"/>
      </w:pPr>
      <w:r w:rsidRPr="00C00B1A">
        <w:t>With tedious war, seem with new souls inspir’d:</w:t>
      </w:r>
    </w:p>
    <w:p w14:paraId="5F03F90B" w14:textId="77777777" w:rsidR="00C00B1A" w:rsidRDefault="003A417A" w:rsidP="00C00B1A">
      <w:pPr>
        <w:pStyle w:val="Poetry"/>
      </w:pPr>
      <w:r w:rsidRPr="00C00B1A">
        <w:t xml:space="preserve">Their champion’s fate with pity they lament, </w:t>
      </w:r>
    </w:p>
    <w:p w14:paraId="6943D690" w14:textId="66582803" w:rsidR="003A417A" w:rsidRPr="00C00B1A" w:rsidRDefault="003A417A" w:rsidP="00C00B1A">
      <w:pPr>
        <w:pStyle w:val="Poetry"/>
      </w:pPr>
      <w:r w:rsidRPr="00C00B1A">
        <w:t>And of the league, so lately sworn, repent.</w:t>
      </w:r>
    </w:p>
    <w:p w14:paraId="22C328A9" w14:textId="77777777" w:rsidR="00C00B1A" w:rsidRDefault="00C00B1A" w:rsidP="00C00B1A">
      <w:pPr>
        <w:pStyle w:val="Poetry"/>
      </w:pPr>
    </w:p>
    <w:p w14:paraId="6A8B4540" w14:textId="3C79ABDE" w:rsidR="003A417A" w:rsidRPr="00C00B1A" w:rsidRDefault="003A417A" w:rsidP="00C00B1A">
      <w:pPr>
        <w:pStyle w:val="Poetry"/>
      </w:pPr>
      <w:r w:rsidRPr="00C00B1A">
        <w:t>Nor fails the goddess to foment the rage</w:t>
      </w:r>
    </w:p>
    <w:p w14:paraId="7BEC9A83" w14:textId="77777777" w:rsidR="003A417A" w:rsidRPr="00C00B1A" w:rsidRDefault="003A417A" w:rsidP="00C00B1A">
      <w:pPr>
        <w:pStyle w:val="Poetry"/>
      </w:pPr>
      <w:r w:rsidRPr="00C00B1A">
        <w:t xml:space="preserve">With lying wonders, and a false </w:t>
      </w:r>
      <w:proofErr w:type="gramStart"/>
      <w:r w:rsidRPr="00C00B1A">
        <w:t>presage;</w:t>
      </w:r>
      <w:proofErr w:type="gramEnd"/>
    </w:p>
    <w:p w14:paraId="1841FA04" w14:textId="77777777" w:rsidR="002E02EC" w:rsidRDefault="003A417A" w:rsidP="002E02EC">
      <w:pPr>
        <w:pStyle w:val="Poetry"/>
      </w:pPr>
      <w:r w:rsidRPr="002E02EC">
        <w:t xml:space="preserve">But adds a sign, which, present to their eyes, </w:t>
      </w:r>
    </w:p>
    <w:p w14:paraId="5BF406C4" w14:textId="562D05BD" w:rsidR="003A417A" w:rsidRPr="002E02EC" w:rsidRDefault="003A417A" w:rsidP="002E02EC">
      <w:pPr>
        <w:pStyle w:val="Poetry"/>
      </w:pPr>
      <w:r w:rsidRPr="002E02EC">
        <w:t>Inspires new courage, and a glad surprise.</w:t>
      </w:r>
    </w:p>
    <w:p w14:paraId="3BB47BCC" w14:textId="77777777" w:rsidR="003A417A" w:rsidRPr="002E02EC" w:rsidRDefault="003A417A" w:rsidP="002E02EC">
      <w:pPr>
        <w:pStyle w:val="Poetry"/>
      </w:pPr>
      <w:r w:rsidRPr="002E02EC">
        <w:t>For, sudden, in the fiery tracts above,</w:t>
      </w:r>
    </w:p>
    <w:p w14:paraId="15FE1ED9" w14:textId="5208C7BD" w:rsidR="003A417A" w:rsidRPr="002E02EC" w:rsidRDefault="003A417A" w:rsidP="002E02EC">
      <w:pPr>
        <w:pStyle w:val="Poetry"/>
      </w:pPr>
      <w:r w:rsidRPr="002E02EC">
        <w:t>Appears in pomp th’ imperial bird of Jove:</w:t>
      </w:r>
    </w:p>
    <w:p w14:paraId="73D0AB22" w14:textId="77777777" w:rsidR="002E02EC" w:rsidRDefault="003A417A" w:rsidP="002E02EC">
      <w:pPr>
        <w:pStyle w:val="Poetry"/>
      </w:pPr>
      <w:r w:rsidRPr="002E02EC">
        <w:t xml:space="preserve">A plump of fowl he spies, that swim the lakes, </w:t>
      </w:r>
    </w:p>
    <w:p w14:paraId="30716A52" w14:textId="77777777" w:rsidR="002E02EC" w:rsidRDefault="003A417A" w:rsidP="002E02EC">
      <w:pPr>
        <w:pStyle w:val="Poetry"/>
      </w:pPr>
      <w:r w:rsidRPr="002E02EC">
        <w:t xml:space="preserve">And o’er their heads his sounding pinions </w:t>
      </w:r>
      <w:proofErr w:type="gramStart"/>
      <w:r w:rsidRPr="002E02EC">
        <w:t>shakes;</w:t>
      </w:r>
      <w:proofErr w:type="gramEnd"/>
      <w:r w:rsidRPr="002E02EC">
        <w:t xml:space="preserve"> </w:t>
      </w:r>
    </w:p>
    <w:p w14:paraId="50F22739" w14:textId="27422AD1" w:rsidR="003A417A" w:rsidRPr="002E02EC" w:rsidRDefault="003A417A" w:rsidP="002E02EC">
      <w:pPr>
        <w:pStyle w:val="Poetry"/>
      </w:pPr>
      <w:r w:rsidRPr="002E02EC">
        <w:t>Then, stooping on the fairest of the train,</w:t>
      </w:r>
    </w:p>
    <w:p w14:paraId="74D79EFA" w14:textId="77777777" w:rsidR="003A417A" w:rsidRPr="002E02EC" w:rsidRDefault="003A417A" w:rsidP="002E02EC">
      <w:pPr>
        <w:pStyle w:val="Poetry"/>
      </w:pPr>
      <w:r w:rsidRPr="002E02EC">
        <w:t xml:space="preserve">In his strong talons </w:t>
      </w:r>
      <w:proofErr w:type="gramStart"/>
      <w:r w:rsidRPr="002E02EC">
        <w:t>truss’d</w:t>
      </w:r>
      <w:proofErr w:type="gramEnd"/>
      <w:r w:rsidRPr="002E02EC">
        <w:t xml:space="preserve"> a silver swan.</w:t>
      </w:r>
    </w:p>
    <w:p w14:paraId="0EFAE4E5" w14:textId="29325927" w:rsidR="003A417A" w:rsidRPr="002E02EC" w:rsidRDefault="003A417A" w:rsidP="002E02EC">
      <w:pPr>
        <w:pStyle w:val="Poetry"/>
      </w:pPr>
      <w:r w:rsidRPr="002E02EC">
        <w:t xml:space="preserve">Th’ Italians wonder at th’ unusual </w:t>
      </w:r>
      <w:proofErr w:type="gramStart"/>
      <w:r w:rsidRPr="002E02EC">
        <w:t>sight;</w:t>
      </w:r>
      <w:proofErr w:type="gramEnd"/>
    </w:p>
    <w:p w14:paraId="21BD3232" w14:textId="77777777" w:rsidR="002E02EC" w:rsidRDefault="003A417A" w:rsidP="002E02EC">
      <w:pPr>
        <w:pStyle w:val="Poetry"/>
      </w:pPr>
      <w:r w:rsidRPr="002E02EC">
        <w:t xml:space="preserve">But, while he lags, and labors in his flight, </w:t>
      </w:r>
    </w:p>
    <w:p w14:paraId="6BE6A0D9" w14:textId="77777777" w:rsidR="002E02EC" w:rsidRDefault="003A417A" w:rsidP="002E02EC">
      <w:pPr>
        <w:pStyle w:val="Poetry"/>
      </w:pPr>
      <w:r w:rsidRPr="002E02EC">
        <w:t xml:space="preserve">Behold, the dastard fowl return anew, </w:t>
      </w:r>
    </w:p>
    <w:p w14:paraId="17D1244C" w14:textId="4D6A2CCF" w:rsidR="002E02EC" w:rsidRPr="002E02EC" w:rsidRDefault="003A417A" w:rsidP="002E02EC">
      <w:pPr>
        <w:pStyle w:val="Poetry"/>
      </w:pPr>
      <w:r w:rsidRPr="002E02EC">
        <w:t xml:space="preserve">And with united force the foe </w:t>
      </w:r>
      <w:proofErr w:type="gramStart"/>
      <w:r w:rsidRPr="002E02EC">
        <w:t>pursue</w:t>
      </w:r>
      <w:proofErr w:type="gramEnd"/>
      <w:r w:rsidRPr="002E02EC">
        <w:t>:</w:t>
      </w:r>
    </w:p>
    <w:p w14:paraId="0E54F31C" w14:textId="77777777" w:rsidR="003A417A" w:rsidRPr="002E02EC" w:rsidRDefault="003A417A" w:rsidP="002E02EC">
      <w:pPr>
        <w:pStyle w:val="Poetry"/>
      </w:pPr>
      <w:r w:rsidRPr="002E02EC">
        <w:t>Clam’rous around the royal hawk they fly,</w:t>
      </w:r>
    </w:p>
    <w:p w14:paraId="6BFF2201" w14:textId="65C4CAD6" w:rsidR="003A417A" w:rsidRPr="002E02EC" w:rsidRDefault="003A417A" w:rsidP="002E02EC">
      <w:pPr>
        <w:pStyle w:val="Poetry"/>
      </w:pPr>
      <w:proofErr w:type="gramStart"/>
      <w:r w:rsidRPr="002E02EC">
        <w:t>And,</w:t>
      </w:r>
      <w:proofErr w:type="gramEnd"/>
      <w:r w:rsidRPr="002E02EC">
        <w:t xml:space="preserve"> thick’ning in a cloud, o’ershade the sky.</w:t>
      </w:r>
    </w:p>
    <w:p w14:paraId="0DC9E9FC" w14:textId="77777777" w:rsidR="002E02EC" w:rsidRDefault="003A417A" w:rsidP="002E02EC">
      <w:pPr>
        <w:pStyle w:val="Poetry"/>
      </w:pPr>
      <w:r w:rsidRPr="002E02EC">
        <w:t xml:space="preserve">They cuff, they scratch, they cross his airy </w:t>
      </w:r>
      <w:proofErr w:type="gramStart"/>
      <w:r w:rsidRPr="002E02EC">
        <w:t>course;</w:t>
      </w:r>
      <w:proofErr w:type="gramEnd"/>
      <w:r w:rsidRPr="002E02EC">
        <w:t xml:space="preserve"> </w:t>
      </w:r>
    </w:p>
    <w:p w14:paraId="35C88057" w14:textId="49A659A5" w:rsidR="003A417A" w:rsidRPr="002E02EC" w:rsidRDefault="003A417A" w:rsidP="002E02EC">
      <w:pPr>
        <w:pStyle w:val="Poetry"/>
      </w:pPr>
      <w:r w:rsidRPr="002E02EC">
        <w:t xml:space="preserve">Nor can th’ incumber’d bird sustain their </w:t>
      </w:r>
      <w:proofErr w:type="gramStart"/>
      <w:r w:rsidRPr="002E02EC">
        <w:t>force;</w:t>
      </w:r>
      <w:proofErr w:type="gramEnd"/>
    </w:p>
    <w:p w14:paraId="33D69828" w14:textId="77777777" w:rsidR="002E02EC" w:rsidRDefault="003A417A" w:rsidP="002E02EC">
      <w:pPr>
        <w:pStyle w:val="Poetry"/>
      </w:pPr>
      <w:r w:rsidRPr="002E02EC">
        <w:t xml:space="preserve">But vex’d, not vanquish’d, drops the pond’rous prey, </w:t>
      </w:r>
    </w:p>
    <w:p w14:paraId="67F06CBC" w14:textId="4A980AC0" w:rsidR="003A417A" w:rsidRDefault="003A417A" w:rsidP="002E02EC">
      <w:pPr>
        <w:pStyle w:val="Poetry"/>
      </w:pPr>
      <w:proofErr w:type="gramStart"/>
      <w:r w:rsidRPr="002E02EC">
        <w:t>And,</w:t>
      </w:r>
      <w:proofErr w:type="gramEnd"/>
      <w:r w:rsidRPr="002E02EC">
        <w:t xml:space="preserve"> lighten’d of his burthen, wings his way.</w:t>
      </w:r>
    </w:p>
    <w:p w14:paraId="45E147E2" w14:textId="77777777" w:rsidR="002E02EC" w:rsidRPr="002E02EC" w:rsidRDefault="002E02EC" w:rsidP="002E02EC">
      <w:pPr>
        <w:pStyle w:val="Poetry"/>
      </w:pPr>
    </w:p>
    <w:p w14:paraId="0D884E0E" w14:textId="51AB7D2B" w:rsidR="003A417A" w:rsidRPr="002E02EC" w:rsidRDefault="003A417A" w:rsidP="002E02EC">
      <w:pPr>
        <w:pStyle w:val="Poetry"/>
      </w:pPr>
      <w:r w:rsidRPr="002E02EC">
        <w:t>Th’ Ausonian bands with shouts salute the sight,</w:t>
      </w:r>
    </w:p>
    <w:p w14:paraId="4D6D1650" w14:textId="77777777" w:rsidR="002E02EC" w:rsidRDefault="003A417A" w:rsidP="002E02EC">
      <w:pPr>
        <w:pStyle w:val="Poetry"/>
      </w:pPr>
      <w:r w:rsidRPr="002E02EC">
        <w:t xml:space="preserve">Eager of </w:t>
      </w:r>
      <w:proofErr w:type="gramStart"/>
      <w:r w:rsidRPr="002E02EC">
        <w:t>action, and</w:t>
      </w:r>
      <w:proofErr w:type="gramEnd"/>
      <w:r w:rsidRPr="002E02EC">
        <w:t xml:space="preserve"> demand the fight. </w:t>
      </w:r>
    </w:p>
    <w:p w14:paraId="412715D3" w14:textId="3AEDBCB4" w:rsidR="003A417A" w:rsidRPr="002E02EC" w:rsidRDefault="003A417A" w:rsidP="002E02EC">
      <w:pPr>
        <w:pStyle w:val="Poetry"/>
      </w:pPr>
      <w:r w:rsidRPr="002E02EC">
        <w:t>Then King Tolumnius, vers’d in augurs’ arts,</w:t>
      </w:r>
    </w:p>
    <w:p w14:paraId="137D15F9" w14:textId="77777777" w:rsidR="003A417A" w:rsidRPr="002E02EC" w:rsidRDefault="003A417A" w:rsidP="002E02EC">
      <w:pPr>
        <w:pStyle w:val="Poetry"/>
      </w:pPr>
      <w:r w:rsidRPr="002E02EC">
        <w:t>Cries out, and thus his boasted skill imparts:</w:t>
      </w:r>
    </w:p>
    <w:p w14:paraId="40C0AE86" w14:textId="77777777" w:rsidR="003A417A" w:rsidRPr="002E02EC" w:rsidRDefault="003A417A" w:rsidP="002E02EC">
      <w:pPr>
        <w:pStyle w:val="Poetry"/>
      </w:pPr>
      <w:r w:rsidRPr="002E02EC">
        <w:t>“At length ‘t is granted, what I long desir’d!</w:t>
      </w:r>
    </w:p>
    <w:p w14:paraId="3AF425F1" w14:textId="72755308" w:rsidR="003A417A" w:rsidRPr="002E02EC" w:rsidRDefault="003A417A" w:rsidP="002E02EC">
      <w:pPr>
        <w:pStyle w:val="Poetry"/>
      </w:pPr>
      <w:r w:rsidRPr="002E02EC">
        <w:t>This, this is what my frequent vows requir’d.</w:t>
      </w:r>
    </w:p>
    <w:p w14:paraId="43607188" w14:textId="77777777" w:rsidR="003A417A" w:rsidRPr="002E02EC" w:rsidRDefault="003A417A" w:rsidP="002E02EC">
      <w:pPr>
        <w:pStyle w:val="Poetry"/>
      </w:pPr>
      <w:r w:rsidRPr="002E02EC">
        <w:t>Ye gods, I take your omen, and obey.</w:t>
      </w:r>
    </w:p>
    <w:p w14:paraId="7025E479" w14:textId="77777777" w:rsidR="002E02EC" w:rsidRDefault="003A417A" w:rsidP="002E02EC">
      <w:pPr>
        <w:pStyle w:val="Poetry"/>
      </w:pPr>
      <w:r w:rsidRPr="002E02EC">
        <w:t xml:space="preserve">Advance, my friends, and charge! I lead the way. </w:t>
      </w:r>
    </w:p>
    <w:p w14:paraId="36997F31" w14:textId="77777777" w:rsidR="002E02EC" w:rsidRDefault="003A417A" w:rsidP="002E02EC">
      <w:pPr>
        <w:pStyle w:val="Poetry"/>
      </w:pPr>
      <w:r w:rsidRPr="002E02EC">
        <w:lastRenderedPageBreak/>
        <w:t xml:space="preserve">These are the foreign foes, whose impious band, </w:t>
      </w:r>
    </w:p>
    <w:p w14:paraId="65F04638" w14:textId="78BAF016" w:rsidR="003A417A" w:rsidRPr="002E02EC" w:rsidRDefault="003A417A" w:rsidP="002E02EC">
      <w:pPr>
        <w:pStyle w:val="Poetry"/>
      </w:pPr>
      <w:r w:rsidRPr="002E02EC">
        <w:t>Like that rapacious bird, infest our land:</w:t>
      </w:r>
    </w:p>
    <w:p w14:paraId="4DC2CE0D" w14:textId="17571237" w:rsidR="003A417A" w:rsidRPr="002E02EC" w:rsidRDefault="003A417A" w:rsidP="002E02EC">
      <w:pPr>
        <w:pStyle w:val="Poetry"/>
      </w:pPr>
      <w:r w:rsidRPr="002E02EC">
        <w:t>But soon, like him, they shall be forc’d to sea</w:t>
      </w:r>
    </w:p>
    <w:p w14:paraId="1A51A4B5" w14:textId="77777777" w:rsidR="002E02EC" w:rsidRDefault="003A417A" w:rsidP="002E02EC">
      <w:pPr>
        <w:pStyle w:val="Poetry"/>
      </w:pPr>
      <w:r w:rsidRPr="002E02EC">
        <w:t xml:space="preserve">By strength </w:t>
      </w:r>
      <w:proofErr w:type="gramStart"/>
      <w:r w:rsidRPr="002E02EC">
        <w:t>united, and</w:t>
      </w:r>
      <w:proofErr w:type="gramEnd"/>
      <w:r w:rsidRPr="002E02EC">
        <w:t xml:space="preserve"> forego the prey. </w:t>
      </w:r>
    </w:p>
    <w:p w14:paraId="320C7D12" w14:textId="77777777" w:rsidR="002E02EC" w:rsidRDefault="003A417A" w:rsidP="002E02EC">
      <w:pPr>
        <w:pStyle w:val="Poetry"/>
      </w:pPr>
      <w:r w:rsidRPr="002E02EC">
        <w:t xml:space="preserve">Your timely succor to your country </w:t>
      </w:r>
      <w:proofErr w:type="gramStart"/>
      <w:r w:rsidRPr="002E02EC">
        <w:t>bring</w:t>
      </w:r>
      <w:proofErr w:type="gramEnd"/>
      <w:r w:rsidRPr="002E02EC">
        <w:t xml:space="preserve">, </w:t>
      </w:r>
    </w:p>
    <w:p w14:paraId="45679E4A" w14:textId="2426E293" w:rsidR="003A417A" w:rsidRDefault="003A417A" w:rsidP="002E02EC">
      <w:pPr>
        <w:pStyle w:val="Poetry"/>
      </w:pPr>
      <w:r w:rsidRPr="002E02EC">
        <w:t xml:space="preserve">Haste to the </w:t>
      </w:r>
      <w:proofErr w:type="gramStart"/>
      <w:r w:rsidRPr="002E02EC">
        <w:t>rescue, and</w:t>
      </w:r>
      <w:proofErr w:type="gramEnd"/>
      <w:r w:rsidRPr="002E02EC">
        <w:t xml:space="preserve"> redeem your king.”</w:t>
      </w:r>
    </w:p>
    <w:p w14:paraId="02CEDC60" w14:textId="77777777" w:rsidR="002E02EC" w:rsidRPr="002E02EC" w:rsidRDefault="002E02EC" w:rsidP="002E02EC">
      <w:pPr>
        <w:pStyle w:val="Poetry"/>
      </w:pPr>
    </w:p>
    <w:p w14:paraId="3330675B" w14:textId="77777777" w:rsidR="003A417A" w:rsidRPr="002E02EC" w:rsidRDefault="003A417A" w:rsidP="002E02EC">
      <w:pPr>
        <w:pStyle w:val="Poetry"/>
      </w:pPr>
      <w:r w:rsidRPr="002E02EC">
        <w:t xml:space="preserve">He </w:t>
      </w:r>
      <w:proofErr w:type="gramStart"/>
      <w:r w:rsidRPr="002E02EC">
        <w:t>said;</w:t>
      </w:r>
      <w:proofErr w:type="gramEnd"/>
      <w:r w:rsidRPr="002E02EC">
        <w:t xml:space="preserve"> and, pressing onward thro’ the crew,</w:t>
      </w:r>
    </w:p>
    <w:p w14:paraId="62F9EC2B" w14:textId="5643BC05" w:rsidR="003A417A" w:rsidRPr="002E02EC" w:rsidRDefault="003A417A" w:rsidP="002E02EC">
      <w:pPr>
        <w:pStyle w:val="Poetry"/>
      </w:pPr>
      <w:r w:rsidRPr="002E02EC">
        <w:t>Pois’d in his lifted arm, his lance he threw.</w:t>
      </w:r>
    </w:p>
    <w:p w14:paraId="745714BE" w14:textId="77777777" w:rsidR="002E02EC" w:rsidRDefault="003A417A" w:rsidP="002E02EC">
      <w:pPr>
        <w:pStyle w:val="Poetry"/>
      </w:pPr>
      <w:r w:rsidRPr="002E02EC">
        <w:t xml:space="preserve">The winged weapon, whistling in the wind, </w:t>
      </w:r>
    </w:p>
    <w:p w14:paraId="30479FEC" w14:textId="77777777" w:rsidR="002E02EC" w:rsidRDefault="003A417A" w:rsidP="002E02EC">
      <w:pPr>
        <w:pStyle w:val="Poetry"/>
      </w:pPr>
      <w:r w:rsidRPr="002E02EC">
        <w:t xml:space="preserve">Came driving on, nor miss’d the mark design’d. </w:t>
      </w:r>
    </w:p>
    <w:p w14:paraId="28E60CDB" w14:textId="4BC3C41E" w:rsidR="003A417A" w:rsidRPr="002E02EC" w:rsidRDefault="003A417A" w:rsidP="002E02EC">
      <w:pPr>
        <w:pStyle w:val="Poetry"/>
      </w:pPr>
      <w:r w:rsidRPr="002E02EC">
        <w:t xml:space="preserve">At once the cornel rattled in the </w:t>
      </w:r>
      <w:proofErr w:type="gramStart"/>
      <w:r w:rsidRPr="002E02EC">
        <w:t>skies;</w:t>
      </w:r>
      <w:proofErr w:type="gramEnd"/>
    </w:p>
    <w:p w14:paraId="1C88023B" w14:textId="77777777" w:rsidR="003A417A" w:rsidRPr="002E02EC" w:rsidRDefault="003A417A" w:rsidP="002E02EC">
      <w:pPr>
        <w:pStyle w:val="Poetry"/>
      </w:pPr>
      <w:r w:rsidRPr="002E02EC">
        <w:t>At once tumultuous shouts and clamors rise.</w:t>
      </w:r>
    </w:p>
    <w:p w14:paraId="28CA4EA7" w14:textId="541A7E3E" w:rsidR="003A417A" w:rsidRPr="002E02EC" w:rsidRDefault="003A417A" w:rsidP="002E02EC">
      <w:pPr>
        <w:pStyle w:val="Poetry"/>
      </w:pPr>
      <w:r w:rsidRPr="002E02EC">
        <w:t>Nine brothers in a goodly band there stood,</w:t>
      </w:r>
    </w:p>
    <w:p w14:paraId="57648B88" w14:textId="77777777" w:rsidR="002E02EC" w:rsidRDefault="003A417A" w:rsidP="002E02EC">
      <w:pPr>
        <w:pStyle w:val="Poetry"/>
      </w:pPr>
      <w:r w:rsidRPr="002E02EC">
        <w:t xml:space="preserve">Born of Arcadian mix’d with Tuscan blood, </w:t>
      </w:r>
    </w:p>
    <w:p w14:paraId="74381F80" w14:textId="1769F83A" w:rsidR="003A417A" w:rsidRPr="002E02EC" w:rsidRDefault="003A417A" w:rsidP="002E02EC">
      <w:pPr>
        <w:pStyle w:val="Poetry"/>
      </w:pPr>
      <w:r w:rsidRPr="002E02EC">
        <w:t>Gylippus’ sons: the fatal jav’lin flew,</w:t>
      </w:r>
    </w:p>
    <w:p w14:paraId="73246CED" w14:textId="77777777" w:rsidR="002E02EC" w:rsidRDefault="003A417A" w:rsidP="002E02EC">
      <w:pPr>
        <w:pStyle w:val="Poetry"/>
      </w:pPr>
      <w:r w:rsidRPr="002E02EC">
        <w:t xml:space="preserve">Aim’d at the midmost of the friendly crew. </w:t>
      </w:r>
    </w:p>
    <w:p w14:paraId="281D729A" w14:textId="4749BEAA" w:rsidR="003A417A" w:rsidRPr="002E02EC" w:rsidRDefault="003A417A" w:rsidP="002E02EC">
      <w:pPr>
        <w:pStyle w:val="Poetry"/>
      </w:pPr>
      <w:r w:rsidRPr="002E02EC">
        <w:t>A passage thro’ the jointed arms it found,</w:t>
      </w:r>
    </w:p>
    <w:p w14:paraId="0CC25697" w14:textId="7692C009" w:rsidR="003A417A" w:rsidRPr="002E02EC" w:rsidRDefault="003A417A" w:rsidP="002E02EC">
      <w:pPr>
        <w:pStyle w:val="Poetry"/>
      </w:pPr>
      <w:r w:rsidRPr="002E02EC">
        <w:t>Just where the belt was to the body bound,</w:t>
      </w:r>
    </w:p>
    <w:p w14:paraId="3E50CDA3" w14:textId="77777777" w:rsidR="002E02EC" w:rsidRDefault="003A417A" w:rsidP="002E02EC">
      <w:pPr>
        <w:pStyle w:val="Poetry"/>
      </w:pPr>
      <w:r w:rsidRPr="002E02EC">
        <w:t xml:space="preserve">And struck the gentle youth extended on the ground. </w:t>
      </w:r>
    </w:p>
    <w:p w14:paraId="16808DC3" w14:textId="76DE041D" w:rsidR="003A417A" w:rsidRPr="002E02EC" w:rsidRDefault="003A417A" w:rsidP="002E02EC">
      <w:pPr>
        <w:pStyle w:val="Poetry"/>
      </w:pPr>
      <w:r w:rsidRPr="002E02EC">
        <w:t>Then, fir’d with pious rage, the gen’rous train</w:t>
      </w:r>
    </w:p>
    <w:p w14:paraId="5CCB4070" w14:textId="77777777" w:rsidR="003A417A" w:rsidRPr="002E02EC" w:rsidRDefault="003A417A" w:rsidP="002E02EC">
      <w:pPr>
        <w:pStyle w:val="Poetry"/>
      </w:pPr>
      <w:r w:rsidRPr="002E02EC">
        <w:t>Run madly forward to revenge the slain.</w:t>
      </w:r>
    </w:p>
    <w:p w14:paraId="7C73F747" w14:textId="77777777" w:rsidR="003A417A" w:rsidRPr="002E02EC" w:rsidRDefault="003A417A" w:rsidP="002E02EC">
      <w:pPr>
        <w:pStyle w:val="Poetry"/>
      </w:pPr>
      <w:r w:rsidRPr="002E02EC">
        <w:t xml:space="preserve">And some with eager haste their jav’lins </w:t>
      </w:r>
      <w:proofErr w:type="gramStart"/>
      <w:r w:rsidRPr="002E02EC">
        <w:t>throw;</w:t>
      </w:r>
      <w:proofErr w:type="gramEnd"/>
    </w:p>
    <w:p w14:paraId="07E262E5" w14:textId="0910274C" w:rsidR="003A417A" w:rsidRDefault="003A417A" w:rsidP="002E02EC">
      <w:pPr>
        <w:pStyle w:val="Poetry"/>
      </w:pPr>
      <w:r w:rsidRPr="002E02EC">
        <w:t>And some with sword in hand assault the foe.</w:t>
      </w:r>
    </w:p>
    <w:p w14:paraId="4BC0319A" w14:textId="77777777" w:rsidR="002E02EC" w:rsidRPr="002E02EC" w:rsidRDefault="002E02EC" w:rsidP="002E02EC">
      <w:pPr>
        <w:pStyle w:val="Poetry"/>
      </w:pPr>
    </w:p>
    <w:p w14:paraId="3879AE34" w14:textId="77777777" w:rsidR="002E02EC" w:rsidRDefault="003A417A" w:rsidP="002E02EC">
      <w:pPr>
        <w:pStyle w:val="Poetry"/>
      </w:pPr>
      <w:r w:rsidRPr="002E02EC">
        <w:t xml:space="preserve">The wish’d insult the Latine troops embrace, </w:t>
      </w:r>
    </w:p>
    <w:p w14:paraId="7E68077A" w14:textId="77777777" w:rsidR="002E02EC" w:rsidRDefault="003A417A" w:rsidP="002E02EC">
      <w:pPr>
        <w:pStyle w:val="Poetry"/>
      </w:pPr>
      <w:r w:rsidRPr="002E02EC">
        <w:t xml:space="preserve">And meet their ardor in the middle space. </w:t>
      </w:r>
    </w:p>
    <w:p w14:paraId="5EE43A90" w14:textId="77777777" w:rsidR="002E02EC" w:rsidRDefault="003A417A" w:rsidP="002E02EC">
      <w:pPr>
        <w:pStyle w:val="Poetry"/>
      </w:pPr>
      <w:r w:rsidRPr="002E02EC">
        <w:t xml:space="preserve">The Trojans, Tuscans, and Arcadian line, </w:t>
      </w:r>
    </w:p>
    <w:p w14:paraId="12F8A7A9" w14:textId="77F3CBF4" w:rsidR="003A417A" w:rsidRPr="002E02EC" w:rsidRDefault="003A417A" w:rsidP="002E02EC">
      <w:pPr>
        <w:pStyle w:val="Poetry"/>
      </w:pPr>
      <w:r w:rsidRPr="002E02EC">
        <w:t>With equal courage obviate their design.</w:t>
      </w:r>
    </w:p>
    <w:p w14:paraId="73699994" w14:textId="5E40FADB" w:rsidR="003A417A" w:rsidRDefault="003A417A" w:rsidP="002E02EC">
      <w:pPr>
        <w:pStyle w:val="Poetry"/>
      </w:pPr>
      <w:r w:rsidRPr="002E02EC">
        <w:t>Peace leaves the violated fields, and hate</w:t>
      </w:r>
      <w:r w:rsidRPr="002E02EC">
        <w:tab/>
      </w:r>
    </w:p>
    <w:p w14:paraId="3535CA16" w14:textId="77777777" w:rsidR="003A417A" w:rsidRPr="002E02EC" w:rsidRDefault="003A417A" w:rsidP="002E02EC">
      <w:pPr>
        <w:pStyle w:val="Poetry"/>
      </w:pPr>
      <w:r w:rsidRPr="002E02EC">
        <w:t xml:space="preserve">Both armies </w:t>
      </w:r>
      <w:proofErr w:type="gramStart"/>
      <w:r w:rsidRPr="002E02EC">
        <w:t>urges</w:t>
      </w:r>
      <w:proofErr w:type="gramEnd"/>
      <w:r w:rsidRPr="002E02EC">
        <w:t xml:space="preserve"> to their mutual fate.</w:t>
      </w:r>
    </w:p>
    <w:p w14:paraId="41F9203C" w14:textId="77777777" w:rsidR="002E02EC" w:rsidRDefault="003A417A" w:rsidP="002E02EC">
      <w:pPr>
        <w:pStyle w:val="Poetry"/>
      </w:pPr>
      <w:r w:rsidRPr="002E02EC">
        <w:t xml:space="preserve">With impious haste their altars are o’erturn’d, </w:t>
      </w:r>
    </w:p>
    <w:p w14:paraId="49BCB3F0" w14:textId="77777777" w:rsidR="002E02EC" w:rsidRDefault="003A417A" w:rsidP="002E02EC">
      <w:pPr>
        <w:pStyle w:val="Poetry"/>
      </w:pPr>
      <w:r w:rsidRPr="002E02EC">
        <w:t xml:space="preserve">The sacrifice half-broil’d, and half-unburn’d. </w:t>
      </w:r>
    </w:p>
    <w:p w14:paraId="6B9689A1" w14:textId="0D567B16" w:rsidR="003A417A" w:rsidRPr="002E02EC" w:rsidRDefault="003A417A" w:rsidP="002E02EC">
      <w:pPr>
        <w:pStyle w:val="Poetry"/>
      </w:pPr>
      <w:r w:rsidRPr="002E02EC">
        <w:t>Thick storms of steel from either army fly,</w:t>
      </w:r>
    </w:p>
    <w:p w14:paraId="092AC4F3" w14:textId="788AC721" w:rsidR="003A417A" w:rsidRPr="002E02EC" w:rsidRDefault="003A417A" w:rsidP="002E02EC">
      <w:pPr>
        <w:pStyle w:val="Poetry"/>
      </w:pPr>
      <w:r w:rsidRPr="002E02EC">
        <w:t xml:space="preserve">And clouds of clashing darts obscure the </w:t>
      </w:r>
      <w:proofErr w:type="gramStart"/>
      <w:r w:rsidRPr="002E02EC">
        <w:t>sky;</w:t>
      </w:r>
      <w:proofErr w:type="gramEnd"/>
    </w:p>
    <w:p w14:paraId="29C01CA8" w14:textId="77777777" w:rsidR="002E02EC" w:rsidRDefault="003A417A" w:rsidP="002E02EC">
      <w:pPr>
        <w:pStyle w:val="Poetry"/>
      </w:pPr>
      <w:r w:rsidRPr="002E02EC">
        <w:lastRenderedPageBreak/>
        <w:t xml:space="preserve">Brands from the fire are missive weapons made, </w:t>
      </w:r>
    </w:p>
    <w:p w14:paraId="192B9750" w14:textId="77777777" w:rsidR="002E02EC" w:rsidRDefault="003A417A" w:rsidP="002E02EC">
      <w:pPr>
        <w:pStyle w:val="Poetry"/>
      </w:pPr>
      <w:r w:rsidRPr="002E02EC">
        <w:t xml:space="preserve">With chargers, bowls, and all the priestly trade. </w:t>
      </w:r>
    </w:p>
    <w:p w14:paraId="48D261A3" w14:textId="4A1816B2" w:rsidR="003A417A" w:rsidRPr="002E02EC" w:rsidRDefault="003A417A" w:rsidP="002E02EC">
      <w:pPr>
        <w:pStyle w:val="Poetry"/>
      </w:pPr>
      <w:r w:rsidRPr="002E02EC">
        <w:t>Latinus, frighted, hastens from the fray,</w:t>
      </w:r>
    </w:p>
    <w:p w14:paraId="49F88F5E" w14:textId="77777777" w:rsidR="003A417A" w:rsidRPr="002E02EC" w:rsidRDefault="003A417A" w:rsidP="002E02EC">
      <w:pPr>
        <w:pStyle w:val="Poetry"/>
      </w:pPr>
      <w:r w:rsidRPr="002E02EC">
        <w:t>And bears his unregarded gods away.</w:t>
      </w:r>
    </w:p>
    <w:p w14:paraId="5FA0EB3A" w14:textId="4D192F9D" w:rsidR="003A417A" w:rsidRPr="002E02EC" w:rsidRDefault="003A417A" w:rsidP="002E02EC">
      <w:pPr>
        <w:pStyle w:val="Poetry"/>
      </w:pPr>
      <w:r w:rsidRPr="002E02EC">
        <w:t xml:space="preserve">These on their </w:t>
      </w:r>
      <w:proofErr w:type="gramStart"/>
      <w:r w:rsidRPr="002E02EC">
        <w:t>horses</w:t>
      </w:r>
      <w:proofErr w:type="gramEnd"/>
      <w:r w:rsidRPr="002E02EC">
        <w:t xml:space="preserve"> vault; those yoke the car;</w:t>
      </w:r>
    </w:p>
    <w:p w14:paraId="3B6D075B" w14:textId="5A4466AF" w:rsidR="003A417A" w:rsidRDefault="003A417A" w:rsidP="002E02EC">
      <w:pPr>
        <w:pStyle w:val="Poetry"/>
      </w:pPr>
      <w:r w:rsidRPr="002E02EC">
        <w:t>The rest, with swords on high, run headlong to the war.</w:t>
      </w:r>
    </w:p>
    <w:p w14:paraId="0D2440D0" w14:textId="77777777" w:rsidR="002E02EC" w:rsidRPr="002E02EC" w:rsidRDefault="002E02EC" w:rsidP="002E02EC">
      <w:pPr>
        <w:pStyle w:val="Poetry"/>
      </w:pPr>
    </w:p>
    <w:p w14:paraId="60C00E7D" w14:textId="77777777" w:rsidR="003A417A" w:rsidRPr="002E02EC" w:rsidRDefault="003A417A" w:rsidP="002E02EC">
      <w:pPr>
        <w:pStyle w:val="Poetry"/>
      </w:pPr>
      <w:r w:rsidRPr="002E02EC">
        <w:t>Messapus, eager to confound the peace,</w:t>
      </w:r>
    </w:p>
    <w:p w14:paraId="51335B4A" w14:textId="77777777" w:rsidR="002E02EC" w:rsidRDefault="003A417A" w:rsidP="002E02EC">
      <w:pPr>
        <w:pStyle w:val="Poetry"/>
      </w:pPr>
      <w:r w:rsidRPr="002E02EC">
        <w:t xml:space="preserve">Spurr’d his hot courser thro’ the fighting prease, </w:t>
      </w:r>
    </w:p>
    <w:p w14:paraId="42F8C8D9" w14:textId="42D71AFE" w:rsidR="003A417A" w:rsidRPr="002E02EC" w:rsidRDefault="003A417A" w:rsidP="002E02EC">
      <w:pPr>
        <w:pStyle w:val="Poetry"/>
      </w:pPr>
      <w:r w:rsidRPr="002E02EC">
        <w:t>At King Aulestes, by his purple known</w:t>
      </w:r>
    </w:p>
    <w:p w14:paraId="5D3DF4D6" w14:textId="01DB5562" w:rsidR="003A417A" w:rsidRPr="002E02EC" w:rsidRDefault="003A417A" w:rsidP="002E02EC">
      <w:pPr>
        <w:pStyle w:val="Poetry"/>
      </w:pPr>
      <w:r w:rsidRPr="002E02EC">
        <w:t xml:space="preserve">A Tuscan prince, and by his regal </w:t>
      </w:r>
      <w:proofErr w:type="gramStart"/>
      <w:r w:rsidRPr="002E02EC">
        <w:t>crown;</w:t>
      </w:r>
      <w:proofErr w:type="gramEnd"/>
    </w:p>
    <w:p w14:paraId="52274AE3" w14:textId="77777777" w:rsidR="002E02EC" w:rsidRDefault="003A417A" w:rsidP="002E02EC">
      <w:pPr>
        <w:pStyle w:val="Poetry"/>
      </w:pPr>
      <w:r w:rsidRPr="002E02EC">
        <w:t xml:space="preserve">And, with a shock encount’ring, bore him down. </w:t>
      </w:r>
    </w:p>
    <w:p w14:paraId="2CE6A4F0" w14:textId="566740A1" w:rsidR="003A417A" w:rsidRPr="002E02EC" w:rsidRDefault="003A417A" w:rsidP="002E02EC">
      <w:pPr>
        <w:pStyle w:val="Poetry"/>
      </w:pPr>
      <w:r w:rsidRPr="002E02EC">
        <w:t>Backward he fell; and, as his fate design’d,</w:t>
      </w:r>
    </w:p>
    <w:p w14:paraId="275253F2" w14:textId="77777777" w:rsidR="003A417A" w:rsidRPr="002E02EC" w:rsidRDefault="003A417A" w:rsidP="002E02EC">
      <w:pPr>
        <w:pStyle w:val="Poetry"/>
      </w:pPr>
      <w:r w:rsidRPr="002E02EC">
        <w:t>The ruins of an altar were behind:</w:t>
      </w:r>
    </w:p>
    <w:p w14:paraId="1C6B2CB4" w14:textId="77777777" w:rsidR="003A417A" w:rsidRPr="002E02EC" w:rsidRDefault="003A417A" w:rsidP="002E02EC">
      <w:pPr>
        <w:pStyle w:val="Poetry"/>
      </w:pPr>
      <w:r w:rsidRPr="002E02EC">
        <w:t>There, pitching on his shoulders and his head,</w:t>
      </w:r>
    </w:p>
    <w:p w14:paraId="569EBB4C" w14:textId="623C1902" w:rsidR="003A417A" w:rsidRPr="002E02EC" w:rsidRDefault="003A417A" w:rsidP="002E02EC">
      <w:pPr>
        <w:pStyle w:val="Poetry"/>
      </w:pPr>
      <w:r w:rsidRPr="002E02EC">
        <w:t>Amid the scatt’ring fires he lay supinely spread.</w:t>
      </w:r>
    </w:p>
    <w:p w14:paraId="0DACE7C0" w14:textId="77777777" w:rsidR="002E02EC" w:rsidRDefault="003A417A" w:rsidP="002E02EC">
      <w:pPr>
        <w:pStyle w:val="Poetry"/>
      </w:pPr>
      <w:r w:rsidRPr="002E02EC">
        <w:t xml:space="preserve">The beamy spear, descending from above, </w:t>
      </w:r>
    </w:p>
    <w:p w14:paraId="5E23AE56" w14:textId="77777777" w:rsidR="002E02EC" w:rsidRDefault="003A417A" w:rsidP="002E02EC">
      <w:pPr>
        <w:pStyle w:val="Poetry"/>
      </w:pPr>
      <w:r w:rsidRPr="002E02EC">
        <w:t xml:space="preserve">His cuirass pierc’d, and thro’ his body drove. </w:t>
      </w:r>
    </w:p>
    <w:p w14:paraId="22843E82" w14:textId="3D436919" w:rsidR="003A417A" w:rsidRPr="002E02EC" w:rsidRDefault="003A417A" w:rsidP="002E02EC">
      <w:pPr>
        <w:pStyle w:val="Poetry"/>
      </w:pPr>
      <w:r w:rsidRPr="002E02EC">
        <w:t>Then, with a scornful smile, the victor cries:</w:t>
      </w:r>
    </w:p>
    <w:p w14:paraId="465ECA48" w14:textId="77777777" w:rsidR="003A417A" w:rsidRPr="002E02EC" w:rsidRDefault="003A417A" w:rsidP="002E02EC">
      <w:pPr>
        <w:pStyle w:val="Poetry"/>
      </w:pPr>
      <w:r w:rsidRPr="002E02EC">
        <w:t>“The gods have found a fitter sacrifice.”</w:t>
      </w:r>
    </w:p>
    <w:p w14:paraId="3D8309D1" w14:textId="2260342B" w:rsidR="003A417A" w:rsidRPr="002E02EC" w:rsidRDefault="003A417A" w:rsidP="002E02EC">
      <w:pPr>
        <w:pStyle w:val="Poetry"/>
      </w:pPr>
      <w:r w:rsidRPr="002E02EC">
        <w:t>Greedy of spoils, th’ Italians strip the dead</w:t>
      </w:r>
    </w:p>
    <w:p w14:paraId="671C72B6" w14:textId="77777777" w:rsidR="003A417A" w:rsidRPr="002E02EC" w:rsidRDefault="003A417A" w:rsidP="002E02EC">
      <w:pPr>
        <w:pStyle w:val="Poetry"/>
      </w:pPr>
      <w:r w:rsidRPr="002E02EC">
        <w:t xml:space="preserve">Of his rich </w:t>
      </w:r>
      <w:proofErr w:type="gramStart"/>
      <w:r w:rsidRPr="002E02EC">
        <w:t>armor, and</w:t>
      </w:r>
      <w:proofErr w:type="gramEnd"/>
      <w:r w:rsidRPr="002E02EC">
        <w:t xml:space="preserve"> uncrown his head.</w:t>
      </w:r>
    </w:p>
    <w:p w14:paraId="08473390" w14:textId="77777777" w:rsidR="002E02EC" w:rsidRDefault="002E02EC" w:rsidP="002E02EC">
      <w:pPr>
        <w:pStyle w:val="Poetry"/>
      </w:pPr>
    </w:p>
    <w:p w14:paraId="1A587FC5" w14:textId="502A77EA" w:rsidR="002E02EC" w:rsidRDefault="003A417A" w:rsidP="002E02EC">
      <w:pPr>
        <w:pStyle w:val="Poetry"/>
      </w:pPr>
      <w:r w:rsidRPr="002E02EC">
        <w:t xml:space="preserve">Priest Corynaeus, arm’d his better hand, </w:t>
      </w:r>
    </w:p>
    <w:p w14:paraId="2ADF2B3F" w14:textId="77777777" w:rsidR="002E02EC" w:rsidRDefault="003A417A" w:rsidP="002E02EC">
      <w:pPr>
        <w:pStyle w:val="Poetry"/>
      </w:pPr>
      <w:r w:rsidRPr="002E02EC">
        <w:t xml:space="preserve">From his own altar, with a blazing </w:t>
      </w:r>
      <w:proofErr w:type="gramStart"/>
      <w:r w:rsidRPr="002E02EC">
        <w:t>brand;</w:t>
      </w:r>
      <w:proofErr w:type="gramEnd"/>
      <w:r w:rsidRPr="002E02EC">
        <w:t xml:space="preserve"> </w:t>
      </w:r>
    </w:p>
    <w:p w14:paraId="49699D83" w14:textId="2E91CFD7" w:rsidR="003A417A" w:rsidRPr="002E02EC" w:rsidRDefault="003A417A" w:rsidP="002E02EC">
      <w:pPr>
        <w:pStyle w:val="Poetry"/>
      </w:pPr>
      <w:r w:rsidRPr="002E02EC">
        <w:t>And, as Ebusus with a thund’ring pace</w:t>
      </w:r>
    </w:p>
    <w:p w14:paraId="73CC8BEB" w14:textId="5228DC22" w:rsidR="003A417A" w:rsidRPr="002E02EC" w:rsidRDefault="003A417A" w:rsidP="002E02EC">
      <w:pPr>
        <w:pStyle w:val="Poetry"/>
      </w:pPr>
      <w:r w:rsidRPr="002E02EC">
        <w:t>Advanc’d to battle, dash’d it on his face:</w:t>
      </w:r>
      <w:r w:rsidRPr="002E02EC">
        <w:tab/>
      </w:r>
    </w:p>
    <w:p w14:paraId="6D86D2A1" w14:textId="77777777" w:rsidR="002E02EC" w:rsidRDefault="003A417A" w:rsidP="002E02EC">
      <w:pPr>
        <w:pStyle w:val="Poetry"/>
      </w:pPr>
      <w:r w:rsidRPr="002E02EC">
        <w:t xml:space="preserve">His bristly beard shines out with sudden </w:t>
      </w:r>
      <w:proofErr w:type="gramStart"/>
      <w:r w:rsidRPr="002E02EC">
        <w:t>fires;</w:t>
      </w:r>
      <w:proofErr w:type="gramEnd"/>
      <w:r w:rsidRPr="002E02EC">
        <w:t xml:space="preserve"> </w:t>
      </w:r>
    </w:p>
    <w:p w14:paraId="3079B7C6" w14:textId="77777777" w:rsidR="002E02EC" w:rsidRDefault="003A417A" w:rsidP="002E02EC">
      <w:pPr>
        <w:pStyle w:val="Poetry"/>
      </w:pPr>
      <w:r w:rsidRPr="002E02EC">
        <w:t xml:space="preserve">The crackling </w:t>
      </w:r>
      <w:proofErr w:type="gramStart"/>
      <w:r w:rsidRPr="002E02EC">
        <w:t>crop</w:t>
      </w:r>
      <w:proofErr w:type="gramEnd"/>
      <w:r w:rsidRPr="002E02EC">
        <w:t xml:space="preserve"> a noisome scent expires. </w:t>
      </w:r>
    </w:p>
    <w:p w14:paraId="3EF4EC81" w14:textId="77777777" w:rsidR="002E02EC" w:rsidRDefault="003A417A" w:rsidP="002E02EC">
      <w:pPr>
        <w:pStyle w:val="Poetry"/>
      </w:pPr>
      <w:r w:rsidRPr="002E02EC">
        <w:t xml:space="preserve">Following the blow, he seiz’d his curling crown </w:t>
      </w:r>
    </w:p>
    <w:p w14:paraId="0920B4B4" w14:textId="488C06FD" w:rsidR="003A417A" w:rsidRPr="002E02EC" w:rsidRDefault="003A417A" w:rsidP="002E02EC">
      <w:pPr>
        <w:pStyle w:val="Poetry"/>
      </w:pPr>
      <w:r w:rsidRPr="002E02EC">
        <w:t>With his left hand; his other cast him down.</w:t>
      </w:r>
    </w:p>
    <w:p w14:paraId="46C11A75" w14:textId="473E192F" w:rsidR="003A417A" w:rsidRPr="002E02EC" w:rsidRDefault="003A417A" w:rsidP="002E02EC">
      <w:pPr>
        <w:pStyle w:val="Poetry"/>
      </w:pPr>
      <w:r w:rsidRPr="002E02EC">
        <w:t>The prostrate body with his knees he press’d,</w:t>
      </w:r>
    </w:p>
    <w:p w14:paraId="7920D5C3" w14:textId="3458F98A" w:rsidR="003A417A" w:rsidRDefault="003A417A" w:rsidP="002E02EC">
      <w:pPr>
        <w:pStyle w:val="Poetry"/>
      </w:pPr>
      <w:r w:rsidRPr="002E02EC">
        <w:t>And plung’d his holy poniard in his breast.</w:t>
      </w:r>
    </w:p>
    <w:p w14:paraId="5469F853" w14:textId="77777777" w:rsidR="002E02EC" w:rsidRPr="002E02EC" w:rsidRDefault="002E02EC" w:rsidP="002E02EC">
      <w:pPr>
        <w:pStyle w:val="Poetry"/>
      </w:pPr>
    </w:p>
    <w:p w14:paraId="42895C28" w14:textId="77777777" w:rsidR="002E02EC" w:rsidRDefault="003A417A" w:rsidP="002E02EC">
      <w:pPr>
        <w:pStyle w:val="Poetry"/>
      </w:pPr>
      <w:r w:rsidRPr="002E02EC">
        <w:t xml:space="preserve">While Podalirius, with his sword, pursued </w:t>
      </w:r>
    </w:p>
    <w:p w14:paraId="084FEA7F" w14:textId="77777777" w:rsidR="002E02EC" w:rsidRDefault="003A417A" w:rsidP="002E02EC">
      <w:pPr>
        <w:pStyle w:val="Poetry"/>
      </w:pPr>
      <w:r w:rsidRPr="002E02EC">
        <w:lastRenderedPageBreak/>
        <w:t xml:space="preserve">The shepherd Alsus thro’ the flying crowd, </w:t>
      </w:r>
    </w:p>
    <w:p w14:paraId="7BB5A32E" w14:textId="2AA147E5" w:rsidR="003A417A" w:rsidRPr="002E02EC" w:rsidRDefault="003A417A" w:rsidP="002E02EC">
      <w:pPr>
        <w:pStyle w:val="Poetry"/>
      </w:pPr>
      <w:r w:rsidRPr="002E02EC">
        <w:t>Swiftly he turns, and aims a deadly blow</w:t>
      </w:r>
    </w:p>
    <w:p w14:paraId="024219F8" w14:textId="1E814772" w:rsidR="003A417A" w:rsidRPr="002E02EC" w:rsidRDefault="003A417A" w:rsidP="002E02EC">
      <w:pPr>
        <w:pStyle w:val="Poetry"/>
      </w:pPr>
      <w:r w:rsidRPr="002E02EC">
        <w:t>Full on the front of his unwary foe.</w:t>
      </w:r>
    </w:p>
    <w:p w14:paraId="3CEAF51E" w14:textId="77777777" w:rsidR="003A417A" w:rsidRPr="002E02EC" w:rsidRDefault="003A417A" w:rsidP="002E02EC">
      <w:pPr>
        <w:pStyle w:val="Poetry"/>
      </w:pPr>
      <w:r w:rsidRPr="002E02EC">
        <w:t>The broad ax enters with a crashing sound,</w:t>
      </w:r>
    </w:p>
    <w:p w14:paraId="1CCA5852" w14:textId="77777777" w:rsidR="003A417A" w:rsidRPr="002E02EC" w:rsidRDefault="003A417A" w:rsidP="002E02EC">
      <w:pPr>
        <w:pStyle w:val="Poetry"/>
      </w:pPr>
      <w:r w:rsidRPr="002E02EC">
        <w:t xml:space="preserve">And cleaves the chin with one continued </w:t>
      </w:r>
      <w:proofErr w:type="gramStart"/>
      <w:r w:rsidRPr="002E02EC">
        <w:t>wound;</w:t>
      </w:r>
      <w:proofErr w:type="gramEnd"/>
    </w:p>
    <w:p w14:paraId="4137457F" w14:textId="77777777" w:rsidR="002E02EC" w:rsidRDefault="003A417A" w:rsidP="002E02EC">
      <w:pPr>
        <w:pStyle w:val="Poetry"/>
      </w:pPr>
      <w:r w:rsidRPr="002E02EC">
        <w:t xml:space="preserve">Warm blood, and mingled brains, besmear his arms around </w:t>
      </w:r>
    </w:p>
    <w:p w14:paraId="19AAF2CB" w14:textId="609EA546" w:rsidR="003A417A" w:rsidRPr="002E02EC" w:rsidRDefault="003A417A" w:rsidP="002E02EC">
      <w:pPr>
        <w:pStyle w:val="Poetry"/>
      </w:pPr>
      <w:r w:rsidRPr="002E02EC">
        <w:t xml:space="preserve">An iron </w:t>
      </w:r>
      <w:proofErr w:type="gramStart"/>
      <w:r w:rsidRPr="002E02EC">
        <w:t>sleep</w:t>
      </w:r>
      <w:proofErr w:type="gramEnd"/>
      <w:r w:rsidRPr="002E02EC">
        <w:t xml:space="preserve"> his stupid eyes oppress’d,</w:t>
      </w:r>
    </w:p>
    <w:p w14:paraId="4E3127A4" w14:textId="5345EEF8" w:rsidR="003A417A" w:rsidRDefault="003A417A" w:rsidP="002E02EC">
      <w:pPr>
        <w:pStyle w:val="Poetry"/>
      </w:pPr>
      <w:r w:rsidRPr="002E02EC">
        <w:t>And seal’d their heavy lids in endless rest.</w:t>
      </w:r>
    </w:p>
    <w:p w14:paraId="3CED9163" w14:textId="77777777" w:rsidR="002E02EC" w:rsidRPr="002E02EC" w:rsidRDefault="002E02EC" w:rsidP="002E02EC">
      <w:pPr>
        <w:pStyle w:val="Poetry"/>
      </w:pPr>
    </w:p>
    <w:p w14:paraId="4ECAACDF" w14:textId="77777777" w:rsidR="003A417A" w:rsidRPr="002E02EC" w:rsidRDefault="003A417A" w:rsidP="002E02EC">
      <w:pPr>
        <w:pStyle w:val="Poetry"/>
      </w:pPr>
      <w:r w:rsidRPr="002E02EC">
        <w:t xml:space="preserve">But good Aeneas rush’d amid the </w:t>
      </w:r>
      <w:proofErr w:type="gramStart"/>
      <w:r w:rsidRPr="002E02EC">
        <w:t>bands;</w:t>
      </w:r>
      <w:proofErr w:type="gramEnd"/>
    </w:p>
    <w:p w14:paraId="77B7344D" w14:textId="77777777" w:rsidR="002E02EC" w:rsidRDefault="003A417A" w:rsidP="002E02EC">
      <w:pPr>
        <w:pStyle w:val="Poetry"/>
      </w:pPr>
      <w:r w:rsidRPr="002E02EC">
        <w:t xml:space="preserve">Bare was his head, and naked were his hands, </w:t>
      </w:r>
    </w:p>
    <w:p w14:paraId="5056CF3C" w14:textId="00EF4F05" w:rsidR="003A417A" w:rsidRPr="002E02EC" w:rsidRDefault="003A417A" w:rsidP="002E02EC">
      <w:pPr>
        <w:pStyle w:val="Poetry"/>
      </w:pPr>
      <w:r w:rsidRPr="002E02EC">
        <w:t>In sign of truce: then thus he cries aloud:</w:t>
      </w:r>
    </w:p>
    <w:p w14:paraId="2D59240A" w14:textId="77777777" w:rsidR="003A417A" w:rsidRPr="002E02EC" w:rsidRDefault="003A417A" w:rsidP="002E02EC">
      <w:pPr>
        <w:pStyle w:val="Poetry"/>
      </w:pPr>
      <w:r w:rsidRPr="002E02EC">
        <w:t>“What sudden rage, what new desire of blood,</w:t>
      </w:r>
    </w:p>
    <w:p w14:paraId="4FC8550B" w14:textId="405478A6" w:rsidR="003A417A" w:rsidRPr="002E02EC" w:rsidRDefault="003A417A" w:rsidP="002E02EC">
      <w:pPr>
        <w:pStyle w:val="Poetry"/>
      </w:pPr>
      <w:r w:rsidRPr="002E02EC">
        <w:t>Inflames your alter’d minds? O Trojans, cease</w:t>
      </w:r>
    </w:p>
    <w:p w14:paraId="770855B9" w14:textId="77777777" w:rsidR="002E02EC" w:rsidRDefault="003A417A" w:rsidP="002E02EC">
      <w:pPr>
        <w:pStyle w:val="Poetry"/>
      </w:pPr>
      <w:r w:rsidRPr="002E02EC">
        <w:t xml:space="preserve">From impious arms, nor violate the peace! </w:t>
      </w:r>
    </w:p>
    <w:p w14:paraId="537376CA" w14:textId="03A549AE" w:rsidR="003A417A" w:rsidRPr="002E02EC" w:rsidRDefault="003A417A" w:rsidP="002E02EC">
      <w:pPr>
        <w:pStyle w:val="Poetry"/>
      </w:pPr>
      <w:r w:rsidRPr="002E02EC">
        <w:t>By human sanctions, and by laws divine,</w:t>
      </w:r>
    </w:p>
    <w:p w14:paraId="0C64576A" w14:textId="77777777" w:rsidR="002E02EC" w:rsidRDefault="003A417A" w:rsidP="002E02EC">
      <w:pPr>
        <w:pStyle w:val="Poetry"/>
      </w:pPr>
      <w:r w:rsidRPr="002E02EC">
        <w:t xml:space="preserve">The terms are all agreed; the war is mine. </w:t>
      </w:r>
    </w:p>
    <w:p w14:paraId="5952F686" w14:textId="15CD9F48" w:rsidR="003A417A" w:rsidRPr="002E02EC" w:rsidRDefault="003A417A" w:rsidP="002E02EC">
      <w:pPr>
        <w:pStyle w:val="Poetry"/>
      </w:pPr>
      <w:r w:rsidRPr="002E02EC">
        <w:t xml:space="preserve">Dismiss your fears, and let the fight </w:t>
      </w:r>
      <w:proofErr w:type="gramStart"/>
      <w:r w:rsidRPr="002E02EC">
        <w:t>ensue;</w:t>
      </w:r>
      <w:proofErr w:type="gramEnd"/>
    </w:p>
    <w:p w14:paraId="5EC856B5" w14:textId="1304704C" w:rsidR="003A417A" w:rsidRPr="002E02EC" w:rsidRDefault="003A417A" w:rsidP="002E02EC">
      <w:pPr>
        <w:pStyle w:val="Poetry"/>
      </w:pPr>
      <w:r w:rsidRPr="002E02EC">
        <w:t>This hand alone shall right the gods and you:</w:t>
      </w:r>
    </w:p>
    <w:p w14:paraId="46B34A66" w14:textId="77777777" w:rsidR="003A417A" w:rsidRPr="002E02EC" w:rsidRDefault="003A417A" w:rsidP="002E02EC">
      <w:pPr>
        <w:pStyle w:val="Poetry"/>
      </w:pPr>
      <w:r w:rsidRPr="002E02EC">
        <w:t>Our injur’d altars, and their broken vow,</w:t>
      </w:r>
    </w:p>
    <w:p w14:paraId="673A136D" w14:textId="2C54C058" w:rsidR="003A417A" w:rsidRDefault="003A417A" w:rsidP="002E02EC">
      <w:pPr>
        <w:pStyle w:val="Poetry"/>
      </w:pPr>
      <w:r w:rsidRPr="002E02EC">
        <w:t>To this avenging sword the faithless Turnus owe.”</w:t>
      </w:r>
    </w:p>
    <w:p w14:paraId="4A63BFCE" w14:textId="77777777" w:rsidR="002E02EC" w:rsidRPr="002E02EC" w:rsidRDefault="002E02EC" w:rsidP="002E02EC">
      <w:pPr>
        <w:pStyle w:val="Poetry"/>
      </w:pPr>
    </w:p>
    <w:p w14:paraId="04E49B0A" w14:textId="77777777" w:rsidR="002E02EC" w:rsidRDefault="003A417A" w:rsidP="002E02EC">
      <w:pPr>
        <w:pStyle w:val="Poetry"/>
      </w:pPr>
      <w:proofErr w:type="gramStart"/>
      <w:r w:rsidRPr="002E02EC">
        <w:t>Thus</w:t>
      </w:r>
      <w:proofErr w:type="gramEnd"/>
      <w:r w:rsidRPr="002E02EC">
        <w:t xml:space="preserve"> while he spoke, unmindful of defense, </w:t>
      </w:r>
    </w:p>
    <w:p w14:paraId="3A083DC6" w14:textId="6FC21D22" w:rsidR="003A417A" w:rsidRPr="002E02EC" w:rsidRDefault="003A417A" w:rsidP="002E02EC">
      <w:pPr>
        <w:pStyle w:val="Poetry"/>
      </w:pPr>
      <w:r w:rsidRPr="002E02EC">
        <w:t>A winged arrow struck the pious prince.</w:t>
      </w:r>
    </w:p>
    <w:p w14:paraId="6936B476" w14:textId="2C22E1AD" w:rsidR="003A417A" w:rsidRPr="002E02EC" w:rsidRDefault="003A417A" w:rsidP="002E02EC">
      <w:pPr>
        <w:pStyle w:val="Poetry"/>
      </w:pPr>
      <w:r w:rsidRPr="002E02EC">
        <w:t>But, whether from some human hand it came,</w:t>
      </w:r>
    </w:p>
    <w:p w14:paraId="72B60368" w14:textId="77777777" w:rsidR="003A417A" w:rsidRPr="002E02EC" w:rsidRDefault="003A417A" w:rsidP="002E02EC">
      <w:pPr>
        <w:pStyle w:val="Poetry"/>
      </w:pPr>
      <w:r w:rsidRPr="002E02EC">
        <w:t>Or hostile god, is left unknown by fame:</w:t>
      </w:r>
    </w:p>
    <w:p w14:paraId="7EF01650" w14:textId="77777777" w:rsidR="002E02EC" w:rsidRDefault="003A417A" w:rsidP="002E02EC">
      <w:pPr>
        <w:pStyle w:val="Poetry"/>
      </w:pPr>
      <w:r w:rsidRPr="002E02EC">
        <w:t xml:space="preserve">No human hand or hostile god was found, </w:t>
      </w:r>
    </w:p>
    <w:p w14:paraId="4BADA63D" w14:textId="51387BBE" w:rsidR="003A417A" w:rsidRPr="002E02EC" w:rsidRDefault="003A417A" w:rsidP="002E02EC">
      <w:pPr>
        <w:pStyle w:val="Poetry"/>
      </w:pPr>
      <w:r w:rsidRPr="002E02EC">
        <w:t>To boast the triumph of so base a wound.</w:t>
      </w:r>
    </w:p>
    <w:p w14:paraId="5FCF5CEE" w14:textId="77777777" w:rsidR="003A417A" w:rsidRPr="002E02EC" w:rsidRDefault="003A417A" w:rsidP="002E02EC">
      <w:pPr>
        <w:pStyle w:val="Poetry"/>
      </w:pPr>
      <w:r w:rsidRPr="002E02EC">
        <w:t>When Turnus saw the Trojan quit the plain,</w:t>
      </w:r>
    </w:p>
    <w:p w14:paraId="312D1072" w14:textId="4AE65C25" w:rsidR="003A417A" w:rsidRPr="002E02EC" w:rsidRDefault="003A417A" w:rsidP="002E02EC">
      <w:pPr>
        <w:pStyle w:val="Poetry"/>
      </w:pPr>
      <w:r w:rsidRPr="002E02EC">
        <w:t xml:space="preserve">His </w:t>
      </w:r>
      <w:proofErr w:type="gramStart"/>
      <w:r w:rsidRPr="002E02EC">
        <w:t>chiefs</w:t>
      </w:r>
      <w:proofErr w:type="gramEnd"/>
      <w:r w:rsidRPr="002E02EC">
        <w:t xml:space="preserve"> dismay’d, his troops a fainting train,</w:t>
      </w:r>
    </w:p>
    <w:p w14:paraId="28DCB42A" w14:textId="77777777" w:rsidR="003A417A" w:rsidRPr="002E02EC" w:rsidRDefault="003A417A" w:rsidP="002E02EC">
      <w:pPr>
        <w:pStyle w:val="Poetry"/>
      </w:pPr>
      <w:r w:rsidRPr="002E02EC">
        <w:t>Th’ unhop’d event his heighten’d soul inspires:</w:t>
      </w:r>
    </w:p>
    <w:p w14:paraId="30CAE61D" w14:textId="77777777" w:rsidR="002E02EC" w:rsidRDefault="003A417A" w:rsidP="002E02EC">
      <w:pPr>
        <w:pStyle w:val="Poetry"/>
      </w:pPr>
      <w:r w:rsidRPr="002E02EC">
        <w:t xml:space="preserve">At once his arms and coursers he </w:t>
      </w:r>
      <w:proofErr w:type="gramStart"/>
      <w:r w:rsidRPr="002E02EC">
        <w:t>requires;</w:t>
      </w:r>
      <w:proofErr w:type="gramEnd"/>
      <w:r w:rsidRPr="002E02EC">
        <w:t xml:space="preserve"> </w:t>
      </w:r>
    </w:p>
    <w:p w14:paraId="31593D45" w14:textId="77777777" w:rsidR="002E02EC" w:rsidRDefault="003A417A" w:rsidP="002E02EC">
      <w:pPr>
        <w:pStyle w:val="Poetry"/>
      </w:pPr>
      <w:r w:rsidRPr="002E02EC">
        <w:t xml:space="preserve">Then, with a leap, his lofty chariot gains, </w:t>
      </w:r>
    </w:p>
    <w:p w14:paraId="35F8856D" w14:textId="72EAB61C" w:rsidR="003A417A" w:rsidRPr="002E02EC" w:rsidRDefault="003A417A" w:rsidP="002E02EC">
      <w:pPr>
        <w:pStyle w:val="Poetry"/>
      </w:pPr>
      <w:r w:rsidRPr="002E02EC">
        <w:t>And with a ready hand assumes the reins.</w:t>
      </w:r>
    </w:p>
    <w:p w14:paraId="1A237C18" w14:textId="370E7A4F" w:rsidR="003A417A" w:rsidRPr="002E02EC" w:rsidRDefault="003A417A" w:rsidP="002E02EC">
      <w:pPr>
        <w:pStyle w:val="Poetry"/>
      </w:pPr>
      <w:r w:rsidRPr="002E02EC">
        <w:t>He drives impetuous, and, where’er he goes,</w:t>
      </w:r>
    </w:p>
    <w:p w14:paraId="0E24D43F" w14:textId="77777777" w:rsidR="002E02EC" w:rsidRDefault="003A417A" w:rsidP="002E02EC">
      <w:pPr>
        <w:pStyle w:val="Poetry"/>
      </w:pPr>
      <w:r w:rsidRPr="002E02EC">
        <w:lastRenderedPageBreak/>
        <w:t xml:space="preserve">He leaves behind a lane of slaughter’d foes. </w:t>
      </w:r>
    </w:p>
    <w:p w14:paraId="350B9104" w14:textId="77777777" w:rsidR="002E02EC" w:rsidRDefault="003A417A" w:rsidP="002E02EC">
      <w:pPr>
        <w:pStyle w:val="Poetry"/>
      </w:pPr>
      <w:r w:rsidRPr="002E02EC">
        <w:t xml:space="preserve">These his lance reaches; over those he rolls </w:t>
      </w:r>
    </w:p>
    <w:p w14:paraId="5E5C61DC" w14:textId="35EF3686" w:rsidR="003A417A" w:rsidRPr="002E02EC" w:rsidRDefault="003A417A" w:rsidP="002E02EC">
      <w:pPr>
        <w:pStyle w:val="Poetry"/>
      </w:pPr>
      <w:r w:rsidRPr="002E02EC">
        <w:t>His rapid car, and crushes out their souls:</w:t>
      </w:r>
    </w:p>
    <w:p w14:paraId="19231728" w14:textId="77777777" w:rsidR="003A417A" w:rsidRPr="002E02EC" w:rsidRDefault="003A417A" w:rsidP="002E02EC">
      <w:pPr>
        <w:pStyle w:val="Poetry"/>
      </w:pPr>
      <w:r w:rsidRPr="002E02EC">
        <w:t xml:space="preserve">In vain the vanquish’d </w:t>
      </w:r>
      <w:proofErr w:type="gramStart"/>
      <w:r w:rsidRPr="002E02EC">
        <w:t>fly;</w:t>
      </w:r>
      <w:proofErr w:type="gramEnd"/>
      <w:r w:rsidRPr="002E02EC">
        <w:t xml:space="preserve"> the victor sends</w:t>
      </w:r>
    </w:p>
    <w:p w14:paraId="723C1206" w14:textId="1215DAA7" w:rsidR="003A417A" w:rsidRPr="002E02EC" w:rsidRDefault="003A417A" w:rsidP="002E02EC">
      <w:pPr>
        <w:pStyle w:val="Poetry"/>
      </w:pPr>
      <w:r w:rsidRPr="002E02EC">
        <w:t>The dead men’s weapons at their living friends.</w:t>
      </w:r>
    </w:p>
    <w:p w14:paraId="106E0BB9" w14:textId="77777777" w:rsidR="002E02EC" w:rsidRDefault="003A417A" w:rsidP="002E02EC">
      <w:pPr>
        <w:pStyle w:val="Poetry"/>
      </w:pPr>
      <w:r w:rsidRPr="002E02EC">
        <w:t xml:space="preserve">Thus, on the banks of Hebrus’ freezing flood, </w:t>
      </w:r>
    </w:p>
    <w:p w14:paraId="5407975D" w14:textId="77777777" w:rsidR="002E02EC" w:rsidRDefault="003A417A" w:rsidP="002E02EC">
      <w:pPr>
        <w:pStyle w:val="Poetry"/>
      </w:pPr>
      <w:r w:rsidRPr="002E02EC">
        <w:t xml:space="preserve">The God of Battles, in his angry mood, </w:t>
      </w:r>
    </w:p>
    <w:p w14:paraId="2CE6CBA0" w14:textId="77777777" w:rsidR="002E02EC" w:rsidRDefault="003A417A" w:rsidP="002E02EC">
      <w:pPr>
        <w:pStyle w:val="Poetry"/>
      </w:pPr>
      <w:r w:rsidRPr="002E02EC">
        <w:t xml:space="preserve">Clashing his sword against his brazen shield, </w:t>
      </w:r>
    </w:p>
    <w:p w14:paraId="058C6EBD" w14:textId="4246B050" w:rsidR="003A417A" w:rsidRPr="002E02EC" w:rsidRDefault="003A417A" w:rsidP="002E02EC">
      <w:pPr>
        <w:pStyle w:val="Poetry"/>
      </w:pPr>
      <w:r w:rsidRPr="002E02EC">
        <w:t>Let loose the reins, and scours along the field:</w:t>
      </w:r>
    </w:p>
    <w:p w14:paraId="7780F431" w14:textId="44166E89" w:rsidR="003A417A" w:rsidRPr="002E02EC" w:rsidRDefault="003A417A" w:rsidP="002E02EC">
      <w:pPr>
        <w:pStyle w:val="Poetry"/>
      </w:pPr>
      <w:r w:rsidRPr="002E02EC">
        <w:t xml:space="preserve">Before the wind his fiery coursers </w:t>
      </w:r>
      <w:proofErr w:type="gramStart"/>
      <w:r w:rsidRPr="002E02EC">
        <w:t>fly;</w:t>
      </w:r>
      <w:proofErr w:type="gramEnd"/>
    </w:p>
    <w:p w14:paraId="012C50F8" w14:textId="77777777" w:rsidR="002E02EC" w:rsidRDefault="003A417A" w:rsidP="002E02EC">
      <w:pPr>
        <w:pStyle w:val="Poetry"/>
      </w:pPr>
      <w:r w:rsidRPr="002E02EC">
        <w:t xml:space="preserve">Groans the sad earth, resounds the rattling sky. </w:t>
      </w:r>
    </w:p>
    <w:p w14:paraId="35E30BF9" w14:textId="77777777" w:rsidR="002E02EC" w:rsidRDefault="003A417A" w:rsidP="002E02EC">
      <w:pPr>
        <w:pStyle w:val="Poetry"/>
      </w:pPr>
      <w:r w:rsidRPr="002E02EC">
        <w:t xml:space="preserve">Wrath, Terror, Treason, Tumult, and Despair </w:t>
      </w:r>
    </w:p>
    <w:p w14:paraId="0F148B3C" w14:textId="77777777" w:rsidR="002E02EC" w:rsidRDefault="003A417A" w:rsidP="002E02EC">
      <w:pPr>
        <w:pStyle w:val="Poetry"/>
      </w:pPr>
      <w:r w:rsidRPr="002E02EC">
        <w:t xml:space="preserve">(Dire faces, and deform’d) surround the </w:t>
      </w:r>
      <w:proofErr w:type="gramStart"/>
      <w:r w:rsidRPr="002E02EC">
        <w:t>car;</w:t>
      </w:r>
      <w:proofErr w:type="gramEnd"/>
      <w:r w:rsidRPr="002E02EC">
        <w:t xml:space="preserve"> </w:t>
      </w:r>
    </w:p>
    <w:p w14:paraId="2924EA19" w14:textId="624F163A" w:rsidR="003A417A" w:rsidRPr="002E02EC" w:rsidRDefault="003A417A" w:rsidP="002E02EC">
      <w:pPr>
        <w:pStyle w:val="Poetry"/>
      </w:pPr>
      <w:r w:rsidRPr="002E02EC">
        <w:t>Friends of the god, and followers of the war.</w:t>
      </w:r>
    </w:p>
    <w:p w14:paraId="083582F3" w14:textId="08A1FBCB" w:rsidR="003A417A" w:rsidRPr="002E02EC" w:rsidRDefault="003A417A" w:rsidP="002E02EC">
      <w:pPr>
        <w:pStyle w:val="Poetry"/>
      </w:pPr>
      <w:r w:rsidRPr="002E02EC">
        <w:t>With fury not unlike, nor less disdain,</w:t>
      </w:r>
    </w:p>
    <w:p w14:paraId="07ED4ACB" w14:textId="77777777" w:rsidR="003A417A" w:rsidRPr="002E02EC" w:rsidRDefault="003A417A" w:rsidP="002E02EC">
      <w:pPr>
        <w:pStyle w:val="Poetry"/>
      </w:pPr>
      <w:r w:rsidRPr="002E02EC">
        <w:t>Exulting Turnus flies along the plain:</w:t>
      </w:r>
    </w:p>
    <w:p w14:paraId="00BA4AB2" w14:textId="77777777" w:rsidR="002E02EC" w:rsidRDefault="003A417A" w:rsidP="002E02EC">
      <w:pPr>
        <w:pStyle w:val="Poetry"/>
      </w:pPr>
      <w:r w:rsidRPr="002E02EC">
        <w:t xml:space="preserve">His smoking horses, at their utmost speed, </w:t>
      </w:r>
    </w:p>
    <w:p w14:paraId="355B0F29" w14:textId="49454023" w:rsidR="003A417A" w:rsidRPr="002E02EC" w:rsidRDefault="003A417A" w:rsidP="002E02EC">
      <w:pPr>
        <w:pStyle w:val="Poetry"/>
      </w:pPr>
      <w:r w:rsidRPr="002E02EC">
        <w:t xml:space="preserve">He lashes </w:t>
      </w:r>
      <w:proofErr w:type="gramStart"/>
      <w:r w:rsidRPr="002E02EC">
        <w:t>on, and</w:t>
      </w:r>
      <w:proofErr w:type="gramEnd"/>
      <w:r w:rsidRPr="002E02EC">
        <w:t xml:space="preserve"> urges o’er the dead.</w:t>
      </w:r>
    </w:p>
    <w:p w14:paraId="01616154" w14:textId="77777777" w:rsidR="003A417A" w:rsidRPr="002E02EC" w:rsidRDefault="003A417A" w:rsidP="002E02EC">
      <w:pPr>
        <w:pStyle w:val="Poetry"/>
      </w:pPr>
      <w:r w:rsidRPr="002E02EC">
        <w:t>Their fetlocks run with blood; and, when they bound,</w:t>
      </w:r>
    </w:p>
    <w:p w14:paraId="0FDF874B" w14:textId="1B204FCC" w:rsidR="003A417A" w:rsidRPr="002E02EC" w:rsidRDefault="003A417A" w:rsidP="002E02EC">
      <w:pPr>
        <w:pStyle w:val="Poetry"/>
      </w:pPr>
      <w:r w:rsidRPr="002E02EC">
        <w:t>The gore and gath’ring dust are dash’d around.</w:t>
      </w:r>
    </w:p>
    <w:p w14:paraId="01BB56C6" w14:textId="77777777" w:rsidR="002E02EC" w:rsidRDefault="003A417A" w:rsidP="002E02EC">
      <w:pPr>
        <w:pStyle w:val="Poetry"/>
      </w:pPr>
      <w:r w:rsidRPr="002E02EC">
        <w:t xml:space="preserve">Thamyris and Pholus, masters of the war, </w:t>
      </w:r>
    </w:p>
    <w:p w14:paraId="0D560F6F" w14:textId="41A212E3" w:rsidR="003A417A" w:rsidRPr="002E02EC" w:rsidRDefault="003A417A" w:rsidP="002E02EC">
      <w:pPr>
        <w:pStyle w:val="Poetry"/>
      </w:pPr>
      <w:r w:rsidRPr="002E02EC">
        <w:t>He kill’d at hand, but Sthenelus afar:</w:t>
      </w:r>
    </w:p>
    <w:p w14:paraId="19D03DB5" w14:textId="77777777" w:rsidR="002E02EC" w:rsidRDefault="003A417A" w:rsidP="002E02EC">
      <w:pPr>
        <w:pStyle w:val="Poetry"/>
      </w:pPr>
      <w:r w:rsidRPr="002E02EC">
        <w:t xml:space="preserve">From far the sons of Imbracus he slew, </w:t>
      </w:r>
    </w:p>
    <w:p w14:paraId="399AC35E" w14:textId="0AFCA846" w:rsidR="003A417A" w:rsidRPr="002E02EC" w:rsidRDefault="003A417A" w:rsidP="002E02EC">
      <w:pPr>
        <w:pStyle w:val="Poetry"/>
      </w:pPr>
      <w:r w:rsidRPr="002E02EC">
        <w:t xml:space="preserve">Glaucus and Lades, of the Lycian </w:t>
      </w:r>
      <w:proofErr w:type="gramStart"/>
      <w:r w:rsidRPr="002E02EC">
        <w:t>crew;</w:t>
      </w:r>
      <w:proofErr w:type="gramEnd"/>
    </w:p>
    <w:p w14:paraId="0145CB86" w14:textId="612CD7B9" w:rsidR="003A417A" w:rsidRPr="002E02EC" w:rsidRDefault="003A417A" w:rsidP="002E02EC">
      <w:pPr>
        <w:pStyle w:val="Poetry"/>
      </w:pPr>
      <w:r w:rsidRPr="002E02EC">
        <w:t>Both taught to fight on foot, in battle join’d,</w:t>
      </w:r>
    </w:p>
    <w:p w14:paraId="6D9D91B8" w14:textId="77777777" w:rsidR="003A417A" w:rsidRPr="002E02EC" w:rsidRDefault="003A417A" w:rsidP="002E02EC">
      <w:pPr>
        <w:pStyle w:val="Poetry"/>
      </w:pPr>
      <w:r w:rsidRPr="002E02EC">
        <w:t>Or mount the courser that outstrips the wind.</w:t>
      </w:r>
    </w:p>
    <w:p w14:paraId="3564A70D" w14:textId="77777777" w:rsidR="002E02EC" w:rsidRDefault="002E02EC" w:rsidP="002E02EC">
      <w:pPr>
        <w:pStyle w:val="Poetry"/>
      </w:pPr>
    </w:p>
    <w:p w14:paraId="4FE6C483" w14:textId="5710AA5D" w:rsidR="002E02EC" w:rsidRDefault="003A417A" w:rsidP="002E02EC">
      <w:pPr>
        <w:pStyle w:val="Poetry"/>
      </w:pPr>
      <w:r w:rsidRPr="002E02EC">
        <w:t xml:space="preserve">Meantime Eumedes, vaunting in the field, </w:t>
      </w:r>
    </w:p>
    <w:p w14:paraId="1F9F9A2B" w14:textId="77777777" w:rsidR="002E02EC" w:rsidRDefault="003A417A" w:rsidP="002E02EC">
      <w:pPr>
        <w:pStyle w:val="Poetry"/>
      </w:pPr>
      <w:r w:rsidRPr="002E02EC">
        <w:t xml:space="preserve">New fir’d the Trojans, and their foes repell’d. </w:t>
      </w:r>
    </w:p>
    <w:p w14:paraId="50EC28F8" w14:textId="630DB32C" w:rsidR="003A417A" w:rsidRPr="002E02EC" w:rsidRDefault="003A417A" w:rsidP="002E02EC">
      <w:pPr>
        <w:pStyle w:val="Poetry"/>
      </w:pPr>
      <w:r w:rsidRPr="002E02EC">
        <w:t>This son of Dolon bore his grandsire’s name,</w:t>
      </w:r>
    </w:p>
    <w:p w14:paraId="0EEC917B" w14:textId="314249A9" w:rsidR="003A417A" w:rsidRPr="002E02EC" w:rsidRDefault="003A417A" w:rsidP="002E02EC">
      <w:pPr>
        <w:pStyle w:val="Poetry"/>
      </w:pPr>
      <w:r w:rsidRPr="002E02EC">
        <w:t xml:space="preserve">But emulated more his father’s </w:t>
      </w:r>
      <w:proofErr w:type="gramStart"/>
      <w:r w:rsidRPr="002E02EC">
        <w:t>fame;</w:t>
      </w:r>
      <w:proofErr w:type="gramEnd"/>
    </w:p>
    <w:p w14:paraId="71E6B17B" w14:textId="77777777" w:rsidR="002E02EC" w:rsidRDefault="003A417A" w:rsidP="002E02EC">
      <w:pPr>
        <w:pStyle w:val="Poetry"/>
      </w:pPr>
      <w:r w:rsidRPr="002E02EC">
        <w:t xml:space="preserve">His guileful father, sent a nightly spy, </w:t>
      </w:r>
    </w:p>
    <w:p w14:paraId="2495D7EE" w14:textId="71695B76" w:rsidR="003A417A" w:rsidRPr="002E02EC" w:rsidRDefault="003A417A" w:rsidP="002E02EC">
      <w:pPr>
        <w:pStyle w:val="Poetry"/>
      </w:pPr>
      <w:r w:rsidRPr="002E02EC">
        <w:t>The Grecian camp and order to descry:</w:t>
      </w:r>
    </w:p>
    <w:p w14:paraId="698E7552" w14:textId="77777777" w:rsidR="002E02EC" w:rsidRDefault="003A417A" w:rsidP="002E02EC">
      <w:pPr>
        <w:pStyle w:val="Poetry"/>
      </w:pPr>
      <w:r w:rsidRPr="002E02EC">
        <w:t xml:space="preserve">Hard enterprise! and well he might require </w:t>
      </w:r>
    </w:p>
    <w:p w14:paraId="23897A70" w14:textId="3A33A003" w:rsidR="003A417A" w:rsidRPr="002E02EC" w:rsidRDefault="003A417A" w:rsidP="002E02EC">
      <w:pPr>
        <w:pStyle w:val="Poetry"/>
      </w:pPr>
      <w:r w:rsidRPr="002E02EC">
        <w:t>Achilles’ car and horses, for his hire:</w:t>
      </w:r>
    </w:p>
    <w:p w14:paraId="0DCC4DE4" w14:textId="55E89F76" w:rsidR="003A417A" w:rsidRDefault="003A417A" w:rsidP="002E02EC">
      <w:pPr>
        <w:pStyle w:val="Poetry"/>
      </w:pPr>
      <w:r w:rsidRPr="002E02EC">
        <w:lastRenderedPageBreak/>
        <w:t>But, met upon the scout, th’ Aetolian prince</w:t>
      </w:r>
    </w:p>
    <w:p w14:paraId="4F3AD324" w14:textId="77777777" w:rsidR="002E02EC" w:rsidRDefault="003A417A" w:rsidP="002E02EC">
      <w:pPr>
        <w:pStyle w:val="Poetry"/>
      </w:pPr>
      <w:r w:rsidRPr="002E02EC">
        <w:t xml:space="preserve">In death bestow’d a juster recompense. </w:t>
      </w:r>
    </w:p>
    <w:p w14:paraId="376289E1" w14:textId="77777777" w:rsidR="002E02EC" w:rsidRDefault="003A417A" w:rsidP="002E02EC">
      <w:pPr>
        <w:pStyle w:val="Poetry"/>
      </w:pPr>
      <w:r w:rsidRPr="002E02EC">
        <w:t xml:space="preserve">Fierce Turnus view’d the Trojan from afar, </w:t>
      </w:r>
    </w:p>
    <w:p w14:paraId="548F7A89" w14:textId="77777777" w:rsidR="002E02EC" w:rsidRDefault="003A417A" w:rsidP="002E02EC">
      <w:pPr>
        <w:pStyle w:val="Poetry"/>
      </w:pPr>
      <w:r w:rsidRPr="002E02EC">
        <w:t xml:space="preserve">And launch’d his jav’lin from his lofty </w:t>
      </w:r>
      <w:proofErr w:type="gramStart"/>
      <w:r w:rsidRPr="002E02EC">
        <w:t>car;</w:t>
      </w:r>
      <w:proofErr w:type="gramEnd"/>
      <w:r w:rsidRPr="002E02EC">
        <w:t xml:space="preserve"> </w:t>
      </w:r>
    </w:p>
    <w:p w14:paraId="71D4CF35" w14:textId="5A5045B8" w:rsidR="003A417A" w:rsidRPr="002E02EC" w:rsidRDefault="003A417A" w:rsidP="002E02EC">
      <w:pPr>
        <w:pStyle w:val="Poetry"/>
      </w:pPr>
      <w:r w:rsidRPr="002E02EC">
        <w:t>Then lightly leaping down, pursued the blow,</w:t>
      </w:r>
    </w:p>
    <w:p w14:paraId="0C1E2AFA" w14:textId="1277F7DA" w:rsidR="003A417A" w:rsidRPr="002E02EC" w:rsidRDefault="003A417A" w:rsidP="002E02EC">
      <w:pPr>
        <w:pStyle w:val="Poetry"/>
      </w:pPr>
      <w:r w:rsidRPr="002E02EC">
        <w:t>And, pressing with his foot his prostrate foe,</w:t>
      </w:r>
    </w:p>
    <w:p w14:paraId="11EDDAFB" w14:textId="77777777" w:rsidR="002E02EC" w:rsidRDefault="003A417A" w:rsidP="002E02EC">
      <w:pPr>
        <w:pStyle w:val="Poetry"/>
      </w:pPr>
      <w:r w:rsidRPr="002E02EC">
        <w:t xml:space="preserve">Wrench’d from his feeble hold the shining sword, </w:t>
      </w:r>
    </w:p>
    <w:p w14:paraId="7C638312" w14:textId="1F6C1EFF" w:rsidR="003A417A" w:rsidRPr="002E02EC" w:rsidRDefault="003A417A" w:rsidP="002E02EC">
      <w:pPr>
        <w:pStyle w:val="Poetry"/>
      </w:pPr>
      <w:r w:rsidRPr="002E02EC">
        <w:t>And plung’d it in the bosom of its lord.</w:t>
      </w:r>
    </w:p>
    <w:p w14:paraId="48B756CA" w14:textId="77777777" w:rsidR="002E02EC" w:rsidRDefault="003A417A" w:rsidP="002E02EC">
      <w:pPr>
        <w:pStyle w:val="Poetry"/>
      </w:pPr>
      <w:r w:rsidRPr="002E02EC">
        <w:t xml:space="preserve">“Possess,” said he, “the fruit of all thy pains, </w:t>
      </w:r>
    </w:p>
    <w:p w14:paraId="10A849F8" w14:textId="6CF68774" w:rsidR="003A417A" w:rsidRPr="002E02EC" w:rsidRDefault="003A417A" w:rsidP="002E02EC">
      <w:pPr>
        <w:pStyle w:val="Poetry"/>
      </w:pPr>
      <w:r w:rsidRPr="002E02EC">
        <w:t>And measure, at thy length, our Latian plains.</w:t>
      </w:r>
    </w:p>
    <w:p w14:paraId="232A6F76" w14:textId="04F9370E" w:rsidR="003A417A" w:rsidRPr="002E02EC" w:rsidRDefault="003A417A" w:rsidP="002E02EC">
      <w:pPr>
        <w:pStyle w:val="Poetry"/>
      </w:pPr>
      <w:r w:rsidRPr="002E02EC">
        <w:t xml:space="preserve">Thus are my foes rewarded by my </w:t>
      </w:r>
      <w:proofErr w:type="gramStart"/>
      <w:r w:rsidRPr="002E02EC">
        <w:t>hand;</w:t>
      </w:r>
      <w:proofErr w:type="gramEnd"/>
    </w:p>
    <w:p w14:paraId="2E02B678" w14:textId="67C1CC5B" w:rsidR="003A417A" w:rsidRDefault="003A417A" w:rsidP="002E02EC">
      <w:pPr>
        <w:pStyle w:val="Poetry"/>
      </w:pPr>
      <w:proofErr w:type="gramStart"/>
      <w:r w:rsidRPr="002E02EC">
        <w:t>Thus</w:t>
      </w:r>
      <w:proofErr w:type="gramEnd"/>
      <w:r w:rsidRPr="002E02EC">
        <w:t xml:space="preserve"> may they build their town, and thus enjoy the land!”</w:t>
      </w:r>
    </w:p>
    <w:p w14:paraId="10C9A8B6" w14:textId="77777777" w:rsidR="002E02EC" w:rsidRPr="002E02EC" w:rsidRDefault="002E02EC" w:rsidP="002E02EC">
      <w:pPr>
        <w:pStyle w:val="Poetry"/>
      </w:pPr>
    </w:p>
    <w:p w14:paraId="391EE0B4" w14:textId="77777777" w:rsidR="003A417A" w:rsidRPr="002E02EC" w:rsidRDefault="003A417A" w:rsidP="002E02EC">
      <w:pPr>
        <w:pStyle w:val="Poetry"/>
      </w:pPr>
      <w:r w:rsidRPr="002E02EC">
        <w:t>Then Dares, Butes, Sybaris he slew,</w:t>
      </w:r>
    </w:p>
    <w:p w14:paraId="4FA2AE64" w14:textId="77777777" w:rsidR="002E02EC" w:rsidRDefault="003A417A" w:rsidP="002E02EC">
      <w:pPr>
        <w:pStyle w:val="Poetry"/>
      </w:pPr>
      <w:r w:rsidRPr="002E02EC">
        <w:t xml:space="preserve">Whom o’er his neck his flound’ring courser threw. </w:t>
      </w:r>
    </w:p>
    <w:p w14:paraId="709F1B53" w14:textId="235A05F1" w:rsidR="003A417A" w:rsidRPr="002E02EC" w:rsidRDefault="003A417A" w:rsidP="002E02EC">
      <w:pPr>
        <w:pStyle w:val="Poetry"/>
      </w:pPr>
      <w:r w:rsidRPr="002E02EC">
        <w:t>As when loud Boreas, with his blust’ring train,</w:t>
      </w:r>
    </w:p>
    <w:p w14:paraId="22E8395D" w14:textId="2C5D646B" w:rsidR="003A417A" w:rsidRPr="002E02EC" w:rsidRDefault="003A417A" w:rsidP="002E02EC">
      <w:pPr>
        <w:pStyle w:val="Poetry"/>
      </w:pPr>
      <w:r w:rsidRPr="002E02EC">
        <w:t xml:space="preserve">Stoops from above, incumbent on the </w:t>
      </w:r>
      <w:proofErr w:type="gramStart"/>
      <w:r w:rsidRPr="002E02EC">
        <w:t>main;</w:t>
      </w:r>
      <w:proofErr w:type="gramEnd"/>
    </w:p>
    <w:p w14:paraId="1D57AF79" w14:textId="77777777" w:rsidR="002E02EC" w:rsidRDefault="003A417A" w:rsidP="002E02EC">
      <w:pPr>
        <w:pStyle w:val="Poetry"/>
      </w:pPr>
      <w:proofErr w:type="gramStart"/>
      <w:r w:rsidRPr="002E02EC">
        <w:t>Where’er</w:t>
      </w:r>
      <w:proofErr w:type="gramEnd"/>
      <w:r w:rsidRPr="002E02EC">
        <w:t xml:space="preserve"> he flies, he drives the rack before, </w:t>
      </w:r>
    </w:p>
    <w:p w14:paraId="41ED6227" w14:textId="15E2154C" w:rsidR="003A417A" w:rsidRPr="002E02EC" w:rsidRDefault="003A417A" w:rsidP="002E02EC">
      <w:pPr>
        <w:pStyle w:val="Poetry"/>
      </w:pPr>
      <w:r w:rsidRPr="002E02EC">
        <w:t>And rolls the billows on th’ Aegaean shore:</w:t>
      </w:r>
    </w:p>
    <w:p w14:paraId="5F64C2B8" w14:textId="77777777" w:rsidR="002E02EC" w:rsidRDefault="003A417A" w:rsidP="002E02EC">
      <w:pPr>
        <w:pStyle w:val="Poetry"/>
      </w:pPr>
      <w:r w:rsidRPr="002E02EC">
        <w:t xml:space="preserve">So, where resistless Turnus takes his course, </w:t>
      </w:r>
    </w:p>
    <w:p w14:paraId="4ADB42F1" w14:textId="47F36489" w:rsidR="003A417A" w:rsidRPr="002E02EC" w:rsidRDefault="003A417A" w:rsidP="002E02EC">
      <w:pPr>
        <w:pStyle w:val="Poetry"/>
      </w:pPr>
      <w:r w:rsidRPr="002E02EC">
        <w:t xml:space="preserve">The scatter’d squadrons bend before his </w:t>
      </w:r>
      <w:proofErr w:type="gramStart"/>
      <w:r w:rsidRPr="002E02EC">
        <w:t>force;</w:t>
      </w:r>
      <w:proofErr w:type="gramEnd"/>
    </w:p>
    <w:p w14:paraId="58A3EA0C" w14:textId="1D72DF83" w:rsidR="003A417A" w:rsidRPr="002E02EC" w:rsidRDefault="003A417A" w:rsidP="002E02EC">
      <w:pPr>
        <w:pStyle w:val="Poetry"/>
      </w:pPr>
      <w:r w:rsidRPr="002E02EC">
        <w:t>His crest of horses’ hair is blown behind</w:t>
      </w:r>
    </w:p>
    <w:p w14:paraId="2356A7AD" w14:textId="15B91F31" w:rsidR="003A417A" w:rsidRDefault="003A417A" w:rsidP="002E02EC">
      <w:pPr>
        <w:pStyle w:val="Poetry"/>
      </w:pPr>
      <w:r w:rsidRPr="002E02EC">
        <w:t>By adverse air, and rustles in the wind.</w:t>
      </w:r>
    </w:p>
    <w:p w14:paraId="79EE4A14" w14:textId="77777777" w:rsidR="002E02EC" w:rsidRPr="002E02EC" w:rsidRDefault="002E02EC" w:rsidP="002E02EC">
      <w:pPr>
        <w:pStyle w:val="Poetry"/>
      </w:pPr>
    </w:p>
    <w:p w14:paraId="1459B228" w14:textId="77777777" w:rsidR="002E02EC" w:rsidRDefault="003A417A" w:rsidP="002E02EC">
      <w:pPr>
        <w:pStyle w:val="Poetry"/>
      </w:pPr>
      <w:r w:rsidRPr="002E02EC">
        <w:t xml:space="preserve">This haughty Phegeus saw with high disdain, </w:t>
      </w:r>
    </w:p>
    <w:p w14:paraId="4E6B5F1B" w14:textId="5AF56CBF" w:rsidR="003A417A" w:rsidRPr="002E02EC" w:rsidRDefault="003A417A" w:rsidP="002E02EC">
      <w:pPr>
        <w:pStyle w:val="Poetry"/>
      </w:pPr>
      <w:r w:rsidRPr="002E02EC">
        <w:t>And, as the chariot roll’d along the plain,</w:t>
      </w:r>
    </w:p>
    <w:p w14:paraId="082C5EB0" w14:textId="77777777" w:rsidR="003A417A" w:rsidRPr="002E02EC" w:rsidRDefault="003A417A" w:rsidP="002E02EC">
      <w:pPr>
        <w:pStyle w:val="Poetry"/>
      </w:pPr>
      <w:r w:rsidRPr="002E02EC">
        <w:t>Light from the ground he leapt, and seiz’d the rein.</w:t>
      </w:r>
    </w:p>
    <w:p w14:paraId="29392B2E" w14:textId="34A414A7" w:rsidR="003A417A" w:rsidRPr="002E02EC" w:rsidRDefault="003A417A" w:rsidP="002E02EC">
      <w:pPr>
        <w:pStyle w:val="Poetry"/>
      </w:pPr>
      <w:proofErr w:type="gramStart"/>
      <w:r w:rsidRPr="002E02EC">
        <w:t>Thus</w:t>
      </w:r>
      <w:proofErr w:type="gramEnd"/>
      <w:r w:rsidRPr="002E02EC">
        <w:t xml:space="preserve"> hung in air, he still retain’d his hold,</w:t>
      </w:r>
    </w:p>
    <w:p w14:paraId="2C4C43E5" w14:textId="77777777" w:rsidR="002E02EC" w:rsidRDefault="003A417A" w:rsidP="002E02EC">
      <w:pPr>
        <w:pStyle w:val="Poetry"/>
      </w:pPr>
      <w:r w:rsidRPr="002E02EC">
        <w:t xml:space="preserve">The coursers frighted, and their course controll’d. </w:t>
      </w:r>
    </w:p>
    <w:p w14:paraId="113A41C1" w14:textId="459CD2B5" w:rsidR="003A417A" w:rsidRPr="002E02EC" w:rsidRDefault="003A417A" w:rsidP="002E02EC">
      <w:pPr>
        <w:pStyle w:val="Poetry"/>
      </w:pPr>
      <w:r w:rsidRPr="002E02EC">
        <w:t>The lance of Turnus reach’d him as he hung,</w:t>
      </w:r>
    </w:p>
    <w:p w14:paraId="0B1E7EC9" w14:textId="77777777" w:rsidR="002E02EC" w:rsidRDefault="003A417A" w:rsidP="002E02EC">
      <w:pPr>
        <w:pStyle w:val="Poetry"/>
      </w:pPr>
      <w:r w:rsidRPr="002E02EC">
        <w:t xml:space="preserve">And pierc’d his plated arms, but pass’d along, </w:t>
      </w:r>
    </w:p>
    <w:p w14:paraId="02F94BE1" w14:textId="04D56F61" w:rsidR="003A417A" w:rsidRPr="002E02EC" w:rsidRDefault="003A417A" w:rsidP="002E02EC">
      <w:pPr>
        <w:pStyle w:val="Poetry"/>
      </w:pPr>
      <w:r w:rsidRPr="002E02EC">
        <w:t>And only raz’d the skin. He turn’d, and held</w:t>
      </w:r>
    </w:p>
    <w:p w14:paraId="30E0A425" w14:textId="6C551E35" w:rsidR="003A417A" w:rsidRPr="002E02EC" w:rsidRDefault="003A417A" w:rsidP="002E02EC">
      <w:pPr>
        <w:pStyle w:val="Poetry"/>
      </w:pPr>
      <w:r w:rsidRPr="002E02EC">
        <w:t xml:space="preserve">Against his threat’ning foe his ample </w:t>
      </w:r>
      <w:proofErr w:type="gramStart"/>
      <w:r w:rsidRPr="002E02EC">
        <w:t>shield;</w:t>
      </w:r>
      <w:proofErr w:type="gramEnd"/>
    </w:p>
    <w:p w14:paraId="5321B05B" w14:textId="77777777" w:rsidR="002E02EC" w:rsidRDefault="003A417A" w:rsidP="002E02EC">
      <w:pPr>
        <w:pStyle w:val="Poetry"/>
      </w:pPr>
      <w:r w:rsidRPr="002E02EC">
        <w:t xml:space="preserve">Then call’d for aid: but, while he cried in vain, </w:t>
      </w:r>
    </w:p>
    <w:p w14:paraId="5577324A" w14:textId="77777777" w:rsidR="002E02EC" w:rsidRDefault="003A417A" w:rsidP="002E02EC">
      <w:pPr>
        <w:pStyle w:val="Poetry"/>
      </w:pPr>
      <w:r w:rsidRPr="002E02EC">
        <w:t xml:space="preserve">The chariot bore him backward on the plain. </w:t>
      </w:r>
    </w:p>
    <w:p w14:paraId="680C679C" w14:textId="77777777" w:rsidR="002E02EC" w:rsidRDefault="003A417A" w:rsidP="002E02EC">
      <w:pPr>
        <w:pStyle w:val="Poetry"/>
      </w:pPr>
      <w:r w:rsidRPr="002E02EC">
        <w:lastRenderedPageBreak/>
        <w:t xml:space="preserve">He lies revers’d; the victor king descends, </w:t>
      </w:r>
    </w:p>
    <w:p w14:paraId="3505FC22" w14:textId="58D11480" w:rsidR="003A417A" w:rsidRPr="002E02EC" w:rsidRDefault="003A417A" w:rsidP="002E02EC">
      <w:pPr>
        <w:pStyle w:val="Poetry"/>
      </w:pPr>
      <w:r w:rsidRPr="002E02EC">
        <w:t>And strikes so justly where his helmet ends,</w:t>
      </w:r>
    </w:p>
    <w:p w14:paraId="41A662EB" w14:textId="51C164F7" w:rsidR="003A417A" w:rsidRPr="002E02EC" w:rsidRDefault="003A417A" w:rsidP="002E02EC">
      <w:pPr>
        <w:pStyle w:val="Poetry"/>
      </w:pPr>
      <w:r w:rsidRPr="002E02EC">
        <w:t>He lops the head. The Latian fields are drunk</w:t>
      </w:r>
    </w:p>
    <w:p w14:paraId="272D9E8D" w14:textId="2DF70036" w:rsidR="003A417A" w:rsidRDefault="003A417A" w:rsidP="002E02EC">
      <w:pPr>
        <w:pStyle w:val="Poetry"/>
      </w:pPr>
      <w:r w:rsidRPr="002E02EC">
        <w:t>With streams that issue from the bleeding trunk.</w:t>
      </w:r>
    </w:p>
    <w:p w14:paraId="77CFD4D5" w14:textId="77777777" w:rsidR="002E02EC" w:rsidRPr="002E02EC" w:rsidRDefault="002E02EC" w:rsidP="002E02EC">
      <w:pPr>
        <w:pStyle w:val="Poetry"/>
      </w:pPr>
    </w:p>
    <w:p w14:paraId="7585ED8C" w14:textId="77777777" w:rsidR="002E02EC" w:rsidRDefault="003A417A" w:rsidP="002E02EC">
      <w:pPr>
        <w:pStyle w:val="Poetry"/>
      </w:pPr>
      <w:r w:rsidRPr="002E02EC">
        <w:t xml:space="preserve">While he triumphs, and while the Trojans yield, </w:t>
      </w:r>
    </w:p>
    <w:p w14:paraId="1C283E26" w14:textId="034B298E" w:rsidR="003A417A" w:rsidRPr="002E02EC" w:rsidRDefault="003A417A" w:rsidP="002E02EC">
      <w:pPr>
        <w:pStyle w:val="Poetry"/>
      </w:pPr>
      <w:r w:rsidRPr="002E02EC">
        <w:t>The wounded prince is forc’d to leave the field:</w:t>
      </w:r>
    </w:p>
    <w:p w14:paraId="4EE4F0C0" w14:textId="77777777" w:rsidR="003A417A" w:rsidRPr="002E02EC" w:rsidRDefault="003A417A" w:rsidP="002E02EC">
      <w:pPr>
        <w:pStyle w:val="Poetry"/>
      </w:pPr>
      <w:r w:rsidRPr="002E02EC">
        <w:t>Strong Mnestheus, and Achates often tried,</w:t>
      </w:r>
    </w:p>
    <w:p w14:paraId="3FF4D163" w14:textId="5B6F41DF" w:rsidR="003A417A" w:rsidRPr="002E02EC" w:rsidRDefault="003A417A" w:rsidP="002E02EC">
      <w:pPr>
        <w:pStyle w:val="Poetry"/>
      </w:pPr>
      <w:r w:rsidRPr="002E02EC">
        <w:t>And young Ascanius, weeping by his side,</w:t>
      </w:r>
    </w:p>
    <w:p w14:paraId="4600B324" w14:textId="77777777" w:rsidR="002E02EC" w:rsidRDefault="003A417A" w:rsidP="002E02EC">
      <w:pPr>
        <w:pStyle w:val="Poetry"/>
      </w:pPr>
      <w:r w:rsidRPr="002E02EC">
        <w:t xml:space="preserve">Conduct him to his tent. Scarce can he rear </w:t>
      </w:r>
    </w:p>
    <w:p w14:paraId="30083F67" w14:textId="77777777" w:rsidR="002E02EC" w:rsidRDefault="003A417A" w:rsidP="002E02EC">
      <w:pPr>
        <w:pStyle w:val="Poetry"/>
      </w:pPr>
      <w:r w:rsidRPr="002E02EC">
        <w:t xml:space="preserve">His limbs from earth, supported on his spear. </w:t>
      </w:r>
    </w:p>
    <w:p w14:paraId="2E11A26D" w14:textId="23E5555B" w:rsidR="003A417A" w:rsidRPr="002E02EC" w:rsidRDefault="003A417A" w:rsidP="002E02EC">
      <w:pPr>
        <w:pStyle w:val="Poetry"/>
      </w:pPr>
      <w:r w:rsidRPr="002E02EC">
        <w:t>Resolv’d in mind, regardless of the smart,</w:t>
      </w:r>
    </w:p>
    <w:p w14:paraId="7590F2CE" w14:textId="77777777" w:rsidR="003A417A" w:rsidRPr="002E02EC" w:rsidRDefault="003A417A" w:rsidP="002E02EC">
      <w:pPr>
        <w:pStyle w:val="Poetry"/>
      </w:pPr>
      <w:r w:rsidRPr="002E02EC">
        <w:t xml:space="preserve">He tugs with both his </w:t>
      </w:r>
      <w:proofErr w:type="gramStart"/>
      <w:r w:rsidRPr="002E02EC">
        <w:t>hands, and</w:t>
      </w:r>
      <w:proofErr w:type="gramEnd"/>
      <w:r w:rsidRPr="002E02EC">
        <w:t xml:space="preserve"> breaks the dart.</w:t>
      </w:r>
    </w:p>
    <w:p w14:paraId="54BFC66A" w14:textId="79B5FEBB" w:rsidR="003A417A" w:rsidRPr="002E02EC" w:rsidRDefault="003A417A" w:rsidP="002E02EC">
      <w:pPr>
        <w:pStyle w:val="Poetry"/>
      </w:pPr>
      <w:r w:rsidRPr="002E02EC">
        <w:t>The steel remains. No readier way he found</w:t>
      </w:r>
    </w:p>
    <w:p w14:paraId="7C6D61DF" w14:textId="77777777" w:rsidR="002E02EC" w:rsidRDefault="003A417A" w:rsidP="002E02EC">
      <w:pPr>
        <w:pStyle w:val="Poetry"/>
      </w:pPr>
      <w:r w:rsidRPr="002E02EC">
        <w:t xml:space="preserve">To draw the weapon, </w:t>
      </w:r>
      <w:proofErr w:type="gramStart"/>
      <w:r w:rsidRPr="002E02EC">
        <w:t>than</w:t>
      </w:r>
      <w:proofErr w:type="gramEnd"/>
      <w:r w:rsidRPr="002E02EC">
        <w:t xml:space="preserve"> t’ inlarge the wound. </w:t>
      </w:r>
    </w:p>
    <w:p w14:paraId="5C2BBAD4" w14:textId="55FA3FC6" w:rsidR="003A417A" w:rsidRPr="002E02EC" w:rsidRDefault="003A417A" w:rsidP="002E02EC">
      <w:pPr>
        <w:pStyle w:val="Poetry"/>
      </w:pPr>
      <w:r w:rsidRPr="002E02EC">
        <w:t>Eager of fight, impatient of delay,</w:t>
      </w:r>
    </w:p>
    <w:p w14:paraId="14AB4D8E" w14:textId="0B50AB24" w:rsidR="003A417A" w:rsidRDefault="003A417A" w:rsidP="002E02EC">
      <w:pPr>
        <w:pStyle w:val="Poetry"/>
      </w:pPr>
      <w:r w:rsidRPr="002E02EC">
        <w:t>He begs; and his unwilling friends obey.</w:t>
      </w:r>
    </w:p>
    <w:p w14:paraId="30C232C2" w14:textId="77777777" w:rsidR="002E02EC" w:rsidRPr="002E02EC" w:rsidRDefault="002E02EC" w:rsidP="002E02EC">
      <w:pPr>
        <w:pStyle w:val="Poetry"/>
      </w:pPr>
    </w:p>
    <w:p w14:paraId="0ACB01B4" w14:textId="77777777" w:rsidR="003A417A" w:rsidRPr="002E02EC" w:rsidRDefault="003A417A" w:rsidP="002E02EC">
      <w:pPr>
        <w:pStyle w:val="Poetry"/>
      </w:pPr>
      <w:r w:rsidRPr="002E02EC">
        <w:t>Iapis was at hand to prove his art,</w:t>
      </w:r>
    </w:p>
    <w:p w14:paraId="290D03F3" w14:textId="7B83CB60" w:rsidR="003A417A" w:rsidRPr="002E02EC" w:rsidRDefault="003A417A" w:rsidP="002E02EC">
      <w:pPr>
        <w:pStyle w:val="Poetry"/>
      </w:pPr>
      <w:r w:rsidRPr="002E02EC">
        <w:t>Whose blooming youth so fir’d Apollo’s heart,</w:t>
      </w:r>
    </w:p>
    <w:p w14:paraId="3EC0E599" w14:textId="77777777" w:rsidR="002E02EC" w:rsidRDefault="003A417A" w:rsidP="002E02EC">
      <w:pPr>
        <w:pStyle w:val="Poetry"/>
      </w:pPr>
      <w:r w:rsidRPr="002E02EC">
        <w:t xml:space="preserve">That, for his love, he proffer’d to bestow </w:t>
      </w:r>
    </w:p>
    <w:p w14:paraId="735D4589" w14:textId="0A1E12B8" w:rsidR="003A417A" w:rsidRPr="002E02EC" w:rsidRDefault="003A417A" w:rsidP="002E02EC">
      <w:pPr>
        <w:pStyle w:val="Poetry"/>
      </w:pPr>
      <w:r w:rsidRPr="002E02EC">
        <w:t>His tuneful harp and his unerring bow.</w:t>
      </w:r>
    </w:p>
    <w:p w14:paraId="5C4184D1" w14:textId="77777777" w:rsidR="003A417A" w:rsidRPr="002E02EC" w:rsidRDefault="003A417A" w:rsidP="002E02EC">
      <w:pPr>
        <w:pStyle w:val="Poetry"/>
      </w:pPr>
      <w:r w:rsidRPr="002E02EC">
        <w:t>The pious youth, more studious how to save</w:t>
      </w:r>
    </w:p>
    <w:p w14:paraId="59A4B321" w14:textId="77777777" w:rsidR="003A417A" w:rsidRPr="002E02EC" w:rsidRDefault="003A417A" w:rsidP="002E02EC">
      <w:pPr>
        <w:pStyle w:val="Poetry"/>
      </w:pPr>
      <w:r w:rsidRPr="002E02EC">
        <w:t>His aged sire, now sinking to the grave,</w:t>
      </w:r>
    </w:p>
    <w:p w14:paraId="1E78D06F" w14:textId="329E4881" w:rsidR="003A417A" w:rsidRPr="002E02EC" w:rsidRDefault="003A417A" w:rsidP="002E02EC">
      <w:pPr>
        <w:pStyle w:val="Poetry"/>
      </w:pPr>
      <w:r w:rsidRPr="002E02EC">
        <w:t>Preferr’d the pow’r of plants, and silent praise</w:t>
      </w:r>
    </w:p>
    <w:p w14:paraId="1BE0E4D4" w14:textId="7D505979" w:rsidR="003A417A" w:rsidRDefault="003A417A" w:rsidP="002E02EC">
      <w:pPr>
        <w:pStyle w:val="Poetry"/>
      </w:pPr>
      <w:r w:rsidRPr="002E02EC">
        <w:t>Of healing arts, before Phoebean bays.</w:t>
      </w:r>
    </w:p>
    <w:p w14:paraId="0E856448" w14:textId="77777777" w:rsidR="00BD0FAF" w:rsidRPr="002E02EC" w:rsidRDefault="00BD0FAF" w:rsidP="002E02EC">
      <w:pPr>
        <w:pStyle w:val="Poetry"/>
      </w:pPr>
    </w:p>
    <w:p w14:paraId="1DB75CD4" w14:textId="77777777" w:rsidR="003A417A" w:rsidRPr="002E02EC" w:rsidRDefault="003A417A" w:rsidP="002E02EC">
      <w:pPr>
        <w:pStyle w:val="Poetry"/>
      </w:pPr>
      <w:r w:rsidRPr="002E02EC">
        <w:t>Propp’d on his lance the pensive hero stood,</w:t>
      </w:r>
    </w:p>
    <w:p w14:paraId="6CE2047D" w14:textId="77777777" w:rsidR="00BD0FAF" w:rsidRDefault="003A417A" w:rsidP="002E02EC">
      <w:pPr>
        <w:pStyle w:val="Poetry"/>
      </w:pPr>
      <w:r w:rsidRPr="002E02EC">
        <w:t xml:space="preserve">And heard and saw, unmov’d, the mourning crowd. </w:t>
      </w:r>
    </w:p>
    <w:p w14:paraId="1E70F341" w14:textId="2E64D23C" w:rsidR="003A417A" w:rsidRPr="002E02EC" w:rsidRDefault="003A417A" w:rsidP="002E02EC">
      <w:pPr>
        <w:pStyle w:val="Poetry"/>
      </w:pPr>
      <w:r w:rsidRPr="002E02EC">
        <w:t>The fam’d physician tucks his robes around</w:t>
      </w:r>
    </w:p>
    <w:p w14:paraId="6E30CDF7" w14:textId="67077C51" w:rsidR="003A417A" w:rsidRPr="002E02EC" w:rsidRDefault="003A417A" w:rsidP="002E02EC">
      <w:pPr>
        <w:pStyle w:val="Poetry"/>
      </w:pPr>
      <w:r w:rsidRPr="002E02EC">
        <w:t xml:space="preserve">With ready </w:t>
      </w:r>
      <w:proofErr w:type="gramStart"/>
      <w:r w:rsidRPr="002E02EC">
        <w:t>hands, and</w:t>
      </w:r>
      <w:proofErr w:type="gramEnd"/>
      <w:r w:rsidRPr="002E02EC">
        <w:t xml:space="preserve"> hastens to the wound.</w:t>
      </w:r>
    </w:p>
    <w:p w14:paraId="1C8C14AF" w14:textId="77777777" w:rsidR="00BD0FAF" w:rsidRDefault="003A417A" w:rsidP="002E02EC">
      <w:pPr>
        <w:pStyle w:val="Poetry"/>
      </w:pPr>
      <w:r w:rsidRPr="002E02EC">
        <w:t xml:space="preserve">With gentle touches he performs his part, </w:t>
      </w:r>
    </w:p>
    <w:p w14:paraId="7F6E5969" w14:textId="77777777" w:rsidR="00BD0FAF" w:rsidRDefault="003A417A" w:rsidP="002E02EC">
      <w:pPr>
        <w:pStyle w:val="Poetry"/>
      </w:pPr>
      <w:r w:rsidRPr="002E02EC">
        <w:t xml:space="preserve">This way and that, soliciting the dart, </w:t>
      </w:r>
    </w:p>
    <w:p w14:paraId="615A7643" w14:textId="45022C68" w:rsidR="003A417A" w:rsidRPr="002E02EC" w:rsidRDefault="003A417A" w:rsidP="002E02EC">
      <w:pPr>
        <w:pStyle w:val="Poetry"/>
      </w:pPr>
      <w:r w:rsidRPr="002E02EC">
        <w:t>And exercises all his heav’nly art.</w:t>
      </w:r>
    </w:p>
    <w:p w14:paraId="6677DA27" w14:textId="77777777" w:rsidR="003A417A" w:rsidRPr="002E02EC" w:rsidRDefault="003A417A" w:rsidP="002E02EC">
      <w:pPr>
        <w:pStyle w:val="Poetry"/>
      </w:pPr>
      <w:r w:rsidRPr="002E02EC">
        <w:t>All soft’ning simples, known of sov’reign use,</w:t>
      </w:r>
    </w:p>
    <w:p w14:paraId="1EF90700" w14:textId="24962C9C" w:rsidR="003A417A" w:rsidRPr="002E02EC" w:rsidRDefault="003A417A" w:rsidP="002E02EC">
      <w:pPr>
        <w:pStyle w:val="Poetry"/>
      </w:pPr>
      <w:r w:rsidRPr="002E02EC">
        <w:lastRenderedPageBreak/>
        <w:t xml:space="preserve">He presses </w:t>
      </w:r>
      <w:proofErr w:type="gramStart"/>
      <w:r w:rsidRPr="002E02EC">
        <w:t>out, and</w:t>
      </w:r>
      <w:proofErr w:type="gramEnd"/>
      <w:r w:rsidRPr="002E02EC">
        <w:t xml:space="preserve"> pours their noble juice.</w:t>
      </w:r>
    </w:p>
    <w:p w14:paraId="528E5601" w14:textId="77777777" w:rsidR="003A417A" w:rsidRPr="002E02EC" w:rsidRDefault="003A417A" w:rsidP="002E02EC">
      <w:pPr>
        <w:pStyle w:val="Poetry"/>
      </w:pPr>
      <w:r w:rsidRPr="002E02EC">
        <w:t>These first infus’d, to lenify the pain,</w:t>
      </w:r>
    </w:p>
    <w:p w14:paraId="43783AB4" w14:textId="77777777" w:rsidR="00BD0FAF" w:rsidRDefault="003A417A" w:rsidP="002E02EC">
      <w:pPr>
        <w:pStyle w:val="Poetry"/>
      </w:pPr>
      <w:r w:rsidRPr="002E02EC">
        <w:t xml:space="preserve">He tugs with pincers, but he tugs in vain. </w:t>
      </w:r>
    </w:p>
    <w:p w14:paraId="39863762" w14:textId="303A310B" w:rsidR="003A417A" w:rsidRPr="002E02EC" w:rsidRDefault="003A417A" w:rsidP="002E02EC">
      <w:pPr>
        <w:pStyle w:val="Poetry"/>
      </w:pPr>
      <w:r w:rsidRPr="002E02EC">
        <w:t>Then to the patron of his art he pray’d:</w:t>
      </w:r>
    </w:p>
    <w:p w14:paraId="6D078E54" w14:textId="4556C4CF" w:rsidR="003A417A" w:rsidRDefault="003A417A" w:rsidP="002E02EC">
      <w:pPr>
        <w:pStyle w:val="Poetry"/>
      </w:pPr>
      <w:r w:rsidRPr="002E02EC">
        <w:t>The patron of his art refus’d his aid.</w:t>
      </w:r>
    </w:p>
    <w:p w14:paraId="2CC918BC" w14:textId="77777777" w:rsidR="00BD0FAF" w:rsidRPr="002E02EC" w:rsidRDefault="00BD0FAF" w:rsidP="002E02EC">
      <w:pPr>
        <w:pStyle w:val="Poetry"/>
      </w:pPr>
    </w:p>
    <w:p w14:paraId="55EC23A7" w14:textId="1DDD140C" w:rsidR="003A417A" w:rsidRPr="002E02EC" w:rsidRDefault="003A417A" w:rsidP="002E02EC">
      <w:pPr>
        <w:pStyle w:val="Poetry"/>
      </w:pPr>
      <w:r w:rsidRPr="002E02EC">
        <w:t xml:space="preserve">Meantime the war approaches to the </w:t>
      </w:r>
      <w:proofErr w:type="gramStart"/>
      <w:r w:rsidRPr="002E02EC">
        <w:t>tents;</w:t>
      </w:r>
      <w:proofErr w:type="gramEnd"/>
    </w:p>
    <w:p w14:paraId="5F209050" w14:textId="77777777" w:rsidR="003A417A" w:rsidRPr="002E02EC" w:rsidRDefault="003A417A" w:rsidP="002E02EC">
      <w:pPr>
        <w:pStyle w:val="Poetry"/>
      </w:pPr>
      <w:r w:rsidRPr="002E02EC">
        <w:t>Th’ alarm grows hotter, and the noise augments:</w:t>
      </w:r>
    </w:p>
    <w:p w14:paraId="7F4D344F" w14:textId="77777777" w:rsidR="003A417A" w:rsidRPr="002E02EC" w:rsidRDefault="003A417A" w:rsidP="002E02EC">
      <w:pPr>
        <w:pStyle w:val="Poetry"/>
      </w:pPr>
      <w:r w:rsidRPr="002E02EC">
        <w:t xml:space="preserve">The driving dust proclaims the danger </w:t>
      </w:r>
      <w:proofErr w:type="gramStart"/>
      <w:r w:rsidRPr="002E02EC">
        <w:t>near;</w:t>
      </w:r>
      <w:proofErr w:type="gramEnd"/>
    </w:p>
    <w:p w14:paraId="4FDCC671" w14:textId="77777777" w:rsidR="003A417A" w:rsidRPr="002E02EC" w:rsidRDefault="003A417A" w:rsidP="002E02EC">
      <w:pPr>
        <w:pStyle w:val="Poetry"/>
      </w:pPr>
      <w:r w:rsidRPr="002E02EC">
        <w:t>And first their friends, and then their foes appear:</w:t>
      </w:r>
    </w:p>
    <w:p w14:paraId="63B5ADBF" w14:textId="77777777" w:rsidR="003A417A" w:rsidRPr="002E02EC" w:rsidRDefault="003A417A" w:rsidP="002E02EC">
      <w:pPr>
        <w:pStyle w:val="Poetry"/>
      </w:pPr>
      <w:r w:rsidRPr="002E02EC">
        <w:t xml:space="preserve">Their friends </w:t>
      </w:r>
      <w:proofErr w:type="gramStart"/>
      <w:r w:rsidRPr="002E02EC">
        <w:t>retreat;</w:t>
      </w:r>
      <w:proofErr w:type="gramEnd"/>
      <w:r w:rsidRPr="002E02EC">
        <w:t xml:space="preserve"> their foes pursue the rear.</w:t>
      </w:r>
    </w:p>
    <w:p w14:paraId="4BD76A47" w14:textId="514BEFD5" w:rsidR="003A417A" w:rsidRPr="002E02EC" w:rsidRDefault="003A417A" w:rsidP="002E02EC">
      <w:pPr>
        <w:pStyle w:val="Poetry"/>
      </w:pPr>
      <w:r w:rsidRPr="002E02EC">
        <w:t>The camp is fill’d with terror and affright:</w:t>
      </w:r>
    </w:p>
    <w:p w14:paraId="53F0764B" w14:textId="77777777" w:rsidR="00BD0FAF" w:rsidRDefault="003A417A" w:rsidP="002E02EC">
      <w:pPr>
        <w:pStyle w:val="Poetry"/>
      </w:pPr>
      <w:r w:rsidRPr="002E02EC">
        <w:t xml:space="preserve">The hissing shafts within the trench </w:t>
      </w:r>
      <w:proofErr w:type="gramStart"/>
      <w:r w:rsidRPr="002E02EC">
        <w:t>alight;</w:t>
      </w:r>
      <w:proofErr w:type="gramEnd"/>
      <w:r w:rsidRPr="002E02EC">
        <w:t xml:space="preserve"> </w:t>
      </w:r>
    </w:p>
    <w:p w14:paraId="2215033B" w14:textId="693C936C" w:rsidR="003A417A" w:rsidRPr="002E02EC" w:rsidRDefault="003A417A" w:rsidP="002E02EC">
      <w:pPr>
        <w:pStyle w:val="Poetry"/>
      </w:pPr>
      <w:r w:rsidRPr="002E02EC">
        <w:t>An undistinguish’d noise ascends the sky,</w:t>
      </w:r>
    </w:p>
    <w:p w14:paraId="1B29B551" w14:textId="4AF6EFD7" w:rsidR="003A417A" w:rsidRDefault="003A417A" w:rsidP="002E02EC">
      <w:pPr>
        <w:pStyle w:val="Poetry"/>
      </w:pPr>
      <w:r w:rsidRPr="002E02EC">
        <w:t>The shouts of those who kill, and groans of those who die.</w:t>
      </w:r>
    </w:p>
    <w:p w14:paraId="7E5BE7B7" w14:textId="77777777" w:rsidR="00BD0FAF" w:rsidRPr="002E02EC" w:rsidRDefault="00BD0FAF" w:rsidP="002E02EC">
      <w:pPr>
        <w:pStyle w:val="Poetry"/>
      </w:pPr>
    </w:p>
    <w:p w14:paraId="2A1DB7D3" w14:textId="77777777" w:rsidR="003A417A" w:rsidRPr="002E02EC" w:rsidRDefault="003A417A" w:rsidP="002E02EC">
      <w:pPr>
        <w:pStyle w:val="Poetry"/>
      </w:pPr>
      <w:r w:rsidRPr="002E02EC">
        <w:t>But now the goddess mother, mov’d with grief,</w:t>
      </w:r>
    </w:p>
    <w:p w14:paraId="5121D37F" w14:textId="472BA0F6" w:rsidR="003A417A" w:rsidRPr="002E02EC" w:rsidRDefault="003A417A" w:rsidP="002E02EC">
      <w:pPr>
        <w:pStyle w:val="Poetry"/>
      </w:pPr>
      <w:r w:rsidRPr="002E02EC">
        <w:t>And pierc’d with pity, hastens her relief.</w:t>
      </w:r>
    </w:p>
    <w:p w14:paraId="19BB91AC" w14:textId="77777777" w:rsidR="003A417A" w:rsidRPr="002E02EC" w:rsidRDefault="003A417A" w:rsidP="002E02EC">
      <w:pPr>
        <w:pStyle w:val="Poetry"/>
      </w:pPr>
      <w:r w:rsidRPr="002E02EC">
        <w:t>A branch of healing dittany she brought,</w:t>
      </w:r>
    </w:p>
    <w:p w14:paraId="4BD0217D" w14:textId="77777777" w:rsidR="003A417A" w:rsidRPr="002E02EC" w:rsidRDefault="003A417A" w:rsidP="002E02EC">
      <w:pPr>
        <w:pStyle w:val="Poetry"/>
      </w:pPr>
      <w:r w:rsidRPr="002E02EC">
        <w:t xml:space="preserve">Which in the Cretan fields with care she </w:t>
      </w:r>
      <w:proofErr w:type="gramStart"/>
      <w:r w:rsidRPr="002E02EC">
        <w:t>sought:</w:t>
      </w:r>
      <w:proofErr w:type="gramEnd"/>
    </w:p>
    <w:p w14:paraId="0AA1A67C" w14:textId="77777777" w:rsidR="003A417A" w:rsidRPr="002E02EC" w:rsidRDefault="003A417A" w:rsidP="002E02EC">
      <w:pPr>
        <w:pStyle w:val="Poetry"/>
      </w:pPr>
      <w:r w:rsidRPr="002E02EC">
        <w:t xml:space="preserve">Rough is the stern, which woolly leafs </w:t>
      </w:r>
      <w:proofErr w:type="gramStart"/>
      <w:r w:rsidRPr="002E02EC">
        <w:t>surround;</w:t>
      </w:r>
      <w:proofErr w:type="gramEnd"/>
    </w:p>
    <w:p w14:paraId="767C9000" w14:textId="77777777" w:rsidR="003A417A" w:rsidRPr="002E02EC" w:rsidRDefault="003A417A" w:rsidP="002E02EC">
      <w:pPr>
        <w:pStyle w:val="Poetry"/>
      </w:pPr>
      <w:r w:rsidRPr="002E02EC">
        <w:t>The leafs with flow’rs, the flow’rs with purple crown’d,</w:t>
      </w:r>
    </w:p>
    <w:p w14:paraId="23AD4F9B" w14:textId="535FA2AA" w:rsidR="003A417A" w:rsidRPr="002E02EC" w:rsidRDefault="003A417A" w:rsidP="002E02EC">
      <w:pPr>
        <w:pStyle w:val="Poetry"/>
      </w:pPr>
      <w:r w:rsidRPr="002E02EC">
        <w:t xml:space="preserve">Well known to wounded </w:t>
      </w:r>
      <w:proofErr w:type="gramStart"/>
      <w:r w:rsidRPr="002E02EC">
        <w:t>goats;</w:t>
      </w:r>
      <w:proofErr w:type="gramEnd"/>
      <w:r w:rsidRPr="002E02EC">
        <w:t xml:space="preserve"> a sure relief</w:t>
      </w:r>
    </w:p>
    <w:p w14:paraId="19CC98D5" w14:textId="77777777" w:rsidR="00BD0FAF" w:rsidRDefault="003A417A" w:rsidP="002E02EC">
      <w:pPr>
        <w:pStyle w:val="Poetry"/>
      </w:pPr>
      <w:r w:rsidRPr="002E02EC">
        <w:t xml:space="preserve">To draw the pointed </w:t>
      </w:r>
      <w:proofErr w:type="gramStart"/>
      <w:r w:rsidRPr="002E02EC">
        <w:t>steel, and</w:t>
      </w:r>
      <w:proofErr w:type="gramEnd"/>
      <w:r w:rsidRPr="002E02EC">
        <w:t xml:space="preserve"> ease the grief. </w:t>
      </w:r>
    </w:p>
    <w:p w14:paraId="4F08C8DC" w14:textId="77777777" w:rsidR="00BD0FAF" w:rsidRDefault="003A417A" w:rsidP="002E02EC">
      <w:pPr>
        <w:pStyle w:val="Poetry"/>
      </w:pPr>
      <w:r w:rsidRPr="002E02EC">
        <w:t xml:space="preserve">This Venus brings, in clouds involv’d, and brews </w:t>
      </w:r>
    </w:p>
    <w:p w14:paraId="4AD3ADAC" w14:textId="590FD26F" w:rsidR="003A417A" w:rsidRPr="002E02EC" w:rsidRDefault="003A417A" w:rsidP="002E02EC">
      <w:pPr>
        <w:pStyle w:val="Poetry"/>
      </w:pPr>
      <w:r w:rsidRPr="002E02EC">
        <w:t>Th’ extracted liquor with ambrosian dews,</w:t>
      </w:r>
    </w:p>
    <w:p w14:paraId="35BA7A73" w14:textId="77777777" w:rsidR="003A417A" w:rsidRPr="002E02EC" w:rsidRDefault="003A417A" w:rsidP="002E02EC">
      <w:pPr>
        <w:pStyle w:val="Poetry"/>
      </w:pPr>
      <w:r w:rsidRPr="002E02EC">
        <w:t>And odorous panacee. Unseen she stands,</w:t>
      </w:r>
    </w:p>
    <w:p w14:paraId="4DF854E2" w14:textId="3F7067C7" w:rsidR="003A417A" w:rsidRPr="002E02EC" w:rsidRDefault="003A417A" w:rsidP="002E02EC">
      <w:pPr>
        <w:pStyle w:val="Poetry"/>
      </w:pPr>
      <w:r w:rsidRPr="002E02EC">
        <w:t>Temp’ring the mixture with her heav’nly hands,</w:t>
      </w:r>
    </w:p>
    <w:p w14:paraId="4ADD4A67" w14:textId="77777777" w:rsidR="003A417A" w:rsidRPr="002E02EC" w:rsidRDefault="003A417A" w:rsidP="002E02EC">
      <w:pPr>
        <w:pStyle w:val="Poetry"/>
      </w:pPr>
      <w:r w:rsidRPr="002E02EC">
        <w:t>And pours it in a bowl, already crown’d</w:t>
      </w:r>
    </w:p>
    <w:p w14:paraId="55A5E74B" w14:textId="77777777" w:rsidR="00BD0FAF" w:rsidRDefault="003A417A" w:rsidP="002E02EC">
      <w:pPr>
        <w:pStyle w:val="Poetry"/>
      </w:pPr>
      <w:r w:rsidRPr="002E02EC">
        <w:t xml:space="preserve">With juice of med’c’nal herbs prepar’d to bathe the wound. </w:t>
      </w:r>
    </w:p>
    <w:p w14:paraId="267C2544" w14:textId="6FCAE451" w:rsidR="003A417A" w:rsidRPr="002E02EC" w:rsidRDefault="003A417A" w:rsidP="002E02EC">
      <w:pPr>
        <w:pStyle w:val="Poetry"/>
      </w:pPr>
      <w:r w:rsidRPr="002E02EC">
        <w:t>The leech, unknowing of superior art</w:t>
      </w:r>
    </w:p>
    <w:p w14:paraId="03AE5F00" w14:textId="77777777" w:rsidR="003A417A" w:rsidRPr="002E02EC" w:rsidRDefault="003A417A" w:rsidP="002E02EC">
      <w:pPr>
        <w:pStyle w:val="Poetry"/>
      </w:pPr>
      <w:r w:rsidRPr="002E02EC">
        <w:t xml:space="preserve">Which aids the cure, with this foments </w:t>
      </w:r>
      <w:proofErr w:type="gramStart"/>
      <w:r w:rsidRPr="002E02EC">
        <w:t>the part;</w:t>
      </w:r>
      <w:proofErr w:type="gramEnd"/>
    </w:p>
    <w:p w14:paraId="537F2671" w14:textId="4DA067F2" w:rsidR="003A417A" w:rsidRPr="002E02EC" w:rsidRDefault="003A417A" w:rsidP="002E02EC">
      <w:pPr>
        <w:pStyle w:val="Poetry"/>
      </w:pPr>
      <w:r w:rsidRPr="002E02EC">
        <w:t>And in a moment ceas’d the raging smart.</w:t>
      </w:r>
    </w:p>
    <w:p w14:paraId="4FF293AB" w14:textId="77777777" w:rsidR="003A417A" w:rsidRPr="002E02EC" w:rsidRDefault="003A417A" w:rsidP="002E02EC">
      <w:pPr>
        <w:pStyle w:val="Poetry"/>
      </w:pPr>
      <w:r w:rsidRPr="002E02EC">
        <w:t>Stanch’d is the blood, and in the bottom stands:</w:t>
      </w:r>
    </w:p>
    <w:p w14:paraId="7CE0F614" w14:textId="77777777" w:rsidR="00BD0FAF" w:rsidRDefault="003A417A" w:rsidP="002E02EC">
      <w:pPr>
        <w:pStyle w:val="Poetry"/>
      </w:pPr>
      <w:r w:rsidRPr="002E02EC">
        <w:t xml:space="preserve">The steel, but scarcely touch’d with tender hands, </w:t>
      </w:r>
    </w:p>
    <w:p w14:paraId="2817E010" w14:textId="1DC07F51" w:rsidR="003A417A" w:rsidRPr="002E02EC" w:rsidRDefault="003A417A" w:rsidP="002E02EC">
      <w:pPr>
        <w:pStyle w:val="Poetry"/>
      </w:pPr>
      <w:r w:rsidRPr="002E02EC">
        <w:lastRenderedPageBreak/>
        <w:t>Moves up, and follows of its own accord,</w:t>
      </w:r>
    </w:p>
    <w:p w14:paraId="36FB9098" w14:textId="77777777" w:rsidR="003A417A" w:rsidRPr="002E02EC" w:rsidRDefault="003A417A" w:rsidP="002E02EC">
      <w:pPr>
        <w:pStyle w:val="Poetry"/>
      </w:pPr>
      <w:r w:rsidRPr="002E02EC">
        <w:t>And health and vigor are at once restor’d.</w:t>
      </w:r>
    </w:p>
    <w:p w14:paraId="6BE6D555" w14:textId="6FE58313" w:rsidR="003A417A" w:rsidRPr="002E02EC" w:rsidRDefault="003A417A" w:rsidP="002E02EC">
      <w:pPr>
        <w:pStyle w:val="Poetry"/>
      </w:pPr>
      <w:r w:rsidRPr="002E02EC">
        <w:t>Iapis first perceiv’d the closing wound,</w:t>
      </w:r>
    </w:p>
    <w:p w14:paraId="11930DFA" w14:textId="77777777" w:rsidR="003A417A" w:rsidRPr="002E02EC" w:rsidRDefault="003A417A" w:rsidP="002E02EC">
      <w:pPr>
        <w:pStyle w:val="Poetry"/>
      </w:pPr>
      <w:r w:rsidRPr="002E02EC">
        <w:t>And first the footsteps of a god he found.</w:t>
      </w:r>
    </w:p>
    <w:p w14:paraId="52867DE7" w14:textId="77777777" w:rsidR="00BD0FAF" w:rsidRDefault="003A417A" w:rsidP="002E02EC">
      <w:pPr>
        <w:pStyle w:val="Poetry"/>
      </w:pPr>
      <w:r w:rsidRPr="002E02EC">
        <w:t xml:space="preserve">“Arms! arms!” he cries; “the sword and shield prepare, </w:t>
      </w:r>
    </w:p>
    <w:p w14:paraId="518BD91B" w14:textId="52E26697" w:rsidR="003A417A" w:rsidRPr="002E02EC" w:rsidRDefault="003A417A" w:rsidP="002E02EC">
      <w:pPr>
        <w:pStyle w:val="Poetry"/>
      </w:pPr>
      <w:r w:rsidRPr="002E02EC">
        <w:t>And send the willing chief, renew’d, to war.</w:t>
      </w:r>
    </w:p>
    <w:p w14:paraId="7D14BDDE" w14:textId="77777777" w:rsidR="003A417A" w:rsidRPr="002E02EC" w:rsidRDefault="003A417A" w:rsidP="002E02EC">
      <w:pPr>
        <w:pStyle w:val="Poetry"/>
      </w:pPr>
      <w:r w:rsidRPr="002E02EC">
        <w:t>This is no mortal work, no cure of mine,</w:t>
      </w:r>
    </w:p>
    <w:p w14:paraId="1FC4DE6B" w14:textId="2AD4EB63" w:rsidR="003A417A" w:rsidRPr="002E02EC" w:rsidRDefault="003A417A" w:rsidP="002E02EC">
      <w:pPr>
        <w:pStyle w:val="Poetry"/>
      </w:pPr>
      <w:r w:rsidRPr="002E02EC">
        <w:t xml:space="preserve">Nor art’s </w:t>
      </w:r>
      <w:proofErr w:type="gramStart"/>
      <w:r w:rsidRPr="002E02EC">
        <w:t>effect, but</w:t>
      </w:r>
      <w:proofErr w:type="gramEnd"/>
      <w:r w:rsidRPr="002E02EC">
        <w:t xml:space="preserve"> done by hands divine.</w:t>
      </w:r>
    </w:p>
    <w:p w14:paraId="37A0895B" w14:textId="77777777" w:rsidR="00BD0FAF" w:rsidRDefault="003A417A" w:rsidP="002E02EC">
      <w:pPr>
        <w:pStyle w:val="Poetry"/>
      </w:pPr>
      <w:r w:rsidRPr="002E02EC">
        <w:t xml:space="preserve">Some </w:t>
      </w:r>
      <w:proofErr w:type="gramStart"/>
      <w:r w:rsidRPr="002E02EC">
        <w:t>god</w:t>
      </w:r>
      <w:proofErr w:type="gramEnd"/>
      <w:r w:rsidRPr="002E02EC">
        <w:t xml:space="preserve"> our general to the battle sends; </w:t>
      </w:r>
    </w:p>
    <w:p w14:paraId="5E957095" w14:textId="45570D28" w:rsidR="003A417A" w:rsidRPr="002E02EC" w:rsidRDefault="003A417A" w:rsidP="002E02EC">
      <w:pPr>
        <w:pStyle w:val="Poetry"/>
      </w:pPr>
      <w:r w:rsidRPr="002E02EC">
        <w:t>Some god preserves his life for greater ends.”</w:t>
      </w:r>
    </w:p>
    <w:p w14:paraId="11EC35DE" w14:textId="77777777" w:rsidR="003A417A" w:rsidRDefault="003A417A" w:rsidP="003A417A">
      <w:pPr>
        <w:pStyle w:val="BodyText"/>
      </w:pPr>
    </w:p>
    <w:p w14:paraId="47AC912A" w14:textId="77777777" w:rsidR="00BD0FAF" w:rsidRDefault="003A417A" w:rsidP="00BD0FAF">
      <w:pPr>
        <w:pStyle w:val="Poetry"/>
      </w:pPr>
      <w:r w:rsidRPr="00BD0FAF">
        <w:t xml:space="preserve">The hero arms in haste; his hands infold </w:t>
      </w:r>
    </w:p>
    <w:p w14:paraId="2DDB4078" w14:textId="24C22906" w:rsidR="003A417A" w:rsidRPr="00BD0FAF" w:rsidRDefault="003A417A" w:rsidP="00BD0FAF">
      <w:pPr>
        <w:pStyle w:val="Poetry"/>
      </w:pPr>
      <w:r w:rsidRPr="00BD0FAF">
        <w:t>His thighs with cuishes of refulgent gold:</w:t>
      </w:r>
    </w:p>
    <w:p w14:paraId="4F45059F" w14:textId="40E70C8B" w:rsidR="003A417A" w:rsidRPr="00BD0FAF" w:rsidRDefault="003A417A" w:rsidP="00BD0FAF">
      <w:pPr>
        <w:pStyle w:val="Poetry"/>
      </w:pPr>
      <w:r w:rsidRPr="00BD0FAF">
        <w:t>Inflam’d to fight, and rushing to the field,</w:t>
      </w:r>
    </w:p>
    <w:p w14:paraId="25F59049" w14:textId="77777777" w:rsidR="003A417A" w:rsidRPr="00BD0FAF" w:rsidRDefault="003A417A" w:rsidP="00BD0FAF">
      <w:pPr>
        <w:pStyle w:val="Poetry"/>
      </w:pPr>
      <w:r w:rsidRPr="00BD0FAF">
        <w:t>That hand sustaining the celestial shield,</w:t>
      </w:r>
    </w:p>
    <w:p w14:paraId="750C444A" w14:textId="77777777" w:rsidR="00BD0FAF" w:rsidRDefault="003A417A" w:rsidP="00BD0FAF">
      <w:pPr>
        <w:pStyle w:val="Poetry"/>
      </w:pPr>
      <w:r w:rsidRPr="00BD0FAF">
        <w:t xml:space="preserve">This gripes the lance, and with such vigor shakes, </w:t>
      </w:r>
    </w:p>
    <w:p w14:paraId="58AD0D18" w14:textId="7AD9151F" w:rsidR="003A417A" w:rsidRPr="00BD0FAF" w:rsidRDefault="003A417A" w:rsidP="00BD0FAF">
      <w:pPr>
        <w:pStyle w:val="Poetry"/>
      </w:pPr>
      <w:r w:rsidRPr="00BD0FAF">
        <w:t>That to the rest the beamy weapon quakes.</w:t>
      </w:r>
    </w:p>
    <w:p w14:paraId="01DC43FD" w14:textId="77777777" w:rsidR="003A417A" w:rsidRPr="00BD0FAF" w:rsidRDefault="003A417A" w:rsidP="00BD0FAF">
      <w:pPr>
        <w:pStyle w:val="Poetry"/>
      </w:pPr>
      <w:r w:rsidRPr="00BD0FAF">
        <w:t>Then with a close embrace he strain’d his son,</w:t>
      </w:r>
    </w:p>
    <w:p w14:paraId="7A28F475" w14:textId="2C7982C6" w:rsidR="003A417A" w:rsidRPr="00BD0FAF" w:rsidRDefault="003A417A" w:rsidP="00BD0FAF">
      <w:pPr>
        <w:pStyle w:val="Poetry"/>
      </w:pPr>
      <w:r w:rsidRPr="00BD0FAF">
        <w:t>And, kissing thro’ his helmet, thus begun:</w:t>
      </w:r>
    </w:p>
    <w:p w14:paraId="65AAD208" w14:textId="77777777" w:rsidR="00BD0FAF" w:rsidRDefault="003A417A" w:rsidP="00BD0FAF">
      <w:pPr>
        <w:pStyle w:val="Poetry"/>
      </w:pPr>
      <w:r w:rsidRPr="00BD0FAF">
        <w:t xml:space="preserve">“My son, from my example learn the war, </w:t>
      </w:r>
    </w:p>
    <w:p w14:paraId="10372B83" w14:textId="4C9AB1FB" w:rsidR="003A417A" w:rsidRPr="00BD0FAF" w:rsidRDefault="003A417A" w:rsidP="00BD0FAF">
      <w:pPr>
        <w:pStyle w:val="Poetry"/>
      </w:pPr>
      <w:r w:rsidRPr="00BD0FAF">
        <w:t xml:space="preserve">In camps to suffer, and in fields to </w:t>
      </w:r>
      <w:proofErr w:type="gramStart"/>
      <w:r w:rsidRPr="00BD0FAF">
        <w:t>dare;</w:t>
      </w:r>
      <w:proofErr w:type="gramEnd"/>
    </w:p>
    <w:p w14:paraId="278A3D24" w14:textId="77777777" w:rsidR="00BD0FAF" w:rsidRDefault="003A417A" w:rsidP="00BD0FAF">
      <w:pPr>
        <w:pStyle w:val="Poetry"/>
      </w:pPr>
      <w:r w:rsidRPr="00BD0FAF">
        <w:t xml:space="preserve">But happier chance than mine attend thy care! </w:t>
      </w:r>
    </w:p>
    <w:p w14:paraId="2F8D0680" w14:textId="654873AA" w:rsidR="003A417A" w:rsidRPr="00BD0FAF" w:rsidRDefault="003A417A" w:rsidP="00BD0FAF">
      <w:pPr>
        <w:pStyle w:val="Poetry"/>
      </w:pPr>
      <w:r w:rsidRPr="00BD0FAF">
        <w:t>This day my hand thy tender age shall shield,</w:t>
      </w:r>
    </w:p>
    <w:p w14:paraId="503F2208" w14:textId="265F98CD" w:rsidR="003A417A" w:rsidRPr="00BD0FAF" w:rsidRDefault="003A417A" w:rsidP="00BD0FAF">
      <w:pPr>
        <w:pStyle w:val="Poetry"/>
      </w:pPr>
      <w:r w:rsidRPr="00BD0FAF">
        <w:t>And crown with honors of the conquer’d field:</w:t>
      </w:r>
    </w:p>
    <w:p w14:paraId="089DED43" w14:textId="77777777" w:rsidR="00BD0FAF" w:rsidRDefault="003A417A" w:rsidP="00BD0FAF">
      <w:pPr>
        <w:pStyle w:val="Poetry"/>
      </w:pPr>
      <w:r w:rsidRPr="00BD0FAF">
        <w:t xml:space="preserve">Thou, when thy riper years shall send thee forth </w:t>
      </w:r>
    </w:p>
    <w:p w14:paraId="21097C54" w14:textId="3C75A73F" w:rsidR="003A417A" w:rsidRPr="00BD0FAF" w:rsidRDefault="003A417A" w:rsidP="00BD0FAF">
      <w:pPr>
        <w:pStyle w:val="Poetry"/>
      </w:pPr>
      <w:r w:rsidRPr="00BD0FAF">
        <w:t xml:space="preserve">To toils of war, be mindful of my </w:t>
      </w:r>
      <w:proofErr w:type="gramStart"/>
      <w:r w:rsidRPr="00BD0FAF">
        <w:t>worth;</w:t>
      </w:r>
      <w:proofErr w:type="gramEnd"/>
    </w:p>
    <w:p w14:paraId="02F61046" w14:textId="77777777" w:rsidR="00BD0FAF" w:rsidRDefault="003A417A" w:rsidP="00BD0FAF">
      <w:pPr>
        <w:pStyle w:val="Poetry"/>
      </w:pPr>
      <w:r w:rsidRPr="00BD0FAF">
        <w:t xml:space="preserve">Assert thy birthright, and in arms be known, </w:t>
      </w:r>
    </w:p>
    <w:p w14:paraId="03F359D1" w14:textId="2DA3E0DB" w:rsidR="003A417A" w:rsidRPr="00BD0FAF" w:rsidRDefault="003A417A" w:rsidP="00BD0FAF">
      <w:pPr>
        <w:pStyle w:val="Poetry"/>
      </w:pPr>
      <w:r w:rsidRPr="00BD0FAF">
        <w:t>For Hector’s nephew, and Aeneas’ son.”</w:t>
      </w:r>
    </w:p>
    <w:p w14:paraId="29C95C5A" w14:textId="47E3FDA5" w:rsidR="003A417A" w:rsidRPr="00BD0FAF" w:rsidRDefault="003A417A" w:rsidP="00BD0FAF">
      <w:pPr>
        <w:pStyle w:val="Poetry"/>
      </w:pPr>
      <w:r w:rsidRPr="00BD0FAF">
        <w:t xml:space="preserve">He </w:t>
      </w:r>
      <w:proofErr w:type="gramStart"/>
      <w:r w:rsidRPr="00BD0FAF">
        <w:t>said;</w:t>
      </w:r>
      <w:proofErr w:type="gramEnd"/>
      <w:r w:rsidRPr="00BD0FAF">
        <w:t xml:space="preserve"> and, striding, issued on the plain.</w:t>
      </w:r>
    </w:p>
    <w:p w14:paraId="13A1687E" w14:textId="77777777" w:rsidR="00BD0FAF" w:rsidRDefault="003A417A" w:rsidP="00BD0FAF">
      <w:pPr>
        <w:pStyle w:val="Poetry"/>
      </w:pPr>
      <w:r w:rsidRPr="00BD0FAF">
        <w:t xml:space="preserve">Anteus and Mnestheus, and a num’rous train, </w:t>
      </w:r>
    </w:p>
    <w:p w14:paraId="54077134" w14:textId="77777777" w:rsidR="00BD0FAF" w:rsidRDefault="003A417A" w:rsidP="00BD0FAF">
      <w:pPr>
        <w:pStyle w:val="Poetry"/>
      </w:pPr>
      <w:r w:rsidRPr="00BD0FAF">
        <w:t xml:space="preserve">Attend his steps; the rest their weapons take, </w:t>
      </w:r>
    </w:p>
    <w:p w14:paraId="482E5126" w14:textId="77777777" w:rsidR="00BD0FAF" w:rsidRDefault="003A417A" w:rsidP="00BD0FAF">
      <w:pPr>
        <w:pStyle w:val="Poetry"/>
      </w:pPr>
      <w:r w:rsidRPr="00BD0FAF">
        <w:t xml:space="preserve">And, crowding to the field, the camp forsake. </w:t>
      </w:r>
    </w:p>
    <w:p w14:paraId="2CE8AFBB" w14:textId="3C8EAA76" w:rsidR="003A417A" w:rsidRPr="00BD0FAF" w:rsidRDefault="003A417A" w:rsidP="00BD0FAF">
      <w:pPr>
        <w:pStyle w:val="Poetry"/>
      </w:pPr>
      <w:r w:rsidRPr="00BD0FAF">
        <w:t>A cloud of blinding dust is rais’d around,</w:t>
      </w:r>
    </w:p>
    <w:p w14:paraId="75AA53E6" w14:textId="3CC6BEE5" w:rsidR="003A417A" w:rsidRDefault="003A417A" w:rsidP="00BD0FAF">
      <w:pPr>
        <w:pStyle w:val="Poetry"/>
      </w:pPr>
      <w:r w:rsidRPr="00BD0FAF">
        <w:t>Labors beneath their feet the trembling ground.</w:t>
      </w:r>
    </w:p>
    <w:p w14:paraId="2F9631EE" w14:textId="77777777" w:rsidR="00BD0FAF" w:rsidRPr="00BD0FAF" w:rsidRDefault="00BD0FAF" w:rsidP="00BD0FAF">
      <w:pPr>
        <w:pStyle w:val="Poetry"/>
      </w:pPr>
    </w:p>
    <w:p w14:paraId="7D38EAD7" w14:textId="77777777" w:rsidR="00BD0FAF" w:rsidRDefault="003A417A" w:rsidP="00BD0FAF">
      <w:pPr>
        <w:pStyle w:val="Poetry"/>
      </w:pPr>
      <w:r w:rsidRPr="00BD0FAF">
        <w:lastRenderedPageBreak/>
        <w:t xml:space="preserve">Now Turnus, posted on a hill, from far </w:t>
      </w:r>
    </w:p>
    <w:p w14:paraId="22619CE3" w14:textId="30065007" w:rsidR="003A417A" w:rsidRPr="00BD0FAF" w:rsidRDefault="003A417A" w:rsidP="00BD0FAF">
      <w:pPr>
        <w:pStyle w:val="Poetry"/>
      </w:pPr>
      <w:r w:rsidRPr="00BD0FAF">
        <w:t>Beheld the progress of the moving war:</w:t>
      </w:r>
    </w:p>
    <w:p w14:paraId="1C36A6A9" w14:textId="77777777" w:rsidR="00BD0FAF" w:rsidRDefault="003A417A" w:rsidP="00BD0FAF">
      <w:pPr>
        <w:pStyle w:val="Poetry"/>
      </w:pPr>
      <w:r w:rsidRPr="00BD0FAF">
        <w:t xml:space="preserve">With him the Latins view’d the cover’d plains, </w:t>
      </w:r>
    </w:p>
    <w:p w14:paraId="15CC6D89" w14:textId="0B963331" w:rsidR="003A417A" w:rsidRPr="00BD0FAF" w:rsidRDefault="003A417A" w:rsidP="00BD0FAF">
      <w:pPr>
        <w:pStyle w:val="Poetry"/>
      </w:pPr>
      <w:r w:rsidRPr="00BD0FAF">
        <w:t>And the chill blood ran backward in their veins.</w:t>
      </w:r>
    </w:p>
    <w:p w14:paraId="5E92D5AB" w14:textId="0E85C529" w:rsidR="003A417A" w:rsidRPr="00BD0FAF" w:rsidRDefault="003A417A" w:rsidP="00BD0FAF">
      <w:pPr>
        <w:pStyle w:val="Poetry"/>
      </w:pPr>
      <w:r w:rsidRPr="00BD0FAF">
        <w:t>Juturna saw th’ advancing troops appear,</w:t>
      </w:r>
    </w:p>
    <w:p w14:paraId="607F3E90" w14:textId="77777777" w:rsidR="00BD0FAF" w:rsidRDefault="003A417A" w:rsidP="00BD0FAF">
      <w:pPr>
        <w:pStyle w:val="Poetry"/>
      </w:pPr>
      <w:r w:rsidRPr="00BD0FAF">
        <w:t xml:space="preserve">And heard the hostile </w:t>
      </w:r>
      <w:proofErr w:type="gramStart"/>
      <w:r w:rsidRPr="00BD0FAF">
        <w:t>sound, and</w:t>
      </w:r>
      <w:proofErr w:type="gramEnd"/>
      <w:r w:rsidRPr="00BD0FAF">
        <w:t xml:space="preserve"> fled for fear. </w:t>
      </w:r>
    </w:p>
    <w:p w14:paraId="0C1FF09E" w14:textId="77777777" w:rsidR="00BD0FAF" w:rsidRDefault="003A417A" w:rsidP="00BD0FAF">
      <w:pPr>
        <w:pStyle w:val="Poetry"/>
      </w:pPr>
      <w:r w:rsidRPr="00BD0FAF">
        <w:t xml:space="preserve">Aeneas leads; and draws a sweeping train, </w:t>
      </w:r>
    </w:p>
    <w:p w14:paraId="053F4631" w14:textId="77777777" w:rsidR="00BD0FAF" w:rsidRDefault="003A417A" w:rsidP="00BD0FAF">
      <w:pPr>
        <w:pStyle w:val="Poetry"/>
      </w:pPr>
      <w:r w:rsidRPr="00BD0FAF">
        <w:t xml:space="preserve">Clos’d in their </w:t>
      </w:r>
      <w:proofErr w:type="gramStart"/>
      <w:r w:rsidRPr="00BD0FAF">
        <w:t>ranks, and</w:t>
      </w:r>
      <w:proofErr w:type="gramEnd"/>
      <w:r w:rsidRPr="00BD0FAF">
        <w:t xml:space="preserve"> pouring on the plain. </w:t>
      </w:r>
    </w:p>
    <w:p w14:paraId="421BE41A" w14:textId="405E85C9" w:rsidR="003A417A" w:rsidRPr="00BD0FAF" w:rsidRDefault="003A417A" w:rsidP="00BD0FAF">
      <w:pPr>
        <w:pStyle w:val="Poetry"/>
      </w:pPr>
      <w:r w:rsidRPr="00BD0FAF">
        <w:t>As when a whirlwind, rushing to the shore</w:t>
      </w:r>
    </w:p>
    <w:p w14:paraId="430A9143" w14:textId="29A080ED" w:rsidR="003A417A" w:rsidRPr="00BD0FAF" w:rsidRDefault="003A417A" w:rsidP="00BD0FAF">
      <w:pPr>
        <w:pStyle w:val="Poetry"/>
      </w:pPr>
      <w:r w:rsidRPr="00BD0FAF">
        <w:t xml:space="preserve">From the mid ocean, drives the waves </w:t>
      </w:r>
      <w:proofErr w:type="gramStart"/>
      <w:r w:rsidRPr="00BD0FAF">
        <w:t>before;</w:t>
      </w:r>
      <w:proofErr w:type="gramEnd"/>
    </w:p>
    <w:p w14:paraId="52CB0343" w14:textId="77777777" w:rsidR="00BD0FAF" w:rsidRDefault="003A417A" w:rsidP="00BD0FAF">
      <w:pPr>
        <w:pStyle w:val="Poetry"/>
      </w:pPr>
      <w:r w:rsidRPr="00BD0FAF">
        <w:t xml:space="preserve">The painful hind with heavy heart foresees </w:t>
      </w:r>
    </w:p>
    <w:p w14:paraId="77FB63D4" w14:textId="77777777" w:rsidR="00BD0FAF" w:rsidRDefault="003A417A" w:rsidP="00BD0FAF">
      <w:pPr>
        <w:pStyle w:val="Poetry"/>
      </w:pPr>
      <w:r w:rsidRPr="00BD0FAF">
        <w:t xml:space="preserve">The flatted fields, and slaughter of the </w:t>
      </w:r>
      <w:proofErr w:type="gramStart"/>
      <w:r w:rsidRPr="00BD0FAF">
        <w:t>trees;</w:t>
      </w:r>
      <w:proofErr w:type="gramEnd"/>
      <w:r w:rsidRPr="00BD0FAF">
        <w:t xml:space="preserve"> </w:t>
      </w:r>
    </w:p>
    <w:p w14:paraId="07738CB0" w14:textId="5148FC14" w:rsidR="003A417A" w:rsidRPr="00BD0FAF" w:rsidRDefault="003A417A" w:rsidP="00BD0FAF">
      <w:pPr>
        <w:pStyle w:val="Poetry"/>
      </w:pPr>
      <w:r w:rsidRPr="00BD0FAF">
        <w:t>With like impetuous rage the prince appears</w:t>
      </w:r>
    </w:p>
    <w:p w14:paraId="76E8EB24" w14:textId="77777777" w:rsidR="003A417A" w:rsidRPr="00BD0FAF" w:rsidRDefault="003A417A" w:rsidP="00BD0FAF">
      <w:pPr>
        <w:pStyle w:val="Poetry"/>
      </w:pPr>
      <w:r w:rsidRPr="00BD0FAF">
        <w:t>Before his doubled front, nor less destruction bears.</w:t>
      </w:r>
    </w:p>
    <w:p w14:paraId="6091AE8D" w14:textId="4943A8E0" w:rsidR="003A417A" w:rsidRPr="00BD0FAF" w:rsidRDefault="003A417A" w:rsidP="00BD0FAF">
      <w:pPr>
        <w:pStyle w:val="Poetry"/>
      </w:pPr>
      <w:r w:rsidRPr="00BD0FAF">
        <w:t xml:space="preserve">And now both armies shock in open </w:t>
      </w:r>
      <w:proofErr w:type="gramStart"/>
      <w:r w:rsidRPr="00BD0FAF">
        <w:t>field;</w:t>
      </w:r>
      <w:proofErr w:type="gramEnd"/>
    </w:p>
    <w:p w14:paraId="4FE23568" w14:textId="77777777" w:rsidR="003A417A" w:rsidRPr="00BD0FAF" w:rsidRDefault="003A417A" w:rsidP="00BD0FAF">
      <w:pPr>
        <w:pStyle w:val="Poetry"/>
      </w:pPr>
      <w:r w:rsidRPr="00BD0FAF">
        <w:t>Osiris is by strong Thymbraeus kill’d.</w:t>
      </w:r>
    </w:p>
    <w:p w14:paraId="3427BCFC" w14:textId="77777777" w:rsidR="003A417A" w:rsidRPr="00BD0FAF" w:rsidRDefault="003A417A" w:rsidP="00BD0FAF">
      <w:pPr>
        <w:pStyle w:val="Poetry"/>
      </w:pPr>
      <w:r w:rsidRPr="00BD0FAF">
        <w:t>Archetius, Ufens, Epulon, are slain</w:t>
      </w:r>
    </w:p>
    <w:p w14:paraId="3081F093" w14:textId="77777777" w:rsidR="00BD0FAF" w:rsidRDefault="003A417A" w:rsidP="00BD0FAF">
      <w:pPr>
        <w:pStyle w:val="Poetry"/>
      </w:pPr>
      <w:r w:rsidRPr="00BD0FAF">
        <w:t xml:space="preserve">(All fam’d in arms, and of the Latian train) </w:t>
      </w:r>
    </w:p>
    <w:p w14:paraId="7389E018" w14:textId="43B276BC" w:rsidR="003A417A" w:rsidRPr="00BD0FAF" w:rsidRDefault="003A417A" w:rsidP="00BD0FAF">
      <w:pPr>
        <w:pStyle w:val="Poetry"/>
      </w:pPr>
      <w:r w:rsidRPr="00BD0FAF">
        <w:t>By Gyas’, Mnestheus’, and Achates’ hand.</w:t>
      </w:r>
    </w:p>
    <w:p w14:paraId="0B66DCAD" w14:textId="2B82594E" w:rsidR="003A417A" w:rsidRPr="00BD0FAF" w:rsidRDefault="003A417A" w:rsidP="00BD0FAF">
      <w:pPr>
        <w:pStyle w:val="Poetry"/>
      </w:pPr>
      <w:r w:rsidRPr="00BD0FAF">
        <w:t>The fatal augur falls, by whose command</w:t>
      </w:r>
    </w:p>
    <w:p w14:paraId="61A0C8E0" w14:textId="77777777" w:rsidR="00BD0FAF" w:rsidRDefault="003A417A" w:rsidP="00BD0FAF">
      <w:pPr>
        <w:pStyle w:val="Poetry"/>
      </w:pPr>
      <w:r w:rsidRPr="00BD0FAF">
        <w:t xml:space="preserve">The truce was broken, and whose lance, embrued </w:t>
      </w:r>
    </w:p>
    <w:p w14:paraId="042C9851" w14:textId="42A8D283" w:rsidR="003A417A" w:rsidRPr="00BD0FAF" w:rsidRDefault="003A417A" w:rsidP="00BD0FAF">
      <w:pPr>
        <w:pStyle w:val="Poetry"/>
      </w:pPr>
      <w:r w:rsidRPr="00BD0FAF">
        <w:t>With Trojan blood, th’ unhappy fight renew’d.</w:t>
      </w:r>
    </w:p>
    <w:p w14:paraId="728ACD35" w14:textId="77777777" w:rsidR="00BD0FAF" w:rsidRDefault="003A417A" w:rsidP="00BD0FAF">
      <w:pPr>
        <w:pStyle w:val="Poetry"/>
      </w:pPr>
      <w:r w:rsidRPr="00BD0FAF">
        <w:t xml:space="preserve">Loud shouts and clamors rend the liquid sky, </w:t>
      </w:r>
    </w:p>
    <w:p w14:paraId="3DDC0922" w14:textId="704718AE" w:rsidR="003A417A" w:rsidRPr="00BD0FAF" w:rsidRDefault="003A417A" w:rsidP="00BD0FAF">
      <w:pPr>
        <w:pStyle w:val="Poetry"/>
      </w:pPr>
      <w:r w:rsidRPr="00BD0FAF">
        <w:t xml:space="preserve">And o’er the field the frighted </w:t>
      </w:r>
      <w:proofErr w:type="gramStart"/>
      <w:r w:rsidRPr="00BD0FAF">
        <w:t>Latins</w:t>
      </w:r>
      <w:proofErr w:type="gramEnd"/>
      <w:r w:rsidRPr="00BD0FAF">
        <w:t xml:space="preserve"> fly.</w:t>
      </w:r>
    </w:p>
    <w:p w14:paraId="3D572F8C" w14:textId="1FB22395" w:rsidR="003A417A" w:rsidRPr="00BD0FAF" w:rsidRDefault="003A417A" w:rsidP="00BD0FAF">
      <w:pPr>
        <w:pStyle w:val="Poetry"/>
      </w:pPr>
      <w:r w:rsidRPr="00BD0FAF">
        <w:t>The prince disdains the dastards to pursue,</w:t>
      </w:r>
    </w:p>
    <w:p w14:paraId="2FAA1A51" w14:textId="77777777" w:rsidR="00BD0FAF" w:rsidRDefault="003A417A" w:rsidP="00BD0FAF">
      <w:pPr>
        <w:pStyle w:val="Poetry"/>
      </w:pPr>
      <w:r w:rsidRPr="00BD0FAF">
        <w:t xml:space="preserve">Nor moves to meet in arms the fighting </w:t>
      </w:r>
      <w:proofErr w:type="gramStart"/>
      <w:r w:rsidRPr="00BD0FAF">
        <w:t>few;</w:t>
      </w:r>
      <w:proofErr w:type="gramEnd"/>
      <w:r w:rsidRPr="00BD0FAF">
        <w:t xml:space="preserve"> </w:t>
      </w:r>
    </w:p>
    <w:p w14:paraId="54C7F1AA" w14:textId="100BCC52" w:rsidR="003A417A" w:rsidRPr="00BD0FAF" w:rsidRDefault="003A417A" w:rsidP="00BD0FAF">
      <w:pPr>
        <w:pStyle w:val="Poetry"/>
      </w:pPr>
      <w:r w:rsidRPr="00BD0FAF">
        <w:t>Turnus alone, amid the dusky plain,</w:t>
      </w:r>
    </w:p>
    <w:p w14:paraId="0C9F61BD" w14:textId="77777777" w:rsidR="00BD0FAF" w:rsidRDefault="003A417A" w:rsidP="00BD0FAF">
      <w:pPr>
        <w:pStyle w:val="Poetry"/>
      </w:pPr>
      <w:r w:rsidRPr="00BD0FAF">
        <w:t xml:space="preserve">He seeks, and to the combat calls in vain. </w:t>
      </w:r>
    </w:p>
    <w:p w14:paraId="158EDE80" w14:textId="2BC05591" w:rsidR="003A417A" w:rsidRPr="00BD0FAF" w:rsidRDefault="003A417A" w:rsidP="00BD0FAF">
      <w:pPr>
        <w:pStyle w:val="Poetry"/>
      </w:pPr>
      <w:r w:rsidRPr="00BD0FAF">
        <w:t xml:space="preserve">Juturna heard, </w:t>
      </w:r>
      <w:proofErr w:type="gramStart"/>
      <w:r w:rsidRPr="00BD0FAF">
        <w:t>and,</w:t>
      </w:r>
      <w:proofErr w:type="gramEnd"/>
      <w:r w:rsidRPr="00BD0FAF">
        <w:t xml:space="preserve"> seiz’d with mortal fear,</w:t>
      </w:r>
    </w:p>
    <w:p w14:paraId="24FAA2E1" w14:textId="48C66593" w:rsidR="003A417A" w:rsidRPr="00BD0FAF" w:rsidRDefault="003A417A" w:rsidP="00BD0FAF">
      <w:pPr>
        <w:pStyle w:val="Poetry"/>
      </w:pPr>
      <w:r w:rsidRPr="00BD0FAF">
        <w:t xml:space="preserve">Forc’d from the beam her brother’s </w:t>
      </w:r>
      <w:proofErr w:type="gramStart"/>
      <w:r w:rsidRPr="00BD0FAF">
        <w:t>charioteer;</w:t>
      </w:r>
      <w:proofErr w:type="gramEnd"/>
    </w:p>
    <w:p w14:paraId="192E00D7" w14:textId="77777777" w:rsidR="00BD0FAF" w:rsidRDefault="003A417A" w:rsidP="00BD0FAF">
      <w:pPr>
        <w:pStyle w:val="Poetry"/>
      </w:pPr>
      <w:r w:rsidRPr="00BD0FAF">
        <w:t xml:space="preserve">Assumes his shape, his armor, and his mien, </w:t>
      </w:r>
    </w:p>
    <w:p w14:paraId="3E474511" w14:textId="7E3382CD" w:rsidR="003A417A" w:rsidRPr="00BD0FAF" w:rsidRDefault="003A417A" w:rsidP="00BD0FAF">
      <w:pPr>
        <w:pStyle w:val="Poetry"/>
      </w:pPr>
      <w:r w:rsidRPr="00BD0FAF">
        <w:t>And, like Metiscus, in his seat is seen.</w:t>
      </w:r>
    </w:p>
    <w:p w14:paraId="6120FD0A" w14:textId="77777777" w:rsidR="00BD0FAF" w:rsidRDefault="003A417A" w:rsidP="00BD0FAF">
      <w:pPr>
        <w:pStyle w:val="Poetry"/>
      </w:pPr>
      <w:r w:rsidRPr="00BD0FAF">
        <w:t xml:space="preserve">As the black swallow near the palace </w:t>
      </w:r>
      <w:proofErr w:type="gramStart"/>
      <w:r w:rsidRPr="00BD0FAF">
        <w:t>plies;</w:t>
      </w:r>
      <w:proofErr w:type="gramEnd"/>
      <w:r w:rsidRPr="00BD0FAF">
        <w:t xml:space="preserve"> </w:t>
      </w:r>
    </w:p>
    <w:p w14:paraId="027B42DE" w14:textId="14E2F014" w:rsidR="003A417A" w:rsidRPr="00BD0FAF" w:rsidRDefault="003A417A" w:rsidP="00BD0FAF">
      <w:pPr>
        <w:pStyle w:val="Poetry"/>
      </w:pPr>
      <w:r w:rsidRPr="00BD0FAF">
        <w:t xml:space="preserve">O’er empty courts, and under arches, </w:t>
      </w:r>
      <w:proofErr w:type="gramStart"/>
      <w:r w:rsidRPr="00BD0FAF">
        <w:t>flies;</w:t>
      </w:r>
      <w:proofErr w:type="gramEnd"/>
    </w:p>
    <w:p w14:paraId="4DC0E71C" w14:textId="44B36CE8" w:rsidR="003A417A" w:rsidRPr="00BD0FAF" w:rsidRDefault="003A417A" w:rsidP="00BD0FAF">
      <w:pPr>
        <w:pStyle w:val="Poetry"/>
      </w:pPr>
      <w:r w:rsidRPr="00BD0FAF">
        <w:t>Now hawks aloft, now skims along the flood,</w:t>
      </w:r>
    </w:p>
    <w:p w14:paraId="7C6EFA4F" w14:textId="77777777" w:rsidR="003A417A" w:rsidRPr="00BD0FAF" w:rsidRDefault="003A417A" w:rsidP="00BD0FAF">
      <w:pPr>
        <w:pStyle w:val="Poetry"/>
      </w:pPr>
      <w:r w:rsidRPr="00BD0FAF">
        <w:lastRenderedPageBreak/>
        <w:t>To furnish her loquacious nest with food:</w:t>
      </w:r>
    </w:p>
    <w:p w14:paraId="07179854" w14:textId="77777777" w:rsidR="00BD0FAF" w:rsidRDefault="003A417A" w:rsidP="00BD0FAF">
      <w:pPr>
        <w:pStyle w:val="Poetry"/>
      </w:pPr>
      <w:r w:rsidRPr="00BD0FAF">
        <w:t xml:space="preserve">So drives the rapid goddess o’er the </w:t>
      </w:r>
      <w:proofErr w:type="gramStart"/>
      <w:r w:rsidRPr="00BD0FAF">
        <w:t>plains;</w:t>
      </w:r>
      <w:proofErr w:type="gramEnd"/>
      <w:r w:rsidRPr="00BD0FAF">
        <w:t xml:space="preserve"> </w:t>
      </w:r>
    </w:p>
    <w:p w14:paraId="17A66E14" w14:textId="77777777" w:rsidR="00BD0FAF" w:rsidRDefault="003A417A" w:rsidP="00BD0FAF">
      <w:pPr>
        <w:pStyle w:val="Poetry"/>
      </w:pPr>
      <w:r w:rsidRPr="00BD0FAF">
        <w:t xml:space="preserve">The smoking horses run with loosen’d reins. </w:t>
      </w:r>
    </w:p>
    <w:p w14:paraId="48859113" w14:textId="2F3B793A" w:rsidR="003A417A" w:rsidRPr="00BD0FAF" w:rsidRDefault="003A417A" w:rsidP="00BD0FAF">
      <w:pPr>
        <w:pStyle w:val="Poetry"/>
      </w:pPr>
      <w:r w:rsidRPr="00BD0FAF">
        <w:t xml:space="preserve">She steers a various course among the </w:t>
      </w:r>
      <w:proofErr w:type="gramStart"/>
      <w:r w:rsidRPr="00BD0FAF">
        <w:t>foes;</w:t>
      </w:r>
      <w:proofErr w:type="gramEnd"/>
    </w:p>
    <w:p w14:paraId="471B60CA" w14:textId="75C5313C" w:rsidR="003A417A" w:rsidRPr="00BD0FAF" w:rsidRDefault="003A417A" w:rsidP="00BD0FAF">
      <w:pPr>
        <w:pStyle w:val="Poetry"/>
      </w:pPr>
      <w:r w:rsidRPr="00BD0FAF">
        <w:t xml:space="preserve">Now here, now there, her conqu’ring brother </w:t>
      </w:r>
      <w:proofErr w:type="gramStart"/>
      <w:r w:rsidRPr="00BD0FAF">
        <w:t>shows;</w:t>
      </w:r>
      <w:proofErr w:type="gramEnd"/>
    </w:p>
    <w:p w14:paraId="52512A3A" w14:textId="77777777" w:rsidR="00BD0FAF" w:rsidRDefault="003A417A" w:rsidP="00BD0FAF">
      <w:pPr>
        <w:pStyle w:val="Poetry"/>
      </w:pPr>
      <w:r w:rsidRPr="00BD0FAF">
        <w:t xml:space="preserve">Now with a straight, now with a wheeling flight, </w:t>
      </w:r>
    </w:p>
    <w:p w14:paraId="078000BA" w14:textId="77777777" w:rsidR="00BD0FAF" w:rsidRDefault="003A417A" w:rsidP="00BD0FAF">
      <w:pPr>
        <w:pStyle w:val="Poetry"/>
      </w:pPr>
      <w:r w:rsidRPr="00BD0FAF">
        <w:t xml:space="preserve">She turns, and bends, but shuns the single fight. </w:t>
      </w:r>
    </w:p>
    <w:p w14:paraId="005D0BE4" w14:textId="0ECDC80B" w:rsidR="003A417A" w:rsidRPr="00BD0FAF" w:rsidRDefault="003A417A" w:rsidP="00BD0FAF">
      <w:pPr>
        <w:pStyle w:val="Poetry"/>
      </w:pPr>
      <w:r w:rsidRPr="00BD0FAF">
        <w:t>Aeneas, fir’d with fury, breaks the crowd,</w:t>
      </w:r>
    </w:p>
    <w:p w14:paraId="0C9DC987" w14:textId="77777777" w:rsidR="003A417A" w:rsidRPr="00BD0FAF" w:rsidRDefault="003A417A" w:rsidP="00BD0FAF">
      <w:pPr>
        <w:pStyle w:val="Poetry"/>
      </w:pPr>
      <w:r w:rsidRPr="00BD0FAF">
        <w:t>And seeks his foe, and calls by name aloud:</w:t>
      </w:r>
    </w:p>
    <w:p w14:paraId="1C48ED27" w14:textId="353190F6" w:rsidR="003A417A" w:rsidRPr="00BD0FAF" w:rsidRDefault="003A417A" w:rsidP="00BD0FAF">
      <w:pPr>
        <w:pStyle w:val="Poetry"/>
      </w:pPr>
      <w:r w:rsidRPr="00BD0FAF">
        <w:t>He runs within a narrower ring, and tries</w:t>
      </w:r>
      <w:r w:rsidRPr="00BD0FAF">
        <w:tab/>
      </w:r>
    </w:p>
    <w:p w14:paraId="26C7E21A" w14:textId="77777777" w:rsidR="00BD0FAF" w:rsidRDefault="003A417A" w:rsidP="00BD0FAF">
      <w:pPr>
        <w:pStyle w:val="Poetry"/>
      </w:pPr>
      <w:r w:rsidRPr="00BD0FAF">
        <w:t xml:space="preserve">To stop the </w:t>
      </w:r>
      <w:proofErr w:type="gramStart"/>
      <w:r w:rsidRPr="00BD0FAF">
        <w:t>chariot;</w:t>
      </w:r>
      <w:proofErr w:type="gramEnd"/>
      <w:r w:rsidRPr="00BD0FAF">
        <w:t xml:space="preserve"> but the chariot flies. </w:t>
      </w:r>
    </w:p>
    <w:p w14:paraId="0DDBE802" w14:textId="77777777" w:rsidR="00BD0FAF" w:rsidRDefault="003A417A" w:rsidP="00BD0FAF">
      <w:pPr>
        <w:pStyle w:val="Poetry"/>
      </w:pPr>
      <w:r w:rsidRPr="00BD0FAF">
        <w:t xml:space="preserve">If he but gain a glimpse, Juturna fears, </w:t>
      </w:r>
    </w:p>
    <w:p w14:paraId="34BEC05C" w14:textId="48604667" w:rsidR="003A417A" w:rsidRDefault="003A417A" w:rsidP="00BD0FAF">
      <w:pPr>
        <w:pStyle w:val="Poetry"/>
      </w:pPr>
      <w:r w:rsidRPr="00BD0FAF">
        <w:t>And far away the Daunian hero bears.</w:t>
      </w:r>
    </w:p>
    <w:p w14:paraId="3079C7AB" w14:textId="77777777" w:rsidR="00BD0FAF" w:rsidRPr="00BD0FAF" w:rsidRDefault="00BD0FAF" w:rsidP="00BD0FAF">
      <w:pPr>
        <w:pStyle w:val="Poetry"/>
      </w:pPr>
    </w:p>
    <w:p w14:paraId="14E653CB" w14:textId="77777777" w:rsidR="003A417A" w:rsidRPr="00BD0FAF" w:rsidRDefault="003A417A" w:rsidP="00BD0FAF">
      <w:pPr>
        <w:pStyle w:val="Poetry"/>
      </w:pPr>
      <w:r w:rsidRPr="00BD0FAF">
        <w:t xml:space="preserve">What should he do! Nor arts nor arms </w:t>
      </w:r>
      <w:proofErr w:type="gramStart"/>
      <w:r w:rsidRPr="00BD0FAF">
        <w:t>avail;</w:t>
      </w:r>
      <w:proofErr w:type="gramEnd"/>
    </w:p>
    <w:p w14:paraId="63293DB7" w14:textId="64A5EF84" w:rsidR="003A417A" w:rsidRPr="00BD0FAF" w:rsidRDefault="003A417A" w:rsidP="00BD0FAF">
      <w:pPr>
        <w:pStyle w:val="Poetry"/>
      </w:pPr>
      <w:r w:rsidRPr="00BD0FAF">
        <w:t>And various cares in vain his mind assail.</w:t>
      </w:r>
    </w:p>
    <w:p w14:paraId="28A14AA9" w14:textId="77777777" w:rsidR="00BD0FAF" w:rsidRDefault="003A417A" w:rsidP="00BD0FAF">
      <w:pPr>
        <w:pStyle w:val="Poetry"/>
      </w:pPr>
      <w:r w:rsidRPr="00BD0FAF">
        <w:t xml:space="preserve">The great Messapus, thund’ring thro’ the field, </w:t>
      </w:r>
    </w:p>
    <w:p w14:paraId="4031890F" w14:textId="4CE281FB" w:rsidR="003A417A" w:rsidRPr="00BD0FAF" w:rsidRDefault="003A417A" w:rsidP="00BD0FAF">
      <w:pPr>
        <w:pStyle w:val="Poetry"/>
      </w:pPr>
      <w:r w:rsidRPr="00BD0FAF">
        <w:t>In his left hand two pointed jav’lins held:</w:t>
      </w:r>
    </w:p>
    <w:p w14:paraId="4DA03F40" w14:textId="77777777" w:rsidR="00BD0FAF" w:rsidRDefault="003A417A" w:rsidP="00BD0FAF">
      <w:pPr>
        <w:pStyle w:val="Poetry"/>
      </w:pPr>
      <w:r w:rsidRPr="00BD0FAF">
        <w:t xml:space="preserve">Encount’ring on the prince, one dart he drew, </w:t>
      </w:r>
    </w:p>
    <w:p w14:paraId="4763D213" w14:textId="4EB9EC04" w:rsidR="003A417A" w:rsidRPr="00BD0FAF" w:rsidRDefault="003A417A" w:rsidP="00BD0FAF">
      <w:pPr>
        <w:pStyle w:val="Poetry"/>
      </w:pPr>
      <w:r w:rsidRPr="00BD0FAF">
        <w:t>And with unerring aim and utmost vigor threw.</w:t>
      </w:r>
    </w:p>
    <w:p w14:paraId="5B7F03A2" w14:textId="251F7779" w:rsidR="003A417A" w:rsidRPr="00BD0FAF" w:rsidRDefault="003A417A" w:rsidP="00BD0FAF">
      <w:pPr>
        <w:pStyle w:val="Poetry"/>
      </w:pPr>
      <w:r w:rsidRPr="00BD0FAF">
        <w:t>Aeneas saw it come, and, stooping low</w:t>
      </w:r>
    </w:p>
    <w:p w14:paraId="330DFD88" w14:textId="77777777" w:rsidR="00BD0FAF" w:rsidRDefault="003A417A" w:rsidP="00BD0FAF">
      <w:pPr>
        <w:pStyle w:val="Poetry"/>
      </w:pPr>
      <w:r w:rsidRPr="00BD0FAF">
        <w:t xml:space="preserve">Beneath his buckler, shunn’d the threat’ning blow. </w:t>
      </w:r>
    </w:p>
    <w:p w14:paraId="32BB4ACC" w14:textId="4337142E" w:rsidR="003A417A" w:rsidRPr="00BD0FAF" w:rsidRDefault="003A417A" w:rsidP="00BD0FAF">
      <w:pPr>
        <w:pStyle w:val="Poetry"/>
      </w:pPr>
      <w:r w:rsidRPr="00BD0FAF">
        <w:t>The weapon hiss’d above his head, and tore</w:t>
      </w:r>
    </w:p>
    <w:p w14:paraId="0F7BEFE9" w14:textId="77777777" w:rsidR="00BD0FAF" w:rsidRDefault="003A417A" w:rsidP="00BD0FAF">
      <w:pPr>
        <w:pStyle w:val="Poetry"/>
      </w:pPr>
      <w:r w:rsidRPr="00BD0FAF">
        <w:t xml:space="preserve">The waving plume which on his helm he wore. </w:t>
      </w:r>
    </w:p>
    <w:p w14:paraId="563151FE" w14:textId="3AC4158F" w:rsidR="003A417A" w:rsidRPr="00BD0FAF" w:rsidRDefault="003A417A" w:rsidP="00BD0FAF">
      <w:pPr>
        <w:pStyle w:val="Poetry"/>
      </w:pPr>
      <w:r w:rsidRPr="00BD0FAF">
        <w:t>Forced by this hostile act, and fir’d with spite,</w:t>
      </w:r>
    </w:p>
    <w:p w14:paraId="3D236DF7" w14:textId="71B63E24" w:rsidR="003A417A" w:rsidRPr="00BD0FAF" w:rsidRDefault="003A417A" w:rsidP="00BD0FAF">
      <w:pPr>
        <w:pStyle w:val="Poetry"/>
      </w:pPr>
      <w:r w:rsidRPr="00BD0FAF">
        <w:t>That flying Turnus still declin’d the fight,</w:t>
      </w:r>
    </w:p>
    <w:p w14:paraId="41DBE837" w14:textId="77777777" w:rsidR="00BD0FAF" w:rsidRDefault="003A417A" w:rsidP="00BD0FAF">
      <w:pPr>
        <w:pStyle w:val="Poetry"/>
      </w:pPr>
      <w:r w:rsidRPr="00BD0FAF">
        <w:t xml:space="preserve">The Prince, whose piety had long repell’d </w:t>
      </w:r>
    </w:p>
    <w:p w14:paraId="3A7E94FB" w14:textId="77777777" w:rsidR="00BD0FAF" w:rsidRDefault="003A417A" w:rsidP="00BD0FAF">
      <w:pPr>
        <w:pStyle w:val="Poetry"/>
      </w:pPr>
      <w:r w:rsidRPr="00BD0FAF">
        <w:t xml:space="preserve">His inborn ardor, now invades the </w:t>
      </w:r>
      <w:proofErr w:type="gramStart"/>
      <w:r w:rsidRPr="00BD0FAF">
        <w:t>field;</w:t>
      </w:r>
      <w:proofErr w:type="gramEnd"/>
      <w:r w:rsidRPr="00BD0FAF">
        <w:t xml:space="preserve"> </w:t>
      </w:r>
    </w:p>
    <w:p w14:paraId="44ADBE21" w14:textId="77777777" w:rsidR="00BD0FAF" w:rsidRDefault="003A417A" w:rsidP="00BD0FAF">
      <w:pPr>
        <w:pStyle w:val="Poetry"/>
      </w:pPr>
      <w:r w:rsidRPr="00BD0FAF">
        <w:t xml:space="preserve">Invokes the pow’rs of violated peace, </w:t>
      </w:r>
    </w:p>
    <w:p w14:paraId="133E7DC4" w14:textId="25262D8A" w:rsidR="003A417A" w:rsidRPr="00BD0FAF" w:rsidRDefault="003A417A" w:rsidP="00BD0FAF">
      <w:pPr>
        <w:pStyle w:val="Poetry"/>
      </w:pPr>
      <w:r w:rsidRPr="00BD0FAF">
        <w:t xml:space="preserve">Their rites and injur’d altars to </w:t>
      </w:r>
      <w:proofErr w:type="gramStart"/>
      <w:r w:rsidRPr="00BD0FAF">
        <w:t>redress;</w:t>
      </w:r>
      <w:proofErr w:type="gramEnd"/>
    </w:p>
    <w:p w14:paraId="5F6B844B" w14:textId="644448BD" w:rsidR="003A417A" w:rsidRPr="00BD0FAF" w:rsidRDefault="003A417A" w:rsidP="00BD0FAF">
      <w:pPr>
        <w:pStyle w:val="Poetry"/>
      </w:pPr>
      <w:r w:rsidRPr="00BD0FAF">
        <w:t>Then, to his rage abandoning the rein,</w:t>
      </w:r>
    </w:p>
    <w:p w14:paraId="3ABF2503" w14:textId="2AA75F97" w:rsidR="003A417A" w:rsidRDefault="003A417A" w:rsidP="00BD0FAF">
      <w:pPr>
        <w:pStyle w:val="Poetry"/>
      </w:pPr>
      <w:r w:rsidRPr="00BD0FAF">
        <w:t>With blood and slaughter’d bodies fills the plain.</w:t>
      </w:r>
    </w:p>
    <w:p w14:paraId="720AF107" w14:textId="77777777" w:rsidR="00BD0FAF" w:rsidRPr="00BD0FAF" w:rsidRDefault="00BD0FAF" w:rsidP="00BD0FAF">
      <w:pPr>
        <w:pStyle w:val="Poetry"/>
      </w:pPr>
    </w:p>
    <w:p w14:paraId="7314402F" w14:textId="77777777" w:rsidR="00BD0FAF" w:rsidRDefault="003A417A" w:rsidP="00BD0FAF">
      <w:pPr>
        <w:pStyle w:val="Poetry"/>
      </w:pPr>
      <w:r w:rsidRPr="00BD0FAF">
        <w:t xml:space="preserve">What god can tell, what numbers can display, </w:t>
      </w:r>
    </w:p>
    <w:p w14:paraId="51FBAFEB" w14:textId="28CD9D32" w:rsidR="003A417A" w:rsidRPr="00BD0FAF" w:rsidRDefault="003A417A" w:rsidP="00BD0FAF">
      <w:pPr>
        <w:pStyle w:val="Poetry"/>
      </w:pPr>
      <w:r w:rsidRPr="00BD0FAF">
        <w:t xml:space="preserve">The various labors of that fatal </w:t>
      </w:r>
      <w:proofErr w:type="gramStart"/>
      <w:r w:rsidRPr="00BD0FAF">
        <w:t>day;</w:t>
      </w:r>
      <w:proofErr w:type="gramEnd"/>
    </w:p>
    <w:p w14:paraId="3F989D51" w14:textId="77777777" w:rsidR="003A417A" w:rsidRPr="00BD0FAF" w:rsidRDefault="003A417A" w:rsidP="00BD0FAF">
      <w:pPr>
        <w:pStyle w:val="Poetry"/>
      </w:pPr>
      <w:r w:rsidRPr="00BD0FAF">
        <w:lastRenderedPageBreak/>
        <w:t xml:space="preserve">What chiefs and champions fell on either </w:t>
      </w:r>
      <w:proofErr w:type="gramStart"/>
      <w:r w:rsidRPr="00BD0FAF">
        <w:t>side,</w:t>
      </w:r>
      <w:proofErr w:type="gramEnd"/>
    </w:p>
    <w:p w14:paraId="5CD80930" w14:textId="053847CA" w:rsidR="003A417A" w:rsidRPr="00BD0FAF" w:rsidRDefault="003A417A" w:rsidP="00BD0FAF">
      <w:pPr>
        <w:pStyle w:val="Poetry"/>
      </w:pPr>
      <w:r w:rsidRPr="00BD0FAF">
        <w:t xml:space="preserve">In combat slain, or by what deaths they </w:t>
      </w:r>
      <w:proofErr w:type="gramStart"/>
      <w:r w:rsidRPr="00BD0FAF">
        <w:t>died;</w:t>
      </w:r>
      <w:proofErr w:type="gramEnd"/>
    </w:p>
    <w:p w14:paraId="78238CE0" w14:textId="77777777" w:rsidR="00BD0FAF" w:rsidRDefault="003A417A" w:rsidP="00BD0FAF">
      <w:pPr>
        <w:pStyle w:val="Poetry"/>
      </w:pPr>
      <w:r w:rsidRPr="00BD0FAF">
        <w:t xml:space="preserve">Whom Turnus, whom the Trojan hero </w:t>
      </w:r>
      <w:proofErr w:type="gramStart"/>
      <w:r w:rsidRPr="00BD0FAF">
        <w:t>kill’d;</w:t>
      </w:r>
      <w:proofErr w:type="gramEnd"/>
      <w:r w:rsidRPr="00BD0FAF">
        <w:t xml:space="preserve"> </w:t>
      </w:r>
    </w:p>
    <w:p w14:paraId="6BF52BC8" w14:textId="77777777" w:rsidR="00BD0FAF" w:rsidRDefault="003A417A" w:rsidP="00BD0FAF">
      <w:pPr>
        <w:pStyle w:val="Poetry"/>
      </w:pPr>
      <w:r w:rsidRPr="00BD0FAF">
        <w:t xml:space="preserve">Who shar’d the fame and fortune of the field! </w:t>
      </w:r>
    </w:p>
    <w:p w14:paraId="3236D77F" w14:textId="77777777" w:rsidR="00BD0FAF" w:rsidRDefault="003A417A" w:rsidP="00BD0FAF">
      <w:pPr>
        <w:pStyle w:val="Poetry"/>
      </w:pPr>
      <w:r w:rsidRPr="00BD0FAF">
        <w:t xml:space="preserve">Jove, could’st thou view, and not avert thy sight, </w:t>
      </w:r>
    </w:p>
    <w:p w14:paraId="66E54B54" w14:textId="379D8CFF" w:rsidR="003A417A" w:rsidRPr="00BD0FAF" w:rsidRDefault="003A417A" w:rsidP="00BD0FAF">
      <w:pPr>
        <w:pStyle w:val="Poetry"/>
      </w:pPr>
      <w:r w:rsidRPr="00BD0FAF">
        <w:t>Two jarring nations join’d in cruel fight,</w:t>
      </w:r>
    </w:p>
    <w:p w14:paraId="0587CE01" w14:textId="1FE6EE51" w:rsidR="003A417A" w:rsidRDefault="003A417A" w:rsidP="00BD0FAF">
      <w:pPr>
        <w:pStyle w:val="Poetry"/>
      </w:pPr>
      <w:r w:rsidRPr="00BD0FAF">
        <w:t>Whom leagues of lasting love so shortly shall unite!</w:t>
      </w:r>
    </w:p>
    <w:p w14:paraId="795158A9" w14:textId="77777777" w:rsidR="00BD0FAF" w:rsidRPr="00BD0FAF" w:rsidRDefault="00BD0FAF" w:rsidP="00BD0FAF">
      <w:pPr>
        <w:pStyle w:val="Poetry"/>
      </w:pPr>
    </w:p>
    <w:p w14:paraId="45F6B2D6" w14:textId="77777777" w:rsidR="003A417A" w:rsidRPr="00BD0FAF" w:rsidRDefault="003A417A" w:rsidP="00BD0FAF">
      <w:pPr>
        <w:pStyle w:val="Poetry"/>
      </w:pPr>
      <w:r w:rsidRPr="00BD0FAF">
        <w:t>Aeneas first Rutulian Sucro found,</w:t>
      </w:r>
    </w:p>
    <w:p w14:paraId="20F86A28" w14:textId="77777777" w:rsidR="00BD0FAF" w:rsidRDefault="003A417A" w:rsidP="00BD0FAF">
      <w:pPr>
        <w:pStyle w:val="Poetry"/>
      </w:pPr>
      <w:r w:rsidRPr="00BD0FAF">
        <w:t xml:space="preserve">Whose valor made the Trojans quit their </w:t>
      </w:r>
      <w:proofErr w:type="gramStart"/>
      <w:r w:rsidRPr="00BD0FAF">
        <w:t>ground;</w:t>
      </w:r>
      <w:proofErr w:type="gramEnd"/>
      <w:r w:rsidRPr="00BD0FAF">
        <w:t xml:space="preserve"> </w:t>
      </w:r>
    </w:p>
    <w:p w14:paraId="2437979B" w14:textId="40C35749" w:rsidR="003A417A" w:rsidRPr="00BD0FAF" w:rsidRDefault="003A417A" w:rsidP="00BD0FAF">
      <w:pPr>
        <w:pStyle w:val="Poetry"/>
      </w:pPr>
      <w:r w:rsidRPr="00BD0FAF">
        <w:t>Betwixt his ribs the jav’lin drove so just,</w:t>
      </w:r>
    </w:p>
    <w:p w14:paraId="03BFE350" w14:textId="77777777" w:rsidR="003A417A" w:rsidRPr="00BD0FAF" w:rsidRDefault="003A417A" w:rsidP="00BD0FAF">
      <w:pPr>
        <w:pStyle w:val="Poetry"/>
      </w:pPr>
      <w:proofErr w:type="gramStart"/>
      <w:r w:rsidRPr="00BD0FAF">
        <w:t>It</w:t>
      </w:r>
      <w:proofErr w:type="gramEnd"/>
      <w:r w:rsidRPr="00BD0FAF">
        <w:t xml:space="preserve"> reach’d his heart, nor needs a second thrust.</w:t>
      </w:r>
    </w:p>
    <w:p w14:paraId="73802AE8" w14:textId="77B80851" w:rsidR="003A417A" w:rsidRPr="00BD0FAF" w:rsidRDefault="003A417A" w:rsidP="00BD0FAF">
      <w:pPr>
        <w:pStyle w:val="Poetry"/>
      </w:pPr>
      <w:r w:rsidRPr="00BD0FAF">
        <w:t xml:space="preserve">Now Turnus, at two blows, two brethren </w:t>
      </w:r>
      <w:proofErr w:type="gramStart"/>
      <w:r w:rsidRPr="00BD0FAF">
        <w:t>slew;</w:t>
      </w:r>
      <w:proofErr w:type="gramEnd"/>
    </w:p>
    <w:p w14:paraId="16FB04FD" w14:textId="77777777" w:rsidR="003A417A" w:rsidRPr="00BD0FAF" w:rsidRDefault="003A417A" w:rsidP="00BD0FAF">
      <w:pPr>
        <w:pStyle w:val="Poetry"/>
      </w:pPr>
      <w:r w:rsidRPr="00BD0FAF">
        <w:t>First from his horse fierce Amycus he threw:</w:t>
      </w:r>
    </w:p>
    <w:p w14:paraId="0063D955" w14:textId="77777777" w:rsidR="00BD0FAF" w:rsidRDefault="003A417A" w:rsidP="00BD0FAF">
      <w:pPr>
        <w:pStyle w:val="Poetry"/>
      </w:pPr>
      <w:r w:rsidRPr="00BD0FAF">
        <w:t xml:space="preserve">Then, leaping on the ground, on foot assail’d </w:t>
      </w:r>
    </w:p>
    <w:p w14:paraId="36FB1762" w14:textId="6A23F466" w:rsidR="003A417A" w:rsidRPr="00BD0FAF" w:rsidRDefault="003A417A" w:rsidP="00BD0FAF">
      <w:pPr>
        <w:pStyle w:val="Poetry"/>
      </w:pPr>
      <w:r w:rsidRPr="00BD0FAF">
        <w:t>Diores, and in equal fight prevail’d.</w:t>
      </w:r>
    </w:p>
    <w:p w14:paraId="59BCCA4A" w14:textId="77777777" w:rsidR="003A417A" w:rsidRPr="00BD0FAF" w:rsidRDefault="003A417A" w:rsidP="00BD0FAF">
      <w:pPr>
        <w:pStyle w:val="Poetry"/>
      </w:pPr>
      <w:r w:rsidRPr="00BD0FAF">
        <w:t xml:space="preserve">Their lifeless trunks he leaves upon the </w:t>
      </w:r>
      <w:proofErr w:type="gramStart"/>
      <w:r w:rsidRPr="00BD0FAF">
        <w:t>place;</w:t>
      </w:r>
      <w:proofErr w:type="gramEnd"/>
    </w:p>
    <w:p w14:paraId="38CEAA2C" w14:textId="62BEB7DC" w:rsidR="003A417A" w:rsidRDefault="003A417A" w:rsidP="00BD0FAF">
      <w:pPr>
        <w:pStyle w:val="Poetry"/>
      </w:pPr>
      <w:r w:rsidRPr="00BD0FAF">
        <w:t>Their heads, distilling gore, his chariot grace.</w:t>
      </w:r>
    </w:p>
    <w:p w14:paraId="296DBB52" w14:textId="77777777" w:rsidR="00BD0FAF" w:rsidRDefault="003A417A" w:rsidP="00BD0FAF">
      <w:pPr>
        <w:pStyle w:val="Poetry"/>
      </w:pPr>
      <w:r w:rsidRPr="00BD0FAF">
        <w:t xml:space="preserve">Three cold on earth the Trojan hero threw, </w:t>
      </w:r>
    </w:p>
    <w:p w14:paraId="6B633745" w14:textId="49A065C9" w:rsidR="003A417A" w:rsidRPr="00BD0FAF" w:rsidRDefault="003A417A" w:rsidP="00BD0FAF">
      <w:pPr>
        <w:pStyle w:val="Poetry"/>
      </w:pPr>
      <w:r w:rsidRPr="00BD0FAF">
        <w:t>Whom without respite at one charge he slew:</w:t>
      </w:r>
    </w:p>
    <w:p w14:paraId="3890B722" w14:textId="77777777" w:rsidR="00BD0FAF" w:rsidRDefault="003A417A" w:rsidP="00BD0FAF">
      <w:pPr>
        <w:pStyle w:val="Poetry"/>
      </w:pPr>
      <w:r w:rsidRPr="00BD0FAF">
        <w:t xml:space="preserve">Cethegus, Tanais, Tagus, fell oppress’d, </w:t>
      </w:r>
    </w:p>
    <w:p w14:paraId="584C3160" w14:textId="71B7F075" w:rsidR="003A417A" w:rsidRPr="00BD0FAF" w:rsidRDefault="003A417A" w:rsidP="00BD0FAF">
      <w:pPr>
        <w:pStyle w:val="Poetry"/>
      </w:pPr>
      <w:r w:rsidRPr="00BD0FAF">
        <w:t>And sad Onythes, added to the rest,</w:t>
      </w:r>
    </w:p>
    <w:p w14:paraId="7E0F0B82" w14:textId="4C32600C" w:rsidR="003A417A" w:rsidRDefault="003A417A" w:rsidP="00BD0FAF">
      <w:pPr>
        <w:pStyle w:val="Poetry"/>
      </w:pPr>
      <w:r w:rsidRPr="00BD0FAF">
        <w:t>Of Theban blood, whom Peridia bore.</w:t>
      </w:r>
    </w:p>
    <w:p w14:paraId="439B9064" w14:textId="77777777" w:rsidR="00BD0FAF" w:rsidRPr="00BD0FAF" w:rsidRDefault="00BD0FAF" w:rsidP="00BD0FAF">
      <w:pPr>
        <w:pStyle w:val="Poetry"/>
      </w:pPr>
    </w:p>
    <w:p w14:paraId="7179D30B" w14:textId="77777777" w:rsidR="00BD0FAF" w:rsidRDefault="003A417A" w:rsidP="00BD0FAF">
      <w:pPr>
        <w:pStyle w:val="Poetry"/>
      </w:pPr>
      <w:r w:rsidRPr="00BD0FAF">
        <w:t xml:space="preserve">Turnus two brothers from the Lycian shore, </w:t>
      </w:r>
    </w:p>
    <w:p w14:paraId="129DCD85" w14:textId="77777777" w:rsidR="00BD0FAF" w:rsidRDefault="003A417A" w:rsidP="00BD0FAF">
      <w:pPr>
        <w:pStyle w:val="Poetry"/>
      </w:pPr>
      <w:r w:rsidRPr="00BD0FAF">
        <w:t xml:space="preserve">And from Apollo’s fane to battle sent, </w:t>
      </w:r>
    </w:p>
    <w:p w14:paraId="6291A83B" w14:textId="77777777" w:rsidR="00BD0FAF" w:rsidRDefault="003A417A" w:rsidP="00BD0FAF">
      <w:pPr>
        <w:pStyle w:val="Poetry"/>
      </w:pPr>
      <w:r w:rsidRPr="00BD0FAF">
        <w:t xml:space="preserve">O’erthrew; nor Phoebus could their fate prevent. </w:t>
      </w:r>
    </w:p>
    <w:p w14:paraId="2239800D" w14:textId="4AE2317F" w:rsidR="003A417A" w:rsidRPr="00BD0FAF" w:rsidRDefault="003A417A" w:rsidP="00BD0FAF">
      <w:pPr>
        <w:pStyle w:val="Poetry"/>
      </w:pPr>
      <w:r w:rsidRPr="00BD0FAF">
        <w:t>Peaceful Menoetes after these he kill’d,</w:t>
      </w:r>
    </w:p>
    <w:p w14:paraId="12F23616" w14:textId="615B848A" w:rsidR="003A417A" w:rsidRPr="00BD0FAF" w:rsidRDefault="003A417A" w:rsidP="00BD0FAF">
      <w:pPr>
        <w:pStyle w:val="Poetry"/>
      </w:pPr>
      <w:r w:rsidRPr="00BD0FAF">
        <w:t>Who long had shunn’d the dangers of the field:</w:t>
      </w:r>
    </w:p>
    <w:p w14:paraId="7111A8C8" w14:textId="77777777" w:rsidR="003A417A" w:rsidRPr="00BD0FAF" w:rsidRDefault="003A417A" w:rsidP="00BD0FAF">
      <w:pPr>
        <w:pStyle w:val="Poetry"/>
      </w:pPr>
      <w:r w:rsidRPr="00BD0FAF">
        <w:t>On Lerna’s lake a silent life he led,</w:t>
      </w:r>
    </w:p>
    <w:p w14:paraId="6ECFA495" w14:textId="77777777" w:rsidR="00BD0FAF" w:rsidRDefault="003A417A" w:rsidP="00BD0FAF">
      <w:pPr>
        <w:pStyle w:val="Poetry"/>
      </w:pPr>
      <w:r w:rsidRPr="00BD0FAF">
        <w:t xml:space="preserve">And with his nets and angle earn’d his </w:t>
      </w:r>
      <w:proofErr w:type="gramStart"/>
      <w:r w:rsidRPr="00BD0FAF">
        <w:t>bread;</w:t>
      </w:r>
      <w:proofErr w:type="gramEnd"/>
      <w:r w:rsidRPr="00BD0FAF">
        <w:t xml:space="preserve"> </w:t>
      </w:r>
    </w:p>
    <w:p w14:paraId="4D84E2BD" w14:textId="0EF8833E" w:rsidR="003A417A" w:rsidRPr="00BD0FAF" w:rsidRDefault="003A417A" w:rsidP="00BD0FAF">
      <w:pPr>
        <w:pStyle w:val="Poetry"/>
      </w:pPr>
      <w:r w:rsidRPr="00BD0FAF">
        <w:t>Nor pompous cares, nor palaces, he knew,</w:t>
      </w:r>
    </w:p>
    <w:p w14:paraId="7DFB3DA7" w14:textId="77777777" w:rsidR="003A417A" w:rsidRPr="00BD0FAF" w:rsidRDefault="003A417A" w:rsidP="00BD0FAF">
      <w:pPr>
        <w:pStyle w:val="Poetry"/>
      </w:pPr>
      <w:r w:rsidRPr="00BD0FAF">
        <w:t>But wisely from th’ infectious world withdrew:</w:t>
      </w:r>
    </w:p>
    <w:p w14:paraId="2A793D6F" w14:textId="1E46641D" w:rsidR="003A417A" w:rsidRPr="00BD0FAF" w:rsidRDefault="003A417A" w:rsidP="00BD0FAF">
      <w:pPr>
        <w:pStyle w:val="Poetry"/>
      </w:pPr>
      <w:r w:rsidRPr="00BD0FAF">
        <w:t xml:space="preserve">Poor was his </w:t>
      </w:r>
      <w:proofErr w:type="gramStart"/>
      <w:r w:rsidRPr="00BD0FAF">
        <w:t>house;</w:t>
      </w:r>
      <w:proofErr w:type="gramEnd"/>
      <w:r w:rsidRPr="00BD0FAF">
        <w:t xml:space="preserve"> his father’s painful hand</w:t>
      </w:r>
    </w:p>
    <w:p w14:paraId="08369848" w14:textId="0D7B6C3A" w:rsidR="003A417A" w:rsidRDefault="003A417A" w:rsidP="00BD0FAF">
      <w:pPr>
        <w:pStyle w:val="Poetry"/>
      </w:pPr>
      <w:r w:rsidRPr="00BD0FAF">
        <w:t>Discharg’d his rent, and plow’d another’s land.</w:t>
      </w:r>
    </w:p>
    <w:p w14:paraId="52F3AFAE" w14:textId="77777777" w:rsidR="00BD0FAF" w:rsidRPr="00BD0FAF" w:rsidRDefault="00BD0FAF" w:rsidP="00BD0FAF">
      <w:pPr>
        <w:pStyle w:val="Poetry"/>
      </w:pPr>
    </w:p>
    <w:p w14:paraId="5CA884B5" w14:textId="77777777" w:rsidR="00BD0FAF" w:rsidRDefault="003A417A" w:rsidP="00BD0FAF">
      <w:pPr>
        <w:pStyle w:val="Poetry"/>
      </w:pPr>
      <w:r w:rsidRPr="00BD0FAF">
        <w:t xml:space="preserve">As flames among the lofty woods are thrown </w:t>
      </w:r>
    </w:p>
    <w:p w14:paraId="113CA589" w14:textId="77777777" w:rsidR="00BD0FAF" w:rsidRDefault="003A417A" w:rsidP="00BD0FAF">
      <w:pPr>
        <w:pStyle w:val="Poetry"/>
      </w:pPr>
      <w:r w:rsidRPr="00BD0FAF">
        <w:t xml:space="preserve">On diff ’rent sides, and both by winds are </w:t>
      </w:r>
      <w:proofErr w:type="gramStart"/>
      <w:r w:rsidRPr="00BD0FAF">
        <w:t>blown;</w:t>
      </w:r>
      <w:proofErr w:type="gramEnd"/>
      <w:r w:rsidRPr="00BD0FAF">
        <w:t xml:space="preserve"> </w:t>
      </w:r>
    </w:p>
    <w:p w14:paraId="317CA42D" w14:textId="47F8074B" w:rsidR="003A417A" w:rsidRPr="00BD0FAF" w:rsidRDefault="003A417A" w:rsidP="00BD0FAF">
      <w:pPr>
        <w:pStyle w:val="Poetry"/>
      </w:pPr>
      <w:r w:rsidRPr="00BD0FAF">
        <w:t xml:space="preserve">The laurels crackle in the sputt’ring </w:t>
      </w:r>
      <w:proofErr w:type="gramStart"/>
      <w:r w:rsidRPr="00BD0FAF">
        <w:t>fire;</w:t>
      </w:r>
      <w:proofErr w:type="gramEnd"/>
    </w:p>
    <w:p w14:paraId="15B317A9" w14:textId="7999437F" w:rsidR="003A417A" w:rsidRPr="00BD0FAF" w:rsidRDefault="003A417A" w:rsidP="00BD0FAF">
      <w:pPr>
        <w:pStyle w:val="Poetry"/>
      </w:pPr>
      <w:r w:rsidRPr="00BD0FAF">
        <w:t>The frighted sylvans from their shades retire:</w:t>
      </w:r>
    </w:p>
    <w:p w14:paraId="52468F1C" w14:textId="77777777" w:rsidR="00BD0FAF" w:rsidRDefault="003A417A" w:rsidP="00BD0FAF">
      <w:pPr>
        <w:pStyle w:val="Poetry"/>
      </w:pPr>
      <w:r w:rsidRPr="00BD0FAF">
        <w:t xml:space="preserve">Or as two neighb’ring torrents fall from </w:t>
      </w:r>
      <w:proofErr w:type="gramStart"/>
      <w:r w:rsidRPr="00BD0FAF">
        <w:t>high;</w:t>
      </w:r>
      <w:proofErr w:type="gramEnd"/>
      <w:r w:rsidRPr="00BD0FAF">
        <w:t xml:space="preserve"> </w:t>
      </w:r>
    </w:p>
    <w:p w14:paraId="129F628C" w14:textId="07BF55AD" w:rsidR="003A417A" w:rsidRPr="00BD0FAF" w:rsidRDefault="003A417A" w:rsidP="00BD0FAF">
      <w:pPr>
        <w:pStyle w:val="Poetry"/>
      </w:pPr>
      <w:r w:rsidRPr="00BD0FAF">
        <w:t xml:space="preserve">Rapid they run; the foamy waters </w:t>
      </w:r>
      <w:proofErr w:type="gramStart"/>
      <w:r w:rsidRPr="00BD0FAF">
        <w:t>fry;</w:t>
      </w:r>
      <w:proofErr w:type="gramEnd"/>
    </w:p>
    <w:p w14:paraId="07945886" w14:textId="77777777" w:rsidR="003A417A" w:rsidRPr="00BD0FAF" w:rsidRDefault="003A417A" w:rsidP="00BD0FAF">
      <w:pPr>
        <w:pStyle w:val="Poetry"/>
      </w:pPr>
      <w:r w:rsidRPr="00BD0FAF">
        <w:t>They roll to sea with unresisted force,</w:t>
      </w:r>
    </w:p>
    <w:p w14:paraId="6114C0FA" w14:textId="77777777" w:rsidR="003A417A" w:rsidRPr="00BD0FAF" w:rsidRDefault="003A417A" w:rsidP="00BD0FAF">
      <w:pPr>
        <w:pStyle w:val="Poetry"/>
      </w:pPr>
      <w:r w:rsidRPr="00BD0FAF">
        <w:t>And down the rocks precipitate their course:</w:t>
      </w:r>
    </w:p>
    <w:p w14:paraId="743C2EC7" w14:textId="4C1E85F9" w:rsidR="003A417A" w:rsidRPr="00BD0FAF" w:rsidRDefault="003A417A" w:rsidP="00BD0FAF">
      <w:pPr>
        <w:pStyle w:val="Poetry"/>
      </w:pPr>
      <w:r w:rsidRPr="00BD0FAF">
        <w:t>Not with less rage the rival heroes take</w:t>
      </w:r>
    </w:p>
    <w:p w14:paraId="77868F54" w14:textId="77777777" w:rsidR="00BD0FAF" w:rsidRDefault="003A417A" w:rsidP="00BD0FAF">
      <w:pPr>
        <w:pStyle w:val="Poetry"/>
      </w:pPr>
      <w:r w:rsidRPr="00BD0FAF">
        <w:t xml:space="preserve">Their diff ’rent ways, nor less destruction make. </w:t>
      </w:r>
    </w:p>
    <w:p w14:paraId="1E8FC503" w14:textId="77777777" w:rsidR="00BD0FAF" w:rsidRDefault="003A417A" w:rsidP="00BD0FAF">
      <w:pPr>
        <w:pStyle w:val="Poetry"/>
      </w:pPr>
      <w:r w:rsidRPr="00BD0FAF">
        <w:t xml:space="preserve">With spears afar, with swords at hand, they </w:t>
      </w:r>
      <w:proofErr w:type="gramStart"/>
      <w:r w:rsidRPr="00BD0FAF">
        <w:t>strike;</w:t>
      </w:r>
      <w:proofErr w:type="gramEnd"/>
      <w:r w:rsidRPr="00BD0FAF">
        <w:t xml:space="preserve"> </w:t>
      </w:r>
    </w:p>
    <w:p w14:paraId="43DB8114" w14:textId="003579D6" w:rsidR="003A417A" w:rsidRPr="00BD0FAF" w:rsidRDefault="003A417A" w:rsidP="00BD0FAF">
      <w:pPr>
        <w:pStyle w:val="Poetry"/>
      </w:pPr>
      <w:r w:rsidRPr="00BD0FAF">
        <w:t>And zeal of slaughter fires their souls alike.</w:t>
      </w:r>
    </w:p>
    <w:p w14:paraId="56F3AE9C" w14:textId="77777777" w:rsidR="003A417A" w:rsidRPr="00BD0FAF" w:rsidRDefault="003A417A" w:rsidP="00BD0FAF">
      <w:pPr>
        <w:pStyle w:val="Poetry"/>
      </w:pPr>
      <w:r w:rsidRPr="00BD0FAF">
        <w:t xml:space="preserve">Like them, their dauntless men maintain the </w:t>
      </w:r>
      <w:proofErr w:type="gramStart"/>
      <w:r w:rsidRPr="00BD0FAF">
        <w:t>field;</w:t>
      </w:r>
      <w:proofErr w:type="gramEnd"/>
    </w:p>
    <w:p w14:paraId="5D7E8869" w14:textId="044890FE" w:rsidR="003A417A" w:rsidRPr="00BD0FAF" w:rsidRDefault="003A417A" w:rsidP="00BD0FAF">
      <w:pPr>
        <w:pStyle w:val="Poetry"/>
      </w:pPr>
      <w:r w:rsidRPr="00BD0FAF">
        <w:t>And hearts are pierc’d, unknowing how to yield:</w:t>
      </w:r>
    </w:p>
    <w:p w14:paraId="663CCE41" w14:textId="77777777" w:rsidR="00BD0FAF" w:rsidRDefault="003A417A" w:rsidP="00BD0FAF">
      <w:pPr>
        <w:pStyle w:val="Poetry"/>
      </w:pPr>
      <w:r w:rsidRPr="00BD0FAF">
        <w:t xml:space="preserve">They blow for blow return, and wound for </w:t>
      </w:r>
      <w:proofErr w:type="gramStart"/>
      <w:r w:rsidRPr="00BD0FAF">
        <w:t>wound;</w:t>
      </w:r>
      <w:proofErr w:type="gramEnd"/>
      <w:r w:rsidRPr="00BD0FAF">
        <w:t xml:space="preserve"> </w:t>
      </w:r>
    </w:p>
    <w:p w14:paraId="5A441A01" w14:textId="45C18308" w:rsidR="003A417A" w:rsidRDefault="003A417A" w:rsidP="00BD0FAF">
      <w:pPr>
        <w:pStyle w:val="Poetry"/>
      </w:pPr>
      <w:r w:rsidRPr="00BD0FAF">
        <w:t>And heaps of bodies raise the level ground.</w:t>
      </w:r>
    </w:p>
    <w:p w14:paraId="2BCCA791" w14:textId="77777777" w:rsidR="00BD0FAF" w:rsidRPr="00BD0FAF" w:rsidRDefault="00BD0FAF" w:rsidP="00BD0FAF">
      <w:pPr>
        <w:pStyle w:val="Poetry"/>
      </w:pPr>
    </w:p>
    <w:p w14:paraId="2CED3944" w14:textId="77777777" w:rsidR="00BD0FAF" w:rsidRDefault="003A417A" w:rsidP="00BD0FAF">
      <w:pPr>
        <w:pStyle w:val="Poetry"/>
      </w:pPr>
      <w:r w:rsidRPr="00BD0FAF">
        <w:t xml:space="preserve">Murranus, boasting of his blood, that springs </w:t>
      </w:r>
    </w:p>
    <w:p w14:paraId="01A68DDB" w14:textId="65454176" w:rsidR="003A417A" w:rsidRPr="00BD0FAF" w:rsidRDefault="003A417A" w:rsidP="00BD0FAF">
      <w:pPr>
        <w:pStyle w:val="Poetry"/>
      </w:pPr>
      <w:r w:rsidRPr="00BD0FAF">
        <w:t>From a long royal race of Latian kings,</w:t>
      </w:r>
    </w:p>
    <w:p w14:paraId="6D9CB6D7" w14:textId="02E10028" w:rsidR="003A417A" w:rsidRPr="00BD0FAF" w:rsidRDefault="003A417A" w:rsidP="00BD0FAF">
      <w:pPr>
        <w:pStyle w:val="Poetry"/>
      </w:pPr>
      <w:r w:rsidRPr="00BD0FAF">
        <w:t>Is by the Trojan from his chariot thrown,</w:t>
      </w:r>
      <w:r w:rsidRPr="00BD0FAF">
        <w:tab/>
      </w:r>
    </w:p>
    <w:p w14:paraId="301F3D5C" w14:textId="77777777" w:rsidR="003A417A" w:rsidRPr="00BD0FAF" w:rsidRDefault="003A417A" w:rsidP="00BD0FAF">
      <w:pPr>
        <w:pStyle w:val="Poetry"/>
      </w:pPr>
      <w:r w:rsidRPr="00BD0FAF">
        <w:t>Crush’d with the weight of an unwieldy stone:</w:t>
      </w:r>
    </w:p>
    <w:p w14:paraId="1682842F" w14:textId="77777777" w:rsidR="00BD0FAF" w:rsidRDefault="003A417A" w:rsidP="00BD0FAF">
      <w:pPr>
        <w:pStyle w:val="Poetry"/>
      </w:pPr>
      <w:r w:rsidRPr="00BD0FAF">
        <w:t xml:space="preserve">Betwixt the wheels he fell; the wheels, that bore </w:t>
      </w:r>
    </w:p>
    <w:p w14:paraId="3981BCFA" w14:textId="0CCFAF3E" w:rsidR="003A417A" w:rsidRPr="00BD0FAF" w:rsidRDefault="003A417A" w:rsidP="00BD0FAF">
      <w:pPr>
        <w:pStyle w:val="Poetry"/>
      </w:pPr>
      <w:r w:rsidRPr="00BD0FAF">
        <w:t>His living load, his dying body tore.</w:t>
      </w:r>
    </w:p>
    <w:p w14:paraId="413B9265" w14:textId="77777777" w:rsidR="003A417A" w:rsidRPr="00BD0FAF" w:rsidRDefault="003A417A" w:rsidP="00BD0FAF">
      <w:pPr>
        <w:pStyle w:val="Poetry"/>
      </w:pPr>
      <w:r w:rsidRPr="00BD0FAF">
        <w:t>His starting steeds, to shun the glitt’ring sword,</w:t>
      </w:r>
    </w:p>
    <w:p w14:paraId="256C02C9" w14:textId="24DE7A3F" w:rsidR="003A417A" w:rsidRDefault="003A417A" w:rsidP="00BD0FAF">
      <w:pPr>
        <w:pStyle w:val="Poetry"/>
      </w:pPr>
      <w:r w:rsidRPr="00BD0FAF">
        <w:t>Paw down his trampled limbs, forgetful of their lord.</w:t>
      </w:r>
    </w:p>
    <w:p w14:paraId="06049131" w14:textId="77777777" w:rsidR="00BD0FAF" w:rsidRPr="00BD0FAF" w:rsidRDefault="00BD0FAF" w:rsidP="00BD0FAF">
      <w:pPr>
        <w:pStyle w:val="Poetry"/>
      </w:pPr>
    </w:p>
    <w:p w14:paraId="6ACA7B9A" w14:textId="77777777" w:rsidR="00BD0FAF" w:rsidRDefault="003A417A" w:rsidP="00BD0FAF">
      <w:pPr>
        <w:pStyle w:val="Poetry"/>
      </w:pPr>
      <w:r w:rsidRPr="00BD0FAF">
        <w:t xml:space="preserve">Fierce Hyllus threaten’d high, </w:t>
      </w:r>
      <w:proofErr w:type="gramStart"/>
      <w:r w:rsidRPr="00BD0FAF">
        <w:t>and,</w:t>
      </w:r>
      <w:proofErr w:type="gramEnd"/>
      <w:r w:rsidRPr="00BD0FAF">
        <w:t xml:space="preserve"> face to face, </w:t>
      </w:r>
    </w:p>
    <w:p w14:paraId="3BB3A78C" w14:textId="03478BCA" w:rsidR="003A417A" w:rsidRPr="00BD0FAF" w:rsidRDefault="003A417A" w:rsidP="00BD0FAF">
      <w:pPr>
        <w:pStyle w:val="Poetry"/>
      </w:pPr>
      <w:r w:rsidRPr="00BD0FAF">
        <w:t>Affronted Turnus in the middle space:</w:t>
      </w:r>
    </w:p>
    <w:p w14:paraId="6C2EDA38" w14:textId="77777777" w:rsidR="00BD0FAF" w:rsidRDefault="003A417A" w:rsidP="00BD0FAF">
      <w:pPr>
        <w:pStyle w:val="Poetry"/>
      </w:pPr>
      <w:r w:rsidRPr="00BD0FAF">
        <w:t xml:space="preserve">The prince encounter’d him in full career, </w:t>
      </w:r>
    </w:p>
    <w:p w14:paraId="762F671E" w14:textId="74F4BE20" w:rsidR="003A417A" w:rsidRPr="00BD0FAF" w:rsidRDefault="003A417A" w:rsidP="00BD0FAF">
      <w:pPr>
        <w:pStyle w:val="Poetry"/>
      </w:pPr>
      <w:r w:rsidRPr="00BD0FAF">
        <w:t xml:space="preserve">And at his </w:t>
      </w:r>
      <w:proofErr w:type="gramStart"/>
      <w:r w:rsidRPr="00BD0FAF">
        <w:t>temples</w:t>
      </w:r>
      <w:proofErr w:type="gramEnd"/>
      <w:r w:rsidRPr="00BD0FAF">
        <w:t xml:space="preserve"> aim’d the deadly spear;</w:t>
      </w:r>
    </w:p>
    <w:p w14:paraId="1393F21F" w14:textId="6220F186" w:rsidR="003A417A" w:rsidRPr="00BD0FAF" w:rsidRDefault="003A417A" w:rsidP="00BD0FAF">
      <w:pPr>
        <w:pStyle w:val="Poetry"/>
      </w:pPr>
      <w:r w:rsidRPr="00BD0FAF">
        <w:t>So fatally the flying weapon sped,</w:t>
      </w:r>
    </w:p>
    <w:p w14:paraId="2DBC4B6E" w14:textId="77777777" w:rsidR="003A417A" w:rsidRPr="00BD0FAF" w:rsidRDefault="003A417A" w:rsidP="00BD0FAF">
      <w:pPr>
        <w:pStyle w:val="Poetry"/>
      </w:pPr>
      <w:r w:rsidRPr="00BD0FAF">
        <w:t>That thro’ his helm it pierc’d his head.</w:t>
      </w:r>
    </w:p>
    <w:p w14:paraId="319339C1" w14:textId="77777777" w:rsidR="00BD0FAF" w:rsidRDefault="003A417A" w:rsidP="00BD0FAF">
      <w:pPr>
        <w:pStyle w:val="Poetry"/>
      </w:pPr>
      <w:proofErr w:type="gramStart"/>
      <w:r w:rsidRPr="00BD0FAF">
        <w:t>Nor,</w:t>
      </w:r>
      <w:proofErr w:type="gramEnd"/>
      <w:r w:rsidRPr="00BD0FAF">
        <w:t xml:space="preserve"> Cisseus, couldst thou scape from Turnus’ hand, </w:t>
      </w:r>
    </w:p>
    <w:p w14:paraId="2BA68F55" w14:textId="7842B128" w:rsidR="003A417A" w:rsidRPr="00BD0FAF" w:rsidRDefault="003A417A" w:rsidP="00BD0FAF">
      <w:pPr>
        <w:pStyle w:val="Poetry"/>
      </w:pPr>
      <w:r w:rsidRPr="00BD0FAF">
        <w:t>In vain the strongest of th’ Arcadian band:</w:t>
      </w:r>
    </w:p>
    <w:p w14:paraId="2FD57796" w14:textId="77777777" w:rsidR="003A417A" w:rsidRPr="00BD0FAF" w:rsidRDefault="003A417A" w:rsidP="00BD0FAF">
      <w:pPr>
        <w:pStyle w:val="Poetry"/>
      </w:pPr>
      <w:r w:rsidRPr="00BD0FAF">
        <w:lastRenderedPageBreak/>
        <w:t>Nor to Cupentus could his gods afford</w:t>
      </w:r>
    </w:p>
    <w:p w14:paraId="2B5988D0" w14:textId="276E13CF" w:rsidR="003A417A" w:rsidRPr="00BD0FAF" w:rsidRDefault="003A417A" w:rsidP="00BD0FAF">
      <w:pPr>
        <w:pStyle w:val="Poetry"/>
      </w:pPr>
      <w:r w:rsidRPr="00BD0FAF">
        <w:t>Availing aid against th’ Aenean sword,</w:t>
      </w:r>
      <w:r w:rsidRPr="00BD0FAF">
        <w:tab/>
      </w:r>
    </w:p>
    <w:p w14:paraId="5F958CF5" w14:textId="77777777" w:rsidR="00BD0FAF" w:rsidRDefault="003A417A" w:rsidP="00BD0FAF">
      <w:pPr>
        <w:pStyle w:val="Poetry"/>
      </w:pPr>
      <w:r w:rsidRPr="00BD0FAF">
        <w:t xml:space="preserve">Which to his naked heart pursued </w:t>
      </w:r>
      <w:proofErr w:type="gramStart"/>
      <w:r w:rsidRPr="00BD0FAF">
        <w:t>the course;</w:t>
      </w:r>
      <w:proofErr w:type="gramEnd"/>
      <w:r w:rsidRPr="00BD0FAF">
        <w:t xml:space="preserve"> </w:t>
      </w:r>
    </w:p>
    <w:p w14:paraId="24E26CCE" w14:textId="44FAAB97" w:rsidR="003A417A" w:rsidRPr="00BD0FAF" w:rsidRDefault="003A417A" w:rsidP="00BD0FAF">
      <w:pPr>
        <w:pStyle w:val="Poetry"/>
      </w:pPr>
      <w:r w:rsidRPr="00BD0FAF">
        <w:t>Nor could his plated shield sustain the force.</w:t>
      </w:r>
    </w:p>
    <w:p w14:paraId="3FCE5238" w14:textId="77777777" w:rsidR="00BD0FAF" w:rsidRDefault="003A417A" w:rsidP="00BD0FAF">
      <w:pPr>
        <w:pStyle w:val="Poetry"/>
      </w:pPr>
      <w:r w:rsidRPr="00BD0FAF">
        <w:t xml:space="preserve">Iolas fell, whom not the Grecian pow’rs, </w:t>
      </w:r>
    </w:p>
    <w:p w14:paraId="2A8D55D6" w14:textId="074D6953" w:rsidR="003A417A" w:rsidRPr="00BD0FAF" w:rsidRDefault="003A417A" w:rsidP="00BD0FAF">
      <w:pPr>
        <w:pStyle w:val="Poetry"/>
      </w:pPr>
      <w:r w:rsidRPr="00BD0FAF">
        <w:t>Nor great subverter of the Trojan tow’rs,</w:t>
      </w:r>
    </w:p>
    <w:p w14:paraId="0B22CA1D" w14:textId="140003BE" w:rsidR="003A417A" w:rsidRPr="00BD0FAF" w:rsidRDefault="003A417A" w:rsidP="00BD0FAF">
      <w:pPr>
        <w:pStyle w:val="Poetry"/>
      </w:pPr>
      <w:r w:rsidRPr="00BD0FAF">
        <w:t xml:space="preserve">Were doom’d to kill, while Heav’n prolong’d his </w:t>
      </w:r>
      <w:proofErr w:type="gramStart"/>
      <w:r w:rsidRPr="00BD0FAF">
        <w:t>date;</w:t>
      </w:r>
      <w:proofErr w:type="gramEnd"/>
    </w:p>
    <w:p w14:paraId="097A2FCE" w14:textId="77777777" w:rsidR="00BD0FAF" w:rsidRDefault="003A417A" w:rsidP="00BD0FAF">
      <w:pPr>
        <w:pStyle w:val="Poetry"/>
      </w:pPr>
      <w:r w:rsidRPr="00BD0FAF">
        <w:t xml:space="preserve">But who can pass the bounds, prefix’d by fate? </w:t>
      </w:r>
    </w:p>
    <w:p w14:paraId="50B06611" w14:textId="5F9C47C5" w:rsidR="003A417A" w:rsidRPr="00BD0FAF" w:rsidRDefault="003A417A" w:rsidP="00BD0FAF">
      <w:pPr>
        <w:pStyle w:val="Poetry"/>
      </w:pPr>
      <w:r w:rsidRPr="00BD0FAF">
        <w:t>In high Lyrnessus, and in Troy, he held</w:t>
      </w:r>
    </w:p>
    <w:p w14:paraId="1A488879" w14:textId="77777777" w:rsidR="003A417A" w:rsidRPr="00BD0FAF" w:rsidRDefault="003A417A" w:rsidP="00BD0FAF">
      <w:pPr>
        <w:pStyle w:val="Poetry"/>
      </w:pPr>
      <w:r w:rsidRPr="00BD0FAF">
        <w:t>Two palaces, and was from each expell’d:</w:t>
      </w:r>
    </w:p>
    <w:p w14:paraId="6BA84BD1" w14:textId="77777777" w:rsidR="003A417A" w:rsidRPr="00BD0FAF" w:rsidRDefault="003A417A" w:rsidP="00BD0FAF">
      <w:pPr>
        <w:pStyle w:val="Poetry"/>
      </w:pPr>
      <w:r w:rsidRPr="00BD0FAF">
        <w:t>Of all the mighty man, the last remains</w:t>
      </w:r>
    </w:p>
    <w:p w14:paraId="3271842B" w14:textId="4C74627A" w:rsidR="003A417A" w:rsidRDefault="003A417A" w:rsidP="00BD0FAF">
      <w:pPr>
        <w:pStyle w:val="Poetry"/>
      </w:pPr>
      <w:r w:rsidRPr="00BD0FAF">
        <w:t>A little spot of foreign earth contains.</w:t>
      </w:r>
    </w:p>
    <w:p w14:paraId="27F2B126" w14:textId="77777777" w:rsidR="00BD0FAF" w:rsidRPr="00BD0FAF" w:rsidRDefault="00BD0FAF" w:rsidP="00BD0FAF">
      <w:pPr>
        <w:pStyle w:val="Poetry"/>
      </w:pPr>
    </w:p>
    <w:p w14:paraId="457CC023" w14:textId="77777777" w:rsidR="00BD0FAF" w:rsidRDefault="003A417A" w:rsidP="00BD0FAF">
      <w:pPr>
        <w:pStyle w:val="Poetry"/>
      </w:pPr>
      <w:r w:rsidRPr="00BD0FAF">
        <w:t xml:space="preserve">And now both hosts their broken troops unite </w:t>
      </w:r>
    </w:p>
    <w:p w14:paraId="47E8272F" w14:textId="2482B594" w:rsidR="003A417A" w:rsidRPr="00BD0FAF" w:rsidRDefault="003A417A" w:rsidP="00BD0FAF">
      <w:pPr>
        <w:pStyle w:val="Poetry"/>
      </w:pPr>
      <w:r w:rsidRPr="00BD0FAF">
        <w:t xml:space="preserve">In equal </w:t>
      </w:r>
      <w:proofErr w:type="gramStart"/>
      <w:r w:rsidRPr="00BD0FAF">
        <w:t>ranks, and</w:t>
      </w:r>
      <w:proofErr w:type="gramEnd"/>
      <w:r w:rsidRPr="00BD0FAF">
        <w:t xml:space="preserve"> mix in mortal fight.</w:t>
      </w:r>
    </w:p>
    <w:p w14:paraId="0A78BFEF" w14:textId="77777777" w:rsidR="00BD0FAF" w:rsidRDefault="003A417A" w:rsidP="00BD0FAF">
      <w:pPr>
        <w:pStyle w:val="Poetry"/>
      </w:pPr>
      <w:r w:rsidRPr="00BD0FAF">
        <w:t xml:space="preserve">Seresthus and undaunted Mnestheus join </w:t>
      </w:r>
    </w:p>
    <w:p w14:paraId="30340D71" w14:textId="5DE3E298" w:rsidR="003A417A" w:rsidRPr="00BD0FAF" w:rsidRDefault="003A417A" w:rsidP="00BD0FAF">
      <w:pPr>
        <w:pStyle w:val="Poetry"/>
      </w:pPr>
      <w:r w:rsidRPr="00BD0FAF">
        <w:t>The Trojan, Tuscan, and Arcadian line:</w:t>
      </w:r>
    </w:p>
    <w:p w14:paraId="57F479F2" w14:textId="2CA946C0" w:rsidR="003A417A" w:rsidRPr="00BD0FAF" w:rsidRDefault="003A417A" w:rsidP="00BD0FAF">
      <w:pPr>
        <w:pStyle w:val="Poetry"/>
      </w:pPr>
      <w:r w:rsidRPr="00BD0FAF">
        <w:t>Sea-born Messapus, with Atinas, heads</w:t>
      </w:r>
    </w:p>
    <w:p w14:paraId="58F72735" w14:textId="77777777" w:rsidR="003A417A" w:rsidRPr="00BD0FAF" w:rsidRDefault="003A417A" w:rsidP="00BD0FAF">
      <w:pPr>
        <w:pStyle w:val="Poetry"/>
      </w:pPr>
      <w:r w:rsidRPr="00BD0FAF">
        <w:t>The Latin squadrons, and to battle leads.</w:t>
      </w:r>
    </w:p>
    <w:p w14:paraId="6A9A69B7" w14:textId="77777777" w:rsidR="00BD0FAF" w:rsidRDefault="003A417A" w:rsidP="00BD0FAF">
      <w:pPr>
        <w:pStyle w:val="Poetry"/>
      </w:pPr>
      <w:r w:rsidRPr="00BD0FAF">
        <w:t xml:space="preserve">They strike, they push, they throng the scanty space, </w:t>
      </w:r>
    </w:p>
    <w:p w14:paraId="1CA8047B" w14:textId="750C0EA3" w:rsidR="003A417A" w:rsidRPr="00BD0FAF" w:rsidRDefault="003A417A" w:rsidP="00BD0FAF">
      <w:pPr>
        <w:pStyle w:val="Poetry"/>
      </w:pPr>
      <w:r w:rsidRPr="00BD0FAF">
        <w:t xml:space="preserve">Resolv’d on death, impatient of </w:t>
      </w:r>
      <w:proofErr w:type="gramStart"/>
      <w:r w:rsidRPr="00BD0FAF">
        <w:t>disgrace;</w:t>
      </w:r>
      <w:proofErr w:type="gramEnd"/>
    </w:p>
    <w:p w14:paraId="74C0AF8F" w14:textId="10F699C4" w:rsidR="003A417A" w:rsidRDefault="003A417A" w:rsidP="00BD0FAF">
      <w:pPr>
        <w:pStyle w:val="Poetry"/>
      </w:pPr>
      <w:r w:rsidRPr="00BD0FAF">
        <w:t>And, where one falls, another fills his place.</w:t>
      </w:r>
    </w:p>
    <w:p w14:paraId="5F75A56E" w14:textId="77777777" w:rsidR="00BD0FAF" w:rsidRPr="00BD0FAF" w:rsidRDefault="00BD0FAF" w:rsidP="00BD0FAF">
      <w:pPr>
        <w:pStyle w:val="Poetry"/>
      </w:pPr>
    </w:p>
    <w:p w14:paraId="1F1BE8BA" w14:textId="2FC0C29C" w:rsidR="003A417A" w:rsidRPr="00BD0FAF" w:rsidRDefault="003A417A" w:rsidP="00BD0FAF">
      <w:pPr>
        <w:pStyle w:val="Poetry"/>
      </w:pPr>
      <w:r w:rsidRPr="00BD0FAF">
        <w:t>The Cyprian goddess now inspires her son</w:t>
      </w:r>
    </w:p>
    <w:p w14:paraId="0CBBF114" w14:textId="77777777" w:rsidR="003A417A" w:rsidRPr="00BD0FAF" w:rsidRDefault="003A417A" w:rsidP="00BD0FAF">
      <w:pPr>
        <w:pStyle w:val="Poetry"/>
      </w:pPr>
      <w:r w:rsidRPr="00BD0FAF">
        <w:t>To leave th’ unfinish’d fight, and storm the town:</w:t>
      </w:r>
    </w:p>
    <w:p w14:paraId="3A9241C6" w14:textId="77777777" w:rsidR="00BD0FAF" w:rsidRDefault="003A417A" w:rsidP="00BD0FAF">
      <w:pPr>
        <w:pStyle w:val="Poetry"/>
      </w:pPr>
      <w:r w:rsidRPr="00BD0FAF">
        <w:t xml:space="preserve">For, while he rolls his eyes around the plain </w:t>
      </w:r>
    </w:p>
    <w:p w14:paraId="3BBFF8AF" w14:textId="77777777" w:rsidR="00BD0FAF" w:rsidRDefault="003A417A" w:rsidP="00BD0FAF">
      <w:pPr>
        <w:pStyle w:val="Poetry"/>
      </w:pPr>
      <w:r w:rsidRPr="00BD0FAF">
        <w:t xml:space="preserve">In quest of Turnus, whom he seeks in vain, </w:t>
      </w:r>
    </w:p>
    <w:p w14:paraId="211C4703" w14:textId="17F20BEB" w:rsidR="003A417A" w:rsidRPr="00BD0FAF" w:rsidRDefault="003A417A" w:rsidP="00BD0FAF">
      <w:pPr>
        <w:pStyle w:val="Poetry"/>
      </w:pPr>
      <w:r w:rsidRPr="00BD0FAF">
        <w:t>He views th’ unguarded city from afar,</w:t>
      </w:r>
    </w:p>
    <w:p w14:paraId="54DD0126" w14:textId="67E7A0CC" w:rsidR="003A417A" w:rsidRPr="00BD0FAF" w:rsidRDefault="003A417A" w:rsidP="00BD0FAF">
      <w:pPr>
        <w:pStyle w:val="Poetry"/>
      </w:pPr>
      <w:r w:rsidRPr="00BD0FAF">
        <w:t>In careless quiet, and secure of war.</w:t>
      </w:r>
    </w:p>
    <w:p w14:paraId="3D81FE73" w14:textId="77777777" w:rsidR="003A417A" w:rsidRPr="00BD0FAF" w:rsidRDefault="003A417A" w:rsidP="00BD0FAF">
      <w:pPr>
        <w:pStyle w:val="Poetry"/>
      </w:pPr>
      <w:r w:rsidRPr="00BD0FAF">
        <w:t>Occasion offers, and excites his mind</w:t>
      </w:r>
    </w:p>
    <w:p w14:paraId="6798589A" w14:textId="77777777" w:rsidR="00BD0FAF" w:rsidRDefault="003A417A" w:rsidP="00BD0FAF">
      <w:pPr>
        <w:pStyle w:val="Poetry"/>
      </w:pPr>
      <w:r w:rsidRPr="00BD0FAF">
        <w:t xml:space="preserve">To dare beyond the </w:t>
      </w:r>
      <w:proofErr w:type="gramStart"/>
      <w:r w:rsidRPr="00BD0FAF">
        <w:t>task</w:t>
      </w:r>
      <w:proofErr w:type="gramEnd"/>
      <w:r w:rsidRPr="00BD0FAF">
        <w:t xml:space="preserve"> he first design’d. </w:t>
      </w:r>
    </w:p>
    <w:p w14:paraId="3F0B4DFB" w14:textId="3C10B263" w:rsidR="003A417A" w:rsidRPr="00BD0FAF" w:rsidRDefault="003A417A" w:rsidP="00BD0FAF">
      <w:pPr>
        <w:pStyle w:val="Poetry"/>
      </w:pPr>
      <w:r w:rsidRPr="00BD0FAF">
        <w:t>Resolv’d, he calls his chiefs; they leave the fight:</w:t>
      </w:r>
    </w:p>
    <w:p w14:paraId="2FBB659C" w14:textId="77777777" w:rsidR="003A417A" w:rsidRPr="00BD0FAF" w:rsidRDefault="003A417A" w:rsidP="00BD0FAF">
      <w:pPr>
        <w:pStyle w:val="Poetry"/>
      </w:pPr>
      <w:r w:rsidRPr="00BD0FAF">
        <w:t xml:space="preserve">Attended thus, he takes a neighb’ring </w:t>
      </w:r>
      <w:proofErr w:type="gramStart"/>
      <w:r w:rsidRPr="00BD0FAF">
        <w:t>height;</w:t>
      </w:r>
      <w:proofErr w:type="gramEnd"/>
    </w:p>
    <w:p w14:paraId="4335D9D4" w14:textId="31652AE5" w:rsidR="003A417A" w:rsidRPr="00BD0FAF" w:rsidRDefault="003A417A" w:rsidP="00BD0FAF">
      <w:pPr>
        <w:pStyle w:val="Poetry"/>
      </w:pPr>
      <w:r w:rsidRPr="00BD0FAF">
        <w:t>The crowding troops about their gen’ral stand,</w:t>
      </w:r>
    </w:p>
    <w:p w14:paraId="45739216" w14:textId="77777777" w:rsidR="00BD0FAF" w:rsidRDefault="003A417A" w:rsidP="00BD0FAF">
      <w:pPr>
        <w:pStyle w:val="Poetry"/>
      </w:pPr>
      <w:r w:rsidRPr="00BD0FAF">
        <w:t xml:space="preserve">All under </w:t>
      </w:r>
      <w:proofErr w:type="gramStart"/>
      <w:r w:rsidRPr="00BD0FAF">
        <w:t>arms, and</w:t>
      </w:r>
      <w:proofErr w:type="gramEnd"/>
      <w:r w:rsidRPr="00BD0FAF">
        <w:t xml:space="preserve"> wait his high command. </w:t>
      </w:r>
    </w:p>
    <w:p w14:paraId="1BC56A70" w14:textId="77777777" w:rsidR="00BD0FAF" w:rsidRDefault="003A417A" w:rsidP="00BD0FAF">
      <w:pPr>
        <w:pStyle w:val="Poetry"/>
      </w:pPr>
      <w:r w:rsidRPr="00BD0FAF">
        <w:lastRenderedPageBreak/>
        <w:t xml:space="preserve">Then thus the lofty prince: “Hear and obey, </w:t>
      </w:r>
    </w:p>
    <w:p w14:paraId="03F270C9" w14:textId="7DB8208B" w:rsidR="003A417A" w:rsidRPr="00BD0FAF" w:rsidRDefault="003A417A" w:rsidP="00BD0FAF">
      <w:pPr>
        <w:pStyle w:val="Poetry"/>
      </w:pPr>
      <w:r w:rsidRPr="00BD0FAF">
        <w:t>Ye Trojan bands, without the least delay</w:t>
      </w:r>
    </w:p>
    <w:p w14:paraId="06DD8F89" w14:textId="77777777" w:rsidR="003A417A" w:rsidRPr="00BD0FAF" w:rsidRDefault="003A417A" w:rsidP="00BD0FAF">
      <w:pPr>
        <w:pStyle w:val="Poetry"/>
      </w:pPr>
      <w:r w:rsidRPr="00BD0FAF">
        <w:t>Jove is with us; and what I have decreed</w:t>
      </w:r>
    </w:p>
    <w:p w14:paraId="7CD83D4D" w14:textId="3D7C98D3" w:rsidR="003A417A" w:rsidRPr="00BD0FAF" w:rsidRDefault="003A417A" w:rsidP="00BD0FAF">
      <w:pPr>
        <w:pStyle w:val="Poetry"/>
      </w:pPr>
      <w:r w:rsidRPr="00BD0FAF">
        <w:t>Requires our utmost vigor, and our speed.</w:t>
      </w:r>
    </w:p>
    <w:p w14:paraId="3F4DC181" w14:textId="77777777" w:rsidR="00BD0FAF" w:rsidRDefault="003A417A" w:rsidP="00BD0FAF">
      <w:pPr>
        <w:pStyle w:val="Poetry"/>
      </w:pPr>
      <w:r w:rsidRPr="00BD0FAF">
        <w:t xml:space="preserve">Your instant arms against the town prepare, </w:t>
      </w:r>
    </w:p>
    <w:p w14:paraId="5963B0F9" w14:textId="77777777" w:rsidR="00BD0FAF" w:rsidRDefault="003A417A" w:rsidP="00BD0FAF">
      <w:pPr>
        <w:pStyle w:val="Poetry"/>
      </w:pPr>
      <w:r w:rsidRPr="00BD0FAF">
        <w:t xml:space="preserve">The source of mischief, and the seat of war. </w:t>
      </w:r>
    </w:p>
    <w:p w14:paraId="079D1D75" w14:textId="77777777" w:rsidR="00BD0FAF" w:rsidRDefault="003A417A" w:rsidP="00BD0FAF">
      <w:pPr>
        <w:pStyle w:val="Poetry"/>
      </w:pPr>
      <w:r w:rsidRPr="00BD0FAF">
        <w:t xml:space="preserve">This day the Latian tow’rs, that mate the sky, </w:t>
      </w:r>
    </w:p>
    <w:p w14:paraId="0EB4BE91" w14:textId="60891FFD" w:rsidR="003A417A" w:rsidRPr="00BD0FAF" w:rsidRDefault="003A417A" w:rsidP="00BD0FAF">
      <w:pPr>
        <w:pStyle w:val="Poetry"/>
      </w:pPr>
      <w:r w:rsidRPr="00BD0FAF">
        <w:t>Shall level with the plain in ashes lie:</w:t>
      </w:r>
    </w:p>
    <w:p w14:paraId="46FF8370" w14:textId="2EF41FCC" w:rsidR="003A417A" w:rsidRPr="00BD0FAF" w:rsidRDefault="003A417A" w:rsidP="00BD0FAF">
      <w:pPr>
        <w:pStyle w:val="Poetry"/>
      </w:pPr>
      <w:r w:rsidRPr="00BD0FAF">
        <w:t>The people shall be slaves, unless in time</w:t>
      </w:r>
    </w:p>
    <w:p w14:paraId="2431FFEB" w14:textId="77777777" w:rsidR="00BD0FAF" w:rsidRDefault="003A417A" w:rsidP="00BD0FAF">
      <w:pPr>
        <w:pStyle w:val="Poetry"/>
      </w:pPr>
      <w:r w:rsidRPr="00BD0FAF">
        <w:t xml:space="preserve">They kneel for </w:t>
      </w:r>
      <w:proofErr w:type="gramStart"/>
      <w:r w:rsidRPr="00BD0FAF">
        <w:t>pardon, and</w:t>
      </w:r>
      <w:proofErr w:type="gramEnd"/>
      <w:r w:rsidRPr="00BD0FAF">
        <w:t xml:space="preserve"> repent their crime. </w:t>
      </w:r>
    </w:p>
    <w:p w14:paraId="53623375" w14:textId="6674A6DB" w:rsidR="003A417A" w:rsidRPr="00BD0FAF" w:rsidRDefault="003A417A" w:rsidP="00BD0FAF">
      <w:pPr>
        <w:pStyle w:val="Poetry"/>
      </w:pPr>
      <w:r w:rsidRPr="00BD0FAF">
        <w:t>Twice have our foes been vanquish’d on the plain:</w:t>
      </w:r>
    </w:p>
    <w:p w14:paraId="3139A873" w14:textId="77777777" w:rsidR="00BD0FAF" w:rsidRDefault="003A417A" w:rsidP="00BD0FAF">
      <w:pPr>
        <w:pStyle w:val="Poetry"/>
      </w:pPr>
      <w:r w:rsidRPr="00BD0FAF">
        <w:t xml:space="preserve">Then shall I wait till Turnus will be slain? </w:t>
      </w:r>
    </w:p>
    <w:p w14:paraId="795CEC30" w14:textId="2D33A47A" w:rsidR="003A417A" w:rsidRPr="00BD0FAF" w:rsidRDefault="003A417A" w:rsidP="00BD0FAF">
      <w:pPr>
        <w:pStyle w:val="Poetry"/>
      </w:pPr>
      <w:r w:rsidRPr="00BD0FAF">
        <w:t>Your force against the perjur’d city bend.</w:t>
      </w:r>
    </w:p>
    <w:p w14:paraId="7CDDE1B9" w14:textId="20352FE0" w:rsidR="003A417A" w:rsidRPr="00BD0FAF" w:rsidRDefault="003A417A" w:rsidP="00BD0FAF">
      <w:pPr>
        <w:pStyle w:val="Poetry"/>
      </w:pPr>
      <w:r w:rsidRPr="00BD0FAF">
        <w:t>There it began, and there the war shall end.</w:t>
      </w:r>
    </w:p>
    <w:p w14:paraId="7C827E93" w14:textId="77777777" w:rsidR="00BD0FAF" w:rsidRDefault="003A417A" w:rsidP="00BD0FAF">
      <w:pPr>
        <w:pStyle w:val="Poetry"/>
      </w:pPr>
      <w:r w:rsidRPr="00BD0FAF">
        <w:t xml:space="preserve">The peace profan’d our rightful arms </w:t>
      </w:r>
      <w:proofErr w:type="gramStart"/>
      <w:r w:rsidRPr="00BD0FAF">
        <w:t>requires;</w:t>
      </w:r>
      <w:proofErr w:type="gramEnd"/>
      <w:r w:rsidRPr="00BD0FAF">
        <w:t xml:space="preserve"> </w:t>
      </w:r>
    </w:p>
    <w:p w14:paraId="672972D0" w14:textId="353EB69A" w:rsidR="003A417A" w:rsidRDefault="003A417A" w:rsidP="00BD0FAF">
      <w:pPr>
        <w:pStyle w:val="Poetry"/>
      </w:pPr>
      <w:r w:rsidRPr="00BD0FAF">
        <w:t>Cleanse the polluted place with purging fires.”</w:t>
      </w:r>
    </w:p>
    <w:p w14:paraId="41F00CAF" w14:textId="77777777" w:rsidR="00BD0FAF" w:rsidRPr="00BD0FAF" w:rsidRDefault="00BD0FAF" w:rsidP="00BD0FAF">
      <w:pPr>
        <w:pStyle w:val="Poetry"/>
      </w:pPr>
    </w:p>
    <w:p w14:paraId="3C267219" w14:textId="77777777" w:rsidR="003A417A" w:rsidRPr="00BD0FAF" w:rsidRDefault="003A417A" w:rsidP="00BD0FAF">
      <w:pPr>
        <w:pStyle w:val="Poetry"/>
      </w:pPr>
      <w:r w:rsidRPr="00BD0FAF">
        <w:t xml:space="preserve">He finish’d; </w:t>
      </w:r>
      <w:proofErr w:type="gramStart"/>
      <w:r w:rsidRPr="00BD0FAF">
        <w:t>and,</w:t>
      </w:r>
      <w:proofErr w:type="gramEnd"/>
      <w:r w:rsidRPr="00BD0FAF">
        <w:t xml:space="preserve"> one soul inspiring all,</w:t>
      </w:r>
    </w:p>
    <w:p w14:paraId="29F40F70" w14:textId="77777777" w:rsidR="003A417A" w:rsidRPr="00BD0FAF" w:rsidRDefault="003A417A" w:rsidP="00BD0FAF">
      <w:pPr>
        <w:pStyle w:val="Poetry"/>
      </w:pPr>
      <w:r w:rsidRPr="00BD0FAF">
        <w:t>Form’d in a wedge, the foot approach the wall.</w:t>
      </w:r>
    </w:p>
    <w:p w14:paraId="1300F3D0" w14:textId="36406099" w:rsidR="003A417A" w:rsidRPr="00BD0FAF" w:rsidRDefault="003A417A" w:rsidP="00BD0FAF">
      <w:pPr>
        <w:pStyle w:val="Poetry"/>
      </w:pPr>
      <w:r w:rsidRPr="00BD0FAF">
        <w:t>Without the town, an unprovided train</w:t>
      </w:r>
    </w:p>
    <w:p w14:paraId="269627EA" w14:textId="77777777" w:rsidR="003A417A" w:rsidRPr="00BD0FAF" w:rsidRDefault="003A417A" w:rsidP="00BD0FAF">
      <w:pPr>
        <w:pStyle w:val="Poetry"/>
      </w:pPr>
      <w:r w:rsidRPr="00BD0FAF">
        <w:t>Of gaping, gazing citizens are slain.</w:t>
      </w:r>
    </w:p>
    <w:p w14:paraId="077BDB9D" w14:textId="77777777" w:rsidR="00BD0FAF" w:rsidRDefault="003A417A" w:rsidP="00BD0FAF">
      <w:pPr>
        <w:pStyle w:val="Poetry"/>
      </w:pPr>
      <w:r w:rsidRPr="00BD0FAF">
        <w:t xml:space="preserve">Some firebrands, others scaling ladders bear, </w:t>
      </w:r>
    </w:p>
    <w:p w14:paraId="6985FC12" w14:textId="5EC6B0DC" w:rsidR="003A417A" w:rsidRPr="00BD0FAF" w:rsidRDefault="003A417A" w:rsidP="00BD0FAF">
      <w:pPr>
        <w:pStyle w:val="Poetry"/>
      </w:pPr>
      <w:r w:rsidRPr="00BD0FAF">
        <w:t>And those they toss aloft, and these they rear:</w:t>
      </w:r>
    </w:p>
    <w:p w14:paraId="542423FE" w14:textId="77777777" w:rsidR="003A417A" w:rsidRPr="00BD0FAF" w:rsidRDefault="003A417A" w:rsidP="00BD0FAF">
      <w:pPr>
        <w:pStyle w:val="Poetry"/>
      </w:pPr>
      <w:r w:rsidRPr="00BD0FAF">
        <w:t>The flames now launch’d, the feather’d arrows fly,</w:t>
      </w:r>
    </w:p>
    <w:p w14:paraId="09859EDE" w14:textId="619D5993" w:rsidR="003A417A" w:rsidRPr="00BD0FAF" w:rsidRDefault="003A417A" w:rsidP="00BD0FAF">
      <w:pPr>
        <w:pStyle w:val="Poetry"/>
      </w:pPr>
      <w:r w:rsidRPr="00BD0FAF">
        <w:t>And clouds of missive arms obscure the sky.</w:t>
      </w:r>
    </w:p>
    <w:p w14:paraId="662C6B16" w14:textId="77777777" w:rsidR="003A417A" w:rsidRPr="00BD0FAF" w:rsidRDefault="003A417A" w:rsidP="00BD0FAF">
      <w:pPr>
        <w:pStyle w:val="Poetry"/>
      </w:pPr>
      <w:r w:rsidRPr="00BD0FAF">
        <w:t>Advancing to the front, the hero stands,</w:t>
      </w:r>
    </w:p>
    <w:p w14:paraId="5D5E980D" w14:textId="77777777" w:rsidR="00BD0FAF" w:rsidRDefault="003A417A" w:rsidP="00BD0FAF">
      <w:pPr>
        <w:pStyle w:val="Poetry"/>
      </w:pPr>
      <w:r w:rsidRPr="00BD0FAF">
        <w:t xml:space="preserve">And, stretching out to heav’n his pious hands, </w:t>
      </w:r>
    </w:p>
    <w:p w14:paraId="331D91A9" w14:textId="6C824A05" w:rsidR="003A417A" w:rsidRPr="00BD0FAF" w:rsidRDefault="003A417A" w:rsidP="00BD0FAF">
      <w:pPr>
        <w:pStyle w:val="Poetry"/>
      </w:pPr>
      <w:r w:rsidRPr="00BD0FAF">
        <w:t>Attests the gods, asserts his innocence,</w:t>
      </w:r>
    </w:p>
    <w:p w14:paraId="1069CF72" w14:textId="77777777" w:rsidR="003A417A" w:rsidRPr="00BD0FAF" w:rsidRDefault="003A417A" w:rsidP="00BD0FAF">
      <w:pPr>
        <w:pStyle w:val="Poetry"/>
      </w:pPr>
      <w:r w:rsidRPr="00BD0FAF">
        <w:t xml:space="preserve">Upbraids with breach of faith th’ Ausonian </w:t>
      </w:r>
      <w:proofErr w:type="gramStart"/>
      <w:r w:rsidRPr="00BD0FAF">
        <w:t>prince;</w:t>
      </w:r>
      <w:proofErr w:type="gramEnd"/>
    </w:p>
    <w:p w14:paraId="46481417" w14:textId="75529C00" w:rsidR="003A417A" w:rsidRPr="00BD0FAF" w:rsidRDefault="003A417A" w:rsidP="00BD0FAF">
      <w:pPr>
        <w:pStyle w:val="Poetry"/>
      </w:pPr>
      <w:r w:rsidRPr="00BD0FAF">
        <w:t>Declares the royal honor doubly stain’d,</w:t>
      </w:r>
    </w:p>
    <w:p w14:paraId="5637A1BA" w14:textId="7D37AC59" w:rsidR="003A417A" w:rsidRDefault="003A417A" w:rsidP="00BD0FAF">
      <w:pPr>
        <w:pStyle w:val="Poetry"/>
      </w:pPr>
      <w:r w:rsidRPr="00BD0FAF">
        <w:t>And twice the rites of holy peace profan’d.</w:t>
      </w:r>
    </w:p>
    <w:p w14:paraId="5BDBD861" w14:textId="77777777" w:rsidR="00BD0FAF" w:rsidRPr="00BD0FAF" w:rsidRDefault="00BD0FAF" w:rsidP="00BD0FAF">
      <w:pPr>
        <w:pStyle w:val="Poetry"/>
      </w:pPr>
    </w:p>
    <w:p w14:paraId="1A8A22C9" w14:textId="77777777" w:rsidR="00BD0FAF" w:rsidRDefault="003A417A" w:rsidP="00BD0FAF">
      <w:pPr>
        <w:pStyle w:val="Poetry"/>
      </w:pPr>
      <w:r w:rsidRPr="00BD0FAF">
        <w:t xml:space="preserve">Dissenting clamors in the town </w:t>
      </w:r>
      <w:proofErr w:type="gramStart"/>
      <w:r w:rsidRPr="00BD0FAF">
        <w:t>arise;</w:t>
      </w:r>
      <w:proofErr w:type="gramEnd"/>
      <w:r w:rsidRPr="00BD0FAF">
        <w:t xml:space="preserve"> </w:t>
      </w:r>
    </w:p>
    <w:p w14:paraId="2F444193" w14:textId="1C08D96E" w:rsidR="003A417A" w:rsidRPr="00BD0FAF" w:rsidRDefault="003A417A" w:rsidP="00BD0FAF">
      <w:pPr>
        <w:pStyle w:val="Poetry"/>
      </w:pPr>
      <w:r w:rsidRPr="00BD0FAF">
        <w:t>Each will be heard, and all at once advise.</w:t>
      </w:r>
    </w:p>
    <w:p w14:paraId="6894788B" w14:textId="77777777" w:rsidR="003A417A" w:rsidRPr="00BD0FAF" w:rsidRDefault="003A417A" w:rsidP="00BD0FAF">
      <w:pPr>
        <w:pStyle w:val="Poetry"/>
      </w:pPr>
      <w:r w:rsidRPr="00BD0FAF">
        <w:t xml:space="preserve">One part for peace, and one for war </w:t>
      </w:r>
      <w:proofErr w:type="gramStart"/>
      <w:r w:rsidRPr="00BD0FAF">
        <w:t>contends;</w:t>
      </w:r>
      <w:proofErr w:type="gramEnd"/>
    </w:p>
    <w:p w14:paraId="22E16C07" w14:textId="2CEC75BD" w:rsidR="003A417A" w:rsidRPr="00BD0FAF" w:rsidRDefault="003A417A" w:rsidP="00BD0FAF">
      <w:pPr>
        <w:pStyle w:val="Poetry"/>
      </w:pPr>
      <w:r w:rsidRPr="00BD0FAF">
        <w:lastRenderedPageBreak/>
        <w:t>Some would exclude their foes, and some admit their friends.</w:t>
      </w:r>
    </w:p>
    <w:p w14:paraId="387D9AFC" w14:textId="77777777" w:rsidR="00BD0FAF" w:rsidRDefault="003A417A" w:rsidP="00BD0FAF">
      <w:pPr>
        <w:pStyle w:val="Poetry"/>
      </w:pPr>
      <w:r w:rsidRPr="00BD0FAF">
        <w:t xml:space="preserve">The helpless king is hurried in the throng, </w:t>
      </w:r>
    </w:p>
    <w:p w14:paraId="78313C42" w14:textId="77777777" w:rsidR="00BD0FAF" w:rsidRDefault="003A417A" w:rsidP="00BD0FAF">
      <w:pPr>
        <w:pStyle w:val="Poetry"/>
      </w:pPr>
      <w:r w:rsidRPr="00BD0FAF">
        <w:t xml:space="preserve">And, whate’er tide prevails, is borne along. </w:t>
      </w:r>
    </w:p>
    <w:p w14:paraId="53B7EBE3" w14:textId="77777777" w:rsidR="00BD0FAF" w:rsidRDefault="003A417A" w:rsidP="00BD0FAF">
      <w:pPr>
        <w:pStyle w:val="Poetry"/>
      </w:pPr>
      <w:r w:rsidRPr="00BD0FAF">
        <w:t xml:space="preserve">Thus, when the swain, within a hollow rock, </w:t>
      </w:r>
    </w:p>
    <w:p w14:paraId="3CFA01DD" w14:textId="13E1AD09" w:rsidR="003A417A" w:rsidRPr="00BD0FAF" w:rsidRDefault="003A417A" w:rsidP="00BD0FAF">
      <w:pPr>
        <w:pStyle w:val="Poetry"/>
      </w:pPr>
      <w:r w:rsidRPr="00BD0FAF">
        <w:t>Invades the bees with suffocating smoke,</w:t>
      </w:r>
    </w:p>
    <w:p w14:paraId="5E265366" w14:textId="40544B91" w:rsidR="003A417A" w:rsidRPr="00BD0FAF" w:rsidRDefault="003A417A" w:rsidP="00BD0FAF">
      <w:pPr>
        <w:pStyle w:val="Poetry"/>
      </w:pPr>
      <w:r w:rsidRPr="00BD0FAF">
        <w:t>They run around, or labor on their wings,</w:t>
      </w:r>
    </w:p>
    <w:p w14:paraId="4B250167" w14:textId="77777777" w:rsidR="00BD0FAF" w:rsidRDefault="003A417A" w:rsidP="00BD0FAF">
      <w:pPr>
        <w:pStyle w:val="Poetry"/>
      </w:pPr>
      <w:r w:rsidRPr="00BD0FAF">
        <w:t xml:space="preserve">Disus’d to flight, and shoot their sleepy </w:t>
      </w:r>
      <w:proofErr w:type="gramStart"/>
      <w:r w:rsidRPr="00BD0FAF">
        <w:t>stings;</w:t>
      </w:r>
      <w:proofErr w:type="gramEnd"/>
      <w:r w:rsidRPr="00BD0FAF">
        <w:t xml:space="preserve"> </w:t>
      </w:r>
    </w:p>
    <w:p w14:paraId="7F5A6145" w14:textId="7CE3D310" w:rsidR="003A417A" w:rsidRPr="00BD0FAF" w:rsidRDefault="003A417A" w:rsidP="00BD0FAF">
      <w:pPr>
        <w:pStyle w:val="Poetry"/>
      </w:pPr>
      <w:r w:rsidRPr="00BD0FAF">
        <w:t xml:space="preserve">To shun the bitter fumes in vain they </w:t>
      </w:r>
      <w:proofErr w:type="gramStart"/>
      <w:r w:rsidRPr="00BD0FAF">
        <w:t>try;</w:t>
      </w:r>
      <w:proofErr w:type="gramEnd"/>
    </w:p>
    <w:p w14:paraId="49527F83" w14:textId="65B3982B" w:rsidR="003A417A" w:rsidRDefault="003A417A" w:rsidP="00BD0FAF">
      <w:pPr>
        <w:pStyle w:val="Poetry"/>
      </w:pPr>
      <w:r w:rsidRPr="00BD0FAF">
        <w:t>Black vapors, issuing from the vent, involve the sky.</w:t>
      </w:r>
    </w:p>
    <w:p w14:paraId="35E19BF6" w14:textId="77777777" w:rsidR="00BD0FAF" w:rsidRPr="00BD0FAF" w:rsidRDefault="00BD0FAF" w:rsidP="00BD0FAF">
      <w:pPr>
        <w:pStyle w:val="Poetry"/>
      </w:pPr>
    </w:p>
    <w:p w14:paraId="7CF2B0B5" w14:textId="77777777" w:rsidR="003A417A" w:rsidRPr="00BD0FAF" w:rsidRDefault="003A417A" w:rsidP="00BD0FAF">
      <w:pPr>
        <w:pStyle w:val="Poetry"/>
      </w:pPr>
      <w:r w:rsidRPr="00BD0FAF">
        <w:t>But fate and envious fortune now prepare</w:t>
      </w:r>
    </w:p>
    <w:p w14:paraId="05721415" w14:textId="35783147" w:rsidR="003A417A" w:rsidRPr="00BD0FAF" w:rsidRDefault="003A417A" w:rsidP="00BD0FAF">
      <w:pPr>
        <w:pStyle w:val="Poetry"/>
      </w:pPr>
      <w:r w:rsidRPr="00BD0FAF">
        <w:t>To plunge the Latins in the last despair.</w:t>
      </w:r>
    </w:p>
    <w:p w14:paraId="34798987" w14:textId="77777777" w:rsidR="00BD0FAF" w:rsidRDefault="003A417A" w:rsidP="00BD0FAF">
      <w:pPr>
        <w:pStyle w:val="Poetry"/>
      </w:pPr>
      <w:r w:rsidRPr="00BD0FAF">
        <w:t xml:space="preserve">The queen, who saw the foes invade the town, </w:t>
      </w:r>
    </w:p>
    <w:p w14:paraId="0091E93F" w14:textId="77777777" w:rsidR="00BD0FAF" w:rsidRDefault="003A417A" w:rsidP="00BD0FAF">
      <w:pPr>
        <w:pStyle w:val="Poetry"/>
      </w:pPr>
      <w:r w:rsidRPr="00BD0FAF">
        <w:t xml:space="preserve">And brands on tops of burning houses thrown, </w:t>
      </w:r>
    </w:p>
    <w:p w14:paraId="3FB0B3D6" w14:textId="77777777" w:rsidR="00BD0FAF" w:rsidRDefault="003A417A" w:rsidP="00BD0FAF">
      <w:pPr>
        <w:pStyle w:val="Poetry"/>
      </w:pPr>
      <w:r w:rsidRPr="00BD0FAF">
        <w:t xml:space="preserve">Cast round her eyes, distracted with her fear— </w:t>
      </w:r>
    </w:p>
    <w:p w14:paraId="047914B7" w14:textId="78ADD426" w:rsidR="003A417A" w:rsidRPr="00BD0FAF" w:rsidRDefault="003A417A" w:rsidP="00BD0FAF">
      <w:pPr>
        <w:pStyle w:val="Poetry"/>
      </w:pPr>
      <w:r w:rsidRPr="00BD0FAF">
        <w:t>No troops of Turnus in the field appear.</w:t>
      </w:r>
    </w:p>
    <w:p w14:paraId="341C74F7" w14:textId="41C389F6" w:rsidR="003A417A" w:rsidRPr="00BD0FAF" w:rsidRDefault="003A417A" w:rsidP="00BD0FAF">
      <w:pPr>
        <w:pStyle w:val="Poetry"/>
      </w:pPr>
      <w:r w:rsidRPr="00BD0FAF">
        <w:t>Once more she stares abroad, but still in vain,</w:t>
      </w:r>
    </w:p>
    <w:p w14:paraId="10256F85" w14:textId="77777777" w:rsidR="00BD0FAF" w:rsidRDefault="003A417A" w:rsidP="00BD0FAF">
      <w:pPr>
        <w:pStyle w:val="Poetry"/>
      </w:pPr>
      <w:r w:rsidRPr="00BD0FAF">
        <w:t xml:space="preserve">And then concludes the royal youth is slain. </w:t>
      </w:r>
    </w:p>
    <w:p w14:paraId="6F991D89" w14:textId="77777777" w:rsidR="00BD0FAF" w:rsidRDefault="003A417A" w:rsidP="00BD0FAF">
      <w:pPr>
        <w:pStyle w:val="Poetry"/>
      </w:pPr>
      <w:r w:rsidRPr="00BD0FAF">
        <w:t xml:space="preserve">Mad with her anguish, impotent to bear </w:t>
      </w:r>
    </w:p>
    <w:p w14:paraId="42C00252" w14:textId="0733F70B" w:rsidR="003A417A" w:rsidRPr="00BD0FAF" w:rsidRDefault="003A417A" w:rsidP="00BD0FAF">
      <w:pPr>
        <w:pStyle w:val="Poetry"/>
      </w:pPr>
      <w:r w:rsidRPr="00BD0FAF">
        <w:t>The mighty grief, she loathes the vital air.</w:t>
      </w:r>
    </w:p>
    <w:p w14:paraId="5B25CE6B" w14:textId="77777777" w:rsidR="003A417A" w:rsidRPr="00BD0FAF" w:rsidRDefault="003A417A" w:rsidP="00BD0FAF">
      <w:pPr>
        <w:pStyle w:val="Poetry"/>
      </w:pPr>
      <w:r w:rsidRPr="00BD0FAF">
        <w:t>She calls herself the cause of all this ill,</w:t>
      </w:r>
    </w:p>
    <w:p w14:paraId="546CB56A" w14:textId="34B5021F" w:rsidR="003A417A" w:rsidRPr="00BD0FAF" w:rsidRDefault="003A417A" w:rsidP="00BD0FAF">
      <w:pPr>
        <w:pStyle w:val="Poetry"/>
      </w:pPr>
      <w:r w:rsidRPr="00BD0FAF">
        <w:t xml:space="preserve">And owns the dire effects of her ungovern’d </w:t>
      </w:r>
      <w:proofErr w:type="gramStart"/>
      <w:r w:rsidRPr="00BD0FAF">
        <w:t>will;</w:t>
      </w:r>
      <w:proofErr w:type="gramEnd"/>
    </w:p>
    <w:p w14:paraId="0AA7FA17" w14:textId="77777777" w:rsidR="00BD0FAF" w:rsidRDefault="003A417A" w:rsidP="00BD0FAF">
      <w:pPr>
        <w:pStyle w:val="Poetry"/>
      </w:pPr>
      <w:r w:rsidRPr="00BD0FAF">
        <w:t xml:space="preserve">She raves against the gods; she beats her </w:t>
      </w:r>
      <w:proofErr w:type="gramStart"/>
      <w:r w:rsidRPr="00BD0FAF">
        <w:t>breast;</w:t>
      </w:r>
      <w:proofErr w:type="gramEnd"/>
      <w:r w:rsidRPr="00BD0FAF">
        <w:t xml:space="preserve"> </w:t>
      </w:r>
    </w:p>
    <w:p w14:paraId="6978757A" w14:textId="1F1F3103" w:rsidR="003A417A" w:rsidRPr="00BD0FAF" w:rsidRDefault="003A417A" w:rsidP="00BD0FAF">
      <w:pPr>
        <w:pStyle w:val="Poetry"/>
      </w:pPr>
      <w:r w:rsidRPr="00BD0FAF">
        <w:t>She tears with both her hands her purple vest:</w:t>
      </w:r>
    </w:p>
    <w:p w14:paraId="3AA1D336" w14:textId="77777777" w:rsidR="00BD0FAF" w:rsidRDefault="003A417A" w:rsidP="00BD0FAF">
      <w:pPr>
        <w:pStyle w:val="Poetry"/>
      </w:pPr>
      <w:r w:rsidRPr="00BD0FAF">
        <w:t xml:space="preserve">Then round a beam a running noose she tied, </w:t>
      </w:r>
    </w:p>
    <w:p w14:paraId="4D3FBE95" w14:textId="47F9D6DA" w:rsidR="003A417A" w:rsidRDefault="003A417A" w:rsidP="00BD0FAF">
      <w:pPr>
        <w:pStyle w:val="Poetry"/>
      </w:pPr>
      <w:proofErr w:type="gramStart"/>
      <w:r w:rsidRPr="00BD0FAF">
        <w:t>And,</w:t>
      </w:r>
      <w:proofErr w:type="gramEnd"/>
      <w:r w:rsidRPr="00BD0FAF">
        <w:t xml:space="preserve"> fasten’d by the neck, obscenely died.</w:t>
      </w:r>
    </w:p>
    <w:p w14:paraId="56B450E5" w14:textId="77777777" w:rsidR="00BD0FAF" w:rsidRPr="00BD0FAF" w:rsidRDefault="00BD0FAF" w:rsidP="00BD0FAF">
      <w:pPr>
        <w:pStyle w:val="Poetry"/>
      </w:pPr>
    </w:p>
    <w:p w14:paraId="217F3E3C" w14:textId="50076D53" w:rsidR="003A417A" w:rsidRPr="00BD0FAF" w:rsidRDefault="003A417A" w:rsidP="00BD0FAF">
      <w:pPr>
        <w:pStyle w:val="Poetry"/>
      </w:pPr>
      <w:r w:rsidRPr="00BD0FAF">
        <w:t>Soon as the fatal news by Fame was blown,</w:t>
      </w:r>
    </w:p>
    <w:p w14:paraId="607459B6" w14:textId="77777777" w:rsidR="00BD0FAF" w:rsidRDefault="003A417A" w:rsidP="00BD0FAF">
      <w:pPr>
        <w:pStyle w:val="Poetry"/>
      </w:pPr>
      <w:r w:rsidRPr="00BD0FAF">
        <w:t xml:space="preserve">And to her dames and to her daughter known, </w:t>
      </w:r>
    </w:p>
    <w:p w14:paraId="2983510D" w14:textId="5E904A04" w:rsidR="003A417A" w:rsidRPr="00BD0FAF" w:rsidRDefault="003A417A" w:rsidP="00BD0FAF">
      <w:pPr>
        <w:pStyle w:val="Poetry"/>
      </w:pPr>
      <w:r w:rsidRPr="00BD0FAF">
        <w:t>The sad Lavinia rends her yellow hair</w:t>
      </w:r>
    </w:p>
    <w:p w14:paraId="2DC91D9D" w14:textId="77777777" w:rsidR="003A417A" w:rsidRPr="00BD0FAF" w:rsidRDefault="003A417A" w:rsidP="00BD0FAF">
      <w:pPr>
        <w:pStyle w:val="Poetry"/>
      </w:pPr>
      <w:r w:rsidRPr="00BD0FAF">
        <w:t>And rosy cheeks; the rest her sorrow share:</w:t>
      </w:r>
    </w:p>
    <w:p w14:paraId="1781EB3A" w14:textId="77777777" w:rsidR="003A417A" w:rsidRPr="00BD0FAF" w:rsidRDefault="003A417A" w:rsidP="00BD0FAF">
      <w:pPr>
        <w:pStyle w:val="Poetry"/>
      </w:pPr>
      <w:r w:rsidRPr="00BD0FAF">
        <w:t>With shrieks the palace rings, and madness of despair.</w:t>
      </w:r>
    </w:p>
    <w:p w14:paraId="6E29C5B7" w14:textId="7C81FF92" w:rsidR="003A417A" w:rsidRPr="00BD0FAF" w:rsidRDefault="003A417A" w:rsidP="00BD0FAF">
      <w:pPr>
        <w:pStyle w:val="Poetry"/>
      </w:pPr>
      <w:r w:rsidRPr="00BD0FAF">
        <w:t>The spreading rumor fills the public place:</w:t>
      </w:r>
    </w:p>
    <w:p w14:paraId="1F487E09" w14:textId="77777777" w:rsidR="00BD0FAF" w:rsidRDefault="003A417A" w:rsidP="00BD0FAF">
      <w:pPr>
        <w:pStyle w:val="Poetry"/>
      </w:pPr>
      <w:r w:rsidRPr="00BD0FAF">
        <w:t xml:space="preserve">Confusion, fear, distraction, and disgrace, </w:t>
      </w:r>
    </w:p>
    <w:p w14:paraId="1EC2BB1E" w14:textId="77777777" w:rsidR="00BD0FAF" w:rsidRDefault="003A417A" w:rsidP="00BD0FAF">
      <w:pPr>
        <w:pStyle w:val="Poetry"/>
      </w:pPr>
      <w:r w:rsidRPr="00BD0FAF">
        <w:t xml:space="preserve">And silent shame, are seen in ev’ry face. </w:t>
      </w:r>
    </w:p>
    <w:p w14:paraId="7057F369" w14:textId="77777777" w:rsidR="00BD0FAF" w:rsidRDefault="003A417A" w:rsidP="00BD0FAF">
      <w:pPr>
        <w:pStyle w:val="Poetry"/>
      </w:pPr>
      <w:r w:rsidRPr="00BD0FAF">
        <w:lastRenderedPageBreak/>
        <w:t xml:space="preserve">Latinus tears his garments as he goes, </w:t>
      </w:r>
    </w:p>
    <w:p w14:paraId="5392FFC8" w14:textId="2F9132D5" w:rsidR="003A417A" w:rsidRPr="00BD0FAF" w:rsidRDefault="003A417A" w:rsidP="00BD0FAF">
      <w:pPr>
        <w:pStyle w:val="Poetry"/>
      </w:pPr>
      <w:r w:rsidRPr="00BD0FAF">
        <w:t xml:space="preserve">Both for his public and his private </w:t>
      </w:r>
      <w:proofErr w:type="gramStart"/>
      <w:r w:rsidRPr="00BD0FAF">
        <w:t>woes;</w:t>
      </w:r>
      <w:proofErr w:type="gramEnd"/>
    </w:p>
    <w:p w14:paraId="496B70B3" w14:textId="7BF6EC4D" w:rsidR="003A417A" w:rsidRPr="00BD0FAF" w:rsidRDefault="003A417A" w:rsidP="00BD0FAF">
      <w:pPr>
        <w:pStyle w:val="Poetry"/>
      </w:pPr>
      <w:r w:rsidRPr="00BD0FAF">
        <w:t>With filth his venerable beard besmears,</w:t>
      </w:r>
    </w:p>
    <w:p w14:paraId="39CF6316" w14:textId="77777777" w:rsidR="003A417A" w:rsidRPr="00BD0FAF" w:rsidRDefault="003A417A" w:rsidP="00BD0FAF">
      <w:pPr>
        <w:pStyle w:val="Poetry"/>
      </w:pPr>
      <w:r w:rsidRPr="00BD0FAF">
        <w:t>And sordid dust deforms his silver hairs.</w:t>
      </w:r>
    </w:p>
    <w:p w14:paraId="4C897E9C" w14:textId="77777777" w:rsidR="00BD0FAF" w:rsidRDefault="003A417A" w:rsidP="00BD0FAF">
      <w:pPr>
        <w:pStyle w:val="Poetry"/>
      </w:pPr>
      <w:r w:rsidRPr="00BD0FAF">
        <w:t xml:space="preserve">And much he blames the softness of his mind, </w:t>
      </w:r>
    </w:p>
    <w:p w14:paraId="64191796" w14:textId="4AD445E0" w:rsidR="003A417A" w:rsidRPr="00BD0FAF" w:rsidRDefault="003A417A" w:rsidP="00BD0FAF">
      <w:pPr>
        <w:pStyle w:val="Poetry"/>
      </w:pPr>
      <w:r w:rsidRPr="00BD0FAF">
        <w:t>Obnoxious to the charms of womankind,</w:t>
      </w:r>
    </w:p>
    <w:p w14:paraId="31AAB21B" w14:textId="77777777" w:rsidR="003A417A" w:rsidRPr="00BD0FAF" w:rsidRDefault="003A417A" w:rsidP="00BD0FAF">
      <w:pPr>
        <w:pStyle w:val="Poetry"/>
      </w:pPr>
      <w:r w:rsidRPr="00BD0FAF">
        <w:t xml:space="preserve">And soon seduc’d to change what he so well </w:t>
      </w:r>
      <w:proofErr w:type="gramStart"/>
      <w:r w:rsidRPr="00BD0FAF">
        <w:t>design’d;</w:t>
      </w:r>
      <w:proofErr w:type="gramEnd"/>
    </w:p>
    <w:p w14:paraId="7C7F7CC3" w14:textId="1957DE90" w:rsidR="003A417A" w:rsidRPr="00BD0FAF" w:rsidRDefault="003A417A" w:rsidP="00BD0FAF">
      <w:pPr>
        <w:pStyle w:val="Poetry"/>
      </w:pPr>
      <w:r w:rsidRPr="00BD0FAF">
        <w:t>To break the solemn league so long desir’d,</w:t>
      </w:r>
    </w:p>
    <w:p w14:paraId="41E24591" w14:textId="77777777" w:rsidR="003A417A" w:rsidRPr="00BD0FAF" w:rsidRDefault="003A417A" w:rsidP="00BD0FAF">
      <w:pPr>
        <w:pStyle w:val="Poetry"/>
      </w:pPr>
      <w:r w:rsidRPr="00BD0FAF">
        <w:t>Nor finish what his fates, and those of Troy, requir’d.</w:t>
      </w:r>
    </w:p>
    <w:p w14:paraId="750C048B" w14:textId="77777777" w:rsidR="00BD0FAF" w:rsidRDefault="00BD0FAF" w:rsidP="00BD0FAF">
      <w:pPr>
        <w:pStyle w:val="Poetry"/>
      </w:pPr>
    </w:p>
    <w:p w14:paraId="2093A7EA" w14:textId="5B01F475" w:rsidR="003A417A" w:rsidRPr="00BD0FAF" w:rsidRDefault="003A417A" w:rsidP="00BD0FAF">
      <w:pPr>
        <w:pStyle w:val="Poetry"/>
      </w:pPr>
      <w:r w:rsidRPr="00BD0FAF">
        <w:t>Now Turnus rolls aloof o’er empty plains,</w:t>
      </w:r>
    </w:p>
    <w:p w14:paraId="5B9D867C" w14:textId="77777777" w:rsidR="003A417A" w:rsidRPr="00BD0FAF" w:rsidRDefault="003A417A" w:rsidP="00BD0FAF">
      <w:pPr>
        <w:pStyle w:val="Poetry"/>
      </w:pPr>
      <w:r w:rsidRPr="00BD0FAF">
        <w:t>And here and there some straggling foes he gleans.</w:t>
      </w:r>
    </w:p>
    <w:p w14:paraId="04197D38" w14:textId="77777777" w:rsidR="003A417A" w:rsidRPr="00BD0FAF" w:rsidRDefault="003A417A" w:rsidP="00BD0FAF">
      <w:pPr>
        <w:pStyle w:val="Poetry"/>
      </w:pPr>
      <w:r w:rsidRPr="00BD0FAF">
        <w:t>His flying coursers please him less and less,</w:t>
      </w:r>
    </w:p>
    <w:p w14:paraId="60E57714" w14:textId="4E2ED1DF" w:rsidR="003A417A" w:rsidRPr="00BD0FAF" w:rsidRDefault="003A417A" w:rsidP="00BD0FAF">
      <w:pPr>
        <w:pStyle w:val="Poetry"/>
      </w:pPr>
      <w:r w:rsidRPr="00BD0FAF">
        <w:t>Asham’d of easy fight and cheap success.</w:t>
      </w:r>
    </w:p>
    <w:p w14:paraId="3A03D6CD" w14:textId="77777777" w:rsidR="00BD0FAF" w:rsidRDefault="003A417A" w:rsidP="00BD0FAF">
      <w:pPr>
        <w:pStyle w:val="Poetry"/>
      </w:pPr>
      <w:proofErr w:type="gramStart"/>
      <w:r w:rsidRPr="00BD0FAF">
        <w:t>Thus</w:t>
      </w:r>
      <w:proofErr w:type="gramEnd"/>
      <w:r w:rsidRPr="00BD0FAF">
        <w:t xml:space="preserve"> half-contented, anxious in his mind, </w:t>
      </w:r>
    </w:p>
    <w:p w14:paraId="5E161AC6" w14:textId="75362A5B" w:rsidR="003A417A" w:rsidRPr="00BD0FAF" w:rsidRDefault="003A417A" w:rsidP="00BD0FAF">
      <w:pPr>
        <w:pStyle w:val="Poetry"/>
      </w:pPr>
      <w:r w:rsidRPr="00BD0FAF">
        <w:t>The distant cries come driving in the wind,</w:t>
      </w:r>
    </w:p>
    <w:p w14:paraId="7C12F052" w14:textId="77777777" w:rsidR="00BD0FAF" w:rsidRDefault="003A417A" w:rsidP="00BD0FAF">
      <w:pPr>
        <w:pStyle w:val="Poetry"/>
      </w:pPr>
      <w:r w:rsidRPr="00BD0FAF">
        <w:t xml:space="preserve">Shouts from the walls, but shouts in murmurs </w:t>
      </w:r>
      <w:proofErr w:type="gramStart"/>
      <w:r w:rsidRPr="00BD0FAF">
        <w:t>drown’d;</w:t>
      </w:r>
      <w:proofErr w:type="gramEnd"/>
      <w:r w:rsidRPr="00BD0FAF">
        <w:t xml:space="preserve"> </w:t>
      </w:r>
    </w:p>
    <w:p w14:paraId="110DF5F9" w14:textId="4054461F" w:rsidR="003A417A" w:rsidRPr="00BD0FAF" w:rsidRDefault="003A417A" w:rsidP="00BD0FAF">
      <w:pPr>
        <w:pStyle w:val="Poetry"/>
      </w:pPr>
      <w:r w:rsidRPr="00BD0FAF">
        <w:t>A jarring mixture, and a boding sound.</w:t>
      </w:r>
    </w:p>
    <w:p w14:paraId="5FA21557" w14:textId="473CBDFF" w:rsidR="003A417A" w:rsidRPr="00BD0FAF" w:rsidRDefault="003A417A" w:rsidP="00BD0FAF">
      <w:pPr>
        <w:pStyle w:val="Poetry"/>
      </w:pPr>
      <w:r w:rsidRPr="00BD0FAF">
        <w:t>“Alas!” said he, “what mean these dismal cries?</w:t>
      </w:r>
    </w:p>
    <w:p w14:paraId="5D252DE2" w14:textId="77777777" w:rsidR="00BD0FAF" w:rsidRDefault="003A417A" w:rsidP="00BD0FAF">
      <w:pPr>
        <w:pStyle w:val="Poetry"/>
      </w:pPr>
      <w:r w:rsidRPr="00BD0FAF">
        <w:t xml:space="preserve">What doleful clamors from the town arise?” </w:t>
      </w:r>
    </w:p>
    <w:p w14:paraId="148B6D48" w14:textId="77777777" w:rsidR="00BD0FAF" w:rsidRDefault="003A417A" w:rsidP="00BD0FAF">
      <w:pPr>
        <w:pStyle w:val="Poetry"/>
      </w:pPr>
      <w:r w:rsidRPr="00BD0FAF">
        <w:t xml:space="preserve">Confus’d, he stops, and backward pulls the reins. </w:t>
      </w:r>
    </w:p>
    <w:p w14:paraId="53389601" w14:textId="77777777" w:rsidR="00BD0FAF" w:rsidRDefault="003A417A" w:rsidP="00BD0FAF">
      <w:pPr>
        <w:pStyle w:val="Poetry"/>
      </w:pPr>
      <w:r w:rsidRPr="00BD0FAF">
        <w:t xml:space="preserve">She who the driver’s office now sustains, </w:t>
      </w:r>
    </w:p>
    <w:p w14:paraId="68199A2C" w14:textId="43EC16EF" w:rsidR="003A417A" w:rsidRPr="00BD0FAF" w:rsidRDefault="003A417A" w:rsidP="00BD0FAF">
      <w:pPr>
        <w:pStyle w:val="Poetry"/>
      </w:pPr>
      <w:r w:rsidRPr="00BD0FAF">
        <w:t xml:space="preserve">Replies: “Neglect, my lord, these new </w:t>
      </w:r>
      <w:proofErr w:type="gramStart"/>
      <w:r w:rsidRPr="00BD0FAF">
        <w:t>alarms;</w:t>
      </w:r>
      <w:proofErr w:type="gramEnd"/>
    </w:p>
    <w:p w14:paraId="393C7595" w14:textId="3688C5DA" w:rsidR="003A417A" w:rsidRPr="00BD0FAF" w:rsidRDefault="003A417A" w:rsidP="00BD0FAF">
      <w:pPr>
        <w:pStyle w:val="Poetry"/>
      </w:pPr>
      <w:r w:rsidRPr="00BD0FAF">
        <w:t>Here fight, and urge the fortune of your arms:</w:t>
      </w:r>
    </w:p>
    <w:p w14:paraId="01D00CF4" w14:textId="77777777" w:rsidR="00BD0FAF" w:rsidRDefault="003A417A" w:rsidP="00BD0FAF">
      <w:pPr>
        <w:pStyle w:val="Poetry"/>
      </w:pPr>
      <w:r w:rsidRPr="00BD0FAF">
        <w:t xml:space="preserve">There want not others to defend the wall. </w:t>
      </w:r>
    </w:p>
    <w:p w14:paraId="5F77A8AC" w14:textId="381B13B6" w:rsidR="003A417A" w:rsidRPr="00BD0FAF" w:rsidRDefault="003A417A" w:rsidP="00BD0FAF">
      <w:pPr>
        <w:pStyle w:val="Poetry"/>
      </w:pPr>
      <w:r w:rsidRPr="00BD0FAF">
        <w:t xml:space="preserve">If by your rival’s hand th’ </w:t>
      </w:r>
      <w:proofErr w:type="gramStart"/>
      <w:r w:rsidRPr="00BD0FAF">
        <w:t>Italians</w:t>
      </w:r>
      <w:proofErr w:type="gramEnd"/>
      <w:r w:rsidRPr="00BD0FAF">
        <w:t xml:space="preserve"> fall,</w:t>
      </w:r>
    </w:p>
    <w:p w14:paraId="4718FB7E" w14:textId="77777777" w:rsidR="00BD0FAF" w:rsidRDefault="003A417A" w:rsidP="00BD0FAF">
      <w:pPr>
        <w:pStyle w:val="Poetry"/>
      </w:pPr>
      <w:r w:rsidRPr="00BD0FAF">
        <w:t xml:space="preserve">So shall your fatal sword his friends oppress, </w:t>
      </w:r>
    </w:p>
    <w:p w14:paraId="0C8EBCA2" w14:textId="2474ED9D" w:rsidR="003A417A" w:rsidRDefault="003A417A" w:rsidP="00BD0FAF">
      <w:pPr>
        <w:pStyle w:val="Poetry"/>
      </w:pPr>
      <w:r w:rsidRPr="00BD0FAF">
        <w:t>In honor equal, equal in success.”</w:t>
      </w:r>
    </w:p>
    <w:p w14:paraId="34CC5589" w14:textId="77777777" w:rsidR="00BD0FAF" w:rsidRPr="00BD0FAF" w:rsidRDefault="00BD0FAF" w:rsidP="00BD0FAF">
      <w:pPr>
        <w:pStyle w:val="Poetry"/>
      </w:pPr>
    </w:p>
    <w:p w14:paraId="5AE746C7" w14:textId="7768A1AA" w:rsidR="003A417A" w:rsidRPr="00BD0FAF" w:rsidRDefault="003A417A" w:rsidP="00BD0FAF">
      <w:pPr>
        <w:pStyle w:val="Poetry"/>
      </w:pPr>
      <w:r w:rsidRPr="00BD0FAF">
        <w:t>To this, the prince: “O sister—for I knew</w:t>
      </w:r>
    </w:p>
    <w:p w14:paraId="4ABDE8CA" w14:textId="77777777" w:rsidR="00BD0FAF" w:rsidRDefault="003A417A" w:rsidP="00BD0FAF">
      <w:pPr>
        <w:pStyle w:val="Poetry"/>
      </w:pPr>
      <w:r w:rsidRPr="00BD0FAF">
        <w:t xml:space="preserve">The peace infring’d proceeded first from </w:t>
      </w:r>
      <w:proofErr w:type="gramStart"/>
      <w:r w:rsidRPr="00BD0FAF">
        <w:t>you;</w:t>
      </w:r>
      <w:proofErr w:type="gramEnd"/>
      <w:r w:rsidRPr="00BD0FAF">
        <w:t xml:space="preserve"> </w:t>
      </w:r>
    </w:p>
    <w:p w14:paraId="75931569" w14:textId="040EE6EE" w:rsidR="003A417A" w:rsidRPr="00BD0FAF" w:rsidRDefault="003A417A" w:rsidP="00BD0FAF">
      <w:pPr>
        <w:pStyle w:val="Poetry"/>
      </w:pPr>
      <w:r w:rsidRPr="00BD0FAF">
        <w:t xml:space="preserve">I knew you, when you mingled first in </w:t>
      </w:r>
      <w:proofErr w:type="gramStart"/>
      <w:r w:rsidRPr="00BD0FAF">
        <w:t>fight;</w:t>
      </w:r>
      <w:proofErr w:type="gramEnd"/>
    </w:p>
    <w:p w14:paraId="5CA59CE7" w14:textId="77777777" w:rsidR="00BD0FAF" w:rsidRDefault="003A417A" w:rsidP="00BD0FAF">
      <w:pPr>
        <w:pStyle w:val="Poetry"/>
      </w:pPr>
      <w:r w:rsidRPr="00BD0FAF">
        <w:t xml:space="preserve">And now in vain you would deceive my sight— </w:t>
      </w:r>
    </w:p>
    <w:p w14:paraId="26A9442C" w14:textId="72986D4A" w:rsidR="003A417A" w:rsidRPr="00BD0FAF" w:rsidRDefault="003A417A" w:rsidP="00BD0FAF">
      <w:pPr>
        <w:pStyle w:val="Poetry"/>
      </w:pPr>
      <w:r w:rsidRPr="00BD0FAF">
        <w:t>Why, goddess, this unprofitable care?</w:t>
      </w:r>
    </w:p>
    <w:p w14:paraId="46A91C88" w14:textId="7C6D9FA6" w:rsidR="003A417A" w:rsidRPr="00BD0FAF" w:rsidRDefault="003A417A" w:rsidP="00BD0FAF">
      <w:pPr>
        <w:pStyle w:val="Poetry"/>
      </w:pPr>
      <w:r w:rsidRPr="00BD0FAF">
        <w:t>Who sent you down from heav’n, involv’d in air,</w:t>
      </w:r>
    </w:p>
    <w:p w14:paraId="5541CA75" w14:textId="77777777" w:rsidR="00BD0FAF" w:rsidRDefault="003A417A" w:rsidP="00BD0FAF">
      <w:pPr>
        <w:pStyle w:val="Poetry"/>
      </w:pPr>
      <w:r w:rsidRPr="00BD0FAF">
        <w:lastRenderedPageBreak/>
        <w:t xml:space="preserve">Your share of mortal sorrows to sustain, </w:t>
      </w:r>
    </w:p>
    <w:p w14:paraId="31F1C4B3" w14:textId="77777777" w:rsidR="00BD0FAF" w:rsidRDefault="003A417A" w:rsidP="00BD0FAF">
      <w:pPr>
        <w:pStyle w:val="Poetry"/>
      </w:pPr>
      <w:r w:rsidRPr="00BD0FAF">
        <w:t xml:space="preserve">And see your brother bleeding on the plain? </w:t>
      </w:r>
    </w:p>
    <w:p w14:paraId="4C2ADBE2" w14:textId="77777777" w:rsidR="00BD0FAF" w:rsidRDefault="003A417A" w:rsidP="00BD0FAF">
      <w:pPr>
        <w:pStyle w:val="Poetry"/>
      </w:pPr>
      <w:r w:rsidRPr="00BD0FAF">
        <w:t xml:space="preserve">For to what pow’r can Turnus have recourse, </w:t>
      </w:r>
    </w:p>
    <w:p w14:paraId="60B8715C" w14:textId="2313DDA6" w:rsidR="003A417A" w:rsidRPr="00BD0FAF" w:rsidRDefault="003A417A" w:rsidP="00BD0FAF">
      <w:pPr>
        <w:pStyle w:val="Poetry"/>
      </w:pPr>
      <w:r w:rsidRPr="00BD0FAF">
        <w:t>Or how resist his fate’s prevailing force?</w:t>
      </w:r>
    </w:p>
    <w:p w14:paraId="1EE1BC1A" w14:textId="3E542176" w:rsidR="003A417A" w:rsidRPr="00BD0FAF" w:rsidRDefault="003A417A" w:rsidP="00BD0FAF">
      <w:pPr>
        <w:pStyle w:val="Poetry"/>
      </w:pPr>
      <w:r w:rsidRPr="00BD0FAF">
        <w:t>These eyes beheld Murranus bite the ground:</w:t>
      </w:r>
    </w:p>
    <w:p w14:paraId="2AD14BCC" w14:textId="77777777" w:rsidR="00BD0FAF" w:rsidRDefault="003A417A" w:rsidP="00BD0FAF">
      <w:pPr>
        <w:pStyle w:val="Poetry"/>
      </w:pPr>
      <w:r w:rsidRPr="00BD0FAF">
        <w:t xml:space="preserve">Mighty the man, and mighty was the wound. </w:t>
      </w:r>
    </w:p>
    <w:p w14:paraId="7EE3139E" w14:textId="77777777" w:rsidR="00BD0FAF" w:rsidRDefault="003A417A" w:rsidP="00BD0FAF">
      <w:pPr>
        <w:pStyle w:val="Poetry"/>
      </w:pPr>
      <w:r w:rsidRPr="00BD0FAF">
        <w:t xml:space="preserve">I heard my dearest friend, with dying breath, </w:t>
      </w:r>
    </w:p>
    <w:p w14:paraId="54F9F794" w14:textId="3A558BDB" w:rsidR="003A417A" w:rsidRPr="00BD0FAF" w:rsidRDefault="003A417A" w:rsidP="00BD0FAF">
      <w:pPr>
        <w:pStyle w:val="Poetry"/>
      </w:pPr>
      <w:r w:rsidRPr="00BD0FAF">
        <w:t>My name invoking to revenge his death.</w:t>
      </w:r>
    </w:p>
    <w:p w14:paraId="149BC335" w14:textId="77777777" w:rsidR="003A417A" w:rsidRPr="00BD0FAF" w:rsidRDefault="003A417A" w:rsidP="00BD0FAF">
      <w:pPr>
        <w:pStyle w:val="Poetry"/>
      </w:pPr>
      <w:r w:rsidRPr="00BD0FAF">
        <w:t>Brave Ufens fell with honor on the place,</w:t>
      </w:r>
    </w:p>
    <w:p w14:paraId="369C84F2" w14:textId="56108BFD" w:rsidR="003A417A" w:rsidRPr="00BD0FAF" w:rsidRDefault="003A417A" w:rsidP="00BD0FAF">
      <w:pPr>
        <w:pStyle w:val="Poetry"/>
      </w:pPr>
      <w:r w:rsidRPr="00BD0FAF">
        <w:t>To shun the shameful sight of my disgrace.</w:t>
      </w:r>
    </w:p>
    <w:p w14:paraId="05FFFC37" w14:textId="77777777" w:rsidR="00BD0FAF" w:rsidRDefault="003A417A" w:rsidP="00BD0FAF">
      <w:pPr>
        <w:pStyle w:val="Poetry"/>
      </w:pPr>
      <w:r w:rsidRPr="00BD0FAF">
        <w:t xml:space="preserve">On earth supine, a manly corpse he </w:t>
      </w:r>
      <w:proofErr w:type="gramStart"/>
      <w:r w:rsidRPr="00BD0FAF">
        <w:t>lies;</w:t>
      </w:r>
      <w:proofErr w:type="gramEnd"/>
      <w:r w:rsidRPr="00BD0FAF">
        <w:t xml:space="preserve"> </w:t>
      </w:r>
    </w:p>
    <w:p w14:paraId="46AAEA9B" w14:textId="77777777" w:rsidR="00BD0FAF" w:rsidRDefault="003A417A" w:rsidP="00BD0FAF">
      <w:pPr>
        <w:pStyle w:val="Poetry"/>
      </w:pPr>
      <w:r w:rsidRPr="00BD0FAF">
        <w:t xml:space="preserve">His vest and armor are the victor’s prize. </w:t>
      </w:r>
    </w:p>
    <w:p w14:paraId="2DA516B3" w14:textId="487B8BB1" w:rsidR="003A417A" w:rsidRPr="00BD0FAF" w:rsidRDefault="003A417A" w:rsidP="00BD0FAF">
      <w:pPr>
        <w:pStyle w:val="Poetry"/>
      </w:pPr>
      <w:r w:rsidRPr="00BD0FAF">
        <w:t>Then, shall I see Laurentum in a flame,</w:t>
      </w:r>
    </w:p>
    <w:p w14:paraId="3164A240" w14:textId="77777777" w:rsidR="003A417A" w:rsidRPr="00BD0FAF" w:rsidRDefault="003A417A" w:rsidP="00BD0FAF">
      <w:pPr>
        <w:pStyle w:val="Poetry"/>
      </w:pPr>
      <w:r w:rsidRPr="00BD0FAF">
        <w:t>Which only wanted, to complete my shame?</w:t>
      </w:r>
    </w:p>
    <w:p w14:paraId="7CB14730" w14:textId="14EAEA65" w:rsidR="003A417A" w:rsidRPr="00BD0FAF" w:rsidRDefault="003A417A" w:rsidP="00BD0FAF">
      <w:pPr>
        <w:pStyle w:val="Poetry"/>
      </w:pPr>
      <w:r w:rsidRPr="00BD0FAF">
        <w:t>How will the Latins hoot their champion’s flight!</w:t>
      </w:r>
    </w:p>
    <w:p w14:paraId="0AD0D123" w14:textId="77777777" w:rsidR="00BD0FAF" w:rsidRDefault="003A417A" w:rsidP="00BD0FAF">
      <w:pPr>
        <w:pStyle w:val="Poetry"/>
      </w:pPr>
      <w:r w:rsidRPr="00BD0FAF">
        <w:t xml:space="preserve">How Drances will insult and point them to the sight! </w:t>
      </w:r>
    </w:p>
    <w:p w14:paraId="380509C1" w14:textId="132EF099" w:rsidR="003A417A" w:rsidRPr="00BD0FAF" w:rsidRDefault="003A417A" w:rsidP="00BD0FAF">
      <w:pPr>
        <w:pStyle w:val="Poetry"/>
      </w:pPr>
      <w:r w:rsidRPr="00BD0FAF">
        <w:t>Is death so hard to bear? Ye gods below,</w:t>
      </w:r>
    </w:p>
    <w:p w14:paraId="31982E8B" w14:textId="77777777" w:rsidR="00BD0FAF" w:rsidRDefault="003A417A" w:rsidP="00BD0FAF">
      <w:pPr>
        <w:pStyle w:val="Poetry"/>
      </w:pPr>
      <w:r w:rsidRPr="00BD0FAF">
        <w:t xml:space="preserve">(Since those above so small compassion show,) </w:t>
      </w:r>
    </w:p>
    <w:p w14:paraId="3453FAC5" w14:textId="07F3DDFF" w:rsidR="003A417A" w:rsidRPr="00BD0FAF" w:rsidRDefault="003A417A" w:rsidP="00BD0FAF">
      <w:pPr>
        <w:pStyle w:val="Poetry"/>
      </w:pPr>
      <w:r w:rsidRPr="00BD0FAF">
        <w:t>Receive a soul unsullied yet with shame,</w:t>
      </w:r>
    </w:p>
    <w:p w14:paraId="14C82040" w14:textId="33F8FD59" w:rsidR="003A417A" w:rsidRDefault="003A417A" w:rsidP="00BD0FAF">
      <w:pPr>
        <w:pStyle w:val="Poetry"/>
      </w:pPr>
      <w:r w:rsidRPr="00BD0FAF">
        <w:t>Which not belies my great forefather’s name!”</w:t>
      </w:r>
    </w:p>
    <w:p w14:paraId="721C09E2" w14:textId="77777777" w:rsidR="00BD0FAF" w:rsidRPr="00BD0FAF" w:rsidRDefault="00BD0FAF" w:rsidP="00BD0FAF">
      <w:pPr>
        <w:pStyle w:val="Poetry"/>
      </w:pPr>
    </w:p>
    <w:p w14:paraId="70316ADF" w14:textId="77777777" w:rsidR="00BD0FAF" w:rsidRDefault="003A417A" w:rsidP="00BD0FAF">
      <w:pPr>
        <w:pStyle w:val="Poetry"/>
      </w:pPr>
      <w:r w:rsidRPr="00BD0FAF">
        <w:t xml:space="preserve">He </w:t>
      </w:r>
      <w:proofErr w:type="gramStart"/>
      <w:r w:rsidRPr="00BD0FAF">
        <w:t>said;</w:t>
      </w:r>
      <w:proofErr w:type="gramEnd"/>
      <w:r w:rsidRPr="00BD0FAF">
        <w:t xml:space="preserve"> and while he spoke, with flying speed </w:t>
      </w:r>
    </w:p>
    <w:p w14:paraId="5C89F211" w14:textId="38B4190A" w:rsidR="003A417A" w:rsidRPr="00BD0FAF" w:rsidRDefault="003A417A" w:rsidP="00BD0FAF">
      <w:pPr>
        <w:pStyle w:val="Poetry"/>
      </w:pPr>
      <w:r w:rsidRPr="00BD0FAF">
        <w:t>Came Sages urging on his foamy steed:</w:t>
      </w:r>
    </w:p>
    <w:p w14:paraId="0746C448" w14:textId="77777777" w:rsidR="00BD0FAF" w:rsidRDefault="003A417A" w:rsidP="00BD0FAF">
      <w:pPr>
        <w:pStyle w:val="Poetry"/>
      </w:pPr>
      <w:r w:rsidRPr="00BD0FAF">
        <w:t xml:space="preserve">Fix’d on his wounded face a shaft he bore, </w:t>
      </w:r>
    </w:p>
    <w:p w14:paraId="33186692" w14:textId="32DDEFD6" w:rsidR="003A417A" w:rsidRPr="00BD0FAF" w:rsidRDefault="003A417A" w:rsidP="00BD0FAF">
      <w:pPr>
        <w:pStyle w:val="Poetry"/>
      </w:pPr>
      <w:r w:rsidRPr="00BD0FAF">
        <w:t>And, seeking Turnus, sent his voice before:</w:t>
      </w:r>
    </w:p>
    <w:p w14:paraId="4A23B433" w14:textId="2626C089" w:rsidR="003A417A" w:rsidRPr="00BD0FAF" w:rsidRDefault="003A417A" w:rsidP="00BD0FAF">
      <w:pPr>
        <w:pStyle w:val="Poetry"/>
      </w:pPr>
      <w:r w:rsidRPr="00BD0FAF">
        <w:t>“Turnus, on you, on you alone, depends</w:t>
      </w:r>
    </w:p>
    <w:p w14:paraId="3AB790C4" w14:textId="77777777" w:rsidR="00BD0FAF" w:rsidRDefault="003A417A" w:rsidP="00BD0FAF">
      <w:pPr>
        <w:pStyle w:val="Poetry"/>
      </w:pPr>
      <w:r w:rsidRPr="00BD0FAF">
        <w:t xml:space="preserve">Our last relief: compassionate your friends! </w:t>
      </w:r>
    </w:p>
    <w:p w14:paraId="56C4D51A" w14:textId="37B520C9" w:rsidR="003A417A" w:rsidRPr="00BD0FAF" w:rsidRDefault="003A417A" w:rsidP="00BD0FAF">
      <w:pPr>
        <w:pStyle w:val="Poetry"/>
      </w:pPr>
      <w:r w:rsidRPr="00BD0FAF">
        <w:t>Like lightning, fierce Aeneas, rolling on,</w:t>
      </w:r>
    </w:p>
    <w:p w14:paraId="583038B6" w14:textId="77777777" w:rsidR="003A417A" w:rsidRPr="00BD0FAF" w:rsidRDefault="003A417A" w:rsidP="00BD0FAF">
      <w:pPr>
        <w:pStyle w:val="Poetry"/>
      </w:pPr>
      <w:r w:rsidRPr="00BD0FAF">
        <w:t>With arms invests, with flames invades the town:</w:t>
      </w:r>
    </w:p>
    <w:p w14:paraId="4CFC7808" w14:textId="77777777" w:rsidR="003A417A" w:rsidRPr="00BD0FAF" w:rsidRDefault="003A417A" w:rsidP="00BD0FAF">
      <w:pPr>
        <w:pStyle w:val="Poetry"/>
      </w:pPr>
      <w:r w:rsidRPr="00BD0FAF">
        <w:t>The brands are toss’d on high; the winds conspire</w:t>
      </w:r>
    </w:p>
    <w:p w14:paraId="0C95A38D" w14:textId="617EA50C" w:rsidR="003A417A" w:rsidRPr="00BD0FAF" w:rsidRDefault="003A417A" w:rsidP="00BD0FAF">
      <w:pPr>
        <w:pStyle w:val="Poetry"/>
      </w:pPr>
      <w:r w:rsidRPr="00BD0FAF">
        <w:t>To drive along the deluge of the fire.</w:t>
      </w:r>
    </w:p>
    <w:p w14:paraId="63B00720" w14:textId="77777777" w:rsidR="003A417A" w:rsidRPr="00BD0FAF" w:rsidRDefault="003A417A" w:rsidP="00BD0FAF">
      <w:pPr>
        <w:pStyle w:val="Poetry"/>
      </w:pPr>
      <w:r w:rsidRPr="00BD0FAF">
        <w:t xml:space="preserve">All eyes are fix’d on you: your foes </w:t>
      </w:r>
      <w:proofErr w:type="gramStart"/>
      <w:r w:rsidRPr="00BD0FAF">
        <w:t>rejoice;</w:t>
      </w:r>
      <w:proofErr w:type="gramEnd"/>
    </w:p>
    <w:p w14:paraId="730E4B96" w14:textId="77777777" w:rsidR="003A417A" w:rsidRPr="00BD0FAF" w:rsidRDefault="003A417A" w:rsidP="00BD0FAF">
      <w:pPr>
        <w:pStyle w:val="Poetry"/>
      </w:pPr>
      <w:r w:rsidRPr="00BD0FAF">
        <w:t xml:space="preserve">Ev’n the king staggers, and suspends his </w:t>
      </w:r>
      <w:proofErr w:type="gramStart"/>
      <w:r w:rsidRPr="00BD0FAF">
        <w:t>choice;</w:t>
      </w:r>
      <w:proofErr w:type="gramEnd"/>
    </w:p>
    <w:p w14:paraId="45C6949E" w14:textId="77777777" w:rsidR="00BD0FAF" w:rsidRDefault="003A417A" w:rsidP="00BD0FAF">
      <w:pPr>
        <w:pStyle w:val="Poetry"/>
      </w:pPr>
      <w:r w:rsidRPr="00BD0FAF">
        <w:t xml:space="preserve">Doubts to deliver or defend the town, </w:t>
      </w:r>
    </w:p>
    <w:p w14:paraId="163A4C6E" w14:textId="528EA7C2" w:rsidR="003A417A" w:rsidRPr="00BD0FAF" w:rsidRDefault="003A417A" w:rsidP="00BD0FAF">
      <w:pPr>
        <w:pStyle w:val="Poetry"/>
      </w:pPr>
      <w:r w:rsidRPr="00BD0FAF">
        <w:t>Whom to reject, or whom to call his son.</w:t>
      </w:r>
    </w:p>
    <w:p w14:paraId="5592D34E" w14:textId="349FE9CD" w:rsidR="003A417A" w:rsidRPr="00BD0FAF" w:rsidRDefault="003A417A" w:rsidP="00BD0FAF">
      <w:pPr>
        <w:pStyle w:val="Poetry"/>
      </w:pPr>
      <w:r w:rsidRPr="00BD0FAF">
        <w:lastRenderedPageBreak/>
        <w:t>The queen, on whom your utmost hopes were plac’d,</w:t>
      </w:r>
    </w:p>
    <w:p w14:paraId="2520F84B" w14:textId="77777777" w:rsidR="00BD0FAF" w:rsidRDefault="003A417A" w:rsidP="00BD0FAF">
      <w:pPr>
        <w:pStyle w:val="Poetry"/>
      </w:pPr>
      <w:r w:rsidRPr="00BD0FAF">
        <w:t xml:space="preserve">Herself suborning death, has breath’d her last. </w:t>
      </w:r>
    </w:p>
    <w:p w14:paraId="7CC12BC7" w14:textId="75D91C56" w:rsidR="003A417A" w:rsidRPr="00BD0FAF" w:rsidRDefault="003A417A" w:rsidP="00BD0FAF">
      <w:pPr>
        <w:pStyle w:val="Poetry"/>
      </w:pPr>
      <w:r w:rsidRPr="00BD0FAF">
        <w:t>‘T is true, Messapus, fearless of his fate,</w:t>
      </w:r>
    </w:p>
    <w:p w14:paraId="19B96655" w14:textId="77777777" w:rsidR="003A417A" w:rsidRPr="00BD0FAF" w:rsidRDefault="003A417A" w:rsidP="00BD0FAF">
      <w:pPr>
        <w:pStyle w:val="Poetry"/>
      </w:pPr>
      <w:r w:rsidRPr="00BD0FAF">
        <w:t>With fierce Atinas’ aid, defends the gate:</w:t>
      </w:r>
    </w:p>
    <w:p w14:paraId="78979A3A" w14:textId="77777777" w:rsidR="003A417A" w:rsidRPr="00BD0FAF" w:rsidRDefault="003A417A" w:rsidP="00BD0FAF">
      <w:pPr>
        <w:pStyle w:val="Poetry"/>
      </w:pPr>
      <w:r w:rsidRPr="00BD0FAF">
        <w:t>On ev’ry side surrounded by the foe,</w:t>
      </w:r>
    </w:p>
    <w:p w14:paraId="6B048A9E" w14:textId="0E2D60DF" w:rsidR="003A417A" w:rsidRPr="00BD0FAF" w:rsidRDefault="003A417A" w:rsidP="00BD0FAF">
      <w:pPr>
        <w:pStyle w:val="Poetry"/>
      </w:pPr>
      <w:r w:rsidRPr="00BD0FAF">
        <w:t xml:space="preserve">The more they kill, the greater numbers </w:t>
      </w:r>
      <w:proofErr w:type="gramStart"/>
      <w:r w:rsidRPr="00BD0FAF">
        <w:t>grow;</w:t>
      </w:r>
      <w:proofErr w:type="gramEnd"/>
    </w:p>
    <w:p w14:paraId="184A2B41" w14:textId="77777777" w:rsidR="00BD0FAF" w:rsidRDefault="003A417A" w:rsidP="00BD0FAF">
      <w:pPr>
        <w:pStyle w:val="Poetry"/>
      </w:pPr>
      <w:r w:rsidRPr="00BD0FAF">
        <w:t xml:space="preserve">An iron harvest mounts, and still remains to mow. </w:t>
      </w:r>
    </w:p>
    <w:p w14:paraId="2846D0CD" w14:textId="7DEA1590" w:rsidR="003A417A" w:rsidRPr="00BD0FAF" w:rsidRDefault="003A417A" w:rsidP="00BD0FAF">
      <w:pPr>
        <w:pStyle w:val="Poetry"/>
      </w:pPr>
      <w:r w:rsidRPr="00BD0FAF">
        <w:t>You, far aloof from your forsaken bands,</w:t>
      </w:r>
    </w:p>
    <w:p w14:paraId="3FC516A0" w14:textId="706A0C7D" w:rsidR="003A417A" w:rsidRDefault="003A417A" w:rsidP="00BD0FAF">
      <w:pPr>
        <w:pStyle w:val="Poetry"/>
      </w:pPr>
      <w:r w:rsidRPr="00BD0FAF">
        <w:t>Your rolling chariot drive o’er empty sands.</w:t>
      </w:r>
    </w:p>
    <w:p w14:paraId="2F6E1A3C" w14:textId="77777777" w:rsidR="00BD0FAF" w:rsidRPr="00BD0FAF" w:rsidRDefault="00BD0FAF" w:rsidP="00BD0FAF">
      <w:pPr>
        <w:pStyle w:val="Poetry"/>
      </w:pPr>
    </w:p>
    <w:p w14:paraId="0701BCEA" w14:textId="77777777" w:rsidR="003A417A" w:rsidRPr="00BD0FAF" w:rsidRDefault="003A417A" w:rsidP="00BD0FAF">
      <w:pPr>
        <w:pStyle w:val="Poetry"/>
      </w:pPr>
      <w:r w:rsidRPr="00BD0FAF">
        <w:t xml:space="preserve">Stupid he </w:t>
      </w:r>
      <w:proofErr w:type="gramStart"/>
      <w:r w:rsidRPr="00BD0FAF">
        <w:t>sate</w:t>
      </w:r>
      <w:proofErr w:type="gramEnd"/>
      <w:r w:rsidRPr="00BD0FAF">
        <w:t>, his eyes on earth declin’d,</w:t>
      </w:r>
    </w:p>
    <w:p w14:paraId="68B906BE" w14:textId="7C91F1D0" w:rsidR="003A417A" w:rsidRPr="00BD0FAF" w:rsidRDefault="003A417A" w:rsidP="00BD0FAF">
      <w:pPr>
        <w:pStyle w:val="Poetry"/>
      </w:pPr>
      <w:r w:rsidRPr="00BD0FAF">
        <w:t>And various cares revolving in his mind:</w:t>
      </w:r>
      <w:r w:rsidRPr="00BD0FAF">
        <w:tab/>
      </w:r>
    </w:p>
    <w:p w14:paraId="1D448789" w14:textId="77777777" w:rsidR="003A417A" w:rsidRPr="00BD0FAF" w:rsidRDefault="003A417A" w:rsidP="00BD0FAF">
      <w:pPr>
        <w:pStyle w:val="Poetry"/>
      </w:pPr>
      <w:r w:rsidRPr="00BD0FAF">
        <w:t>Rage, boiling from the bottom of his breast,</w:t>
      </w:r>
    </w:p>
    <w:p w14:paraId="640FB50D" w14:textId="77777777" w:rsidR="00BD0FAF" w:rsidRDefault="003A417A" w:rsidP="00BD0FAF">
      <w:pPr>
        <w:pStyle w:val="Poetry"/>
      </w:pPr>
      <w:r w:rsidRPr="00BD0FAF">
        <w:t xml:space="preserve">And sorrow mix’d with shame, his soul </w:t>
      </w:r>
      <w:proofErr w:type="gramStart"/>
      <w:r w:rsidRPr="00BD0FAF">
        <w:t>oppress’d;</w:t>
      </w:r>
      <w:proofErr w:type="gramEnd"/>
      <w:r w:rsidRPr="00BD0FAF">
        <w:t xml:space="preserve"> </w:t>
      </w:r>
    </w:p>
    <w:p w14:paraId="57B7A85A" w14:textId="77777777" w:rsidR="00BD0FAF" w:rsidRDefault="003A417A" w:rsidP="00BD0FAF">
      <w:pPr>
        <w:pStyle w:val="Poetry"/>
      </w:pPr>
      <w:r w:rsidRPr="00BD0FAF">
        <w:t xml:space="preserve">And conscious worth lay lab’ring in his thought, </w:t>
      </w:r>
    </w:p>
    <w:p w14:paraId="69104472" w14:textId="49A19AAD" w:rsidR="003A417A" w:rsidRPr="00BD0FAF" w:rsidRDefault="003A417A" w:rsidP="00BD0FAF">
      <w:pPr>
        <w:pStyle w:val="Poetry"/>
      </w:pPr>
      <w:r w:rsidRPr="00BD0FAF">
        <w:t>And love by jealousy to madness wrought.</w:t>
      </w:r>
    </w:p>
    <w:p w14:paraId="301EB3AA" w14:textId="66976FC2" w:rsidR="003A417A" w:rsidRPr="00BD0FAF" w:rsidRDefault="003A417A" w:rsidP="00BD0FAF">
      <w:pPr>
        <w:pStyle w:val="Poetry"/>
      </w:pPr>
      <w:r w:rsidRPr="00BD0FAF">
        <w:t>By slow degrees his reason drove away</w:t>
      </w:r>
    </w:p>
    <w:p w14:paraId="627EBB2F" w14:textId="77777777" w:rsidR="00BD0FAF" w:rsidRDefault="003A417A" w:rsidP="00BD0FAF">
      <w:pPr>
        <w:pStyle w:val="Poetry"/>
      </w:pPr>
      <w:r w:rsidRPr="00BD0FAF">
        <w:t xml:space="preserve">The mists of passion, and resum’d her sway. </w:t>
      </w:r>
    </w:p>
    <w:p w14:paraId="52134FAF" w14:textId="77777777" w:rsidR="00BD0FAF" w:rsidRDefault="003A417A" w:rsidP="00BD0FAF">
      <w:pPr>
        <w:pStyle w:val="Poetry"/>
      </w:pPr>
      <w:r w:rsidRPr="00BD0FAF">
        <w:t xml:space="preserve">Then, rising on his car, he turn’d his look, </w:t>
      </w:r>
    </w:p>
    <w:p w14:paraId="6AE427ED" w14:textId="77777777" w:rsidR="00BD0FAF" w:rsidRDefault="003A417A" w:rsidP="00BD0FAF">
      <w:pPr>
        <w:pStyle w:val="Poetry"/>
      </w:pPr>
      <w:r w:rsidRPr="00BD0FAF">
        <w:t xml:space="preserve">And saw the town involv’d in fire and smoke. </w:t>
      </w:r>
    </w:p>
    <w:p w14:paraId="24DF49F7" w14:textId="49E4D5A0" w:rsidR="003A417A" w:rsidRPr="00BD0FAF" w:rsidRDefault="003A417A" w:rsidP="00BD0FAF">
      <w:pPr>
        <w:pStyle w:val="Poetry"/>
      </w:pPr>
      <w:r w:rsidRPr="00BD0FAF">
        <w:t>A wooden tow’r with flames already blaz’d,</w:t>
      </w:r>
    </w:p>
    <w:p w14:paraId="25254DF7" w14:textId="375D497E" w:rsidR="003A417A" w:rsidRPr="00BD0FAF" w:rsidRDefault="003A417A" w:rsidP="00BD0FAF">
      <w:pPr>
        <w:pStyle w:val="Poetry"/>
      </w:pPr>
      <w:r w:rsidRPr="00BD0FAF">
        <w:t xml:space="preserve">Which his own </w:t>
      </w:r>
      <w:proofErr w:type="gramStart"/>
      <w:r w:rsidRPr="00BD0FAF">
        <w:t>hands on</w:t>
      </w:r>
      <w:proofErr w:type="gramEnd"/>
      <w:r w:rsidRPr="00BD0FAF">
        <w:t xml:space="preserve"> beams and rafters rais’d;</w:t>
      </w:r>
    </w:p>
    <w:p w14:paraId="77FE2ACF" w14:textId="77777777" w:rsidR="00BD0FAF" w:rsidRDefault="003A417A" w:rsidP="00BD0FAF">
      <w:pPr>
        <w:pStyle w:val="Poetry"/>
      </w:pPr>
      <w:r w:rsidRPr="00BD0FAF">
        <w:t xml:space="preserve">And bridges laid above to join the space, </w:t>
      </w:r>
    </w:p>
    <w:p w14:paraId="34914A5B" w14:textId="77777777" w:rsidR="00BD0FAF" w:rsidRDefault="003A417A" w:rsidP="00BD0FAF">
      <w:pPr>
        <w:pStyle w:val="Poetry"/>
      </w:pPr>
      <w:r w:rsidRPr="00BD0FAF">
        <w:t xml:space="preserve">And wheels below to roll from place to place. </w:t>
      </w:r>
    </w:p>
    <w:p w14:paraId="232CD047" w14:textId="6CBD4873" w:rsidR="003A417A" w:rsidRPr="00BD0FAF" w:rsidRDefault="003A417A" w:rsidP="00BD0FAF">
      <w:pPr>
        <w:pStyle w:val="Poetry"/>
      </w:pPr>
      <w:r w:rsidRPr="00BD0FAF">
        <w:t>“Sister, the Fates have vanquish’d: let us go</w:t>
      </w:r>
    </w:p>
    <w:p w14:paraId="093EFB94" w14:textId="77777777" w:rsidR="003A417A" w:rsidRPr="00BD0FAF" w:rsidRDefault="003A417A" w:rsidP="00BD0FAF">
      <w:pPr>
        <w:pStyle w:val="Poetry"/>
      </w:pPr>
      <w:r w:rsidRPr="00BD0FAF">
        <w:t>The way which Heav’n and my hard fortune show.</w:t>
      </w:r>
    </w:p>
    <w:p w14:paraId="504610B1" w14:textId="3F5649D7" w:rsidR="003A417A" w:rsidRPr="00BD0FAF" w:rsidRDefault="003A417A" w:rsidP="00BD0FAF">
      <w:pPr>
        <w:pStyle w:val="Poetry"/>
      </w:pPr>
      <w:r w:rsidRPr="00BD0FAF">
        <w:t>The fight is fix’d; nor shall the branded name</w:t>
      </w:r>
    </w:p>
    <w:p w14:paraId="100E1B59" w14:textId="77777777" w:rsidR="00BD0FAF" w:rsidRDefault="003A417A" w:rsidP="00BD0FAF">
      <w:pPr>
        <w:pStyle w:val="Poetry"/>
      </w:pPr>
      <w:r w:rsidRPr="00BD0FAF">
        <w:t xml:space="preserve">Of a base coward blot your brother’s fame. </w:t>
      </w:r>
    </w:p>
    <w:p w14:paraId="7D7D31E6" w14:textId="77777777" w:rsidR="00BD0FAF" w:rsidRDefault="003A417A" w:rsidP="00BD0FAF">
      <w:pPr>
        <w:pStyle w:val="Poetry"/>
      </w:pPr>
      <w:r w:rsidRPr="00BD0FAF">
        <w:t xml:space="preserve">Death is my choice; but suffer me to try </w:t>
      </w:r>
    </w:p>
    <w:p w14:paraId="0A1D5D24" w14:textId="77777777" w:rsidR="00BD0FAF" w:rsidRDefault="003A417A" w:rsidP="00BD0FAF">
      <w:pPr>
        <w:pStyle w:val="Poetry"/>
      </w:pPr>
      <w:r w:rsidRPr="00BD0FAF">
        <w:t xml:space="preserve">My </w:t>
      </w:r>
      <w:proofErr w:type="gramStart"/>
      <w:r w:rsidRPr="00BD0FAF">
        <w:t>force, and</w:t>
      </w:r>
      <w:proofErr w:type="gramEnd"/>
      <w:r w:rsidRPr="00BD0FAF">
        <w:t xml:space="preserve"> vent my rage before I die.” </w:t>
      </w:r>
    </w:p>
    <w:p w14:paraId="2AFB2B6C" w14:textId="46F041E9" w:rsidR="003A417A" w:rsidRPr="00BD0FAF" w:rsidRDefault="003A417A" w:rsidP="00BD0FAF">
      <w:pPr>
        <w:pStyle w:val="Poetry"/>
      </w:pPr>
      <w:r w:rsidRPr="00BD0FAF">
        <w:t xml:space="preserve">He </w:t>
      </w:r>
      <w:proofErr w:type="gramStart"/>
      <w:r w:rsidRPr="00BD0FAF">
        <w:t>said;</w:t>
      </w:r>
      <w:proofErr w:type="gramEnd"/>
      <w:r w:rsidRPr="00BD0FAF">
        <w:t xml:space="preserve"> and, leaping down without delay,</w:t>
      </w:r>
    </w:p>
    <w:p w14:paraId="00BD8EE7" w14:textId="1A9EC466" w:rsidR="003A417A" w:rsidRPr="00BD0FAF" w:rsidRDefault="003A417A" w:rsidP="00BD0FAF">
      <w:pPr>
        <w:pStyle w:val="Poetry"/>
      </w:pPr>
      <w:r w:rsidRPr="00BD0FAF">
        <w:t>Thro’ crowds of scatter’d foes he freed his way.</w:t>
      </w:r>
    </w:p>
    <w:p w14:paraId="7585C4D1" w14:textId="77777777" w:rsidR="0009016A" w:rsidRDefault="003A417A" w:rsidP="00BD0FAF">
      <w:pPr>
        <w:pStyle w:val="Poetry"/>
      </w:pPr>
      <w:r w:rsidRPr="00BD0FAF">
        <w:t xml:space="preserve">Striding he pass’d, impetuous as the wind, </w:t>
      </w:r>
    </w:p>
    <w:p w14:paraId="50BF40FF" w14:textId="77777777" w:rsidR="0009016A" w:rsidRDefault="003A417A" w:rsidP="00BD0FAF">
      <w:pPr>
        <w:pStyle w:val="Poetry"/>
      </w:pPr>
      <w:r w:rsidRPr="00BD0FAF">
        <w:t xml:space="preserve">And left the grieving goddess far behind. </w:t>
      </w:r>
    </w:p>
    <w:p w14:paraId="68921435" w14:textId="77777777" w:rsidR="0009016A" w:rsidRDefault="003A417A" w:rsidP="00BD0FAF">
      <w:pPr>
        <w:pStyle w:val="Poetry"/>
      </w:pPr>
      <w:r w:rsidRPr="00BD0FAF">
        <w:t xml:space="preserve">As when a fragment, from a mountain torn </w:t>
      </w:r>
    </w:p>
    <w:p w14:paraId="031FDE08" w14:textId="542D4A8E" w:rsidR="003A417A" w:rsidRPr="00BD0FAF" w:rsidRDefault="003A417A" w:rsidP="00BD0FAF">
      <w:pPr>
        <w:pStyle w:val="Poetry"/>
      </w:pPr>
      <w:r w:rsidRPr="00BD0FAF">
        <w:lastRenderedPageBreak/>
        <w:t>By raging tempests, or by torrents borne,</w:t>
      </w:r>
    </w:p>
    <w:p w14:paraId="78958F87" w14:textId="5AA7107D" w:rsidR="003A417A" w:rsidRPr="00BD0FAF" w:rsidRDefault="003A417A" w:rsidP="00BD0FAF">
      <w:pPr>
        <w:pStyle w:val="Poetry"/>
      </w:pPr>
      <w:r w:rsidRPr="00BD0FAF">
        <w:t>Or sapp’d by time, or loosen’d from the roots—</w:t>
      </w:r>
    </w:p>
    <w:p w14:paraId="19F0F6B1" w14:textId="77777777" w:rsidR="0009016A" w:rsidRDefault="003A417A" w:rsidP="00BD0FAF">
      <w:pPr>
        <w:pStyle w:val="Poetry"/>
      </w:pPr>
      <w:r w:rsidRPr="00BD0FAF">
        <w:t xml:space="preserve">Prone thro’ the void the rocky ruin shoots, </w:t>
      </w:r>
    </w:p>
    <w:p w14:paraId="1CB02358" w14:textId="5630671F" w:rsidR="003A417A" w:rsidRPr="00BD0FAF" w:rsidRDefault="003A417A" w:rsidP="00BD0FAF">
      <w:pPr>
        <w:pStyle w:val="Poetry"/>
      </w:pPr>
      <w:r w:rsidRPr="00BD0FAF">
        <w:t xml:space="preserve">Rolling from crag to crag, from steep to </w:t>
      </w:r>
      <w:proofErr w:type="gramStart"/>
      <w:r w:rsidRPr="00BD0FAF">
        <w:t>steep;</w:t>
      </w:r>
      <w:proofErr w:type="gramEnd"/>
    </w:p>
    <w:p w14:paraId="2C48A47D" w14:textId="77777777" w:rsidR="003A417A" w:rsidRPr="00BD0FAF" w:rsidRDefault="003A417A" w:rsidP="00BD0FAF">
      <w:pPr>
        <w:pStyle w:val="Poetry"/>
      </w:pPr>
      <w:r w:rsidRPr="00BD0FAF">
        <w:t>Down sink, at once, the shepherds and their sheep:</w:t>
      </w:r>
    </w:p>
    <w:p w14:paraId="79DB07C1" w14:textId="77777777" w:rsidR="003A417A" w:rsidRPr="00BD0FAF" w:rsidRDefault="003A417A" w:rsidP="00BD0FAF">
      <w:pPr>
        <w:pStyle w:val="Poetry"/>
      </w:pPr>
      <w:r w:rsidRPr="00BD0FAF">
        <w:t xml:space="preserve">Involv’d alike, they rush to nether </w:t>
      </w:r>
      <w:proofErr w:type="gramStart"/>
      <w:r w:rsidRPr="00BD0FAF">
        <w:t>ground;</w:t>
      </w:r>
      <w:proofErr w:type="gramEnd"/>
    </w:p>
    <w:p w14:paraId="62C567BB" w14:textId="0FAF1EBD" w:rsidR="003A417A" w:rsidRPr="00BD0FAF" w:rsidRDefault="003A417A" w:rsidP="00BD0FAF">
      <w:pPr>
        <w:pStyle w:val="Poetry"/>
      </w:pPr>
      <w:r w:rsidRPr="00BD0FAF">
        <w:t>Stunn’d with the shock they fall, and stunn’d from earth rebound:</w:t>
      </w:r>
    </w:p>
    <w:p w14:paraId="0A14BCD1" w14:textId="77777777" w:rsidR="0009016A" w:rsidRDefault="003A417A" w:rsidP="00BD0FAF">
      <w:pPr>
        <w:pStyle w:val="Poetry"/>
      </w:pPr>
      <w:r w:rsidRPr="00BD0FAF">
        <w:t xml:space="preserve">So Turnus, hasting headlong to the town, </w:t>
      </w:r>
    </w:p>
    <w:p w14:paraId="7DCC6687" w14:textId="77777777" w:rsidR="0009016A" w:rsidRDefault="003A417A" w:rsidP="00BD0FAF">
      <w:pPr>
        <w:pStyle w:val="Poetry"/>
      </w:pPr>
      <w:r w:rsidRPr="00BD0FAF">
        <w:t xml:space="preserve">Should’ring and shoving, bore the squadrons down. </w:t>
      </w:r>
    </w:p>
    <w:p w14:paraId="4A294B12" w14:textId="589C433D" w:rsidR="003A417A" w:rsidRPr="00BD0FAF" w:rsidRDefault="003A417A" w:rsidP="00BD0FAF">
      <w:pPr>
        <w:pStyle w:val="Poetry"/>
      </w:pPr>
      <w:r w:rsidRPr="00BD0FAF">
        <w:t>Still pressing onward, to the walls he drew,</w:t>
      </w:r>
    </w:p>
    <w:p w14:paraId="2D31DF16" w14:textId="77777777" w:rsidR="003A417A" w:rsidRPr="00BD0FAF" w:rsidRDefault="003A417A" w:rsidP="00BD0FAF">
      <w:pPr>
        <w:pStyle w:val="Poetry"/>
      </w:pPr>
      <w:r w:rsidRPr="00BD0FAF">
        <w:t>Where shafts, and spears, and darts promiscuous flew,</w:t>
      </w:r>
    </w:p>
    <w:p w14:paraId="6D4817E5" w14:textId="23CF07C7" w:rsidR="003A417A" w:rsidRPr="00BD0FAF" w:rsidRDefault="003A417A" w:rsidP="00BD0FAF">
      <w:pPr>
        <w:pStyle w:val="Poetry"/>
      </w:pPr>
      <w:r w:rsidRPr="00BD0FAF">
        <w:t>And sanguine streams the slipp’ry ground embrue.</w:t>
      </w:r>
    </w:p>
    <w:p w14:paraId="79FDB11F" w14:textId="77777777" w:rsidR="0009016A" w:rsidRDefault="003A417A" w:rsidP="00BD0FAF">
      <w:pPr>
        <w:pStyle w:val="Poetry"/>
      </w:pPr>
      <w:r w:rsidRPr="00BD0FAF">
        <w:t xml:space="preserve">First stretching out his arm, in sign of peace, </w:t>
      </w:r>
    </w:p>
    <w:p w14:paraId="01C9A248" w14:textId="586A1D95" w:rsidR="003A417A" w:rsidRPr="00BD0FAF" w:rsidRDefault="003A417A" w:rsidP="00BD0FAF">
      <w:pPr>
        <w:pStyle w:val="Poetry"/>
      </w:pPr>
      <w:r w:rsidRPr="00BD0FAF">
        <w:t>He cries aloud, to make the combat cease:</w:t>
      </w:r>
    </w:p>
    <w:p w14:paraId="2FB20A1F" w14:textId="77777777" w:rsidR="0009016A" w:rsidRDefault="003A417A" w:rsidP="00BD0FAF">
      <w:pPr>
        <w:pStyle w:val="Poetry"/>
      </w:pPr>
      <w:r w:rsidRPr="00BD0FAF">
        <w:t xml:space="preserve">“Rutulians, hold; and Latin troops, retire! </w:t>
      </w:r>
    </w:p>
    <w:p w14:paraId="2F6361D3" w14:textId="1480E3DB" w:rsidR="003A417A" w:rsidRPr="00BD0FAF" w:rsidRDefault="003A417A" w:rsidP="00BD0FAF">
      <w:pPr>
        <w:pStyle w:val="Poetry"/>
      </w:pPr>
      <w:r w:rsidRPr="00BD0FAF">
        <w:t>The fight is mine; and me the gods require.</w:t>
      </w:r>
    </w:p>
    <w:p w14:paraId="12ACA1F1" w14:textId="70E61229" w:rsidR="003A417A" w:rsidRPr="00BD0FAF" w:rsidRDefault="003A417A" w:rsidP="00BD0FAF">
      <w:pPr>
        <w:pStyle w:val="Poetry"/>
      </w:pPr>
      <w:r w:rsidRPr="00BD0FAF">
        <w:t>‘T is just that I should vindicate alone</w:t>
      </w:r>
    </w:p>
    <w:p w14:paraId="03CD4D35" w14:textId="77777777" w:rsidR="003A417A" w:rsidRPr="00BD0FAF" w:rsidRDefault="003A417A" w:rsidP="00BD0FAF">
      <w:pPr>
        <w:pStyle w:val="Poetry"/>
      </w:pPr>
      <w:r w:rsidRPr="00BD0FAF">
        <w:t>The broken truce, or for the breach atone.</w:t>
      </w:r>
    </w:p>
    <w:p w14:paraId="761795A2" w14:textId="77777777" w:rsidR="003A417A" w:rsidRPr="00BD0FAF" w:rsidRDefault="003A417A" w:rsidP="00BD0FAF">
      <w:pPr>
        <w:pStyle w:val="Poetry"/>
      </w:pPr>
      <w:r w:rsidRPr="00BD0FAF">
        <w:t>This day shall free from wars th’ Ausonian state,</w:t>
      </w:r>
    </w:p>
    <w:p w14:paraId="37A4604D" w14:textId="45539EC3" w:rsidR="003A417A" w:rsidRDefault="003A417A" w:rsidP="0009016A">
      <w:pPr>
        <w:pStyle w:val="Poetry"/>
      </w:pPr>
      <w:r w:rsidRPr="0009016A">
        <w:t>Or finish my misfortunes in my fate.”</w:t>
      </w:r>
    </w:p>
    <w:p w14:paraId="33FE8006" w14:textId="77777777" w:rsidR="0009016A" w:rsidRPr="0009016A" w:rsidRDefault="0009016A" w:rsidP="0009016A">
      <w:pPr>
        <w:pStyle w:val="Poetry"/>
      </w:pPr>
    </w:p>
    <w:p w14:paraId="380F2DEF" w14:textId="77777777" w:rsidR="003A417A" w:rsidRPr="0009016A" w:rsidRDefault="003A417A" w:rsidP="0009016A">
      <w:pPr>
        <w:pStyle w:val="Poetry"/>
      </w:pPr>
      <w:r w:rsidRPr="0009016A">
        <w:t>Both armies from their bloody work desist,</w:t>
      </w:r>
    </w:p>
    <w:p w14:paraId="3961FA00" w14:textId="7A11C05F" w:rsidR="003A417A" w:rsidRPr="0009016A" w:rsidRDefault="003A417A" w:rsidP="0009016A">
      <w:pPr>
        <w:pStyle w:val="Poetry"/>
      </w:pPr>
      <w:r w:rsidRPr="0009016A">
        <w:t>And, bearing backward, form a spacious list.</w:t>
      </w:r>
    </w:p>
    <w:p w14:paraId="7EC0931C" w14:textId="77777777" w:rsidR="003A417A" w:rsidRPr="0009016A" w:rsidRDefault="003A417A" w:rsidP="0009016A">
      <w:pPr>
        <w:pStyle w:val="Poetry"/>
      </w:pPr>
      <w:r w:rsidRPr="0009016A">
        <w:t>The Trojan hero, who receiv’d from fame</w:t>
      </w:r>
    </w:p>
    <w:p w14:paraId="30F57231" w14:textId="77777777" w:rsidR="0009016A" w:rsidRDefault="003A417A" w:rsidP="0009016A">
      <w:pPr>
        <w:pStyle w:val="Poetry"/>
      </w:pPr>
      <w:r w:rsidRPr="0009016A">
        <w:t xml:space="preserve">The welcome sound, and heard the champion’s name, </w:t>
      </w:r>
    </w:p>
    <w:p w14:paraId="2414DA97" w14:textId="77777777" w:rsidR="0009016A" w:rsidRDefault="003A417A" w:rsidP="0009016A">
      <w:pPr>
        <w:pStyle w:val="Poetry"/>
      </w:pPr>
      <w:r w:rsidRPr="0009016A">
        <w:t xml:space="preserve">Soon leaves the taken works and mounted walls, </w:t>
      </w:r>
    </w:p>
    <w:p w14:paraId="3CD89375" w14:textId="532A97F8" w:rsidR="003A417A" w:rsidRPr="0009016A" w:rsidRDefault="003A417A" w:rsidP="0009016A">
      <w:pPr>
        <w:pStyle w:val="Poetry"/>
      </w:pPr>
      <w:r w:rsidRPr="0009016A">
        <w:t>Greedy of war where greater glory calls.</w:t>
      </w:r>
    </w:p>
    <w:p w14:paraId="5B9DB3C3" w14:textId="0A7674A1" w:rsidR="003A417A" w:rsidRPr="0009016A" w:rsidRDefault="003A417A" w:rsidP="0009016A">
      <w:pPr>
        <w:pStyle w:val="Poetry"/>
      </w:pPr>
      <w:r w:rsidRPr="0009016A">
        <w:t>He springs to fight, exulting in his force</w:t>
      </w:r>
    </w:p>
    <w:p w14:paraId="284F9076" w14:textId="77777777" w:rsidR="0009016A" w:rsidRDefault="003A417A" w:rsidP="0009016A">
      <w:pPr>
        <w:pStyle w:val="Poetry"/>
      </w:pPr>
      <w:r w:rsidRPr="0009016A">
        <w:t xml:space="preserve">His jointed armor rattles in the course. </w:t>
      </w:r>
    </w:p>
    <w:p w14:paraId="4C062BE3" w14:textId="7D650A78" w:rsidR="003A417A" w:rsidRPr="0009016A" w:rsidRDefault="003A417A" w:rsidP="0009016A">
      <w:pPr>
        <w:pStyle w:val="Poetry"/>
      </w:pPr>
      <w:r w:rsidRPr="0009016A">
        <w:t>Like Eryx, or like Athos, great he shows,</w:t>
      </w:r>
    </w:p>
    <w:p w14:paraId="4E184D61" w14:textId="77777777" w:rsidR="0009016A" w:rsidRDefault="003A417A" w:rsidP="0009016A">
      <w:pPr>
        <w:pStyle w:val="Poetry"/>
      </w:pPr>
      <w:r w:rsidRPr="0009016A">
        <w:t xml:space="preserve">Or Father Apennine, when, white with snows, </w:t>
      </w:r>
    </w:p>
    <w:p w14:paraId="23CE7A75" w14:textId="0F65C3E1" w:rsidR="003A417A" w:rsidRPr="0009016A" w:rsidRDefault="003A417A" w:rsidP="0009016A">
      <w:pPr>
        <w:pStyle w:val="Poetry"/>
      </w:pPr>
      <w:r w:rsidRPr="0009016A">
        <w:t>His head divine obscure in clouds he hides,</w:t>
      </w:r>
    </w:p>
    <w:p w14:paraId="433CAFEC" w14:textId="5FA506A1" w:rsidR="003A417A" w:rsidRPr="0009016A" w:rsidRDefault="003A417A" w:rsidP="0009016A">
      <w:pPr>
        <w:pStyle w:val="Poetry"/>
      </w:pPr>
      <w:r w:rsidRPr="0009016A">
        <w:t>And shakes the sounding forest on his sides.</w:t>
      </w:r>
    </w:p>
    <w:p w14:paraId="5F5B90E4" w14:textId="77777777" w:rsidR="0009016A" w:rsidRDefault="003A417A" w:rsidP="0009016A">
      <w:pPr>
        <w:pStyle w:val="Poetry"/>
      </w:pPr>
      <w:r w:rsidRPr="0009016A">
        <w:t xml:space="preserve">The nations, overaw’d, surcease the </w:t>
      </w:r>
      <w:proofErr w:type="gramStart"/>
      <w:r w:rsidRPr="0009016A">
        <w:t>fight;</w:t>
      </w:r>
      <w:proofErr w:type="gramEnd"/>
      <w:r w:rsidRPr="0009016A">
        <w:t xml:space="preserve"> </w:t>
      </w:r>
    </w:p>
    <w:p w14:paraId="0A35CD46" w14:textId="58FC3A75" w:rsidR="003A417A" w:rsidRPr="0009016A" w:rsidRDefault="003A417A" w:rsidP="0009016A">
      <w:pPr>
        <w:pStyle w:val="Poetry"/>
      </w:pPr>
      <w:r w:rsidRPr="0009016A">
        <w:t>Immovable their bodies, fix’d their sight.</w:t>
      </w:r>
    </w:p>
    <w:p w14:paraId="5DFB764F" w14:textId="77777777" w:rsidR="0009016A" w:rsidRDefault="003A417A" w:rsidP="0009016A">
      <w:pPr>
        <w:pStyle w:val="Poetry"/>
      </w:pPr>
      <w:r w:rsidRPr="0009016A">
        <w:lastRenderedPageBreak/>
        <w:t xml:space="preserve">Ev’n death stands still; nor from above they throw </w:t>
      </w:r>
    </w:p>
    <w:p w14:paraId="4D10B66B" w14:textId="56D2545E" w:rsidR="003A417A" w:rsidRPr="0009016A" w:rsidRDefault="003A417A" w:rsidP="0009016A">
      <w:pPr>
        <w:pStyle w:val="Poetry"/>
      </w:pPr>
      <w:r w:rsidRPr="0009016A">
        <w:t>Their darts, nor drive their batt’ring-rams below.</w:t>
      </w:r>
    </w:p>
    <w:p w14:paraId="1533055C" w14:textId="6D98F07B" w:rsidR="003A417A" w:rsidRPr="0009016A" w:rsidRDefault="003A417A" w:rsidP="0009016A">
      <w:pPr>
        <w:pStyle w:val="Poetry"/>
      </w:pPr>
      <w:r w:rsidRPr="0009016A">
        <w:t>In silent order either army stands,</w:t>
      </w:r>
    </w:p>
    <w:p w14:paraId="22D9A2C1" w14:textId="77777777" w:rsidR="0009016A" w:rsidRDefault="003A417A" w:rsidP="0009016A">
      <w:pPr>
        <w:pStyle w:val="Poetry"/>
      </w:pPr>
      <w:r w:rsidRPr="0009016A">
        <w:t xml:space="preserve">And drop their swords, unknowing, from their hands. </w:t>
      </w:r>
    </w:p>
    <w:p w14:paraId="61614FC5" w14:textId="1F4E888F" w:rsidR="003A417A" w:rsidRPr="0009016A" w:rsidRDefault="003A417A" w:rsidP="0009016A">
      <w:pPr>
        <w:pStyle w:val="Poetry"/>
      </w:pPr>
      <w:r w:rsidRPr="0009016A">
        <w:t>Th’ Ausonian king beholds, with wond’ring sight,</w:t>
      </w:r>
    </w:p>
    <w:p w14:paraId="0F61BB81" w14:textId="77777777" w:rsidR="0009016A" w:rsidRDefault="003A417A" w:rsidP="0009016A">
      <w:pPr>
        <w:pStyle w:val="Poetry"/>
      </w:pPr>
      <w:r w:rsidRPr="0009016A">
        <w:t xml:space="preserve">Two mighty champions match’d in single fight, </w:t>
      </w:r>
    </w:p>
    <w:p w14:paraId="6D3E1EFE" w14:textId="1245808F" w:rsidR="003A417A" w:rsidRPr="0009016A" w:rsidRDefault="003A417A" w:rsidP="0009016A">
      <w:pPr>
        <w:pStyle w:val="Poetry"/>
      </w:pPr>
      <w:r w:rsidRPr="0009016A">
        <w:t>Born under climes remote, and brought by fate,</w:t>
      </w:r>
    </w:p>
    <w:p w14:paraId="0337DBBB" w14:textId="2DDBD46B" w:rsidR="003A417A" w:rsidRDefault="003A417A" w:rsidP="0009016A">
      <w:pPr>
        <w:pStyle w:val="Poetry"/>
      </w:pPr>
      <w:r w:rsidRPr="0009016A">
        <w:t>With swords to try their titles to the state.</w:t>
      </w:r>
    </w:p>
    <w:p w14:paraId="6570D5A0" w14:textId="77777777" w:rsidR="0009016A" w:rsidRPr="0009016A" w:rsidRDefault="0009016A" w:rsidP="0009016A">
      <w:pPr>
        <w:pStyle w:val="Poetry"/>
      </w:pPr>
    </w:p>
    <w:p w14:paraId="6AD2A39E" w14:textId="77777777" w:rsidR="0009016A" w:rsidRDefault="003A417A" w:rsidP="0009016A">
      <w:pPr>
        <w:pStyle w:val="Poetry"/>
      </w:pPr>
      <w:r w:rsidRPr="0009016A">
        <w:t xml:space="preserve">Now, in clos’d field, each other from afar </w:t>
      </w:r>
    </w:p>
    <w:p w14:paraId="10F54651" w14:textId="72921F96" w:rsidR="003A417A" w:rsidRPr="0009016A" w:rsidRDefault="003A417A" w:rsidP="0009016A">
      <w:pPr>
        <w:pStyle w:val="Poetry"/>
      </w:pPr>
      <w:r w:rsidRPr="0009016A">
        <w:t>They view; and, rushing on, begin the war.</w:t>
      </w:r>
    </w:p>
    <w:p w14:paraId="4EE1C0B3" w14:textId="77777777" w:rsidR="0009016A" w:rsidRDefault="003A417A" w:rsidP="0009016A">
      <w:pPr>
        <w:pStyle w:val="Poetry"/>
      </w:pPr>
      <w:r w:rsidRPr="0009016A">
        <w:t xml:space="preserve">They launch their spears; then hand to hand they </w:t>
      </w:r>
      <w:proofErr w:type="gramStart"/>
      <w:r w:rsidRPr="0009016A">
        <w:t>meet;</w:t>
      </w:r>
      <w:proofErr w:type="gramEnd"/>
      <w:r w:rsidRPr="0009016A">
        <w:t xml:space="preserve"> </w:t>
      </w:r>
    </w:p>
    <w:p w14:paraId="2C973971" w14:textId="34C04347" w:rsidR="003A417A" w:rsidRPr="0009016A" w:rsidRDefault="003A417A" w:rsidP="0009016A">
      <w:pPr>
        <w:pStyle w:val="Poetry"/>
      </w:pPr>
      <w:r w:rsidRPr="0009016A">
        <w:t>The trembling soil resounds beneath their feet:</w:t>
      </w:r>
    </w:p>
    <w:p w14:paraId="40836E61" w14:textId="093EC2FC" w:rsidR="003A417A" w:rsidRPr="0009016A" w:rsidRDefault="003A417A" w:rsidP="0009016A">
      <w:pPr>
        <w:pStyle w:val="Poetry"/>
      </w:pPr>
      <w:r w:rsidRPr="0009016A">
        <w:t xml:space="preserve">Their bucklers </w:t>
      </w:r>
      <w:proofErr w:type="gramStart"/>
      <w:r w:rsidRPr="0009016A">
        <w:t>clash;</w:t>
      </w:r>
      <w:proofErr w:type="gramEnd"/>
      <w:r w:rsidRPr="0009016A">
        <w:t xml:space="preserve"> thick blows descend from high,</w:t>
      </w:r>
    </w:p>
    <w:p w14:paraId="4F456816" w14:textId="77777777" w:rsidR="0009016A" w:rsidRDefault="003A417A" w:rsidP="0009016A">
      <w:pPr>
        <w:pStyle w:val="Poetry"/>
      </w:pPr>
      <w:r w:rsidRPr="0009016A">
        <w:t xml:space="preserve">And flakes of fire from their hard helmets fly. </w:t>
      </w:r>
    </w:p>
    <w:p w14:paraId="66EECBA5" w14:textId="77777777" w:rsidR="0009016A" w:rsidRDefault="003A417A" w:rsidP="0009016A">
      <w:pPr>
        <w:pStyle w:val="Poetry"/>
      </w:pPr>
      <w:r w:rsidRPr="0009016A">
        <w:t xml:space="preserve">Courage conspires with chance, and both ingage </w:t>
      </w:r>
    </w:p>
    <w:p w14:paraId="0D2E6046" w14:textId="34B6E152" w:rsidR="003A417A" w:rsidRPr="0009016A" w:rsidRDefault="003A417A" w:rsidP="0009016A">
      <w:pPr>
        <w:pStyle w:val="Poetry"/>
      </w:pPr>
      <w:r w:rsidRPr="0009016A">
        <w:t>With equal fortune yet, and mutual rage.</w:t>
      </w:r>
    </w:p>
    <w:p w14:paraId="47301986" w14:textId="77777777" w:rsidR="003A417A" w:rsidRPr="0009016A" w:rsidRDefault="003A417A" w:rsidP="0009016A">
      <w:pPr>
        <w:pStyle w:val="Poetry"/>
      </w:pPr>
      <w:r w:rsidRPr="0009016A">
        <w:t>As when two bulls for their fair female fight</w:t>
      </w:r>
    </w:p>
    <w:p w14:paraId="1B4FF715" w14:textId="33E8ECED" w:rsidR="003A417A" w:rsidRPr="0009016A" w:rsidRDefault="003A417A" w:rsidP="0009016A">
      <w:pPr>
        <w:pStyle w:val="Poetry"/>
      </w:pPr>
      <w:r w:rsidRPr="0009016A">
        <w:t xml:space="preserve">In Sila’s shades, or on Taburnus’ </w:t>
      </w:r>
      <w:proofErr w:type="gramStart"/>
      <w:r w:rsidRPr="0009016A">
        <w:t>height;</w:t>
      </w:r>
      <w:proofErr w:type="gramEnd"/>
    </w:p>
    <w:p w14:paraId="7504457D" w14:textId="77777777" w:rsidR="0009016A" w:rsidRDefault="003A417A" w:rsidP="0009016A">
      <w:pPr>
        <w:pStyle w:val="Poetry"/>
      </w:pPr>
      <w:r w:rsidRPr="0009016A">
        <w:t xml:space="preserve">With horns adverse they meet; the keeper </w:t>
      </w:r>
      <w:proofErr w:type="gramStart"/>
      <w:r w:rsidRPr="0009016A">
        <w:t>flies;</w:t>
      </w:r>
      <w:proofErr w:type="gramEnd"/>
      <w:r w:rsidRPr="0009016A">
        <w:t xml:space="preserve"> </w:t>
      </w:r>
    </w:p>
    <w:p w14:paraId="29D8C17A" w14:textId="77777777" w:rsidR="0009016A" w:rsidRDefault="003A417A" w:rsidP="0009016A">
      <w:pPr>
        <w:pStyle w:val="Poetry"/>
      </w:pPr>
      <w:r w:rsidRPr="0009016A">
        <w:t xml:space="preserve">Mute stands the herd; the heifers roll their eyes, </w:t>
      </w:r>
    </w:p>
    <w:p w14:paraId="71B9A07E" w14:textId="77777777" w:rsidR="0009016A" w:rsidRDefault="003A417A" w:rsidP="0009016A">
      <w:pPr>
        <w:pStyle w:val="Poetry"/>
      </w:pPr>
      <w:r w:rsidRPr="0009016A">
        <w:t xml:space="preserve">And wait th’ </w:t>
      </w:r>
      <w:proofErr w:type="gramStart"/>
      <w:r w:rsidRPr="0009016A">
        <w:t>event;</w:t>
      </w:r>
      <w:proofErr w:type="gramEnd"/>
      <w:r w:rsidRPr="0009016A">
        <w:t xml:space="preserve"> which victor they shall bear, </w:t>
      </w:r>
    </w:p>
    <w:p w14:paraId="65C6AC74" w14:textId="7B83289A" w:rsidR="003A417A" w:rsidRPr="0009016A" w:rsidRDefault="003A417A" w:rsidP="0009016A">
      <w:pPr>
        <w:pStyle w:val="Poetry"/>
      </w:pPr>
      <w:r w:rsidRPr="0009016A">
        <w:t>And who shall be the lord, to rule the lusty year:</w:t>
      </w:r>
    </w:p>
    <w:p w14:paraId="11D2D774" w14:textId="32971B65" w:rsidR="003A417A" w:rsidRPr="0009016A" w:rsidRDefault="003A417A" w:rsidP="0009016A">
      <w:pPr>
        <w:pStyle w:val="Poetry"/>
      </w:pPr>
      <w:r w:rsidRPr="0009016A">
        <w:t>With rage of love the jealous rivals burn,</w:t>
      </w:r>
    </w:p>
    <w:p w14:paraId="0652C896" w14:textId="77777777" w:rsidR="0009016A" w:rsidRDefault="003A417A" w:rsidP="0009016A">
      <w:pPr>
        <w:pStyle w:val="Poetry"/>
      </w:pPr>
      <w:r w:rsidRPr="0009016A">
        <w:t xml:space="preserve">And push for push, and wound for wound </w:t>
      </w:r>
      <w:proofErr w:type="gramStart"/>
      <w:r w:rsidRPr="0009016A">
        <w:t>return;</w:t>
      </w:r>
      <w:proofErr w:type="gramEnd"/>
      <w:r w:rsidRPr="0009016A">
        <w:t xml:space="preserve"> </w:t>
      </w:r>
    </w:p>
    <w:p w14:paraId="60A03389" w14:textId="6A02BE7E" w:rsidR="003A417A" w:rsidRPr="0009016A" w:rsidRDefault="003A417A" w:rsidP="0009016A">
      <w:pPr>
        <w:pStyle w:val="Poetry"/>
      </w:pPr>
      <w:r w:rsidRPr="0009016A">
        <w:t xml:space="preserve">Their dewlaps gor’d, their sides are lav’d in </w:t>
      </w:r>
      <w:proofErr w:type="gramStart"/>
      <w:r w:rsidRPr="0009016A">
        <w:t>blood;</w:t>
      </w:r>
      <w:proofErr w:type="gramEnd"/>
    </w:p>
    <w:p w14:paraId="7CE60A06" w14:textId="77777777" w:rsidR="003A417A" w:rsidRPr="0009016A" w:rsidRDefault="003A417A" w:rsidP="0009016A">
      <w:pPr>
        <w:pStyle w:val="Poetry"/>
      </w:pPr>
      <w:r w:rsidRPr="0009016A">
        <w:t>Loud cries and roaring sounds rebellow thro’ the wood:</w:t>
      </w:r>
    </w:p>
    <w:p w14:paraId="201B80AB" w14:textId="77777777" w:rsidR="003A417A" w:rsidRPr="0009016A" w:rsidRDefault="003A417A" w:rsidP="0009016A">
      <w:pPr>
        <w:pStyle w:val="Poetry"/>
      </w:pPr>
      <w:r w:rsidRPr="0009016A">
        <w:t xml:space="preserve">Such was the combat in the listed </w:t>
      </w:r>
      <w:proofErr w:type="gramStart"/>
      <w:r w:rsidRPr="0009016A">
        <w:t>ground;</w:t>
      </w:r>
      <w:proofErr w:type="gramEnd"/>
    </w:p>
    <w:p w14:paraId="5A23D698" w14:textId="23F7A457" w:rsidR="003A417A" w:rsidRDefault="003A417A" w:rsidP="0009016A">
      <w:pPr>
        <w:pStyle w:val="Poetry"/>
      </w:pPr>
      <w:proofErr w:type="gramStart"/>
      <w:r w:rsidRPr="0009016A">
        <w:t>So</w:t>
      </w:r>
      <w:proofErr w:type="gramEnd"/>
      <w:r w:rsidRPr="0009016A">
        <w:t xml:space="preserve"> clash their swords, and so their shields resound.</w:t>
      </w:r>
    </w:p>
    <w:p w14:paraId="6E6852BA" w14:textId="77777777" w:rsidR="0009016A" w:rsidRPr="0009016A" w:rsidRDefault="0009016A" w:rsidP="0009016A">
      <w:pPr>
        <w:pStyle w:val="Poetry"/>
      </w:pPr>
    </w:p>
    <w:p w14:paraId="2BEC6115" w14:textId="77777777" w:rsidR="003A417A" w:rsidRPr="0009016A" w:rsidRDefault="003A417A" w:rsidP="0009016A">
      <w:pPr>
        <w:pStyle w:val="Poetry"/>
      </w:pPr>
      <w:r w:rsidRPr="0009016A">
        <w:t>Jove sets the beam; in either scale he lays</w:t>
      </w:r>
    </w:p>
    <w:p w14:paraId="6B50D0F4" w14:textId="77777777" w:rsidR="0009016A" w:rsidRDefault="003A417A" w:rsidP="0009016A">
      <w:pPr>
        <w:pStyle w:val="Poetry"/>
      </w:pPr>
      <w:r w:rsidRPr="0009016A">
        <w:t xml:space="preserve">The champions’ fate, and each exactly weighs. </w:t>
      </w:r>
    </w:p>
    <w:p w14:paraId="7310761B" w14:textId="77777777" w:rsidR="0009016A" w:rsidRDefault="003A417A" w:rsidP="0009016A">
      <w:pPr>
        <w:pStyle w:val="Poetry"/>
      </w:pPr>
      <w:r w:rsidRPr="0009016A">
        <w:t xml:space="preserve">On this side, life and lucky chance </w:t>
      </w:r>
      <w:proofErr w:type="gramStart"/>
      <w:r w:rsidRPr="0009016A">
        <w:t>ascends;</w:t>
      </w:r>
      <w:proofErr w:type="gramEnd"/>
      <w:r w:rsidRPr="0009016A">
        <w:t xml:space="preserve"> </w:t>
      </w:r>
    </w:p>
    <w:p w14:paraId="265530A2" w14:textId="166D1D79" w:rsidR="003A417A" w:rsidRPr="0009016A" w:rsidRDefault="003A417A" w:rsidP="0009016A">
      <w:pPr>
        <w:pStyle w:val="Poetry"/>
      </w:pPr>
      <w:r w:rsidRPr="0009016A">
        <w:t>Loaded with death, that other scale descends.</w:t>
      </w:r>
    </w:p>
    <w:p w14:paraId="2D376DB3" w14:textId="3722C8EE" w:rsidR="003A417A" w:rsidRPr="0009016A" w:rsidRDefault="003A417A" w:rsidP="0009016A">
      <w:pPr>
        <w:pStyle w:val="Poetry"/>
      </w:pPr>
      <w:r w:rsidRPr="0009016A">
        <w:t>Rais’d on the stretch, young Turnus aims a blow</w:t>
      </w:r>
    </w:p>
    <w:p w14:paraId="4278445E" w14:textId="77777777" w:rsidR="003A417A" w:rsidRPr="0009016A" w:rsidRDefault="003A417A" w:rsidP="0009016A">
      <w:pPr>
        <w:pStyle w:val="Poetry"/>
      </w:pPr>
      <w:r w:rsidRPr="0009016A">
        <w:lastRenderedPageBreak/>
        <w:t>Full on the helm of his unguarded foe:</w:t>
      </w:r>
    </w:p>
    <w:p w14:paraId="5DF426E7" w14:textId="77777777" w:rsidR="0009016A" w:rsidRDefault="003A417A" w:rsidP="0009016A">
      <w:pPr>
        <w:pStyle w:val="Poetry"/>
      </w:pPr>
      <w:r w:rsidRPr="0009016A">
        <w:t xml:space="preserve">Shrill shouts and clamors ring on either side, </w:t>
      </w:r>
    </w:p>
    <w:p w14:paraId="69A3492D" w14:textId="77777777" w:rsidR="0009016A" w:rsidRDefault="003A417A" w:rsidP="0009016A">
      <w:pPr>
        <w:pStyle w:val="Poetry"/>
      </w:pPr>
      <w:r w:rsidRPr="0009016A">
        <w:t xml:space="preserve">As hopes and fears their panting hearts divide. </w:t>
      </w:r>
    </w:p>
    <w:p w14:paraId="1AE3A9E9" w14:textId="7A855F3B" w:rsidR="003A417A" w:rsidRPr="0009016A" w:rsidRDefault="003A417A" w:rsidP="0009016A">
      <w:pPr>
        <w:pStyle w:val="Poetry"/>
      </w:pPr>
      <w:r w:rsidRPr="0009016A">
        <w:t>But all in pieces flies the traitor sword,</w:t>
      </w:r>
    </w:p>
    <w:p w14:paraId="2AFA085E" w14:textId="3C03F3FD" w:rsidR="003A417A" w:rsidRPr="0009016A" w:rsidRDefault="003A417A" w:rsidP="0009016A">
      <w:pPr>
        <w:pStyle w:val="Poetry"/>
      </w:pPr>
      <w:r w:rsidRPr="0009016A">
        <w:t>And, in the middle stroke, deserts his lord.</w:t>
      </w:r>
    </w:p>
    <w:p w14:paraId="5B7D7FE3" w14:textId="77777777" w:rsidR="0009016A" w:rsidRDefault="003A417A" w:rsidP="0009016A">
      <w:pPr>
        <w:pStyle w:val="Poetry"/>
      </w:pPr>
      <w:r w:rsidRPr="0009016A">
        <w:t xml:space="preserve">Now is but death, or flight; disarm’d he flies, </w:t>
      </w:r>
    </w:p>
    <w:p w14:paraId="2F6FC737" w14:textId="77777777" w:rsidR="0009016A" w:rsidRDefault="003A417A" w:rsidP="0009016A">
      <w:pPr>
        <w:pStyle w:val="Poetry"/>
      </w:pPr>
      <w:r w:rsidRPr="0009016A">
        <w:t xml:space="preserve">When in his hand an unknown hilt he spies. </w:t>
      </w:r>
    </w:p>
    <w:p w14:paraId="4C7B972C" w14:textId="77777777" w:rsidR="0009016A" w:rsidRDefault="003A417A" w:rsidP="0009016A">
      <w:pPr>
        <w:pStyle w:val="Poetry"/>
      </w:pPr>
      <w:r w:rsidRPr="0009016A">
        <w:t xml:space="preserve">Fame says that Turnus, when his steeds he join’d, </w:t>
      </w:r>
    </w:p>
    <w:p w14:paraId="790D37D5" w14:textId="6E3A4525" w:rsidR="003A417A" w:rsidRPr="0009016A" w:rsidRDefault="003A417A" w:rsidP="0009016A">
      <w:pPr>
        <w:pStyle w:val="Poetry"/>
      </w:pPr>
      <w:r w:rsidRPr="0009016A">
        <w:t>Hurrying to war, disorder’d in his mind,</w:t>
      </w:r>
    </w:p>
    <w:p w14:paraId="0B23E83C" w14:textId="68C61EE5" w:rsidR="003A417A" w:rsidRPr="0009016A" w:rsidRDefault="003A417A" w:rsidP="0009016A">
      <w:pPr>
        <w:pStyle w:val="Poetry"/>
      </w:pPr>
      <w:r w:rsidRPr="0009016A">
        <w:t>Snatch’d the first weapon which his haste could find.</w:t>
      </w:r>
    </w:p>
    <w:p w14:paraId="67F252CC" w14:textId="77777777" w:rsidR="0009016A" w:rsidRDefault="003A417A" w:rsidP="0009016A">
      <w:pPr>
        <w:pStyle w:val="Poetry"/>
      </w:pPr>
      <w:r w:rsidRPr="0009016A">
        <w:t xml:space="preserve">‘T was not the fated sword his father bore, </w:t>
      </w:r>
    </w:p>
    <w:p w14:paraId="7B90F107" w14:textId="139C22DE" w:rsidR="003A417A" w:rsidRPr="0009016A" w:rsidRDefault="003A417A" w:rsidP="0009016A">
      <w:pPr>
        <w:pStyle w:val="Poetry"/>
      </w:pPr>
      <w:r w:rsidRPr="0009016A">
        <w:t>But that his charioteer Metiscus wore.</w:t>
      </w:r>
    </w:p>
    <w:p w14:paraId="20126104" w14:textId="77777777" w:rsidR="0009016A" w:rsidRDefault="003A417A" w:rsidP="0009016A">
      <w:pPr>
        <w:pStyle w:val="Poetry"/>
      </w:pPr>
      <w:r w:rsidRPr="0009016A">
        <w:t xml:space="preserve">This, while the Trojans fled, the toughness </w:t>
      </w:r>
      <w:proofErr w:type="gramStart"/>
      <w:r w:rsidRPr="0009016A">
        <w:t>held;</w:t>
      </w:r>
      <w:proofErr w:type="gramEnd"/>
      <w:r w:rsidRPr="0009016A">
        <w:t xml:space="preserve"> </w:t>
      </w:r>
    </w:p>
    <w:p w14:paraId="027B9255" w14:textId="565F4622" w:rsidR="003A417A" w:rsidRPr="0009016A" w:rsidRDefault="003A417A" w:rsidP="0009016A">
      <w:pPr>
        <w:pStyle w:val="Poetry"/>
      </w:pPr>
      <w:r w:rsidRPr="0009016A">
        <w:t>But, vain against the great Vulcanian shield,</w:t>
      </w:r>
    </w:p>
    <w:p w14:paraId="59A972DC" w14:textId="0B1F7EBC" w:rsidR="003A417A" w:rsidRPr="0009016A" w:rsidRDefault="003A417A" w:rsidP="0009016A">
      <w:pPr>
        <w:pStyle w:val="Poetry"/>
      </w:pPr>
      <w:r w:rsidRPr="0009016A">
        <w:t>The mortal-temper’d steel deceiv’d his hand:</w:t>
      </w:r>
    </w:p>
    <w:p w14:paraId="54A853AA" w14:textId="524D9E94" w:rsidR="003A417A" w:rsidRDefault="003A417A" w:rsidP="0009016A">
      <w:pPr>
        <w:pStyle w:val="Poetry"/>
      </w:pPr>
      <w:r w:rsidRPr="0009016A">
        <w:t>The shiver’d fragments shone amid the sand.</w:t>
      </w:r>
    </w:p>
    <w:p w14:paraId="06C97B05" w14:textId="77777777" w:rsidR="0009016A" w:rsidRPr="0009016A" w:rsidRDefault="0009016A" w:rsidP="0009016A">
      <w:pPr>
        <w:pStyle w:val="Poetry"/>
      </w:pPr>
    </w:p>
    <w:p w14:paraId="589E8742" w14:textId="77777777" w:rsidR="003A417A" w:rsidRPr="0009016A" w:rsidRDefault="003A417A" w:rsidP="0009016A">
      <w:pPr>
        <w:pStyle w:val="Poetry"/>
      </w:pPr>
      <w:r w:rsidRPr="0009016A">
        <w:t>Surpris’d with fear, he fled along the field,</w:t>
      </w:r>
    </w:p>
    <w:p w14:paraId="6136BE4A" w14:textId="77777777" w:rsidR="0009016A" w:rsidRDefault="003A417A" w:rsidP="0009016A">
      <w:pPr>
        <w:pStyle w:val="Poetry"/>
      </w:pPr>
      <w:r w:rsidRPr="0009016A">
        <w:t xml:space="preserve">And now forthright, and now in orbits </w:t>
      </w:r>
      <w:proofErr w:type="gramStart"/>
      <w:r w:rsidRPr="0009016A">
        <w:t>wheel’d;</w:t>
      </w:r>
      <w:proofErr w:type="gramEnd"/>
      <w:r w:rsidRPr="0009016A">
        <w:t xml:space="preserve"> </w:t>
      </w:r>
    </w:p>
    <w:p w14:paraId="54B7DB66" w14:textId="3EDA8BEC" w:rsidR="003A417A" w:rsidRPr="0009016A" w:rsidRDefault="003A417A" w:rsidP="0009016A">
      <w:pPr>
        <w:pStyle w:val="Poetry"/>
      </w:pPr>
      <w:r w:rsidRPr="0009016A">
        <w:t>For here the Trojan troops the list surround,</w:t>
      </w:r>
    </w:p>
    <w:p w14:paraId="2C68AB87" w14:textId="223A9C83" w:rsidR="003A417A" w:rsidRPr="0009016A" w:rsidRDefault="003A417A" w:rsidP="0009016A">
      <w:pPr>
        <w:pStyle w:val="Poetry"/>
      </w:pPr>
      <w:r w:rsidRPr="0009016A">
        <w:t>And there the pass is clos’d with pools and marshy ground.</w:t>
      </w:r>
    </w:p>
    <w:p w14:paraId="4EFB140D" w14:textId="77777777" w:rsidR="0009016A" w:rsidRDefault="003A417A" w:rsidP="0009016A">
      <w:pPr>
        <w:pStyle w:val="Poetry"/>
      </w:pPr>
      <w:r w:rsidRPr="0009016A">
        <w:t xml:space="preserve">Aeneas hastens, tho’ with heavier pace— </w:t>
      </w:r>
    </w:p>
    <w:p w14:paraId="46891ADB" w14:textId="3D93178B" w:rsidR="003A417A" w:rsidRPr="0009016A" w:rsidRDefault="003A417A" w:rsidP="0009016A">
      <w:pPr>
        <w:pStyle w:val="Poetry"/>
      </w:pPr>
      <w:r w:rsidRPr="0009016A">
        <w:t>His wound, so newly knit, retards the chase,</w:t>
      </w:r>
    </w:p>
    <w:p w14:paraId="6D5285C2" w14:textId="77777777" w:rsidR="0009016A" w:rsidRDefault="003A417A" w:rsidP="0009016A">
      <w:pPr>
        <w:pStyle w:val="Poetry"/>
      </w:pPr>
      <w:r w:rsidRPr="0009016A">
        <w:t xml:space="preserve">And oft his trembling knees their aid refuse— </w:t>
      </w:r>
    </w:p>
    <w:p w14:paraId="14D821F9" w14:textId="11E26747" w:rsidR="003A417A" w:rsidRDefault="003A417A" w:rsidP="0009016A">
      <w:pPr>
        <w:pStyle w:val="Poetry"/>
      </w:pPr>
      <w:r w:rsidRPr="0009016A">
        <w:t>Yet, pressing foot by foot, his foe pursues.</w:t>
      </w:r>
    </w:p>
    <w:p w14:paraId="35A0D5C0" w14:textId="77777777" w:rsidR="0009016A" w:rsidRPr="0009016A" w:rsidRDefault="0009016A" w:rsidP="0009016A">
      <w:pPr>
        <w:pStyle w:val="Poetry"/>
      </w:pPr>
    </w:p>
    <w:p w14:paraId="429BFBD6" w14:textId="74968958" w:rsidR="003A417A" w:rsidRPr="0009016A" w:rsidRDefault="003A417A" w:rsidP="0009016A">
      <w:pPr>
        <w:pStyle w:val="Poetry"/>
      </w:pPr>
      <w:r w:rsidRPr="0009016A">
        <w:t>Thus, when a fearful stag is clos’d around</w:t>
      </w:r>
    </w:p>
    <w:p w14:paraId="75192B4A" w14:textId="77777777" w:rsidR="003A417A" w:rsidRPr="0009016A" w:rsidRDefault="003A417A" w:rsidP="0009016A">
      <w:pPr>
        <w:pStyle w:val="Poetry"/>
      </w:pPr>
      <w:r w:rsidRPr="0009016A">
        <w:t>With crimson toils, or in a river found,</w:t>
      </w:r>
    </w:p>
    <w:p w14:paraId="37CBD03D" w14:textId="77777777" w:rsidR="0009016A" w:rsidRDefault="003A417A" w:rsidP="0009016A">
      <w:pPr>
        <w:pStyle w:val="Poetry"/>
      </w:pPr>
      <w:r w:rsidRPr="0009016A">
        <w:t xml:space="preserve">High on the bank the deep-mouth’d hound appears, </w:t>
      </w:r>
    </w:p>
    <w:p w14:paraId="619E9AF6" w14:textId="4E1FDF71" w:rsidR="003A417A" w:rsidRPr="0009016A" w:rsidRDefault="003A417A" w:rsidP="0009016A">
      <w:pPr>
        <w:pStyle w:val="Poetry"/>
      </w:pPr>
      <w:r w:rsidRPr="0009016A">
        <w:t xml:space="preserve">Still opening, following still, where’er he </w:t>
      </w:r>
      <w:proofErr w:type="gramStart"/>
      <w:r w:rsidRPr="0009016A">
        <w:t>steers;</w:t>
      </w:r>
      <w:proofErr w:type="gramEnd"/>
    </w:p>
    <w:p w14:paraId="1CABAA8F" w14:textId="77777777" w:rsidR="003A417A" w:rsidRPr="0009016A" w:rsidRDefault="003A417A" w:rsidP="0009016A">
      <w:pPr>
        <w:pStyle w:val="Poetry"/>
      </w:pPr>
      <w:r w:rsidRPr="0009016A">
        <w:t>The persecuted creature, to and fro,</w:t>
      </w:r>
    </w:p>
    <w:p w14:paraId="00BAE59A" w14:textId="348ABA79" w:rsidR="003A417A" w:rsidRPr="0009016A" w:rsidRDefault="003A417A" w:rsidP="0009016A">
      <w:pPr>
        <w:pStyle w:val="Poetry"/>
      </w:pPr>
      <w:r w:rsidRPr="0009016A">
        <w:t>Turns here and there, to scape his Umbrian foe:</w:t>
      </w:r>
    </w:p>
    <w:p w14:paraId="7C8E6F16" w14:textId="77777777" w:rsidR="0009016A" w:rsidRDefault="003A417A" w:rsidP="0009016A">
      <w:pPr>
        <w:pStyle w:val="Poetry"/>
      </w:pPr>
      <w:r w:rsidRPr="0009016A">
        <w:t xml:space="preserve">Steep is th’ ascent, and, if he gains the land, </w:t>
      </w:r>
    </w:p>
    <w:p w14:paraId="1EC581B6" w14:textId="77777777" w:rsidR="0009016A" w:rsidRDefault="003A417A" w:rsidP="0009016A">
      <w:pPr>
        <w:pStyle w:val="Poetry"/>
      </w:pPr>
      <w:r w:rsidRPr="0009016A">
        <w:t xml:space="preserve">The purple death is pitch’d along the strand. </w:t>
      </w:r>
    </w:p>
    <w:p w14:paraId="1D06FA86" w14:textId="7F489693" w:rsidR="003A417A" w:rsidRPr="0009016A" w:rsidRDefault="003A417A" w:rsidP="0009016A">
      <w:pPr>
        <w:pStyle w:val="Poetry"/>
      </w:pPr>
      <w:r w:rsidRPr="0009016A">
        <w:t>His eager foe, determin’d to the chase,</w:t>
      </w:r>
    </w:p>
    <w:p w14:paraId="2FC5954A" w14:textId="77777777" w:rsidR="003A417A" w:rsidRPr="0009016A" w:rsidRDefault="003A417A" w:rsidP="0009016A">
      <w:pPr>
        <w:pStyle w:val="Poetry"/>
      </w:pPr>
      <w:r w:rsidRPr="0009016A">
        <w:lastRenderedPageBreak/>
        <w:t xml:space="preserve">Stretch’d at his length, gains ground at ev’ry </w:t>
      </w:r>
      <w:proofErr w:type="gramStart"/>
      <w:r w:rsidRPr="0009016A">
        <w:t>pace;</w:t>
      </w:r>
      <w:proofErr w:type="gramEnd"/>
    </w:p>
    <w:p w14:paraId="49FCF61C" w14:textId="5F613F55" w:rsidR="003A417A" w:rsidRPr="0009016A" w:rsidRDefault="003A417A" w:rsidP="0009016A">
      <w:pPr>
        <w:pStyle w:val="Poetry"/>
      </w:pPr>
      <w:r w:rsidRPr="0009016A">
        <w:t>Now to his beamy head he makes his way,</w:t>
      </w:r>
    </w:p>
    <w:p w14:paraId="087A778A" w14:textId="77777777" w:rsidR="003A417A" w:rsidRPr="0009016A" w:rsidRDefault="003A417A" w:rsidP="0009016A">
      <w:pPr>
        <w:pStyle w:val="Poetry"/>
      </w:pPr>
      <w:r w:rsidRPr="0009016A">
        <w:t>And now he holds, or thinks he holds, his prey:</w:t>
      </w:r>
    </w:p>
    <w:p w14:paraId="5D489F61" w14:textId="77777777" w:rsidR="003A417A" w:rsidRPr="0009016A" w:rsidRDefault="003A417A" w:rsidP="0009016A">
      <w:pPr>
        <w:pStyle w:val="Poetry"/>
      </w:pPr>
      <w:r w:rsidRPr="0009016A">
        <w:t xml:space="preserve">Just at the pinch, the stag springs out with </w:t>
      </w:r>
      <w:proofErr w:type="gramStart"/>
      <w:r w:rsidRPr="0009016A">
        <w:t>fear;</w:t>
      </w:r>
      <w:proofErr w:type="gramEnd"/>
    </w:p>
    <w:p w14:paraId="4617398F" w14:textId="77777777" w:rsidR="003A417A" w:rsidRPr="0009016A" w:rsidRDefault="003A417A" w:rsidP="0009016A">
      <w:pPr>
        <w:pStyle w:val="Poetry"/>
      </w:pPr>
      <w:r w:rsidRPr="0009016A">
        <w:t>He bites the wind, and fills his sounding jaws with air:</w:t>
      </w:r>
    </w:p>
    <w:p w14:paraId="0407FD51" w14:textId="77777777" w:rsidR="003A417A" w:rsidRPr="0009016A" w:rsidRDefault="003A417A" w:rsidP="0009016A">
      <w:pPr>
        <w:pStyle w:val="Poetry"/>
      </w:pPr>
      <w:r w:rsidRPr="0009016A">
        <w:t xml:space="preserve">The rocks, the lakes, the meadows ring with </w:t>
      </w:r>
      <w:proofErr w:type="gramStart"/>
      <w:r w:rsidRPr="0009016A">
        <w:t>cries;</w:t>
      </w:r>
      <w:proofErr w:type="gramEnd"/>
    </w:p>
    <w:p w14:paraId="418DC226" w14:textId="06174751" w:rsidR="003A417A" w:rsidRPr="0009016A" w:rsidRDefault="003A417A" w:rsidP="0009016A">
      <w:pPr>
        <w:pStyle w:val="Poetry"/>
      </w:pPr>
      <w:r w:rsidRPr="0009016A">
        <w:t>The mortal tumult mounts, and thunders in the skies.</w:t>
      </w:r>
    </w:p>
    <w:p w14:paraId="1496A1FD" w14:textId="77777777" w:rsidR="0009016A" w:rsidRDefault="003A417A" w:rsidP="0009016A">
      <w:pPr>
        <w:pStyle w:val="Poetry"/>
      </w:pPr>
      <w:r w:rsidRPr="0009016A">
        <w:t xml:space="preserve">Thus flies the Daunian prince, and, flying, blames </w:t>
      </w:r>
    </w:p>
    <w:p w14:paraId="7EF68DBC" w14:textId="77777777" w:rsidR="0009016A" w:rsidRDefault="003A417A" w:rsidP="0009016A">
      <w:pPr>
        <w:pStyle w:val="Poetry"/>
      </w:pPr>
      <w:r w:rsidRPr="0009016A">
        <w:t xml:space="preserve">His tardy troops, and, calling by their names, </w:t>
      </w:r>
    </w:p>
    <w:p w14:paraId="7EEBAA00" w14:textId="77777777" w:rsidR="0009016A" w:rsidRDefault="003A417A" w:rsidP="0009016A">
      <w:pPr>
        <w:pStyle w:val="Poetry"/>
      </w:pPr>
      <w:r w:rsidRPr="0009016A">
        <w:t xml:space="preserve">Demands his trusty sword. The Trojan threats </w:t>
      </w:r>
    </w:p>
    <w:p w14:paraId="765E0EB5" w14:textId="53A869B2" w:rsidR="003A417A" w:rsidRPr="0009016A" w:rsidRDefault="003A417A" w:rsidP="0009016A">
      <w:pPr>
        <w:pStyle w:val="Poetry"/>
      </w:pPr>
      <w:r w:rsidRPr="0009016A">
        <w:t>The realm with ruin, and their ancient seats</w:t>
      </w:r>
    </w:p>
    <w:p w14:paraId="11672CF8" w14:textId="61D7437E" w:rsidR="003A417A" w:rsidRPr="0009016A" w:rsidRDefault="003A417A" w:rsidP="0009016A">
      <w:pPr>
        <w:pStyle w:val="Poetry"/>
      </w:pPr>
      <w:r w:rsidRPr="0009016A">
        <w:t>To lay in ashes, if they dare supply</w:t>
      </w:r>
    </w:p>
    <w:p w14:paraId="3E34D945" w14:textId="77777777" w:rsidR="003A417A" w:rsidRPr="0009016A" w:rsidRDefault="003A417A" w:rsidP="0009016A">
      <w:pPr>
        <w:pStyle w:val="Poetry"/>
      </w:pPr>
      <w:r w:rsidRPr="0009016A">
        <w:t>With arms or aid his vanquish’d enemy:</w:t>
      </w:r>
    </w:p>
    <w:p w14:paraId="66B704E7" w14:textId="77777777" w:rsidR="0009016A" w:rsidRDefault="003A417A" w:rsidP="0009016A">
      <w:pPr>
        <w:pStyle w:val="Poetry"/>
      </w:pPr>
      <w:r w:rsidRPr="0009016A">
        <w:t xml:space="preserve">Thus menacing, he still pursues the course, </w:t>
      </w:r>
    </w:p>
    <w:p w14:paraId="0C80083B" w14:textId="1A451157" w:rsidR="003A417A" w:rsidRPr="0009016A" w:rsidRDefault="003A417A" w:rsidP="0009016A">
      <w:pPr>
        <w:pStyle w:val="Poetry"/>
      </w:pPr>
      <w:r w:rsidRPr="0009016A">
        <w:t>With vigor, tho’ diminish’d of his force.</w:t>
      </w:r>
    </w:p>
    <w:p w14:paraId="26C882F2" w14:textId="77777777" w:rsidR="003A417A" w:rsidRPr="0009016A" w:rsidRDefault="003A417A" w:rsidP="0009016A">
      <w:pPr>
        <w:pStyle w:val="Poetry"/>
      </w:pPr>
      <w:r w:rsidRPr="0009016A">
        <w:t>Ten times already round the listed place</w:t>
      </w:r>
    </w:p>
    <w:p w14:paraId="75544AA3" w14:textId="49CEAB97" w:rsidR="003A417A" w:rsidRPr="0009016A" w:rsidRDefault="003A417A" w:rsidP="0009016A">
      <w:pPr>
        <w:pStyle w:val="Poetry"/>
      </w:pPr>
      <w:r w:rsidRPr="0009016A">
        <w:t>One chief had fled, and t’ other giv’n the chase:</w:t>
      </w:r>
    </w:p>
    <w:p w14:paraId="3DC04F6B" w14:textId="77777777" w:rsidR="003A417A" w:rsidRPr="0009016A" w:rsidRDefault="003A417A" w:rsidP="0009016A">
      <w:pPr>
        <w:pStyle w:val="Poetry"/>
      </w:pPr>
      <w:r w:rsidRPr="0009016A">
        <w:t xml:space="preserve">No trivial prize is </w:t>
      </w:r>
      <w:proofErr w:type="gramStart"/>
      <w:r w:rsidRPr="0009016A">
        <w:t>play’d;</w:t>
      </w:r>
      <w:proofErr w:type="gramEnd"/>
      <w:r w:rsidRPr="0009016A">
        <w:t xml:space="preserve"> for on the life</w:t>
      </w:r>
    </w:p>
    <w:p w14:paraId="15B38D9F" w14:textId="1899AEAD" w:rsidR="003A417A" w:rsidRDefault="003A417A" w:rsidP="0009016A">
      <w:pPr>
        <w:pStyle w:val="Poetry"/>
      </w:pPr>
      <w:r w:rsidRPr="0009016A">
        <w:t xml:space="preserve">Or death of Turnus now </w:t>
      </w:r>
      <w:proofErr w:type="gramStart"/>
      <w:r w:rsidRPr="0009016A">
        <w:t>depends</w:t>
      </w:r>
      <w:proofErr w:type="gramEnd"/>
      <w:r w:rsidRPr="0009016A">
        <w:t xml:space="preserve"> the strife.</w:t>
      </w:r>
    </w:p>
    <w:p w14:paraId="5ACEEF20" w14:textId="77777777" w:rsidR="0009016A" w:rsidRPr="0009016A" w:rsidRDefault="0009016A" w:rsidP="0009016A">
      <w:pPr>
        <w:pStyle w:val="Poetry"/>
      </w:pPr>
    </w:p>
    <w:p w14:paraId="726E04D9" w14:textId="77777777" w:rsidR="0009016A" w:rsidRDefault="003A417A" w:rsidP="0009016A">
      <w:pPr>
        <w:pStyle w:val="Poetry"/>
      </w:pPr>
      <w:r w:rsidRPr="0009016A">
        <w:t xml:space="preserve">Within the space, an olive tree had stood, </w:t>
      </w:r>
    </w:p>
    <w:p w14:paraId="244CC6C2" w14:textId="4FB87504" w:rsidR="003A417A" w:rsidRPr="0009016A" w:rsidRDefault="003A417A" w:rsidP="0009016A">
      <w:pPr>
        <w:pStyle w:val="Poetry"/>
      </w:pPr>
      <w:r w:rsidRPr="0009016A">
        <w:t>A sacred shade, a venerable wood,</w:t>
      </w:r>
    </w:p>
    <w:p w14:paraId="3071CA95" w14:textId="63FF8981" w:rsidR="003A417A" w:rsidRPr="0009016A" w:rsidRDefault="003A417A" w:rsidP="0009016A">
      <w:pPr>
        <w:pStyle w:val="Poetry"/>
      </w:pPr>
      <w:r w:rsidRPr="0009016A">
        <w:t>For vows to Faunus paid, the Latins’ guardian god.</w:t>
      </w:r>
    </w:p>
    <w:p w14:paraId="248D175A" w14:textId="77777777" w:rsidR="0009016A" w:rsidRDefault="003A417A" w:rsidP="0009016A">
      <w:pPr>
        <w:pStyle w:val="Poetry"/>
      </w:pPr>
      <w:r w:rsidRPr="0009016A">
        <w:t xml:space="preserve">Here hung the vests, and tablets were ingrav’d, </w:t>
      </w:r>
    </w:p>
    <w:p w14:paraId="18758242" w14:textId="5D4B15B8" w:rsidR="003A417A" w:rsidRPr="0009016A" w:rsidRDefault="003A417A" w:rsidP="0009016A">
      <w:pPr>
        <w:pStyle w:val="Poetry"/>
      </w:pPr>
      <w:r w:rsidRPr="0009016A">
        <w:t>Of sinking mariners from shipwrack sav’d.</w:t>
      </w:r>
    </w:p>
    <w:p w14:paraId="6F12E66E" w14:textId="77777777" w:rsidR="003A417A" w:rsidRPr="0009016A" w:rsidRDefault="003A417A" w:rsidP="0009016A">
      <w:pPr>
        <w:pStyle w:val="Poetry"/>
      </w:pPr>
      <w:r w:rsidRPr="0009016A">
        <w:t>With heedless hands the Trojans fell’d the tree,</w:t>
      </w:r>
    </w:p>
    <w:p w14:paraId="45EF5D80" w14:textId="77777777" w:rsidR="003A417A" w:rsidRPr="0009016A" w:rsidRDefault="003A417A" w:rsidP="0009016A">
      <w:pPr>
        <w:pStyle w:val="Poetry"/>
      </w:pPr>
      <w:r w:rsidRPr="0009016A">
        <w:t>To make the ground inclos’d for combat free.</w:t>
      </w:r>
    </w:p>
    <w:p w14:paraId="0AE2DB9C" w14:textId="6E176242" w:rsidR="003A417A" w:rsidRPr="0009016A" w:rsidRDefault="003A417A" w:rsidP="0009016A">
      <w:pPr>
        <w:pStyle w:val="Poetry"/>
      </w:pPr>
      <w:r w:rsidRPr="0009016A">
        <w:t>Deep in the root, whether by fate, or chance,</w:t>
      </w:r>
    </w:p>
    <w:p w14:paraId="3C0F968F" w14:textId="77777777" w:rsidR="003A417A" w:rsidRPr="0009016A" w:rsidRDefault="003A417A" w:rsidP="0009016A">
      <w:pPr>
        <w:pStyle w:val="Poetry"/>
      </w:pPr>
      <w:r w:rsidRPr="0009016A">
        <w:t xml:space="preserve">Or erring haste, the Trojan drove his </w:t>
      </w:r>
      <w:proofErr w:type="gramStart"/>
      <w:r w:rsidRPr="0009016A">
        <w:t>lance;</w:t>
      </w:r>
      <w:proofErr w:type="gramEnd"/>
    </w:p>
    <w:p w14:paraId="7CE4FB75" w14:textId="77777777" w:rsidR="0009016A" w:rsidRDefault="003A417A" w:rsidP="0009016A">
      <w:pPr>
        <w:pStyle w:val="Poetry"/>
      </w:pPr>
      <w:r w:rsidRPr="0009016A">
        <w:t xml:space="preserve">Then stoop’d, and tugg’d with force immense, to free </w:t>
      </w:r>
    </w:p>
    <w:p w14:paraId="3D0FD034" w14:textId="2B628069" w:rsidR="003A417A" w:rsidRPr="0009016A" w:rsidRDefault="003A417A" w:rsidP="0009016A">
      <w:pPr>
        <w:pStyle w:val="Poetry"/>
      </w:pPr>
      <w:r w:rsidRPr="0009016A">
        <w:t xml:space="preserve">Th’ incumber’d spear from the tenacious </w:t>
      </w:r>
      <w:proofErr w:type="gramStart"/>
      <w:r w:rsidRPr="0009016A">
        <w:t>tree;</w:t>
      </w:r>
      <w:proofErr w:type="gramEnd"/>
    </w:p>
    <w:p w14:paraId="22B33615" w14:textId="77777777" w:rsidR="003A417A" w:rsidRPr="0009016A" w:rsidRDefault="003A417A" w:rsidP="0009016A">
      <w:pPr>
        <w:pStyle w:val="Poetry"/>
      </w:pPr>
      <w:r w:rsidRPr="0009016A">
        <w:t>That, whom his fainting limbs pursued in vain,</w:t>
      </w:r>
    </w:p>
    <w:p w14:paraId="502E7947" w14:textId="5F7A579D" w:rsidR="003A417A" w:rsidRDefault="003A417A" w:rsidP="0009016A">
      <w:pPr>
        <w:pStyle w:val="Poetry"/>
      </w:pPr>
      <w:r w:rsidRPr="0009016A">
        <w:t>His flying weapon might from far attain.</w:t>
      </w:r>
    </w:p>
    <w:p w14:paraId="73800024" w14:textId="77777777" w:rsidR="0009016A" w:rsidRPr="0009016A" w:rsidRDefault="0009016A" w:rsidP="0009016A">
      <w:pPr>
        <w:pStyle w:val="Poetry"/>
      </w:pPr>
    </w:p>
    <w:p w14:paraId="21EF74BB" w14:textId="77777777" w:rsidR="003A417A" w:rsidRPr="0009016A" w:rsidRDefault="003A417A" w:rsidP="0009016A">
      <w:pPr>
        <w:pStyle w:val="Poetry"/>
      </w:pPr>
      <w:r w:rsidRPr="0009016A">
        <w:t>Confus’d with fear, bereft of human aid,</w:t>
      </w:r>
    </w:p>
    <w:p w14:paraId="7A5DFEE6" w14:textId="77777777" w:rsidR="003A417A" w:rsidRPr="0009016A" w:rsidRDefault="003A417A" w:rsidP="0009016A">
      <w:pPr>
        <w:pStyle w:val="Poetry"/>
      </w:pPr>
      <w:r w:rsidRPr="0009016A">
        <w:lastRenderedPageBreak/>
        <w:t>Then Turnus to the gods, and first to Faunus pray’d:</w:t>
      </w:r>
    </w:p>
    <w:p w14:paraId="5C134397" w14:textId="77777777" w:rsidR="0009016A" w:rsidRDefault="003A417A" w:rsidP="0009016A">
      <w:pPr>
        <w:pStyle w:val="Poetry"/>
      </w:pPr>
      <w:r w:rsidRPr="0009016A">
        <w:t xml:space="preserve">“O Faunus, pity! and thou Mother Earth, </w:t>
      </w:r>
    </w:p>
    <w:p w14:paraId="0308BD03" w14:textId="10926AAE" w:rsidR="003A417A" w:rsidRPr="0009016A" w:rsidRDefault="003A417A" w:rsidP="0009016A">
      <w:pPr>
        <w:pStyle w:val="Poetry"/>
      </w:pPr>
      <w:r w:rsidRPr="0009016A">
        <w:t>Where I thy foster son receiv’d my birth,</w:t>
      </w:r>
    </w:p>
    <w:p w14:paraId="0147CE85" w14:textId="26B3F6CD" w:rsidR="003A417A" w:rsidRPr="0009016A" w:rsidRDefault="003A417A" w:rsidP="0009016A">
      <w:pPr>
        <w:pStyle w:val="Poetry"/>
      </w:pPr>
      <w:r w:rsidRPr="0009016A">
        <w:t>Hold fast the steel! If my religious hand</w:t>
      </w:r>
    </w:p>
    <w:p w14:paraId="3B4F4110" w14:textId="77777777" w:rsidR="0009016A" w:rsidRDefault="003A417A" w:rsidP="0009016A">
      <w:pPr>
        <w:pStyle w:val="Poetry"/>
      </w:pPr>
      <w:r w:rsidRPr="0009016A">
        <w:t xml:space="preserve">Your plant has honor’d, which your foes profan’d, </w:t>
      </w:r>
    </w:p>
    <w:p w14:paraId="3ACA8129" w14:textId="610FEEF6" w:rsidR="003A417A" w:rsidRPr="0009016A" w:rsidRDefault="003A417A" w:rsidP="0009016A">
      <w:pPr>
        <w:pStyle w:val="Poetry"/>
      </w:pPr>
      <w:r w:rsidRPr="0009016A">
        <w:t>Propitious hear my pious pray’r!” He said,</w:t>
      </w:r>
    </w:p>
    <w:p w14:paraId="05C9DF41" w14:textId="77777777" w:rsidR="003A417A" w:rsidRPr="0009016A" w:rsidRDefault="003A417A" w:rsidP="0009016A">
      <w:pPr>
        <w:pStyle w:val="Poetry"/>
      </w:pPr>
      <w:r w:rsidRPr="0009016A">
        <w:t>Nor with successless vows invok’d their aid.</w:t>
      </w:r>
    </w:p>
    <w:p w14:paraId="2C866D6C" w14:textId="77777777" w:rsidR="003A417A" w:rsidRPr="0009016A" w:rsidRDefault="003A417A" w:rsidP="0009016A">
      <w:pPr>
        <w:pStyle w:val="Poetry"/>
      </w:pPr>
      <w:r w:rsidRPr="0009016A">
        <w:t xml:space="preserve">Th’ incumbent hero wrench’d, and pull’d, and </w:t>
      </w:r>
      <w:proofErr w:type="gramStart"/>
      <w:r w:rsidRPr="0009016A">
        <w:t>strain’d;</w:t>
      </w:r>
      <w:proofErr w:type="gramEnd"/>
    </w:p>
    <w:p w14:paraId="3C20938A" w14:textId="6C4D825A" w:rsidR="003A417A" w:rsidRPr="0009016A" w:rsidRDefault="003A417A" w:rsidP="0009016A">
      <w:pPr>
        <w:pStyle w:val="Poetry"/>
      </w:pPr>
      <w:r w:rsidRPr="0009016A">
        <w:t>But still the stubborn earth the steel detain’d.</w:t>
      </w:r>
    </w:p>
    <w:p w14:paraId="2202C79E" w14:textId="77777777" w:rsidR="0009016A" w:rsidRDefault="003A417A" w:rsidP="0009016A">
      <w:pPr>
        <w:pStyle w:val="Poetry"/>
      </w:pPr>
      <w:r w:rsidRPr="0009016A">
        <w:t xml:space="preserve">Juturna took her time; and, while in vain </w:t>
      </w:r>
    </w:p>
    <w:p w14:paraId="198A6D5B" w14:textId="77777777" w:rsidR="0009016A" w:rsidRDefault="003A417A" w:rsidP="0009016A">
      <w:pPr>
        <w:pStyle w:val="Poetry"/>
      </w:pPr>
      <w:r w:rsidRPr="0009016A">
        <w:t xml:space="preserve">He strove, assum’d Meticus’ form again, </w:t>
      </w:r>
    </w:p>
    <w:p w14:paraId="48C8DDAA" w14:textId="5FB0B7DC" w:rsidR="003A417A" w:rsidRPr="0009016A" w:rsidRDefault="003A417A" w:rsidP="0009016A">
      <w:pPr>
        <w:pStyle w:val="Poetry"/>
      </w:pPr>
      <w:r w:rsidRPr="0009016A">
        <w:t>And, in that imitated shape, restor’d</w:t>
      </w:r>
    </w:p>
    <w:p w14:paraId="5CEC9600" w14:textId="77777777" w:rsidR="003A417A" w:rsidRPr="0009016A" w:rsidRDefault="003A417A" w:rsidP="0009016A">
      <w:pPr>
        <w:pStyle w:val="Poetry"/>
      </w:pPr>
      <w:r w:rsidRPr="0009016A">
        <w:t>To the despairing prince his Daunian sword.</w:t>
      </w:r>
    </w:p>
    <w:p w14:paraId="7B4376A2" w14:textId="608AE45E" w:rsidR="003A417A" w:rsidRPr="0009016A" w:rsidRDefault="003A417A" w:rsidP="0009016A">
      <w:pPr>
        <w:pStyle w:val="Poetry"/>
      </w:pPr>
      <w:r w:rsidRPr="0009016A">
        <w:t>The Queen of Love, who, with disdain and grief,</w:t>
      </w:r>
    </w:p>
    <w:p w14:paraId="680FE47C" w14:textId="77777777" w:rsidR="0009016A" w:rsidRDefault="003A417A" w:rsidP="0009016A">
      <w:pPr>
        <w:pStyle w:val="Poetry"/>
      </w:pPr>
      <w:r w:rsidRPr="0009016A">
        <w:t>Saw the bold nymph afford this prompt relief,</w:t>
      </w:r>
    </w:p>
    <w:p w14:paraId="2D56DDA5" w14:textId="7881CE77" w:rsidR="0009016A" w:rsidRDefault="003A417A" w:rsidP="0009016A">
      <w:pPr>
        <w:pStyle w:val="Poetry"/>
      </w:pPr>
      <w:r w:rsidRPr="0009016A">
        <w:t xml:space="preserve">T’ assert her offspring with a greater deed, </w:t>
      </w:r>
    </w:p>
    <w:p w14:paraId="662B0F9F" w14:textId="26DAAF08" w:rsidR="003A417A" w:rsidRDefault="003A417A" w:rsidP="0009016A">
      <w:pPr>
        <w:pStyle w:val="Poetry"/>
      </w:pPr>
      <w:r w:rsidRPr="0009016A">
        <w:t>From the tough root the ling’ring weapon freed.</w:t>
      </w:r>
    </w:p>
    <w:p w14:paraId="2E798CDD" w14:textId="77777777" w:rsidR="0009016A" w:rsidRPr="0009016A" w:rsidRDefault="0009016A" w:rsidP="0009016A">
      <w:pPr>
        <w:pStyle w:val="Poetry"/>
      </w:pPr>
    </w:p>
    <w:p w14:paraId="1D0340D3" w14:textId="77777777" w:rsidR="003A417A" w:rsidRPr="0009016A" w:rsidRDefault="003A417A" w:rsidP="0009016A">
      <w:pPr>
        <w:pStyle w:val="Poetry"/>
      </w:pPr>
      <w:r w:rsidRPr="0009016A">
        <w:t>Once more erect, the rival chiefs advance:</w:t>
      </w:r>
    </w:p>
    <w:p w14:paraId="20DA8E02" w14:textId="114CAAFA" w:rsidR="003A417A" w:rsidRPr="0009016A" w:rsidRDefault="003A417A" w:rsidP="0009016A">
      <w:pPr>
        <w:pStyle w:val="Poetry"/>
      </w:pPr>
      <w:r w:rsidRPr="0009016A">
        <w:t xml:space="preserve">One trusts the sword, and one the pointed </w:t>
      </w:r>
      <w:proofErr w:type="gramStart"/>
      <w:r w:rsidRPr="0009016A">
        <w:t>lance;</w:t>
      </w:r>
      <w:proofErr w:type="gramEnd"/>
    </w:p>
    <w:p w14:paraId="7B86B4C5" w14:textId="45480074" w:rsidR="003A417A" w:rsidRDefault="003A417A" w:rsidP="0009016A">
      <w:pPr>
        <w:pStyle w:val="Poetry"/>
      </w:pPr>
      <w:r w:rsidRPr="0009016A">
        <w:t>And both resolv’d alike to try their fatal chance.</w:t>
      </w:r>
    </w:p>
    <w:p w14:paraId="76462E7D" w14:textId="77777777" w:rsidR="0009016A" w:rsidRPr="0009016A" w:rsidRDefault="0009016A" w:rsidP="0009016A">
      <w:pPr>
        <w:pStyle w:val="Poetry"/>
      </w:pPr>
    </w:p>
    <w:p w14:paraId="79D1E5CB" w14:textId="77777777" w:rsidR="003A417A" w:rsidRPr="0009016A" w:rsidRDefault="003A417A" w:rsidP="0009016A">
      <w:pPr>
        <w:pStyle w:val="Poetry"/>
      </w:pPr>
      <w:r w:rsidRPr="0009016A">
        <w:t>Meantime imperial Jove to Juno spoke,</w:t>
      </w:r>
    </w:p>
    <w:p w14:paraId="0469A33F" w14:textId="77777777" w:rsidR="003A417A" w:rsidRPr="0009016A" w:rsidRDefault="003A417A" w:rsidP="0009016A">
      <w:pPr>
        <w:pStyle w:val="Poetry"/>
      </w:pPr>
      <w:r w:rsidRPr="0009016A">
        <w:t>Who from a shining cloud beheld the shock:</w:t>
      </w:r>
    </w:p>
    <w:p w14:paraId="63A85D29" w14:textId="77777777" w:rsidR="003A417A" w:rsidRPr="0009016A" w:rsidRDefault="003A417A" w:rsidP="0009016A">
      <w:pPr>
        <w:pStyle w:val="Poetry"/>
      </w:pPr>
      <w:r w:rsidRPr="0009016A">
        <w:t>“What new arrest, O Queen of Heav’n, is sent</w:t>
      </w:r>
    </w:p>
    <w:p w14:paraId="4D0ACD5A" w14:textId="7CC8B6E4" w:rsidR="003A417A" w:rsidRPr="0009016A" w:rsidRDefault="003A417A" w:rsidP="0009016A">
      <w:pPr>
        <w:pStyle w:val="Poetry"/>
      </w:pPr>
      <w:r w:rsidRPr="0009016A">
        <w:t>To stop the Fates now lab’ring in th’ event?</w:t>
      </w:r>
    </w:p>
    <w:p w14:paraId="6F5374F5" w14:textId="77777777" w:rsidR="0009016A" w:rsidRDefault="003A417A" w:rsidP="0009016A">
      <w:pPr>
        <w:pStyle w:val="Poetry"/>
      </w:pPr>
      <w:r w:rsidRPr="0009016A">
        <w:t xml:space="preserve">What farther hopes are left thee to pursue? </w:t>
      </w:r>
    </w:p>
    <w:p w14:paraId="6E5E733D" w14:textId="77777777" w:rsidR="0009016A" w:rsidRDefault="003A417A" w:rsidP="0009016A">
      <w:pPr>
        <w:pStyle w:val="Poetry"/>
      </w:pPr>
      <w:r w:rsidRPr="0009016A">
        <w:t xml:space="preserve">Divine Aeneas, (and thou know’st it too,) </w:t>
      </w:r>
    </w:p>
    <w:p w14:paraId="67A4CD89" w14:textId="77777777" w:rsidR="0009016A" w:rsidRDefault="003A417A" w:rsidP="0009016A">
      <w:pPr>
        <w:pStyle w:val="Poetry"/>
      </w:pPr>
      <w:r w:rsidRPr="0009016A">
        <w:t xml:space="preserve">Foredoom’d, to these celestial seats are due. </w:t>
      </w:r>
    </w:p>
    <w:p w14:paraId="3274DF45" w14:textId="3877D14A" w:rsidR="003A417A" w:rsidRPr="0009016A" w:rsidRDefault="003A417A" w:rsidP="0009016A">
      <w:pPr>
        <w:pStyle w:val="Poetry"/>
      </w:pPr>
      <w:r w:rsidRPr="0009016A">
        <w:t>What more attempts for Turnus can be made,</w:t>
      </w:r>
    </w:p>
    <w:p w14:paraId="48A63148" w14:textId="02ADDDF4" w:rsidR="003A417A" w:rsidRPr="0009016A" w:rsidRDefault="003A417A" w:rsidP="0009016A">
      <w:pPr>
        <w:pStyle w:val="Poetry"/>
      </w:pPr>
      <w:r w:rsidRPr="0009016A">
        <w:t>That thus thou ling’rest in this lonely shade?</w:t>
      </w:r>
    </w:p>
    <w:p w14:paraId="25C04951" w14:textId="77777777" w:rsidR="0009016A" w:rsidRDefault="003A417A" w:rsidP="0009016A">
      <w:pPr>
        <w:pStyle w:val="Poetry"/>
      </w:pPr>
      <w:r w:rsidRPr="0009016A">
        <w:t xml:space="preserve">Is it becoming of the due </w:t>
      </w:r>
      <w:proofErr w:type="gramStart"/>
      <w:r w:rsidRPr="0009016A">
        <w:t>respect</w:t>
      </w:r>
      <w:proofErr w:type="gramEnd"/>
      <w:r w:rsidRPr="0009016A">
        <w:t xml:space="preserve"> </w:t>
      </w:r>
    </w:p>
    <w:p w14:paraId="2ABD817B" w14:textId="63288D44" w:rsidR="003A417A" w:rsidRPr="0009016A" w:rsidRDefault="003A417A" w:rsidP="0009016A">
      <w:pPr>
        <w:pStyle w:val="Poetry"/>
      </w:pPr>
      <w:r w:rsidRPr="0009016A">
        <w:t xml:space="preserve">And awful honor of a god </w:t>
      </w:r>
      <w:proofErr w:type="gramStart"/>
      <w:r w:rsidRPr="0009016A">
        <w:t>elect</w:t>
      </w:r>
      <w:proofErr w:type="gramEnd"/>
      <w:r w:rsidRPr="0009016A">
        <w:t>,</w:t>
      </w:r>
    </w:p>
    <w:p w14:paraId="35FC85E4" w14:textId="77777777" w:rsidR="0009016A" w:rsidRDefault="003A417A" w:rsidP="0009016A">
      <w:pPr>
        <w:pStyle w:val="Poetry"/>
      </w:pPr>
      <w:r w:rsidRPr="0009016A">
        <w:t xml:space="preserve">A wound unworthy of our state to feel, </w:t>
      </w:r>
    </w:p>
    <w:p w14:paraId="431D1BDB" w14:textId="5CC96A36" w:rsidR="003A417A" w:rsidRPr="0009016A" w:rsidRDefault="003A417A" w:rsidP="0009016A">
      <w:pPr>
        <w:pStyle w:val="Poetry"/>
      </w:pPr>
      <w:r w:rsidRPr="0009016A">
        <w:t>Patient of human hands and earthly steel?</w:t>
      </w:r>
    </w:p>
    <w:p w14:paraId="4EC28809" w14:textId="6992B851" w:rsidR="003A417A" w:rsidRPr="0009016A" w:rsidRDefault="003A417A" w:rsidP="0009016A">
      <w:pPr>
        <w:pStyle w:val="Poetry"/>
      </w:pPr>
      <w:r w:rsidRPr="0009016A">
        <w:lastRenderedPageBreak/>
        <w:t>Or seems it just, the sister should restore</w:t>
      </w:r>
    </w:p>
    <w:p w14:paraId="17E99531" w14:textId="77777777" w:rsidR="003A417A" w:rsidRPr="0009016A" w:rsidRDefault="003A417A" w:rsidP="0009016A">
      <w:pPr>
        <w:pStyle w:val="Poetry"/>
      </w:pPr>
      <w:r w:rsidRPr="0009016A">
        <w:t>A second sword, when one was lost before,</w:t>
      </w:r>
    </w:p>
    <w:p w14:paraId="2BBFA9F5" w14:textId="77777777" w:rsidR="0009016A" w:rsidRDefault="003A417A" w:rsidP="0009016A">
      <w:pPr>
        <w:pStyle w:val="Poetry"/>
      </w:pPr>
      <w:r w:rsidRPr="0009016A">
        <w:t xml:space="preserve">And arm a conquer’d wretch against his conqueror? </w:t>
      </w:r>
    </w:p>
    <w:p w14:paraId="770D3D0F" w14:textId="3CB5F689" w:rsidR="003A417A" w:rsidRPr="0009016A" w:rsidRDefault="003A417A" w:rsidP="0009016A">
      <w:pPr>
        <w:pStyle w:val="Poetry"/>
      </w:pPr>
      <w:r w:rsidRPr="0009016A">
        <w:t>For what, without thy knowledge and avow,</w:t>
      </w:r>
    </w:p>
    <w:p w14:paraId="51EC547F" w14:textId="77777777" w:rsidR="003A417A" w:rsidRPr="0009016A" w:rsidRDefault="003A417A" w:rsidP="0009016A">
      <w:pPr>
        <w:pStyle w:val="Poetry"/>
      </w:pPr>
      <w:r w:rsidRPr="0009016A">
        <w:t>Nay more, thy dictate, durst Juturna do?</w:t>
      </w:r>
    </w:p>
    <w:p w14:paraId="72726347" w14:textId="26DAA8D9" w:rsidR="003A417A" w:rsidRPr="0009016A" w:rsidRDefault="003A417A" w:rsidP="0009016A">
      <w:pPr>
        <w:pStyle w:val="Poetry"/>
      </w:pPr>
      <w:r w:rsidRPr="0009016A">
        <w:t>At last, in deference to my love, forbear</w:t>
      </w:r>
    </w:p>
    <w:p w14:paraId="7A1B7664" w14:textId="77777777" w:rsidR="0009016A" w:rsidRDefault="003A417A" w:rsidP="0009016A">
      <w:pPr>
        <w:pStyle w:val="Poetry"/>
      </w:pPr>
      <w:r w:rsidRPr="0009016A">
        <w:t xml:space="preserve">To lodge within thy soul this anxious </w:t>
      </w:r>
      <w:proofErr w:type="gramStart"/>
      <w:r w:rsidRPr="0009016A">
        <w:t>care;</w:t>
      </w:r>
      <w:proofErr w:type="gramEnd"/>
      <w:r w:rsidRPr="0009016A">
        <w:t xml:space="preserve"> </w:t>
      </w:r>
    </w:p>
    <w:p w14:paraId="29577E26" w14:textId="2D8C4AB9" w:rsidR="003A417A" w:rsidRPr="0009016A" w:rsidRDefault="003A417A" w:rsidP="0009016A">
      <w:pPr>
        <w:pStyle w:val="Poetry"/>
      </w:pPr>
      <w:r w:rsidRPr="0009016A">
        <w:t>Reclin’d upon my breast, thy grief unload:</w:t>
      </w:r>
    </w:p>
    <w:p w14:paraId="4BB4C154" w14:textId="77777777" w:rsidR="0009016A" w:rsidRDefault="003A417A" w:rsidP="0009016A">
      <w:pPr>
        <w:pStyle w:val="Poetry"/>
      </w:pPr>
      <w:r w:rsidRPr="0009016A">
        <w:t xml:space="preserve">Who should relieve the goddess, but the god? </w:t>
      </w:r>
    </w:p>
    <w:p w14:paraId="1C8F4C40" w14:textId="0A99DCB5" w:rsidR="003A417A" w:rsidRPr="0009016A" w:rsidRDefault="003A417A" w:rsidP="0009016A">
      <w:pPr>
        <w:pStyle w:val="Poetry"/>
      </w:pPr>
      <w:r w:rsidRPr="0009016A">
        <w:t>Now all things to their utmost issue tend,</w:t>
      </w:r>
    </w:p>
    <w:p w14:paraId="406D01ED" w14:textId="4311F99C" w:rsidR="003A417A" w:rsidRPr="0009016A" w:rsidRDefault="003A417A" w:rsidP="0009016A">
      <w:pPr>
        <w:pStyle w:val="Poetry"/>
      </w:pPr>
      <w:r w:rsidRPr="0009016A">
        <w:t>Push’d by the Fates to their appointed</w:t>
      </w:r>
    </w:p>
    <w:p w14:paraId="30EFB04C" w14:textId="77777777" w:rsidR="003A417A" w:rsidRPr="0009016A" w:rsidRDefault="003A417A" w:rsidP="0009016A">
      <w:pPr>
        <w:pStyle w:val="Poetry"/>
      </w:pPr>
      <w:r w:rsidRPr="0009016A">
        <w:t>While leave was giv’n thee, and a lawful hour</w:t>
      </w:r>
    </w:p>
    <w:p w14:paraId="0D6C7F8A" w14:textId="77777777" w:rsidR="0009016A" w:rsidRDefault="003A417A" w:rsidP="0009016A">
      <w:pPr>
        <w:pStyle w:val="Poetry"/>
      </w:pPr>
      <w:r w:rsidRPr="0009016A">
        <w:t xml:space="preserve">For vengeance, wrath, and unresisted pow’r, </w:t>
      </w:r>
    </w:p>
    <w:p w14:paraId="51ED4BB4" w14:textId="77777777" w:rsidR="0009016A" w:rsidRDefault="003A417A" w:rsidP="0009016A">
      <w:pPr>
        <w:pStyle w:val="Poetry"/>
      </w:pPr>
      <w:r w:rsidRPr="0009016A">
        <w:t xml:space="preserve">Toss’d on the seas, thou couldst thy foes distress, </w:t>
      </w:r>
    </w:p>
    <w:p w14:paraId="310DE61C" w14:textId="1665940C" w:rsidR="003A417A" w:rsidRPr="0009016A" w:rsidRDefault="003A417A" w:rsidP="0009016A">
      <w:pPr>
        <w:pStyle w:val="Poetry"/>
      </w:pPr>
      <w:proofErr w:type="gramStart"/>
      <w:r w:rsidRPr="0009016A">
        <w:t>And,</w:t>
      </w:r>
      <w:proofErr w:type="gramEnd"/>
      <w:r w:rsidRPr="0009016A">
        <w:t xml:space="preserve"> driv’n ashore, with hostile arms oppress;</w:t>
      </w:r>
    </w:p>
    <w:p w14:paraId="7D41925D" w14:textId="34CD585D" w:rsidR="003A417A" w:rsidRPr="0009016A" w:rsidRDefault="003A417A" w:rsidP="0009016A">
      <w:pPr>
        <w:pStyle w:val="Poetry"/>
      </w:pPr>
      <w:r w:rsidRPr="0009016A">
        <w:t>Deform the royal house; and, from the side</w:t>
      </w:r>
    </w:p>
    <w:p w14:paraId="579903F4" w14:textId="77777777" w:rsidR="003A417A" w:rsidRPr="0009016A" w:rsidRDefault="003A417A" w:rsidP="0009016A">
      <w:pPr>
        <w:pStyle w:val="Poetry"/>
      </w:pPr>
      <w:r w:rsidRPr="0009016A">
        <w:t>Of the just bridegroom, tear the plighted bride:</w:t>
      </w:r>
    </w:p>
    <w:p w14:paraId="22FF3EC9" w14:textId="77777777" w:rsidR="0009016A" w:rsidRDefault="003A417A" w:rsidP="0009016A">
      <w:pPr>
        <w:pStyle w:val="Poetry"/>
      </w:pPr>
      <w:r w:rsidRPr="0009016A">
        <w:t xml:space="preserve">Now cease at my command.” The Thund’rer </w:t>
      </w:r>
      <w:proofErr w:type="gramStart"/>
      <w:r w:rsidRPr="0009016A">
        <w:t>said;</w:t>
      </w:r>
      <w:proofErr w:type="gramEnd"/>
      <w:r w:rsidRPr="0009016A">
        <w:t xml:space="preserve"> </w:t>
      </w:r>
    </w:p>
    <w:p w14:paraId="24397F62" w14:textId="44C3B4E3" w:rsidR="003A417A" w:rsidRPr="0009016A" w:rsidRDefault="003A417A" w:rsidP="0009016A">
      <w:pPr>
        <w:pStyle w:val="Poetry"/>
      </w:pPr>
      <w:r w:rsidRPr="0009016A">
        <w:t>And, with dejected eyes, this answer Juno made:</w:t>
      </w:r>
    </w:p>
    <w:p w14:paraId="4CD8A0FA" w14:textId="77777777" w:rsidR="003A417A" w:rsidRPr="0009016A" w:rsidRDefault="003A417A" w:rsidP="0009016A">
      <w:pPr>
        <w:pStyle w:val="Poetry"/>
      </w:pPr>
      <w:r w:rsidRPr="0009016A">
        <w:t>“Because your dread decree too well I knew,</w:t>
      </w:r>
    </w:p>
    <w:p w14:paraId="2DA47083" w14:textId="7E569AAD" w:rsidR="003A417A" w:rsidRPr="0009016A" w:rsidRDefault="003A417A" w:rsidP="0009016A">
      <w:pPr>
        <w:pStyle w:val="Poetry"/>
      </w:pPr>
      <w:r w:rsidRPr="0009016A">
        <w:t>From Turnus and from earth unwilling I withdrew.</w:t>
      </w:r>
    </w:p>
    <w:p w14:paraId="44DB8106" w14:textId="77777777" w:rsidR="0009016A" w:rsidRDefault="003A417A" w:rsidP="0009016A">
      <w:pPr>
        <w:pStyle w:val="Poetry"/>
      </w:pPr>
      <w:r w:rsidRPr="0009016A">
        <w:t xml:space="preserve">Else should you not behold me here, alone, </w:t>
      </w:r>
    </w:p>
    <w:p w14:paraId="5455DAB1" w14:textId="77777777" w:rsidR="0009016A" w:rsidRDefault="003A417A" w:rsidP="0009016A">
      <w:pPr>
        <w:pStyle w:val="Poetry"/>
      </w:pPr>
      <w:r w:rsidRPr="0009016A">
        <w:t xml:space="preserve">Involv’d in empty clouds, my friends bemoan, </w:t>
      </w:r>
    </w:p>
    <w:p w14:paraId="0E763236" w14:textId="77777777" w:rsidR="0009016A" w:rsidRDefault="003A417A" w:rsidP="0009016A">
      <w:pPr>
        <w:pStyle w:val="Poetry"/>
      </w:pPr>
      <w:proofErr w:type="gramStart"/>
      <w:r w:rsidRPr="0009016A">
        <w:t>But,</w:t>
      </w:r>
      <w:proofErr w:type="gramEnd"/>
      <w:r w:rsidRPr="0009016A">
        <w:t xml:space="preserve"> girt with vengeful flames, in open sight </w:t>
      </w:r>
    </w:p>
    <w:p w14:paraId="187D1554" w14:textId="7CB38805" w:rsidR="003A417A" w:rsidRPr="0009016A" w:rsidRDefault="003A417A" w:rsidP="0009016A">
      <w:pPr>
        <w:pStyle w:val="Poetry"/>
      </w:pPr>
      <w:r w:rsidRPr="0009016A">
        <w:t>Engag’d against my foes in mortal fight.</w:t>
      </w:r>
    </w:p>
    <w:p w14:paraId="11A7F2C9" w14:textId="762CC289" w:rsidR="003A417A" w:rsidRPr="0009016A" w:rsidRDefault="003A417A" w:rsidP="0009016A">
      <w:pPr>
        <w:pStyle w:val="Poetry"/>
      </w:pPr>
      <w:r w:rsidRPr="0009016A">
        <w:t>‘T is true, Juturna mingled in the strife</w:t>
      </w:r>
    </w:p>
    <w:p w14:paraId="7FE8A04F" w14:textId="77777777" w:rsidR="0009016A" w:rsidRDefault="003A417A" w:rsidP="0009016A">
      <w:pPr>
        <w:pStyle w:val="Poetry"/>
      </w:pPr>
      <w:r w:rsidRPr="0009016A">
        <w:t xml:space="preserve">By my command, to save her brother’s life— </w:t>
      </w:r>
    </w:p>
    <w:p w14:paraId="7319D67E" w14:textId="2E2FEECB" w:rsidR="003A417A" w:rsidRPr="0009016A" w:rsidRDefault="003A417A" w:rsidP="0009016A">
      <w:pPr>
        <w:pStyle w:val="Poetry"/>
      </w:pPr>
      <w:r w:rsidRPr="0009016A">
        <w:t>At least to try; but, by the Stygian lake,</w:t>
      </w:r>
    </w:p>
    <w:p w14:paraId="2CD90399" w14:textId="77777777" w:rsidR="0009016A" w:rsidRDefault="003A417A" w:rsidP="0009016A">
      <w:pPr>
        <w:pStyle w:val="Poetry"/>
      </w:pPr>
      <w:r w:rsidRPr="0009016A">
        <w:t xml:space="preserve">(The most religious oath the gods can take,) </w:t>
      </w:r>
    </w:p>
    <w:p w14:paraId="414698EF" w14:textId="1A5AEA3E" w:rsidR="003A417A" w:rsidRPr="0009016A" w:rsidRDefault="003A417A" w:rsidP="0009016A">
      <w:pPr>
        <w:pStyle w:val="Poetry"/>
      </w:pPr>
      <w:r w:rsidRPr="0009016A">
        <w:t>With this restriction, not to bend the bow,</w:t>
      </w:r>
    </w:p>
    <w:p w14:paraId="4C65D7B9" w14:textId="70E80FA8" w:rsidR="003A417A" w:rsidRPr="0009016A" w:rsidRDefault="003A417A" w:rsidP="0009016A">
      <w:pPr>
        <w:pStyle w:val="Poetry"/>
      </w:pPr>
      <w:r w:rsidRPr="0009016A">
        <w:t>Or toss the spear, or trembling dart to throw.</w:t>
      </w:r>
    </w:p>
    <w:p w14:paraId="4BEEDAB8" w14:textId="77777777" w:rsidR="0009016A" w:rsidRDefault="003A417A" w:rsidP="0009016A">
      <w:pPr>
        <w:pStyle w:val="Poetry"/>
      </w:pPr>
      <w:r w:rsidRPr="0009016A">
        <w:t xml:space="preserve">And now, resign’d to your superior might, </w:t>
      </w:r>
    </w:p>
    <w:p w14:paraId="1644FB22" w14:textId="77777777" w:rsidR="0009016A" w:rsidRDefault="003A417A" w:rsidP="0009016A">
      <w:pPr>
        <w:pStyle w:val="Poetry"/>
      </w:pPr>
      <w:r w:rsidRPr="0009016A">
        <w:t xml:space="preserve">And tir’d with fruitless toils, I loathe the fight. </w:t>
      </w:r>
    </w:p>
    <w:p w14:paraId="46CC9FB1" w14:textId="77777777" w:rsidR="0009016A" w:rsidRDefault="003A417A" w:rsidP="0009016A">
      <w:pPr>
        <w:pStyle w:val="Poetry"/>
      </w:pPr>
      <w:r w:rsidRPr="0009016A">
        <w:t xml:space="preserve">This let me beg (and this no fates withstand) </w:t>
      </w:r>
    </w:p>
    <w:p w14:paraId="7A11B84F" w14:textId="6F631294" w:rsidR="003A417A" w:rsidRPr="0009016A" w:rsidRDefault="003A417A" w:rsidP="0009016A">
      <w:pPr>
        <w:pStyle w:val="Poetry"/>
      </w:pPr>
      <w:r w:rsidRPr="0009016A">
        <w:t>Both for myself and for your father’s land,</w:t>
      </w:r>
    </w:p>
    <w:p w14:paraId="14D8A251" w14:textId="21459054" w:rsidR="003A417A" w:rsidRPr="0009016A" w:rsidRDefault="003A417A" w:rsidP="0009016A">
      <w:pPr>
        <w:pStyle w:val="Poetry"/>
      </w:pPr>
      <w:r w:rsidRPr="0009016A">
        <w:lastRenderedPageBreak/>
        <w:t>That, when the nuptial bed shall bind the peace,</w:t>
      </w:r>
    </w:p>
    <w:p w14:paraId="22B88DD2" w14:textId="77777777" w:rsidR="0009016A" w:rsidRDefault="003A417A" w:rsidP="0009016A">
      <w:pPr>
        <w:pStyle w:val="Poetry"/>
      </w:pPr>
      <w:r w:rsidRPr="0009016A">
        <w:t xml:space="preserve">(Which I, since you ordain, consent to bless,) </w:t>
      </w:r>
    </w:p>
    <w:p w14:paraId="55D7BB64" w14:textId="04BEB1D3" w:rsidR="003A417A" w:rsidRPr="0009016A" w:rsidRDefault="003A417A" w:rsidP="0009016A">
      <w:pPr>
        <w:pStyle w:val="Poetry"/>
      </w:pPr>
      <w:r w:rsidRPr="0009016A">
        <w:t xml:space="preserve">The laws of either nation be the </w:t>
      </w:r>
      <w:proofErr w:type="gramStart"/>
      <w:r w:rsidRPr="0009016A">
        <w:t>same;</w:t>
      </w:r>
      <w:proofErr w:type="gramEnd"/>
    </w:p>
    <w:p w14:paraId="503CCD7C" w14:textId="77777777" w:rsidR="003A417A" w:rsidRPr="0009016A" w:rsidRDefault="003A417A" w:rsidP="0009016A">
      <w:pPr>
        <w:pStyle w:val="Poetry"/>
      </w:pPr>
      <w:r w:rsidRPr="0009016A">
        <w:t>But let the Latins still retain their name,</w:t>
      </w:r>
    </w:p>
    <w:p w14:paraId="47A3E5F0" w14:textId="77777777" w:rsidR="003A417A" w:rsidRPr="0009016A" w:rsidRDefault="003A417A" w:rsidP="0009016A">
      <w:pPr>
        <w:pStyle w:val="Poetry"/>
      </w:pPr>
      <w:r w:rsidRPr="0009016A">
        <w:t>Speak the same language which they spoke before,</w:t>
      </w:r>
    </w:p>
    <w:p w14:paraId="75B9047F" w14:textId="7990FEC9" w:rsidR="003A417A" w:rsidRPr="0009016A" w:rsidRDefault="003A417A" w:rsidP="0009016A">
      <w:pPr>
        <w:pStyle w:val="Poetry"/>
      </w:pPr>
      <w:r w:rsidRPr="0009016A">
        <w:t>Wear the same habits which their grandsires wore.</w:t>
      </w:r>
    </w:p>
    <w:p w14:paraId="601054F4" w14:textId="77777777" w:rsidR="0009016A" w:rsidRDefault="003A417A" w:rsidP="0009016A">
      <w:pPr>
        <w:pStyle w:val="Poetry"/>
      </w:pPr>
      <w:r w:rsidRPr="0009016A">
        <w:t xml:space="preserve">Call them not Trojans: perish the renown </w:t>
      </w:r>
    </w:p>
    <w:p w14:paraId="7AF1FBD7" w14:textId="77777777" w:rsidR="0009016A" w:rsidRDefault="003A417A" w:rsidP="0009016A">
      <w:pPr>
        <w:pStyle w:val="Poetry"/>
      </w:pPr>
      <w:r w:rsidRPr="0009016A">
        <w:t xml:space="preserve">And name of Troy, with that detested town. </w:t>
      </w:r>
    </w:p>
    <w:p w14:paraId="55EE73F2" w14:textId="6D97FDD6" w:rsidR="003A417A" w:rsidRPr="0009016A" w:rsidRDefault="003A417A" w:rsidP="0009016A">
      <w:pPr>
        <w:pStyle w:val="Poetry"/>
      </w:pPr>
      <w:r w:rsidRPr="0009016A">
        <w:t>Latium be Latium still; let Alba reign</w:t>
      </w:r>
    </w:p>
    <w:p w14:paraId="37E2F5D6" w14:textId="77777777" w:rsidR="003A417A" w:rsidRPr="0009016A" w:rsidRDefault="003A417A" w:rsidP="0009016A">
      <w:pPr>
        <w:pStyle w:val="Poetry"/>
      </w:pPr>
      <w:r w:rsidRPr="0009016A">
        <w:t>And Rome’s immortal majesty remain.”</w:t>
      </w:r>
    </w:p>
    <w:p w14:paraId="23F51584" w14:textId="77777777" w:rsidR="0009016A" w:rsidRDefault="0009016A" w:rsidP="0009016A">
      <w:pPr>
        <w:pStyle w:val="Poetry"/>
      </w:pPr>
    </w:p>
    <w:p w14:paraId="18FDF44D" w14:textId="6296F945" w:rsidR="003A417A" w:rsidRPr="0009016A" w:rsidRDefault="003A417A" w:rsidP="0009016A">
      <w:pPr>
        <w:pStyle w:val="Poetry"/>
      </w:pPr>
      <w:r w:rsidRPr="0009016A">
        <w:t>Then thus the founder of mankind replies</w:t>
      </w:r>
    </w:p>
    <w:p w14:paraId="0B67CC72" w14:textId="77777777" w:rsidR="0009016A" w:rsidRDefault="003A417A" w:rsidP="0009016A">
      <w:pPr>
        <w:pStyle w:val="Poetry"/>
      </w:pPr>
      <w:r w:rsidRPr="0009016A">
        <w:t xml:space="preserve">(Unruffled was his front, serene his eyes) </w:t>
      </w:r>
    </w:p>
    <w:p w14:paraId="2A9AF2B3" w14:textId="77777777" w:rsidR="0009016A" w:rsidRDefault="003A417A" w:rsidP="0009016A">
      <w:pPr>
        <w:pStyle w:val="Poetry"/>
      </w:pPr>
      <w:r w:rsidRPr="0009016A">
        <w:t xml:space="preserve">“Can Saturn’s issue, and heav’n’s other heir, </w:t>
      </w:r>
    </w:p>
    <w:p w14:paraId="6191F47A" w14:textId="281AE39E" w:rsidR="003A417A" w:rsidRPr="0009016A" w:rsidRDefault="003A417A" w:rsidP="0009016A">
      <w:pPr>
        <w:pStyle w:val="Poetry"/>
      </w:pPr>
      <w:r w:rsidRPr="0009016A">
        <w:t>Such endless anger in her bosom bear?</w:t>
      </w:r>
    </w:p>
    <w:p w14:paraId="375CE99A" w14:textId="77777777" w:rsidR="003A417A" w:rsidRPr="0009016A" w:rsidRDefault="003A417A" w:rsidP="0009016A">
      <w:pPr>
        <w:pStyle w:val="Poetry"/>
      </w:pPr>
      <w:r w:rsidRPr="0009016A">
        <w:t xml:space="preserve">Be mistress, and your full desires </w:t>
      </w:r>
      <w:proofErr w:type="gramStart"/>
      <w:r w:rsidRPr="0009016A">
        <w:t>obtain;</w:t>
      </w:r>
      <w:proofErr w:type="gramEnd"/>
    </w:p>
    <w:p w14:paraId="027A8766" w14:textId="6ABCD46A" w:rsidR="003A417A" w:rsidRPr="0009016A" w:rsidRDefault="003A417A" w:rsidP="0009016A">
      <w:pPr>
        <w:pStyle w:val="Poetry"/>
      </w:pPr>
      <w:r w:rsidRPr="0009016A">
        <w:t>But quench the choler you foment in vain.</w:t>
      </w:r>
    </w:p>
    <w:p w14:paraId="1E5AE3ED" w14:textId="77777777" w:rsidR="0009016A" w:rsidRDefault="003A417A" w:rsidP="0009016A">
      <w:pPr>
        <w:pStyle w:val="Poetry"/>
      </w:pPr>
      <w:r w:rsidRPr="0009016A">
        <w:t xml:space="preserve">From ancient blood th’ Ausonian people sprung, </w:t>
      </w:r>
    </w:p>
    <w:p w14:paraId="6FDDEDE8" w14:textId="77777777" w:rsidR="0009016A" w:rsidRDefault="003A417A" w:rsidP="0009016A">
      <w:pPr>
        <w:pStyle w:val="Poetry"/>
      </w:pPr>
      <w:r w:rsidRPr="0009016A">
        <w:t xml:space="preserve">Shall keep their name, their habit, and their tongue. </w:t>
      </w:r>
    </w:p>
    <w:p w14:paraId="31A90E5A" w14:textId="1FE6AF40" w:rsidR="003A417A" w:rsidRPr="0009016A" w:rsidRDefault="003A417A" w:rsidP="0009016A">
      <w:pPr>
        <w:pStyle w:val="Poetry"/>
      </w:pPr>
      <w:r w:rsidRPr="0009016A">
        <w:t>The Trojans to their customs shall be tied:</w:t>
      </w:r>
    </w:p>
    <w:p w14:paraId="3D985250" w14:textId="77777777" w:rsidR="003A417A" w:rsidRPr="0009016A" w:rsidRDefault="003A417A" w:rsidP="0009016A">
      <w:pPr>
        <w:pStyle w:val="Poetry"/>
      </w:pPr>
      <w:r w:rsidRPr="0009016A">
        <w:t xml:space="preserve">I will, myself, their common rites </w:t>
      </w:r>
      <w:proofErr w:type="gramStart"/>
      <w:r w:rsidRPr="0009016A">
        <w:t>provide;</w:t>
      </w:r>
      <w:proofErr w:type="gramEnd"/>
    </w:p>
    <w:p w14:paraId="179A99B6" w14:textId="2D0A9F83" w:rsidR="003A417A" w:rsidRPr="0009016A" w:rsidRDefault="003A417A" w:rsidP="0009016A">
      <w:pPr>
        <w:pStyle w:val="Poetry"/>
      </w:pPr>
      <w:r w:rsidRPr="0009016A">
        <w:t>The natives shall command, the foreigners subside.</w:t>
      </w:r>
    </w:p>
    <w:p w14:paraId="21079C02" w14:textId="77777777" w:rsidR="003A417A" w:rsidRPr="0009016A" w:rsidRDefault="003A417A" w:rsidP="0009016A">
      <w:pPr>
        <w:pStyle w:val="Poetry"/>
      </w:pPr>
      <w:r w:rsidRPr="0009016A">
        <w:t xml:space="preserve">All shall be Latium; Troy without a </w:t>
      </w:r>
      <w:proofErr w:type="gramStart"/>
      <w:r w:rsidRPr="0009016A">
        <w:t>name;</w:t>
      </w:r>
      <w:proofErr w:type="gramEnd"/>
    </w:p>
    <w:p w14:paraId="1BDD8B0B" w14:textId="77777777" w:rsidR="0009016A" w:rsidRDefault="003A417A" w:rsidP="0009016A">
      <w:pPr>
        <w:pStyle w:val="Poetry"/>
      </w:pPr>
      <w:r w:rsidRPr="0009016A">
        <w:t xml:space="preserve">And her lost sons forget from whence they came. </w:t>
      </w:r>
    </w:p>
    <w:p w14:paraId="3897AF0C" w14:textId="77777777" w:rsidR="0009016A" w:rsidRDefault="003A417A" w:rsidP="0009016A">
      <w:pPr>
        <w:pStyle w:val="Poetry"/>
      </w:pPr>
      <w:r w:rsidRPr="0009016A">
        <w:t xml:space="preserve">From blood so mix’d, a pious race shall flow, </w:t>
      </w:r>
    </w:p>
    <w:p w14:paraId="3BF8B7BE" w14:textId="1D2BE909" w:rsidR="003A417A" w:rsidRPr="0009016A" w:rsidRDefault="003A417A" w:rsidP="0009016A">
      <w:pPr>
        <w:pStyle w:val="Poetry"/>
      </w:pPr>
      <w:r w:rsidRPr="0009016A">
        <w:t>Equal to gods, excelling all below.</w:t>
      </w:r>
    </w:p>
    <w:p w14:paraId="4FADC4A5" w14:textId="30616E49" w:rsidR="003A417A" w:rsidRPr="0009016A" w:rsidRDefault="003A417A" w:rsidP="0009016A">
      <w:pPr>
        <w:pStyle w:val="Poetry"/>
      </w:pPr>
      <w:r w:rsidRPr="0009016A">
        <w:t>No nation more respect to you shall pay,</w:t>
      </w:r>
    </w:p>
    <w:p w14:paraId="74541EEA" w14:textId="77777777" w:rsidR="0009016A" w:rsidRDefault="003A417A" w:rsidP="0009016A">
      <w:pPr>
        <w:pStyle w:val="Poetry"/>
      </w:pPr>
      <w:r w:rsidRPr="0009016A">
        <w:t xml:space="preserve">Or greater off ’rings on your altars lay.” </w:t>
      </w:r>
    </w:p>
    <w:p w14:paraId="585DD8DD" w14:textId="24D0AB9B" w:rsidR="003A417A" w:rsidRPr="0009016A" w:rsidRDefault="003A417A" w:rsidP="0009016A">
      <w:pPr>
        <w:pStyle w:val="Poetry"/>
      </w:pPr>
      <w:r w:rsidRPr="0009016A">
        <w:t>Juno consents, well pleas’d that her desires</w:t>
      </w:r>
    </w:p>
    <w:p w14:paraId="235577D8" w14:textId="5A32ED65" w:rsidR="003A417A" w:rsidRDefault="003A417A" w:rsidP="0009016A">
      <w:pPr>
        <w:pStyle w:val="Poetry"/>
      </w:pPr>
      <w:r w:rsidRPr="0009016A">
        <w:t>Had found success, and from the cloud retires.</w:t>
      </w:r>
    </w:p>
    <w:p w14:paraId="6ECA153A" w14:textId="77777777" w:rsidR="0009016A" w:rsidRPr="0009016A" w:rsidRDefault="0009016A" w:rsidP="0009016A">
      <w:pPr>
        <w:pStyle w:val="Poetry"/>
      </w:pPr>
    </w:p>
    <w:p w14:paraId="20E35FFA" w14:textId="77777777" w:rsidR="003A417A" w:rsidRPr="0009016A" w:rsidRDefault="003A417A" w:rsidP="0009016A">
      <w:pPr>
        <w:pStyle w:val="Poetry"/>
      </w:pPr>
      <w:r w:rsidRPr="0009016A">
        <w:t>The peace thus made, the Thund’rer next prepares</w:t>
      </w:r>
    </w:p>
    <w:p w14:paraId="4DE5D0BD" w14:textId="5FA73084" w:rsidR="003A417A" w:rsidRPr="0009016A" w:rsidRDefault="003A417A" w:rsidP="0009016A">
      <w:pPr>
        <w:pStyle w:val="Poetry"/>
      </w:pPr>
      <w:r w:rsidRPr="0009016A">
        <w:t>To force the wat’ry goddess from the wars.</w:t>
      </w:r>
    </w:p>
    <w:p w14:paraId="29974847" w14:textId="77777777" w:rsidR="0009016A" w:rsidRDefault="003A417A" w:rsidP="0009016A">
      <w:pPr>
        <w:pStyle w:val="Poetry"/>
      </w:pPr>
      <w:r w:rsidRPr="0009016A">
        <w:t xml:space="preserve">Deep in the dismal regions void of light, </w:t>
      </w:r>
    </w:p>
    <w:p w14:paraId="503E4B47" w14:textId="2BFD2593" w:rsidR="003A417A" w:rsidRPr="0009016A" w:rsidRDefault="003A417A" w:rsidP="0009016A">
      <w:pPr>
        <w:pStyle w:val="Poetry"/>
      </w:pPr>
      <w:r w:rsidRPr="0009016A">
        <w:t>Three daughters at a birth were born to Night:</w:t>
      </w:r>
    </w:p>
    <w:p w14:paraId="7D08E218" w14:textId="77777777" w:rsidR="0009016A" w:rsidRDefault="003A417A" w:rsidP="0009016A">
      <w:pPr>
        <w:pStyle w:val="Poetry"/>
      </w:pPr>
      <w:r w:rsidRPr="0009016A">
        <w:lastRenderedPageBreak/>
        <w:t xml:space="preserve">These their brown mother, brooding on her care, </w:t>
      </w:r>
    </w:p>
    <w:p w14:paraId="00DAD31D" w14:textId="2BBC9766" w:rsidR="003A417A" w:rsidRPr="0009016A" w:rsidRDefault="003A417A" w:rsidP="0009016A">
      <w:pPr>
        <w:pStyle w:val="Poetry"/>
      </w:pPr>
      <w:r w:rsidRPr="0009016A">
        <w:t>Indued with windy wings to flit in air,</w:t>
      </w:r>
    </w:p>
    <w:p w14:paraId="65E1BDB9" w14:textId="3B8541AD" w:rsidR="003A417A" w:rsidRPr="0009016A" w:rsidRDefault="003A417A" w:rsidP="0009016A">
      <w:pPr>
        <w:pStyle w:val="Poetry"/>
      </w:pPr>
      <w:r w:rsidRPr="0009016A">
        <w:t>With serpents girt alike, and crown’d with hissing hair.</w:t>
      </w:r>
    </w:p>
    <w:p w14:paraId="52FC629A" w14:textId="77777777" w:rsidR="0009016A" w:rsidRDefault="003A417A" w:rsidP="0009016A">
      <w:pPr>
        <w:pStyle w:val="Poetry"/>
      </w:pPr>
      <w:r w:rsidRPr="0009016A">
        <w:t xml:space="preserve">In heav’n the Dirae call’d, and still at hand, </w:t>
      </w:r>
    </w:p>
    <w:p w14:paraId="6A3ECC48" w14:textId="77777777" w:rsidR="0009016A" w:rsidRDefault="003A417A" w:rsidP="0009016A">
      <w:pPr>
        <w:pStyle w:val="Poetry"/>
      </w:pPr>
      <w:r w:rsidRPr="0009016A">
        <w:t xml:space="preserve">Before the throne of angry Jove they stand, </w:t>
      </w:r>
    </w:p>
    <w:p w14:paraId="20385946" w14:textId="375F9E0B" w:rsidR="003A417A" w:rsidRPr="0009016A" w:rsidRDefault="003A417A" w:rsidP="0009016A">
      <w:pPr>
        <w:pStyle w:val="Poetry"/>
      </w:pPr>
      <w:r w:rsidRPr="0009016A">
        <w:t>His ministers of wrath, and ready still</w:t>
      </w:r>
    </w:p>
    <w:p w14:paraId="2CC5830F" w14:textId="77777777" w:rsidR="003A417A" w:rsidRPr="0009016A" w:rsidRDefault="003A417A" w:rsidP="0009016A">
      <w:pPr>
        <w:pStyle w:val="Poetry"/>
      </w:pPr>
      <w:r w:rsidRPr="0009016A">
        <w:t>The minds of mortal men with fears to fill,</w:t>
      </w:r>
    </w:p>
    <w:p w14:paraId="3041ABDE" w14:textId="1285CF5E" w:rsidR="003A417A" w:rsidRPr="0009016A" w:rsidRDefault="003A417A" w:rsidP="0009016A">
      <w:pPr>
        <w:pStyle w:val="Poetry"/>
      </w:pPr>
      <w:r w:rsidRPr="0009016A">
        <w:t>Whene’er the moody sire, to wreak his hate</w:t>
      </w:r>
    </w:p>
    <w:p w14:paraId="35CE9E52" w14:textId="77777777" w:rsidR="0009016A" w:rsidRDefault="003A417A" w:rsidP="0009016A">
      <w:pPr>
        <w:pStyle w:val="Poetry"/>
      </w:pPr>
      <w:r w:rsidRPr="0009016A">
        <w:t xml:space="preserve">On realms or towns deserving of their fate, </w:t>
      </w:r>
    </w:p>
    <w:p w14:paraId="5958E2AB" w14:textId="77777777" w:rsidR="0009016A" w:rsidRDefault="003A417A" w:rsidP="0009016A">
      <w:pPr>
        <w:pStyle w:val="Poetry"/>
      </w:pPr>
      <w:r w:rsidRPr="0009016A">
        <w:t xml:space="preserve">Hurls down diseases, death and deadly care, </w:t>
      </w:r>
    </w:p>
    <w:p w14:paraId="626B402F" w14:textId="529C82F5" w:rsidR="003A417A" w:rsidRPr="0009016A" w:rsidRDefault="003A417A" w:rsidP="0009016A">
      <w:pPr>
        <w:pStyle w:val="Poetry"/>
      </w:pPr>
      <w:r w:rsidRPr="0009016A">
        <w:t>And terrifies the guilty world with war.</w:t>
      </w:r>
    </w:p>
    <w:p w14:paraId="478A316D" w14:textId="77777777" w:rsidR="003A417A" w:rsidRPr="0009016A" w:rsidRDefault="003A417A" w:rsidP="0009016A">
      <w:pPr>
        <w:pStyle w:val="Poetry"/>
      </w:pPr>
      <w:r w:rsidRPr="0009016A">
        <w:t>One sister plague if these from heav’n he sent,</w:t>
      </w:r>
    </w:p>
    <w:p w14:paraId="1B970116" w14:textId="704D0874" w:rsidR="003A417A" w:rsidRPr="0009016A" w:rsidRDefault="003A417A" w:rsidP="0009016A">
      <w:pPr>
        <w:pStyle w:val="Poetry"/>
      </w:pPr>
      <w:r w:rsidRPr="0009016A">
        <w:t>To fright Juturna with a dire portent.</w:t>
      </w:r>
    </w:p>
    <w:p w14:paraId="7A88E9EB" w14:textId="77777777" w:rsidR="0009016A" w:rsidRDefault="003A417A" w:rsidP="0009016A">
      <w:pPr>
        <w:pStyle w:val="Poetry"/>
      </w:pPr>
      <w:r w:rsidRPr="0009016A">
        <w:t xml:space="preserve">The pest comes whirling down: by far more slow </w:t>
      </w:r>
    </w:p>
    <w:p w14:paraId="4634CFA0" w14:textId="77777777" w:rsidR="0009016A" w:rsidRDefault="003A417A" w:rsidP="0009016A">
      <w:pPr>
        <w:pStyle w:val="Poetry"/>
      </w:pPr>
      <w:r w:rsidRPr="0009016A">
        <w:t xml:space="preserve">Springs the swift arrow from the Parthian bow, </w:t>
      </w:r>
    </w:p>
    <w:p w14:paraId="0B115E58" w14:textId="7182E915" w:rsidR="003A417A" w:rsidRPr="0009016A" w:rsidRDefault="003A417A" w:rsidP="0009016A">
      <w:pPr>
        <w:pStyle w:val="Poetry"/>
      </w:pPr>
      <w:r w:rsidRPr="0009016A">
        <w:t>Or Cydon yew, when, traversing the skies,</w:t>
      </w:r>
    </w:p>
    <w:p w14:paraId="345D1609" w14:textId="77777777" w:rsidR="003A417A" w:rsidRPr="0009016A" w:rsidRDefault="003A417A" w:rsidP="0009016A">
      <w:pPr>
        <w:pStyle w:val="Poetry"/>
      </w:pPr>
      <w:r w:rsidRPr="0009016A">
        <w:t>And drench’d in pois’nous juice, the sure destruction flies.</w:t>
      </w:r>
    </w:p>
    <w:p w14:paraId="7223165B" w14:textId="0AE63E23" w:rsidR="003A417A" w:rsidRPr="0009016A" w:rsidRDefault="003A417A" w:rsidP="0009016A">
      <w:pPr>
        <w:pStyle w:val="Poetry"/>
      </w:pPr>
      <w:r w:rsidRPr="0009016A">
        <w:t xml:space="preserve">With such a sudden and </w:t>
      </w:r>
      <w:proofErr w:type="gramStart"/>
      <w:r w:rsidRPr="0009016A">
        <w:t>unseen</w:t>
      </w:r>
      <w:proofErr w:type="gramEnd"/>
      <w:r w:rsidRPr="0009016A">
        <w:t xml:space="preserve"> a flight</w:t>
      </w:r>
    </w:p>
    <w:p w14:paraId="6925898C" w14:textId="77777777" w:rsidR="0009016A" w:rsidRDefault="003A417A" w:rsidP="0009016A">
      <w:pPr>
        <w:pStyle w:val="Poetry"/>
      </w:pPr>
      <w:r w:rsidRPr="0009016A">
        <w:t xml:space="preserve">Shot thro’ the clouds the daughter of the night. </w:t>
      </w:r>
    </w:p>
    <w:p w14:paraId="471D9F03" w14:textId="3DEA860E" w:rsidR="003A417A" w:rsidRPr="0009016A" w:rsidRDefault="003A417A" w:rsidP="0009016A">
      <w:pPr>
        <w:pStyle w:val="Poetry"/>
      </w:pPr>
      <w:r w:rsidRPr="0009016A">
        <w:t>Soon as the field inclos’d she had in view,</w:t>
      </w:r>
    </w:p>
    <w:p w14:paraId="7830D211" w14:textId="77777777" w:rsidR="0009016A" w:rsidRDefault="003A417A" w:rsidP="0009016A">
      <w:pPr>
        <w:pStyle w:val="Poetry"/>
      </w:pPr>
      <w:r w:rsidRPr="0009016A">
        <w:t xml:space="preserve">And from afar her destin’d quarry knew, </w:t>
      </w:r>
    </w:p>
    <w:p w14:paraId="566A1CF7" w14:textId="601A9E1E" w:rsidR="003A417A" w:rsidRPr="0009016A" w:rsidRDefault="003A417A" w:rsidP="0009016A">
      <w:pPr>
        <w:pStyle w:val="Poetry"/>
      </w:pPr>
      <w:r w:rsidRPr="0009016A">
        <w:t>Contracted, to the boding bird she turns,</w:t>
      </w:r>
    </w:p>
    <w:p w14:paraId="3FE618A1" w14:textId="0714C3D8" w:rsidR="003A417A" w:rsidRPr="0009016A" w:rsidRDefault="003A417A" w:rsidP="0009016A">
      <w:pPr>
        <w:pStyle w:val="Poetry"/>
      </w:pPr>
      <w:r w:rsidRPr="0009016A">
        <w:t xml:space="preserve">Which haunts the ruin’d piles and hallow’d </w:t>
      </w:r>
      <w:proofErr w:type="gramStart"/>
      <w:r w:rsidRPr="0009016A">
        <w:t>urns,</w:t>
      </w:r>
      <w:proofErr w:type="gramEnd"/>
      <w:r w:rsidRPr="0009016A">
        <w:tab/>
      </w:r>
    </w:p>
    <w:p w14:paraId="0A186C13" w14:textId="77777777" w:rsidR="0009016A" w:rsidRDefault="003A417A" w:rsidP="0009016A">
      <w:pPr>
        <w:pStyle w:val="Poetry"/>
      </w:pPr>
      <w:r w:rsidRPr="0009016A">
        <w:t xml:space="preserve">And beats about the tombs with nightly wings, </w:t>
      </w:r>
    </w:p>
    <w:p w14:paraId="478EC19E" w14:textId="77777777" w:rsidR="0009016A" w:rsidRDefault="003A417A" w:rsidP="0009016A">
      <w:pPr>
        <w:pStyle w:val="Poetry"/>
      </w:pPr>
      <w:r w:rsidRPr="0009016A">
        <w:t xml:space="preserve">Where songs obscene on sepulchers she sings. </w:t>
      </w:r>
    </w:p>
    <w:p w14:paraId="75790F85" w14:textId="77777777" w:rsidR="0009016A" w:rsidRDefault="003A417A" w:rsidP="0009016A">
      <w:pPr>
        <w:pStyle w:val="Poetry"/>
      </w:pPr>
      <w:proofErr w:type="gramStart"/>
      <w:r w:rsidRPr="0009016A">
        <w:t>Thus</w:t>
      </w:r>
      <w:proofErr w:type="gramEnd"/>
      <w:r w:rsidRPr="0009016A">
        <w:t xml:space="preserve"> lessen’d in her form, with frightful cries </w:t>
      </w:r>
    </w:p>
    <w:p w14:paraId="794BBDB7" w14:textId="4AA6A0F1" w:rsidR="003A417A" w:rsidRPr="0009016A" w:rsidRDefault="003A417A" w:rsidP="0009016A">
      <w:pPr>
        <w:pStyle w:val="Poetry"/>
      </w:pPr>
      <w:r w:rsidRPr="0009016A">
        <w:t>The Fury round unhappy Turnus flies,</w:t>
      </w:r>
    </w:p>
    <w:p w14:paraId="69B9FE87" w14:textId="2FA0EA71" w:rsidR="003A417A" w:rsidRDefault="003A417A" w:rsidP="0009016A">
      <w:pPr>
        <w:pStyle w:val="Poetry"/>
      </w:pPr>
      <w:r w:rsidRPr="0009016A">
        <w:t>Flaps on his shield, and flutters o’er his eyes.</w:t>
      </w:r>
    </w:p>
    <w:p w14:paraId="4B4EB935" w14:textId="77777777" w:rsidR="0009016A" w:rsidRPr="0009016A" w:rsidRDefault="0009016A" w:rsidP="0009016A">
      <w:pPr>
        <w:pStyle w:val="Poetry"/>
      </w:pPr>
    </w:p>
    <w:p w14:paraId="1F66745C" w14:textId="77777777" w:rsidR="003A417A" w:rsidRPr="0009016A" w:rsidRDefault="003A417A" w:rsidP="0009016A">
      <w:pPr>
        <w:pStyle w:val="Poetry"/>
      </w:pPr>
      <w:r w:rsidRPr="0009016A">
        <w:t xml:space="preserve">A lazy chillness crept along his </w:t>
      </w:r>
      <w:proofErr w:type="gramStart"/>
      <w:r w:rsidRPr="0009016A">
        <w:t>blood;</w:t>
      </w:r>
      <w:proofErr w:type="gramEnd"/>
    </w:p>
    <w:p w14:paraId="123A2D7B" w14:textId="77777777" w:rsidR="0009016A" w:rsidRDefault="003A417A" w:rsidP="0009016A">
      <w:pPr>
        <w:pStyle w:val="Poetry"/>
      </w:pPr>
      <w:r w:rsidRPr="0009016A">
        <w:t xml:space="preserve">Chok’d was his voice; his hair with horror stood. </w:t>
      </w:r>
    </w:p>
    <w:p w14:paraId="388AB5CE" w14:textId="10150A56" w:rsidR="003A417A" w:rsidRPr="0009016A" w:rsidRDefault="003A417A" w:rsidP="0009016A">
      <w:pPr>
        <w:pStyle w:val="Poetry"/>
      </w:pPr>
      <w:r w:rsidRPr="0009016A">
        <w:t>Juturna from afar beheld her fly,</w:t>
      </w:r>
    </w:p>
    <w:p w14:paraId="3C6D6525" w14:textId="77777777" w:rsidR="003A417A" w:rsidRPr="0009016A" w:rsidRDefault="003A417A" w:rsidP="0009016A">
      <w:pPr>
        <w:pStyle w:val="Poetry"/>
      </w:pPr>
      <w:r w:rsidRPr="0009016A">
        <w:t>And knew th’ ill omen, by her screaming cry</w:t>
      </w:r>
    </w:p>
    <w:p w14:paraId="4BCE16F4" w14:textId="17944ED4" w:rsidR="003A417A" w:rsidRPr="0009016A" w:rsidRDefault="003A417A" w:rsidP="0009016A">
      <w:pPr>
        <w:pStyle w:val="Poetry"/>
      </w:pPr>
      <w:r w:rsidRPr="0009016A">
        <w:t>And stridor of her wings. Amaz’d with fear,</w:t>
      </w:r>
    </w:p>
    <w:p w14:paraId="3C5378AA" w14:textId="2623FD06" w:rsidR="003A417A" w:rsidRDefault="003A417A" w:rsidP="0009016A">
      <w:pPr>
        <w:pStyle w:val="Poetry"/>
      </w:pPr>
      <w:r w:rsidRPr="0009016A">
        <w:t xml:space="preserve">Her beauteous breast she </w:t>
      </w:r>
      <w:proofErr w:type="gramStart"/>
      <w:r w:rsidRPr="0009016A">
        <w:t>beat, and</w:t>
      </w:r>
      <w:proofErr w:type="gramEnd"/>
      <w:r w:rsidRPr="0009016A">
        <w:t xml:space="preserve"> rent her flowing hair.</w:t>
      </w:r>
    </w:p>
    <w:p w14:paraId="4DAE8FB1" w14:textId="77777777" w:rsidR="0009016A" w:rsidRPr="0009016A" w:rsidRDefault="0009016A" w:rsidP="0009016A">
      <w:pPr>
        <w:pStyle w:val="Poetry"/>
      </w:pPr>
    </w:p>
    <w:p w14:paraId="618323C1" w14:textId="77777777" w:rsidR="0009016A" w:rsidRDefault="003A417A" w:rsidP="0009016A">
      <w:pPr>
        <w:pStyle w:val="Poetry"/>
      </w:pPr>
      <w:r w:rsidRPr="0009016A">
        <w:t xml:space="preserve">“Ah me!” she cries, “in this unequal strife </w:t>
      </w:r>
    </w:p>
    <w:p w14:paraId="2CB0F410" w14:textId="77777777" w:rsidR="0009016A" w:rsidRDefault="003A417A" w:rsidP="0009016A">
      <w:pPr>
        <w:pStyle w:val="Poetry"/>
      </w:pPr>
      <w:r w:rsidRPr="0009016A">
        <w:t xml:space="preserve">What can thy sister more to save thy life? </w:t>
      </w:r>
    </w:p>
    <w:p w14:paraId="6948EC6B" w14:textId="7EFF8C29" w:rsidR="003A417A" w:rsidRPr="0009016A" w:rsidRDefault="003A417A" w:rsidP="0009016A">
      <w:pPr>
        <w:pStyle w:val="Poetry"/>
      </w:pPr>
      <w:r w:rsidRPr="0009016A">
        <w:t>Weak as I am, can I, alas! contend</w:t>
      </w:r>
    </w:p>
    <w:p w14:paraId="2DA2BCD5" w14:textId="668F859B" w:rsidR="003A417A" w:rsidRPr="0009016A" w:rsidRDefault="003A417A" w:rsidP="0009016A">
      <w:pPr>
        <w:pStyle w:val="Poetry"/>
      </w:pPr>
      <w:r w:rsidRPr="0009016A">
        <w:t>In arms with that inexorable fiend?</w:t>
      </w:r>
    </w:p>
    <w:p w14:paraId="0D86E09F" w14:textId="77777777" w:rsidR="0009016A" w:rsidRDefault="003A417A" w:rsidP="0009016A">
      <w:pPr>
        <w:pStyle w:val="Poetry"/>
      </w:pPr>
      <w:r w:rsidRPr="0009016A">
        <w:t xml:space="preserve">Now, now, I quit the field! forbear to fright </w:t>
      </w:r>
    </w:p>
    <w:p w14:paraId="352986A7" w14:textId="77777777" w:rsidR="0009016A" w:rsidRDefault="003A417A" w:rsidP="0009016A">
      <w:pPr>
        <w:pStyle w:val="Poetry"/>
      </w:pPr>
      <w:r w:rsidRPr="0009016A">
        <w:t xml:space="preserve">My tender soul, ye baleful birds of </w:t>
      </w:r>
      <w:proofErr w:type="gramStart"/>
      <w:r w:rsidRPr="0009016A">
        <w:t>night;</w:t>
      </w:r>
      <w:proofErr w:type="gramEnd"/>
      <w:r w:rsidRPr="0009016A">
        <w:t xml:space="preserve"> </w:t>
      </w:r>
    </w:p>
    <w:p w14:paraId="573309CD" w14:textId="0A63E3DF" w:rsidR="003A417A" w:rsidRPr="0009016A" w:rsidRDefault="003A417A" w:rsidP="0009016A">
      <w:pPr>
        <w:pStyle w:val="Poetry"/>
      </w:pPr>
      <w:r w:rsidRPr="0009016A">
        <w:t>The lashing of your wings I know too well,</w:t>
      </w:r>
    </w:p>
    <w:p w14:paraId="5C0BCFD1" w14:textId="77777777" w:rsidR="003A417A" w:rsidRPr="0009016A" w:rsidRDefault="003A417A" w:rsidP="0009016A">
      <w:pPr>
        <w:pStyle w:val="Poetry"/>
      </w:pPr>
      <w:r w:rsidRPr="0009016A">
        <w:t>The sounding flight, and fun’ral screams of hell!</w:t>
      </w:r>
    </w:p>
    <w:p w14:paraId="4C3076AB" w14:textId="16C966A7" w:rsidR="003A417A" w:rsidRPr="0009016A" w:rsidRDefault="003A417A" w:rsidP="0009016A">
      <w:pPr>
        <w:pStyle w:val="Poetry"/>
      </w:pPr>
      <w:r w:rsidRPr="0009016A">
        <w:t>These are the gifts you bring from haughty Jove,</w:t>
      </w:r>
    </w:p>
    <w:p w14:paraId="443312AD" w14:textId="77777777" w:rsidR="0009016A" w:rsidRDefault="003A417A" w:rsidP="0009016A">
      <w:pPr>
        <w:pStyle w:val="Poetry"/>
      </w:pPr>
      <w:r w:rsidRPr="0009016A">
        <w:t xml:space="preserve">The worthy recompense of ravish’d love! </w:t>
      </w:r>
    </w:p>
    <w:p w14:paraId="688E3B66" w14:textId="77777777" w:rsidR="0009016A" w:rsidRDefault="003A417A" w:rsidP="0009016A">
      <w:pPr>
        <w:pStyle w:val="Poetry"/>
      </w:pPr>
      <w:r w:rsidRPr="0009016A">
        <w:t xml:space="preserve">Did he for this exempt my life from fate? </w:t>
      </w:r>
    </w:p>
    <w:p w14:paraId="447D1883" w14:textId="77777777" w:rsidR="0009016A" w:rsidRDefault="003A417A" w:rsidP="0009016A">
      <w:pPr>
        <w:pStyle w:val="Poetry"/>
      </w:pPr>
      <w:r w:rsidRPr="0009016A">
        <w:t xml:space="preserve">O hard conditions of immortal state, </w:t>
      </w:r>
    </w:p>
    <w:p w14:paraId="7A454D9E" w14:textId="3389B1F7" w:rsidR="003A417A" w:rsidRPr="0009016A" w:rsidRDefault="003A417A" w:rsidP="0009016A">
      <w:pPr>
        <w:pStyle w:val="Poetry"/>
      </w:pPr>
      <w:r w:rsidRPr="0009016A">
        <w:t>Tho’ born to death, not privileg’d to die,</w:t>
      </w:r>
    </w:p>
    <w:p w14:paraId="4FBF9BE3" w14:textId="25F3EB5B" w:rsidR="003A417A" w:rsidRPr="0009016A" w:rsidRDefault="003A417A" w:rsidP="0009016A">
      <w:pPr>
        <w:pStyle w:val="Poetry"/>
      </w:pPr>
      <w:r w:rsidRPr="0009016A">
        <w:t>But forc’d to bear impos’d eternity!</w:t>
      </w:r>
    </w:p>
    <w:p w14:paraId="1641CEDD" w14:textId="77777777" w:rsidR="0009016A" w:rsidRDefault="003A417A" w:rsidP="0009016A">
      <w:pPr>
        <w:pStyle w:val="Poetry"/>
      </w:pPr>
      <w:r w:rsidRPr="0009016A">
        <w:t xml:space="preserve">Take back your envious bribes, and let me go </w:t>
      </w:r>
    </w:p>
    <w:p w14:paraId="04CC261D" w14:textId="1998CECA" w:rsidR="003A417A" w:rsidRPr="0009016A" w:rsidRDefault="003A417A" w:rsidP="0009016A">
      <w:pPr>
        <w:pStyle w:val="Poetry"/>
      </w:pPr>
      <w:r w:rsidRPr="0009016A">
        <w:t>Companion to my brother’s ghost below!</w:t>
      </w:r>
    </w:p>
    <w:p w14:paraId="075C639D" w14:textId="77777777" w:rsidR="0009016A" w:rsidRDefault="003A417A" w:rsidP="0009016A">
      <w:pPr>
        <w:pStyle w:val="Poetry"/>
      </w:pPr>
      <w:r w:rsidRPr="0009016A">
        <w:t xml:space="preserve">The joys are vanish’d: nothing now remains, </w:t>
      </w:r>
    </w:p>
    <w:p w14:paraId="26DEE76D" w14:textId="75A99F97" w:rsidR="003A417A" w:rsidRPr="0009016A" w:rsidRDefault="003A417A" w:rsidP="0009016A">
      <w:pPr>
        <w:pStyle w:val="Poetry"/>
      </w:pPr>
      <w:r w:rsidRPr="0009016A">
        <w:t>Of life immortal, but immortal pains.</w:t>
      </w:r>
    </w:p>
    <w:p w14:paraId="55AEE9F4" w14:textId="4AD9BFB1" w:rsidR="003A417A" w:rsidRPr="0009016A" w:rsidRDefault="003A417A" w:rsidP="0009016A">
      <w:pPr>
        <w:pStyle w:val="Poetry"/>
      </w:pPr>
      <w:r w:rsidRPr="0009016A">
        <w:t>What earth will open her devouring womb,</w:t>
      </w:r>
    </w:p>
    <w:p w14:paraId="32521733" w14:textId="77777777" w:rsidR="003A417A" w:rsidRPr="0009016A" w:rsidRDefault="003A417A" w:rsidP="0009016A">
      <w:pPr>
        <w:pStyle w:val="Poetry"/>
      </w:pPr>
      <w:r w:rsidRPr="0009016A">
        <w:t>To rest a weary goddess in the tomb!”</w:t>
      </w:r>
    </w:p>
    <w:p w14:paraId="56ABA3FE" w14:textId="77777777" w:rsidR="0009016A" w:rsidRDefault="003A417A" w:rsidP="0009016A">
      <w:pPr>
        <w:pStyle w:val="Poetry"/>
      </w:pPr>
      <w:r w:rsidRPr="0009016A">
        <w:t xml:space="preserve">She drew a length of sighs; nor more she said, </w:t>
      </w:r>
    </w:p>
    <w:p w14:paraId="1250C60A" w14:textId="1E9BB641" w:rsidR="003A417A" w:rsidRPr="0009016A" w:rsidRDefault="003A417A" w:rsidP="0009016A">
      <w:pPr>
        <w:pStyle w:val="Poetry"/>
      </w:pPr>
      <w:r w:rsidRPr="0009016A">
        <w:t>But in her azure mantle wrapp’d her head,</w:t>
      </w:r>
    </w:p>
    <w:p w14:paraId="3FCA1E30" w14:textId="77777777" w:rsidR="003A417A" w:rsidRPr="0009016A" w:rsidRDefault="003A417A" w:rsidP="0009016A">
      <w:pPr>
        <w:pStyle w:val="Poetry"/>
      </w:pPr>
      <w:r w:rsidRPr="0009016A">
        <w:t>Then plung’d into her stream, with deep despair,</w:t>
      </w:r>
    </w:p>
    <w:p w14:paraId="47F4E5E3" w14:textId="1FC13D02" w:rsidR="003A417A" w:rsidRDefault="003A417A" w:rsidP="0009016A">
      <w:pPr>
        <w:pStyle w:val="Poetry"/>
      </w:pPr>
      <w:r w:rsidRPr="0009016A">
        <w:t>And her last sobs came bubbling up in air.</w:t>
      </w:r>
    </w:p>
    <w:p w14:paraId="534E430D" w14:textId="77777777" w:rsidR="0009016A" w:rsidRPr="0009016A" w:rsidRDefault="0009016A" w:rsidP="0009016A">
      <w:pPr>
        <w:pStyle w:val="Poetry"/>
      </w:pPr>
    </w:p>
    <w:p w14:paraId="514EFEFB" w14:textId="77777777" w:rsidR="0009016A" w:rsidRDefault="003A417A" w:rsidP="0009016A">
      <w:pPr>
        <w:pStyle w:val="Poetry"/>
      </w:pPr>
      <w:r w:rsidRPr="0009016A">
        <w:t xml:space="preserve">Now stern Aeneas his weighty spear </w:t>
      </w:r>
    </w:p>
    <w:p w14:paraId="19241620" w14:textId="7C6F34F1" w:rsidR="003A417A" w:rsidRPr="0009016A" w:rsidRDefault="003A417A" w:rsidP="0009016A">
      <w:pPr>
        <w:pStyle w:val="Poetry"/>
      </w:pPr>
      <w:r w:rsidRPr="0009016A">
        <w:t>Against his foe, and thus upbraids his fear:</w:t>
      </w:r>
    </w:p>
    <w:p w14:paraId="24FFDC33" w14:textId="77777777" w:rsidR="0009016A" w:rsidRDefault="003A417A" w:rsidP="0009016A">
      <w:pPr>
        <w:pStyle w:val="Poetry"/>
      </w:pPr>
      <w:r w:rsidRPr="0009016A">
        <w:t xml:space="preserve">“What farther subterfuge can Turnus find? </w:t>
      </w:r>
    </w:p>
    <w:p w14:paraId="1871893E" w14:textId="5E98BFB8" w:rsidR="003A417A" w:rsidRPr="0009016A" w:rsidRDefault="003A417A" w:rsidP="0009016A">
      <w:pPr>
        <w:pStyle w:val="Poetry"/>
      </w:pPr>
      <w:r w:rsidRPr="0009016A">
        <w:t>What empty hopes are harbor’d in his mind?</w:t>
      </w:r>
    </w:p>
    <w:p w14:paraId="56AACB2A" w14:textId="460699DF" w:rsidR="003A417A" w:rsidRPr="0009016A" w:rsidRDefault="003A417A" w:rsidP="0009016A">
      <w:pPr>
        <w:pStyle w:val="Poetry"/>
      </w:pPr>
      <w:r w:rsidRPr="0009016A">
        <w:t xml:space="preserve">‘T is not thy swiftness can secure thy </w:t>
      </w:r>
      <w:proofErr w:type="gramStart"/>
      <w:r w:rsidRPr="0009016A">
        <w:t>flight;</w:t>
      </w:r>
      <w:proofErr w:type="gramEnd"/>
    </w:p>
    <w:p w14:paraId="5A319220" w14:textId="77777777" w:rsidR="0009016A" w:rsidRDefault="003A417A" w:rsidP="0009016A">
      <w:pPr>
        <w:pStyle w:val="Poetry"/>
      </w:pPr>
      <w:r w:rsidRPr="0009016A">
        <w:t xml:space="preserve">Not with their feet, but hands, the valiant fight. </w:t>
      </w:r>
    </w:p>
    <w:p w14:paraId="67E62C73" w14:textId="77777777" w:rsidR="0009016A" w:rsidRDefault="003A417A" w:rsidP="0009016A">
      <w:pPr>
        <w:pStyle w:val="Poetry"/>
      </w:pPr>
      <w:r w:rsidRPr="0009016A">
        <w:t xml:space="preserve">Vary thy shape in thousand forms, and dare </w:t>
      </w:r>
    </w:p>
    <w:p w14:paraId="47163603" w14:textId="77777777" w:rsidR="0009016A" w:rsidRDefault="003A417A" w:rsidP="0009016A">
      <w:pPr>
        <w:pStyle w:val="Poetry"/>
      </w:pPr>
      <w:r w:rsidRPr="0009016A">
        <w:t xml:space="preserve">What skill and courage can attempt </w:t>
      </w:r>
      <w:proofErr w:type="gramStart"/>
      <w:r w:rsidRPr="0009016A">
        <w:t>in war;</w:t>
      </w:r>
      <w:proofErr w:type="gramEnd"/>
      <w:r w:rsidRPr="0009016A">
        <w:t xml:space="preserve"> </w:t>
      </w:r>
    </w:p>
    <w:p w14:paraId="7140FA93" w14:textId="044430F1" w:rsidR="003A417A" w:rsidRPr="0009016A" w:rsidRDefault="003A417A" w:rsidP="0009016A">
      <w:pPr>
        <w:pStyle w:val="Poetry"/>
      </w:pPr>
      <w:r w:rsidRPr="0009016A">
        <w:t xml:space="preserve">Wish for the wings of winds, to mount the </w:t>
      </w:r>
      <w:proofErr w:type="gramStart"/>
      <w:r w:rsidRPr="0009016A">
        <w:t>sky;</w:t>
      </w:r>
      <w:proofErr w:type="gramEnd"/>
    </w:p>
    <w:p w14:paraId="64D9BDF4" w14:textId="618DBB39" w:rsidR="003A417A" w:rsidRPr="0009016A" w:rsidRDefault="003A417A" w:rsidP="0009016A">
      <w:pPr>
        <w:pStyle w:val="Poetry"/>
      </w:pPr>
      <w:r w:rsidRPr="0009016A">
        <w:lastRenderedPageBreak/>
        <w:t>Or hid, within the hollow earth to lie!”</w:t>
      </w:r>
    </w:p>
    <w:p w14:paraId="105930DB" w14:textId="77777777" w:rsidR="003A417A" w:rsidRPr="0009016A" w:rsidRDefault="003A417A" w:rsidP="0009016A">
      <w:pPr>
        <w:pStyle w:val="Poetry"/>
      </w:pPr>
      <w:r w:rsidRPr="0009016A">
        <w:t>The champion shook his head, and made this short reply:</w:t>
      </w:r>
    </w:p>
    <w:p w14:paraId="61045D49" w14:textId="77777777" w:rsidR="0009016A" w:rsidRDefault="003A417A" w:rsidP="0009016A">
      <w:pPr>
        <w:pStyle w:val="Poetry"/>
      </w:pPr>
      <w:r w:rsidRPr="0009016A">
        <w:t xml:space="preserve">“No threats of thine my manly mind can </w:t>
      </w:r>
      <w:proofErr w:type="gramStart"/>
      <w:r w:rsidRPr="0009016A">
        <w:t>move;</w:t>
      </w:r>
      <w:proofErr w:type="gramEnd"/>
      <w:r w:rsidRPr="0009016A">
        <w:t xml:space="preserve"> </w:t>
      </w:r>
    </w:p>
    <w:p w14:paraId="45C22036" w14:textId="77777777" w:rsidR="0009016A" w:rsidRDefault="003A417A" w:rsidP="0009016A">
      <w:pPr>
        <w:pStyle w:val="Poetry"/>
      </w:pPr>
      <w:r w:rsidRPr="0009016A">
        <w:t xml:space="preserve">‘T is hostile heav’n I dread, and partial Jove.” </w:t>
      </w:r>
    </w:p>
    <w:p w14:paraId="48B3F4A9" w14:textId="7F7BA6FC" w:rsidR="003A417A" w:rsidRPr="0009016A" w:rsidRDefault="003A417A" w:rsidP="0009016A">
      <w:pPr>
        <w:pStyle w:val="Poetry"/>
      </w:pPr>
      <w:r w:rsidRPr="0009016A">
        <w:t>He said no more, but, with a sigh, repress’d</w:t>
      </w:r>
    </w:p>
    <w:p w14:paraId="3ABDCC97" w14:textId="2D274051" w:rsidR="003A417A" w:rsidRDefault="003A417A" w:rsidP="0009016A">
      <w:pPr>
        <w:pStyle w:val="Poetry"/>
      </w:pPr>
      <w:r w:rsidRPr="0009016A">
        <w:t>The mighty sorrow in his swelling breast.</w:t>
      </w:r>
    </w:p>
    <w:p w14:paraId="55DB2D27" w14:textId="77777777" w:rsidR="0009016A" w:rsidRPr="0009016A" w:rsidRDefault="0009016A" w:rsidP="0009016A">
      <w:pPr>
        <w:pStyle w:val="Poetry"/>
      </w:pPr>
    </w:p>
    <w:p w14:paraId="07CBECC7" w14:textId="77777777" w:rsidR="0009016A" w:rsidRDefault="003A417A" w:rsidP="0009016A">
      <w:pPr>
        <w:pStyle w:val="Poetry"/>
      </w:pPr>
      <w:r w:rsidRPr="0009016A">
        <w:t xml:space="preserve">Then, as he roll’d his troubled eyes around, </w:t>
      </w:r>
    </w:p>
    <w:p w14:paraId="1E5E847D" w14:textId="5460272E" w:rsidR="003A417A" w:rsidRPr="0009016A" w:rsidRDefault="003A417A" w:rsidP="0009016A">
      <w:pPr>
        <w:pStyle w:val="Poetry"/>
      </w:pPr>
      <w:r w:rsidRPr="0009016A">
        <w:t>An antique stone he saw, the common bound</w:t>
      </w:r>
    </w:p>
    <w:p w14:paraId="0762CEE2" w14:textId="77777777" w:rsidR="0009016A" w:rsidRDefault="003A417A" w:rsidP="0009016A">
      <w:pPr>
        <w:pStyle w:val="Poetry"/>
      </w:pPr>
      <w:r w:rsidRPr="0009016A">
        <w:t xml:space="preserve">Of neighb’ring fields, and barrier of the </w:t>
      </w:r>
      <w:proofErr w:type="gramStart"/>
      <w:r w:rsidRPr="0009016A">
        <w:t>ground;</w:t>
      </w:r>
      <w:proofErr w:type="gramEnd"/>
      <w:r w:rsidRPr="0009016A">
        <w:t xml:space="preserve"> </w:t>
      </w:r>
    </w:p>
    <w:p w14:paraId="2B0D7BC4" w14:textId="35473256" w:rsidR="003A417A" w:rsidRPr="0009016A" w:rsidRDefault="003A417A" w:rsidP="0009016A">
      <w:pPr>
        <w:pStyle w:val="Poetry"/>
      </w:pPr>
      <w:r w:rsidRPr="0009016A">
        <w:t>So vast, that twelve strong men of modern days</w:t>
      </w:r>
    </w:p>
    <w:p w14:paraId="3F51C533" w14:textId="458FD7E3" w:rsidR="003A417A" w:rsidRPr="0009016A" w:rsidRDefault="003A417A" w:rsidP="0009016A">
      <w:pPr>
        <w:pStyle w:val="Poetry"/>
      </w:pPr>
      <w:r w:rsidRPr="0009016A">
        <w:t>Th’ enormous weight from earth could hardly raise.</w:t>
      </w:r>
    </w:p>
    <w:p w14:paraId="2961CFA3" w14:textId="77777777" w:rsidR="0009016A" w:rsidRDefault="003A417A" w:rsidP="0009016A">
      <w:pPr>
        <w:pStyle w:val="Poetry"/>
      </w:pPr>
      <w:r w:rsidRPr="0009016A">
        <w:t xml:space="preserve">He heav’d it at a lift, </w:t>
      </w:r>
      <w:proofErr w:type="gramStart"/>
      <w:r w:rsidRPr="0009016A">
        <w:t>and,</w:t>
      </w:r>
      <w:proofErr w:type="gramEnd"/>
      <w:r w:rsidRPr="0009016A">
        <w:t xml:space="preserve"> pois’d on high, </w:t>
      </w:r>
    </w:p>
    <w:p w14:paraId="23FBE5AF" w14:textId="77777777" w:rsidR="0009016A" w:rsidRDefault="003A417A" w:rsidP="0009016A">
      <w:pPr>
        <w:pStyle w:val="Poetry"/>
      </w:pPr>
      <w:r w:rsidRPr="0009016A">
        <w:t xml:space="preserve">Ran stagg’ring on against his enemy, </w:t>
      </w:r>
    </w:p>
    <w:p w14:paraId="3F071BCE" w14:textId="286774E3" w:rsidR="003A417A" w:rsidRPr="0009016A" w:rsidRDefault="003A417A" w:rsidP="0009016A">
      <w:pPr>
        <w:pStyle w:val="Poetry"/>
      </w:pPr>
      <w:r w:rsidRPr="0009016A">
        <w:t xml:space="preserve">But </w:t>
      </w:r>
      <w:proofErr w:type="gramStart"/>
      <w:r w:rsidRPr="0009016A">
        <w:t>so</w:t>
      </w:r>
      <w:proofErr w:type="gramEnd"/>
      <w:r w:rsidRPr="0009016A">
        <w:t xml:space="preserve"> disorder’d, that he scarcely knew</w:t>
      </w:r>
    </w:p>
    <w:p w14:paraId="0EC2855B" w14:textId="77777777" w:rsidR="003A417A" w:rsidRPr="0009016A" w:rsidRDefault="003A417A" w:rsidP="0009016A">
      <w:pPr>
        <w:pStyle w:val="Poetry"/>
      </w:pPr>
      <w:r w:rsidRPr="0009016A">
        <w:t>His way, or what unwieldly weight he threw.</w:t>
      </w:r>
    </w:p>
    <w:p w14:paraId="5782AD87" w14:textId="22DDE6DD" w:rsidR="003A417A" w:rsidRPr="0009016A" w:rsidRDefault="003A417A" w:rsidP="0009016A">
      <w:pPr>
        <w:pStyle w:val="Poetry"/>
      </w:pPr>
      <w:r w:rsidRPr="0009016A">
        <w:t>His knocking knees are bent beneath the load,</w:t>
      </w:r>
    </w:p>
    <w:p w14:paraId="4B47FA18" w14:textId="77777777" w:rsidR="003A417A" w:rsidRPr="0009016A" w:rsidRDefault="003A417A" w:rsidP="0009016A">
      <w:pPr>
        <w:pStyle w:val="Poetry"/>
      </w:pPr>
      <w:r w:rsidRPr="0009016A">
        <w:t>And shiv’ring cold congeals his vital blood.</w:t>
      </w:r>
    </w:p>
    <w:p w14:paraId="15F920B6" w14:textId="77777777" w:rsidR="0009016A" w:rsidRDefault="003A417A" w:rsidP="0009016A">
      <w:pPr>
        <w:pStyle w:val="Poetry"/>
      </w:pPr>
      <w:r w:rsidRPr="0009016A">
        <w:t xml:space="preserve">The stone drops from his arms, and, falling short </w:t>
      </w:r>
    </w:p>
    <w:p w14:paraId="235253B2" w14:textId="35EE672E" w:rsidR="003A417A" w:rsidRPr="0009016A" w:rsidRDefault="003A417A" w:rsidP="0009016A">
      <w:pPr>
        <w:pStyle w:val="Poetry"/>
      </w:pPr>
      <w:r w:rsidRPr="0009016A">
        <w:t>For want of vigor, mocks his vain effort.</w:t>
      </w:r>
    </w:p>
    <w:p w14:paraId="28619980" w14:textId="77777777" w:rsidR="003A417A" w:rsidRPr="0009016A" w:rsidRDefault="003A417A" w:rsidP="0009016A">
      <w:pPr>
        <w:pStyle w:val="Poetry"/>
      </w:pPr>
      <w:r w:rsidRPr="0009016A">
        <w:t>And as, when heavy sleep has clos’d the sight,</w:t>
      </w:r>
    </w:p>
    <w:p w14:paraId="434A8211" w14:textId="5627E8B8" w:rsidR="003A417A" w:rsidRPr="0009016A" w:rsidRDefault="003A417A" w:rsidP="0009016A">
      <w:pPr>
        <w:pStyle w:val="Poetry"/>
      </w:pPr>
      <w:r w:rsidRPr="0009016A">
        <w:t xml:space="preserve">The sickly fancy labors in the </w:t>
      </w:r>
      <w:proofErr w:type="gramStart"/>
      <w:r w:rsidRPr="0009016A">
        <w:t>night;</w:t>
      </w:r>
      <w:proofErr w:type="gramEnd"/>
    </w:p>
    <w:p w14:paraId="2ECE747A" w14:textId="77777777" w:rsidR="0009016A" w:rsidRDefault="003A417A" w:rsidP="0009016A">
      <w:pPr>
        <w:pStyle w:val="Poetry"/>
      </w:pPr>
      <w:r w:rsidRPr="0009016A">
        <w:t xml:space="preserve">We seem to run; and, destitute of force, </w:t>
      </w:r>
    </w:p>
    <w:p w14:paraId="1C6C935B" w14:textId="5417C431" w:rsidR="003A417A" w:rsidRPr="0009016A" w:rsidRDefault="003A417A" w:rsidP="0009016A">
      <w:pPr>
        <w:pStyle w:val="Poetry"/>
      </w:pPr>
      <w:r w:rsidRPr="0009016A">
        <w:t>Our sinking limbs forsake us in the course:</w:t>
      </w:r>
    </w:p>
    <w:p w14:paraId="0C5DC0FC" w14:textId="77777777" w:rsidR="003A417A" w:rsidRPr="0009016A" w:rsidRDefault="003A417A" w:rsidP="0009016A">
      <w:pPr>
        <w:pStyle w:val="Poetry"/>
      </w:pPr>
      <w:r w:rsidRPr="0009016A">
        <w:t xml:space="preserve">In vain we heave for breath; in vain we </w:t>
      </w:r>
      <w:proofErr w:type="gramStart"/>
      <w:r w:rsidRPr="0009016A">
        <w:t>cry;</w:t>
      </w:r>
      <w:proofErr w:type="gramEnd"/>
    </w:p>
    <w:p w14:paraId="03C13C7F" w14:textId="77777777" w:rsidR="003A417A" w:rsidRPr="0009016A" w:rsidRDefault="003A417A" w:rsidP="0009016A">
      <w:pPr>
        <w:pStyle w:val="Poetry"/>
      </w:pPr>
      <w:r w:rsidRPr="0009016A">
        <w:t xml:space="preserve">The nerves, unbrac’d, their usual strength </w:t>
      </w:r>
      <w:proofErr w:type="gramStart"/>
      <w:r w:rsidRPr="0009016A">
        <w:t>deny;</w:t>
      </w:r>
      <w:proofErr w:type="gramEnd"/>
    </w:p>
    <w:p w14:paraId="273A896A" w14:textId="20D0EAD9" w:rsidR="003A417A" w:rsidRPr="0009016A" w:rsidRDefault="003A417A" w:rsidP="0009016A">
      <w:pPr>
        <w:pStyle w:val="Poetry"/>
      </w:pPr>
      <w:r w:rsidRPr="0009016A">
        <w:t>And on the tongue the falt’ring accents die:</w:t>
      </w:r>
    </w:p>
    <w:p w14:paraId="4BEF88B6" w14:textId="77777777" w:rsidR="0009016A" w:rsidRDefault="003A417A" w:rsidP="0009016A">
      <w:pPr>
        <w:pStyle w:val="Poetry"/>
      </w:pPr>
      <w:r w:rsidRPr="0009016A">
        <w:t xml:space="preserve">So Turnus far’d; whatever means he tried, </w:t>
      </w:r>
    </w:p>
    <w:p w14:paraId="0BB6609B" w14:textId="09CE5715" w:rsidR="003A417A" w:rsidRPr="0009016A" w:rsidRDefault="003A417A" w:rsidP="0009016A">
      <w:pPr>
        <w:pStyle w:val="Poetry"/>
      </w:pPr>
      <w:r w:rsidRPr="0009016A">
        <w:t>All force of arms and points of art employ’d,</w:t>
      </w:r>
    </w:p>
    <w:p w14:paraId="6EA4DD84" w14:textId="3F5C7DEB" w:rsidR="003A417A" w:rsidRDefault="003A417A" w:rsidP="0009016A">
      <w:pPr>
        <w:pStyle w:val="Poetry"/>
      </w:pPr>
      <w:r w:rsidRPr="0009016A">
        <w:t xml:space="preserve">The Fury flew </w:t>
      </w:r>
      <w:proofErr w:type="gramStart"/>
      <w:r w:rsidRPr="0009016A">
        <w:t>athwart, and</w:t>
      </w:r>
      <w:proofErr w:type="gramEnd"/>
      <w:r w:rsidRPr="0009016A">
        <w:t xml:space="preserve"> made th’ endeavor void.</w:t>
      </w:r>
    </w:p>
    <w:p w14:paraId="5A576501" w14:textId="77777777" w:rsidR="0009016A" w:rsidRPr="0009016A" w:rsidRDefault="0009016A" w:rsidP="0009016A">
      <w:pPr>
        <w:pStyle w:val="Poetry"/>
      </w:pPr>
    </w:p>
    <w:p w14:paraId="45D30E88" w14:textId="77777777" w:rsidR="003A417A" w:rsidRPr="0009016A" w:rsidRDefault="003A417A" w:rsidP="0009016A">
      <w:pPr>
        <w:pStyle w:val="Poetry"/>
      </w:pPr>
      <w:r w:rsidRPr="0009016A">
        <w:t xml:space="preserve">A thousand various thoughts his soul </w:t>
      </w:r>
      <w:proofErr w:type="gramStart"/>
      <w:r w:rsidRPr="0009016A">
        <w:t>confound;</w:t>
      </w:r>
      <w:proofErr w:type="gramEnd"/>
    </w:p>
    <w:p w14:paraId="4CE161BB" w14:textId="07C76BD0" w:rsidR="003A417A" w:rsidRPr="0009016A" w:rsidRDefault="003A417A" w:rsidP="0009016A">
      <w:pPr>
        <w:pStyle w:val="Poetry"/>
      </w:pPr>
      <w:r w:rsidRPr="0009016A">
        <w:t xml:space="preserve">He star’d about, nor aid nor issue </w:t>
      </w:r>
      <w:proofErr w:type="gramStart"/>
      <w:r w:rsidRPr="0009016A">
        <w:t>found;</w:t>
      </w:r>
      <w:proofErr w:type="gramEnd"/>
    </w:p>
    <w:p w14:paraId="2645E758" w14:textId="77777777" w:rsidR="0009016A" w:rsidRDefault="003A417A" w:rsidP="0009016A">
      <w:pPr>
        <w:pStyle w:val="Poetry"/>
      </w:pPr>
      <w:r w:rsidRPr="0009016A">
        <w:t xml:space="preserve">His own men stop the pass, and his own walls surround. </w:t>
      </w:r>
    </w:p>
    <w:p w14:paraId="7D6F131A" w14:textId="087FB4C0" w:rsidR="003A417A" w:rsidRPr="0009016A" w:rsidRDefault="003A417A" w:rsidP="0009016A">
      <w:pPr>
        <w:pStyle w:val="Poetry"/>
      </w:pPr>
      <w:r w:rsidRPr="0009016A">
        <w:t>Once more he pauses, and looks out again,</w:t>
      </w:r>
    </w:p>
    <w:p w14:paraId="4E6AE8A7" w14:textId="77777777" w:rsidR="0009016A" w:rsidRDefault="003A417A" w:rsidP="0009016A">
      <w:pPr>
        <w:pStyle w:val="Poetry"/>
      </w:pPr>
      <w:r w:rsidRPr="0009016A">
        <w:lastRenderedPageBreak/>
        <w:t xml:space="preserve">And seeks the goddess charioteer in vain. </w:t>
      </w:r>
    </w:p>
    <w:p w14:paraId="293CDA49" w14:textId="62C8DA48" w:rsidR="003A417A" w:rsidRPr="0009016A" w:rsidRDefault="003A417A" w:rsidP="0009016A">
      <w:pPr>
        <w:pStyle w:val="Poetry"/>
      </w:pPr>
      <w:r w:rsidRPr="0009016A">
        <w:t>Trembling he views the thund’ring chief advance,</w:t>
      </w:r>
    </w:p>
    <w:p w14:paraId="1E8EF684" w14:textId="4163A503" w:rsidR="003A417A" w:rsidRPr="0009016A" w:rsidRDefault="003A417A" w:rsidP="0009016A">
      <w:pPr>
        <w:pStyle w:val="Poetry"/>
      </w:pPr>
      <w:r w:rsidRPr="0009016A">
        <w:t>And brandishing aloft the deadly lance:</w:t>
      </w:r>
    </w:p>
    <w:p w14:paraId="6D998B44" w14:textId="77777777" w:rsidR="0009016A" w:rsidRDefault="003A417A" w:rsidP="0009016A">
      <w:pPr>
        <w:pStyle w:val="Poetry"/>
      </w:pPr>
      <w:r w:rsidRPr="0009016A">
        <w:t xml:space="preserve">Amaz’d he cow’rs beneath his conqu’ring foe, </w:t>
      </w:r>
    </w:p>
    <w:p w14:paraId="6D93F12E" w14:textId="26BE4CEB" w:rsidR="003A417A" w:rsidRPr="0009016A" w:rsidRDefault="003A417A" w:rsidP="0009016A">
      <w:pPr>
        <w:pStyle w:val="Poetry"/>
      </w:pPr>
      <w:r w:rsidRPr="0009016A">
        <w:t xml:space="preserve">Forgets to </w:t>
      </w:r>
      <w:proofErr w:type="gramStart"/>
      <w:r w:rsidRPr="0009016A">
        <w:t>ward, and</w:t>
      </w:r>
      <w:proofErr w:type="gramEnd"/>
      <w:r w:rsidRPr="0009016A">
        <w:t xml:space="preserve"> waits the coming blow.</w:t>
      </w:r>
    </w:p>
    <w:p w14:paraId="7F0F09E0" w14:textId="77777777" w:rsidR="0009016A" w:rsidRDefault="003A417A" w:rsidP="0009016A">
      <w:pPr>
        <w:pStyle w:val="Poetry"/>
      </w:pPr>
      <w:r w:rsidRPr="0009016A">
        <w:t xml:space="preserve">Astonish’d while he stands, and fix’d with fear, </w:t>
      </w:r>
    </w:p>
    <w:p w14:paraId="6AB52D83" w14:textId="3121C960" w:rsidR="003A417A" w:rsidRDefault="003A417A" w:rsidP="0009016A">
      <w:pPr>
        <w:pStyle w:val="Poetry"/>
      </w:pPr>
      <w:r w:rsidRPr="0009016A">
        <w:t>Aim’d at his shield he sees th’ impending spear.</w:t>
      </w:r>
    </w:p>
    <w:p w14:paraId="78373E1D" w14:textId="77777777" w:rsidR="0009016A" w:rsidRPr="0009016A" w:rsidRDefault="0009016A" w:rsidP="0009016A">
      <w:pPr>
        <w:pStyle w:val="Poetry"/>
      </w:pPr>
    </w:p>
    <w:p w14:paraId="439FF134" w14:textId="17E11B5F" w:rsidR="003A417A" w:rsidRPr="0009016A" w:rsidRDefault="003A417A" w:rsidP="0009016A">
      <w:pPr>
        <w:pStyle w:val="Poetry"/>
      </w:pPr>
      <w:r w:rsidRPr="0009016A">
        <w:t>The hero measur’d first, with narrow view,</w:t>
      </w:r>
    </w:p>
    <w:p w14:paraId="0839EC10" w14:textId="77777777" w:rsidR="0009016A" w:rsidRDefault="003A417A" w:rsidP="0009016A">
      <w:pPr>
        <w:pStyle w:val="Poetry"/>
      </w:pPr>
      <w:r w:rsidRPr="0009016A">
        <w:t xml:space="preserve">The destin’d mark; and, rising as he threw, </w:t>
      </w:r>
    </w:p>
    <w:p w14:paraId="721065F4" w14:textId="77777777" w:rsidR="0009016A" w:rsidRDefault="003A417A" w:rsidP="0009016A">
      <w:pPr>
        <w:pStyle w:val="Poetry"/>
      </w:pPr>
      <w:r w:rsidRPr="0009016A">
        <w:t xml:space="preserve">With its full swing the fatal weapon flew. </w:t>
      </w:r>
    </w:p>
    <w:p w14:paraId="69F51FF8" w14:textId="7A56E15B" w:rsidR="003A417A" w:rsidRPr="0009016A" w:rsidRDefault="003A417A" w:rsidP="0009016A">
      <w:pPr>
        <w:pStyle w:val="Poetry"/>
      </w:pPr>
      <w:r w:rsidRPr="0009016A">
        <w:t>Not with less rage the rattling thunder falls,</w:t>
      </w:r>
    </w:p>
    <w:p w14:paraId="7BD86341" w14:textId="77777777" w:rsidR="003A417A" w:rsidRPr="0009016A" w:rsidRDefault="003A417A" w:rsidP="0009016A">
      <w:pPr>
        <w:pStyle w:val="Poetry"/>
      </w:pPr>
      <w:r w:rsidRPr="0009016A">
        <w:t>Or stones from batt’ring-engines break the walls:</w:t>
      </w:r>
    </w:p>
    <w:p w14:paraId="37649F9D" w14:textId="60EE5501" w:rsidR="003A417A" w:rsidRPr="0009016A" w:rsidRDefault="003A417A" w:rsidP="0009016A">
      <w:pPr>
        <w:pStyle w:val="Poetry"/>
      </w:pPr>
      <w:r w:rsidRPr="0009016A">
        <w:t>Swift as a whirlwind, from an arm so strong,</w:t>
      </w:r>
    </w:p>
    <w:p w14:paraId="59F9BF2E" w14:textId="77777777" w:rsidR="0009016A" w:rsidRDefault="003A417A" w:rsidP="0009016A">
      <w:pPr>
        <w:pStyle w:val="Poetry"/>
      </w:pPr>
      <w:r w:rsidRPr="0009016A">
        <w:t xml:space="preserve">The lance drove </w:t>
      </w:r>
      <w:proofErr w:type="gramStart"/>
      <w:r w:rsidRPr="0009016A">
        <w:t>on, and</w:t>
      </w:r>
      <w:proofErr w:type="gramEnd"/>
      <w:r w:rsidRPr="0009016A">
        <w:t xml:space="preserve"> bore the death along. </w:t>
      </w:r>
    </w:p>
    <w:p w14:paraId="68092AFA" w14:textId="77777777" w:rsidR="0009016A" w:rsidRDefault="003A417A" w:rsidP="0009016A">
      <w:pPr>
        <w:pStyle w:val="Poetry"/>
      </w:pPr>
      <w:r w:rsidRPr="0009016A">
        <w:t xml:space="preserve">Naught could his sev’nfold shield the prince avail, </w:t>
      </w:r>
    </w:p>
    <w:p w14:paraId="2A4C0C33" w14:textId="5D282465" w:rsidR="003A417A" w:rsidRPr="0009016A" w:rsidRDefault="003A417A" w:rsidP="0009016A">
      <w:pPr>
        <w:pStyle w:val="Poetry"/>
      </w:pPr>
      <w:r w:rsidRPr="0009016A">
        <w:t>Nor aught, beneath his arms, the coat of mail:</w:t>
      </w:r>
    </w:p>
    <w:p w14:paraId="427CC2EA" w14:textId="77777777" w:rsidR="003A417A" w:rsidRPr="0009016A" w:rsidRDefault="003A417A" w:rsidP="0009016A">
      <w:pPr>
        <w:pStyle w:val="Poetry"/>
      </w:pPr>
      <w:r w:rsidRPr="0009016A">
        <w:t>It pierc’d thro’ all, and with a grisly wound</w:t>
      </w:r>
    </w:p>
    <w:p w14:paraId="474E624D" w14:textId="60691C20" w:rsidR="003A417A" w:rsidRPr="0009016A" w:rsidRDefault="003A417A" w:rsidP="0009016A">
      <w:pPr>
        <w:pStyle w:val="Poetry"/>
      </w:pPr>
      <w:r w:rsidRPr="0009016A">
        <w:t xml:space="preserve">Transfix’d his </w:t>
      </w:r>
      <w:proofErr w:type="gramStart"/>
      <w:r w:rsidRPr="0009016A">
        <w:t>thigh, and</w:t>
      </w:r>
      <w:proofErr w:type="gramEnd"/>
      <w:r w:rsidRPr="0009016A">
        <w:t xml:space="preserve"> doubled him to ground.</w:t>
      </w:r>
    </w:p>
    <w:p w14:paraId="251DEEE7" w14:textId="77777777" w:rsidR="003A417A" w:rsidRPr="0009016A" w:rsidRDefault="003A417A" w:rsidP="0009016A">
      <w:pPr>
        <w:pStyle w:val="Poetry"/>
      </w:pPr>
      <w:r w:rsidRPr="0009016A">
        <w:t>With groans the Latins rend the vaulted sky:</w:t>
      </w:r>
    </w:p>
    <w:p w14:paraId="0862DFF9" w14:textId="3B68D25D" w:rsidR="003A417A" w:rsidRDefault="003A417A" w:rsidP="0009016A">
      <w:pPr>
        <w:pStyle w:val="Poetry"/>
      </w:pPr>
      <w:r w:rsidRPr="0009016A">
        <w:t>Woods, hills, and valleys, to the voice reply.</w:t>
      </w:r>
    </w:p>
    <w:p w14:paraId="3F5B125A" w14:textId="77777777" w:rsidR="0009016A" w:rsidRPr="0009016A" w:rsidRDefault="0009016A" w:rsidP="0009016A">
      <w:pPr>
        <w:pStyle w:val="Poetry"/>
      </w:pPr>
    </w:p>
    <w:p w14:paraId="543714F2" w14:textId="77777777" w:rsidR="003A417A" w:rsidRPr="0009016A" w:rsidRDefault="003A417A" w:rsidP="0009016A">
      <w:pPr>
        <w:pStyle w:val="Poetry"/>
      </w:pPr>
      <w:r w:rsidRPr="0009016A">
        <w:t>Now low on earth the lofty chief is laid,</w:t>
      </w:r>
    </w:p>
    <w:p w14:paraId="602B584F" w14:textId="77777777" w:rsidR="003A417A" w:rsidRPr="0009016A" w:rsidRDefault="003A417A" w:rsidP="0009016A">
      <w:pPr>
        <w:pStyle w:val="Poetry"/>
      </w:pPr>
      <w:r w:rsidRPr="0009016A">
        <w:t>With eyes cast upward, and with arms display’d,</w:t>
      </w:r>
    </w:p>
    <w:p w14:paraId="79E7CB14" w14:textId="6169303E" w:rsidR="003A417A" w:rsidRPr="0009016A" w:rsidRDefault="003A417A" w:rsidP="0009016A">
      <w:pPr>
        <w:pStyle w:val="Poetry"/>
      </w:pPr>
      <w:r w:rsidRPr="0009016A">
        <w:t>And, recreant, thus to the proud victor pray’d:</w:t>
      </w:r>
    </w:p>
    <w:p w14:paraId="4C66AC2F" w14:textId="77777777" w:rsidR="003A417A" w:rsidRPr="0009016A" w:rsidRDefault="003A417A" w:rsidP="0009016A">
      <w:pPr>
        <w:pStyle w:val="Poetry"/>
      </w:pPr>
      <w:r w:rsidRPr="0009016A">
        <w:t>“I know my death deserv’d, nor hope to live:</w:t>
      </w:r>
    </w:p>
    <w:p w14:paraId="3355D97D" w14:textId="77777777" w:rsidR="0009016A" w:rsidRDefault="003A417A" w:rsidP="0009016A">
      <w:pPr>
        <w:pStyle w:val="Poetry"/>
      </w:pPr>
      <w:r w:rsidRPr="0009016A">
        <w:t xml:space="preserve">Use what the gods and thy good fortune give. </w:t>
      </w:r>
    </w:p>
    <w:p w14:paraId="39364E5C" w14:textId="77777777" w:rsidR="0009016A" w:rsidRDefault="003A417A" w:rsidP="0009016A">
      <w:pPr>
        <w:pStyle w:val="Poetry"/>
      </w:pPr>
      <w:r w:rsidRPr="0009016A">
        <w:t xml:space="preserve">Yet think, O think, if mercy may be shown— </w:t>
      </w:r>
    </w:p>
    <w:p w14:paraId="19E872E6" w14:textId="7F8555B7" w:rsidR="003A417A" w:rsidRPr="0009016A" w:rsidRDefault="003A417A" w:rsidP="0009016A">
      <w:pPr>
        <w:pStyle w:val="Poetry"/>
      </w:pPr>
      <w:r w:rsidRPr="0009016A">
        <w:t>Thou hadst a father once, and hast a son—</w:t>
      </w:r>
    </w:p>
    <w:p w14:paraId="058CA3A5" w14:textId="0B7D3022" w:rsidR="003A417A" w:rsidRPr="0009016A" w:rsidRDefault="003A417A" w:rsidP="0009016A">
      <w:pPr>
        <w:pStyle w:val="Poetry"/>
      </w:pPr>
      <w:r w:rsidRPr="0009016A">
        <w:t xml:space="preserve">Pity my sire, now sinking to the </w:t>
      </w:r>
      <w:proofErr w:type="gramStart"/>
      <w:r w:rsidRPr="0009016A">
        <w:t>grave;</w:t>
      </w:r>
      <w:proofErr w:type="gramEnd"/>
    </w:p>
    <w:p w14:paraId="59A4E17A" w14:textId="77777777" w:rsidR="0009016A" w:rsidRDefault="003A417A" w:rsidP="0009016A">
      <w:pPr>
        <w:pStyle w:val="Poetry"/>
      </w:pPr>
      <w:r w:rsidRPr="0009016A">
        <w:t xml:space="preserve">And for Anchises’ sake old Daunus save! </w:t>
      </w:r>
    </w:p>
    <w:p w14:paraId="0F7BBF85" w14:textId="77777777" w:rsidR="0009016A" w:rsidRDefault="003A417A" w:rsidP="0009016A">
      <w:pPr>
        <w:pStyle w:val="Poetry"/>
      </w:pPr>
      <w:r w:rsidRPr="0009016A">
        <w:t xml:space="preserve">Or, if thy vow’d revenge </w:t>
      </w:r>
      <w:proofErr w:type="gramStart"/>
      <w:r w:rsidRPr="0009016A">
        <w:t>pursue</w:t>
      </w:r>
      <w:proofErr w:type="gramEnd"/>
      <w:r w:rsidRPr="0009016A">
        <w:t xml:space="preserve"> my death, </w:t>
      </w:r>
    </w:p>
    <w:p w14:paraId="52B03613" w14:textId="77777777" w:rsidR="0009016A" w:rsidRDefault="003A417A" w:rsidP="0009016A">
      <w:pPr>
        <w:pStyle w:val="Poetry"/>
      </w:pPr>
      <w:r w:rsidRPr="0009016A">
        <w:t xml:space="preserve">Give to my friends my body void of breath! </w:t>
      </w:r>
    </w:p>
    <w:p w14:paraId="7F6EAC5B" w14:textId="196F0219" w:rsidR="003A417A" w:rsidRPr="0009016A" w:rsidRDefault="003A417A" w:rsidP="0009016A">
      <w:pPr>
        <w:pStyle w:val="Poetry"/>
      </w:pPr>
      <w:r w:rsidRPr="0009016A">
        <w:t xml:space="preserve">The Latian chiefs have seen me beg my </w:t>
      </w:r>
      <w:proofErr w:type="gramStart"/>
      <w:r w:rsidRPr="0009016A">
        <w:t>life;</w:t>
      </w:r>
      <w:proofErr w:type="gramEnd"/>
    </w:p>
    <w:p w14:paraId="53D720D5" w14:textId="0CD1E5D4" w:rsidR="003A417A" w:rsidRPr="0009016A" w:rsidRDefault="003A417A" w:rsidP="0009016A">
      <w:pPr>
        <w:pStyle w:val="Poetry"/>
      </w:pPr>
      <w:r w:rsidRPr="0009016A">
        <w:t>Thine is the conquest, thine the royal wife:</w:t>
      </w:r>
    </w:p>
    <w:p w14:paraId="7F137C4B" w14:textId="6B6ABF5E" w:rsidR="003A417A" w:rsidRDefault="003A417A" w:rsidP="0009016A">
      <w:pPr>
        <w:pStyle w:val="Poetry"/>
      </w:pPr>
      <w:r w:rsidRPr="0009016A">
        <w:lastRenderedPageBreak/>
        <w:t>Against a yielded man, ‘t is mean ignoble strife.”</w:t>
      </w:r>
    </w:p>
    <w:p w14:paraId="793C72AE" w14:textId="77777777" w:rsidR="0009016A" w:rsidRPr="0009016A" w:rsidRDefault="0009016A" w:rsidP="0009016A">
      <w:pPr>
        <w:pStyle w:val="Poetry"/>
      </w:pPr>
    </w:p>
    <w:p w14:paraId="21983616" w14:textId="77777777" w:rsidR="0009016A" w:rsidRDefault="003A417A" w:rsidP="0009016A">
      <w:pPr>
        <w:pStyle w:val="Poetry"/>
      </w:pPr>
      <w:r w:rsidRPr="0009016A">
        <w:t xml:space="preserve">In deep suspense the Trojan seem’d to stand, </w:t>
      </w:r>
    </w:p>
    <w:p w14:paraId="5EBAC1A1" w14:textId="77777777" w:rsidR="0009016A" w:rsidRDefault="003A417A" w:rsidP="0009016A">
      <w:pPr>
        <w:pStyle w:val="Poetry"/>
      </w:pPr>
      <w:r w:rsidRPr="0009016A">
        <w:t xml:space="preserve">And, just prepar’d to strike, repress’d his hand. </w:t>
      </w:r>
    </w:p>
    <w:p w14:paraId="29943F2F" w14:textId="675FBBF6" w:rsidR="003A417A" w:rsidRPr="0009016A" w:rsidRDefault="003A417A" w:rsidP="0009016A">
      <w:pPr>
        <w:pStyle w:val="Poetry"/>
      </w:pPr>
      <w:r w:rsidRPr="0009016A">
        <w:t>He roll’d his eyes, and ev’ry moment felt</w:t>
      </w:r>
    </w:p>
    <w:p w14:paraId="3748C451" w14:textId="204C0BF4" w:rsidR="003A417A" w:rsidRPr="0009016A" w:rsidRDefault="003A417A" w:rsidP="0009016A">
      <w:pPr>
        <w:pStyle w:val="Poetry"/>
      </w:pPr>
      <w:r w:rsidRPr="0009016A">
        <w:t xml:space="preserve">His manly soul with more compassion </w:t>
      </w:r>
      <w:proofErr w:type="gramStart"/>
      <w:r w:rsidRPr="0009016A">
        <w:t>melt;</w:t>
      </w:r>
      <w:proofErr w:type="gramEnd"/>
    </w:p>
    <w:p w14:paraId="05E78DC4" w14:textId="77777777" w:rsidR="0009016A" w:rsidRDefault="003A417A" w:rsidP="0009016A">
      <w:pPr>
        <w:pStyle w:val="Poetry"/>
      </w:pPr>
      <w:r w:rsidRPr="0009016A">
        <w:t xml:space="preserve">When, casting down a casual glance, he spied </w:t>
      </w:r>
    </w:p>
    <w:p w14:paraId="7DA033E2" w14:textId="2073649D" w:rsidR="003A417A" w:rsidRPr="0009016A" w:rsidRDefault="003A417A" w:rsidP="0009016A">
      <w:pPr>
        <w:pStyle w:val="Poetry"/>
      </w:pPr>
      <w:r w:rsidRPr="0009016A">
        <w:t>The golden belt that glitter’d on his side,</w:t>
      </w:r>
    </w:p>
    <w:p w14:paraId="00D705D4" w14:textId="77777777" w:rsidR="0009016A" w:rsidRDefault="003A417A" w:rsidP="0009016A">
      <w:pPr>
        <w:pStyle w:val="Poetry"/>
      </w:pPr>
      <w:r w:rsidRPr="0009016A">
        <w:t xml:space="preserve">The fatal spoils which haughty Turnus tore </w:t>
      </w:r>
    </w:p>
    <w:p w14:paraId="05F36ADA" w14:textId="1F364A8F" w:rsidR="003A417A" w:rsidRPr="0009016A" w:rsidRDefault="003A417A" w:rsidP="0009016A">
      <w:pPr>
        <w:pStyle w:val="Poetry"/>
      </w:pPr>
      <w:r w:rsidRPr="0009016A">
        <w:t>From dying Pallas, and in triumph wore.</w:t>
      </w:r>
    </w:p>
    <w:p w14:paraId="6656E983" w14:textId="726FE1DA" w:rsidR="003A417A" w:rsidRPr="0009016A" w:rsidRDefault="003A417A" w:rsidP="0009016A">
      <w:pPr>
        <w:pStyle w:val="Poetry"/>
      </w:pPr>
      <w:r w:rsidRPr="0009016A">
        <w:t>Then, rous’d anew to wrath, he loudly cries</w:t>
      </w:r>
    </w:p>
    <w:p w14:paraId="14C7A5CF" w14:textId="77777777" w:rsidR="0009016A" w:rsidRDefault="003A417A" w:rsidP="0009016A">
      <w:pPr>
        <w:pStyle w:val="Poetry"/>
      </w:pPr>
      <w:r w:rsidRPr="0009016A">
        <w:t xml:space="preserve">(Flames, while he spoke, came flashing from his eyes) </w:t>
      </w:r>
    </w:p>
    <w:p w14:paraId="2F4928E6" w14:textId="49386D58" w:rsidR="003A417A" w:rsidRPr="0009016A" w:rsidRDefault="003A417A" w:rsidP="0009016A">
      <w:pPr>
        <w:pStyle w:val="Poetry"/>
      </w:pPr>
      <w:r w:rsidRPr="0009016A">
        <w:t>“Traitor, dost thou, dost thou to grace pretend,</w:t>
      </w:r>
    </w:p>
    <w:p w14:paraId="4837C007" w14:textId="77777777" w:rsidR="0009016A" w:rsidRDefault="003A417A" w:rsidP="0009016A">
      <w:pPr>
        <w:pStyle w:val="Poetry"/>
      </w:pPr>
      <w:r w:rsidRPr="0009016A">
        <w:t xml:space="preserve">Clad, as thou art, in trophies of my friend? </w:t>
      </w:r>
    </w:p>
    <w:p w14:paraId="24B2BF05" w14:textId="4A30ABB3" w:rsidR="003A417A" w:rsidRPr="0009016A" w:rsidRDefault="003A417A" w:rsidP="0009016A">
      <w:pPr>
        <w:pStyle w:val="Poetry"/>
      </w:pPr>
      <w:r w:rsidRPr="0009016A">
        <w:t>To his sad soul a grateful off ’ring go!</w:t>
      </w:r>
    </w:p>
    <w:p w14:paraId="7856F6E2" w14:textId="6A71B885" w:rsidR="003A417A" w:rsidRPr="0009016A" w:rsidRDefault="003A417A" w:rsidP="0009016A">
      <w:pPr>
        <w:pStyle w:val="Poetry"/>
      </w:pPr>
      <w:r w:rsidRPr="0009016A">
        <w:t>‘T is Pallas, Pallas gives this deadly blow.”</w:t>
      </w:r>
    </w:p>
    <w:p w14:paraId="260056DB" w14:textId="77777777" w:rsidR="0009016A" w:rsidRDefault="003A417A" w:rsidP="0009016A">
      <w:pPr>
        <w:pStyle w:val="Poetry"/>
      </w:pPr>
      <w:r w:rsidRPr="0009016A">
        <w:t xml:space="preserve">He rais’d his arm aloft, and, at the word, </w:t>
      </w:r>
    </w:p>
    <w:p w14:paraId="3B4A34A9" w14:textId="27C0AED8" w:rsidR="003A417A" w:rsidRPr="0009016A" w:rsidRDefault="003A417A" w:rsidP="0009016A">
      <w:pPr>
        <w:pStyle w:val="Poetry"/>
      </w:pPr>
      <w:r w:rsidRPr="0009016A">
        <w:t>Deep in his bosom drove the shining sword.</w:t>
      </w:r>
    </w:p>
    <w:p w14:paraId="28D31B47" w14:textId="77777777" w:rsidR="003A417A" w:rsidRPr="0009016A" w:rsidRDefault="003A417A" w:rsidP="0009016A">
      <w:pPr>
        <w:pStyle w:val="Poetry"/>
      </w:pPr>
      <w:r w:rsidRPr="0009016A">
        <w:t>The streaming blood distain’d his arms around,</w:t>
      </w:r>
    </w:p>
    <w:p w14:paraId="45CA2B24" w14:textId="77777777" w:rsidR="003A417A" w:rsidRPr="0009016A" w:rsidRDefault="003A417A" w:rsidP="0009016A">
      <w:pPr>
        <w:pStyle w:val="Poetry"/>
      </w:pPr>
      <w:r w:rsidRPr="0009016A">
        <w:t>And the disdainful soul came rushing thro’ the wound.</w:t>
      </w:r>
    </w:p>
    <w:p w14:paraId="3E454047" w14:textId="77777777" w:rsidR="003A417A" w:rsidRDefault="003A417A" w:rsidP="003A417A">
      <w:pPr>
        <w:pStyle w:val="BodyText"/>
        <w:rPr>
          <w:sz w:val="20"/>
        </w:rPr>
      </w:pPr>
    </w:p>
    <w:p w14:paraId="01BFBEC3" w14:textId="77777777" w:rsidR="003A417A" w:rsidRDefault="003A417A" w:rsidP="0009016A">
      <w:pPr>
        <w:pStyle w:val="Bodynoindent"/>
        <w:jc w:val="center"/>
        <w:rPr>
          <w:sz w:val="25"/>
        </w:rPr>
      </w:pPr>
      <w:r>
        <w:rPr>
          <w:noProof/>
        </w:rPr>
        <w:lastRenderedPageBreak/>
        <w:drawing>
          <wp:inline distT="0" distB="0" distL="0" distR="0" wp14:anchorId="6593A13E" wp14:editId="01750421">
            <wp:extent cx="6472665" cy="4343400"/>
            <wp:effectExtent l="0" t="0" r="4445" b="0"/>
            <wp:docPr id="57" name="image30.jpeg" descr="A picture containing text,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0.jpeg" descr="A picture containing text, book&#10;&#10;Description automatically generated"/>
                    <pic:cNvPicPr/>
                  </pic:nvPicPr>
                  <pic:blipFill>
                    <a:blip r:embed="rId12" cstate="print"/>
                    <a:stretch>
                      <a:fillRect/>
                    </a:stretch>
                  </pic:blipFill>
                  <pic:spPr>
                    <a:xfrm>
                      <a:off x="0" y="0"/>
                      <a:ext cx="6472665" cy="4343400"/>
                    </a:xfrm>
                    <a:prstGeom prst="rect">
                      <a:avLst/>
                    </a:prstGeom>
                  </pic:spPr>
                </pic:pic>
              </a:graphicData>
            </a:graphic>
          </wp:inline>
        </w:drawing>
      </w:r>
    </w:p>
    <w:p w14:paraId="3405DF96" w14:textId="77777777" w:rsidR="003A417A" w:rsidRDefault="003A417A" w:rsidP="0009016A">
      <w:pPr>
        <w:pStyle w:val="CaptionHeader"/>
      </w:pPr>
      <w:r>
        <w:rPr>
          <w:w w:val="105"/>
        </w:rPr>
        <w:t>Image</w:t>
      </w:r>
      <w:r>
        <w:rPr>
          <w:spacing w:val="-11"/>
          <w:w w:val="105"/>
        </w:rPr>
        <w:t xml:space="preserve"> </w:t>
      </w:r>
      <w:r>
        <w:rPr>
          <w:w w:val="105"/>
        </w:rPr>
        <w:t>4.3:</w:t>
      </w:r>
      <w:r>
        <w:rPr>
          <w:spacing w:val="-11"/>
          <w:w w:val="105"/>
        </w:rPr>
        <w:t xml:space="preserve"> </w:t>
      </w:r>
      <w:r>
        <w:rPr>
          <w:w w:val="105"/>
        </w:rPr>
        <w:t>Deification</w:t>
      </w:r>
      <w:r>
        <w:rPr>
          <w:spacing w:val="-11"/>
          <w:w w:val="105"/>
        </w:rPr>
        <w:t xml:space="preserve"> </w:t>
      </w:r>
      <w:r>
        <w:rPr>
          <w:w w:val="105"/>
        </w:rPr>
        <w:t>of</w:t>
      </w:r>
      <w:r>
        <w:rPr>
          <w:spacing w:val="-11"/>
          <w:w w:val="105"/>
        </w:rPr>
        <w:t xml:space="preserve"> </w:t>
      </w:r>
      <w:r>
        <w:rPr>
          <w:w w:val="105"/>
        </w:rPr>
        <w:t>Caesar</w:t>
      </w:r>
      <w:r>
        <w:rPr>
          <w:spacing w:val="-11"/>
          <w:w w:val="105"/>
        </w:rPr>
        <w:t xml:space="preserve"> </w:t>
      </w:r>
      <w:r>
        <w:rPr>
          <w:w w:val="105"/>
        </w:rPr>
        <w:t>|</w:t>
      </w:r>
      <w:r>
        <w:rPr>
          <w:spacing w:val="-11"/>
          <w:w w:val="105"/>
        </w:rPr>
        <w:t xml:space="preserve"> </w:t>
      </w:r>
      <w:r>
        <w:rPr>
          <w:w w:val="105"/>
        </w:rPr>
        <w:t>Woodcut</w:t>
      </w:r>
      <w:r>
        <w:rPr>
          <w:spacing w:val="-9"/>
          <w:w w:val="105"/>
        </w:rPr>
        <w:t xml:space="preserve"> </w:t>
      </w:r>
      <w:r>
        <w:rPr>
          <w:w w:val="105"/>
        </w:rPr>
        <w:t>by</w:t>
      </w:r>
      <w:r>
        <w:rPr>
          <w:spacing w:val="-10"/>
          <w:w w:val="105"/>
        </w:rPr>
        <w:t xml:space="preserve"> </w:t>
      </w:r>
      <w:r>
        <w:rPr>
          <w:w w:val="105"/>
        </w:rPr>
        <w:t>Virgil</w:t>
      </w:r>
      <w:r>
        <w:rPr>
          <w:spacing w:val="-10"/>
          <w:w w:val="105"/>
        </w:rPr>
        <w:t xml:space="preserve"> </w:t>
      </w:r>
      <w:r>
        <w:rPr>
          <w:w w:val="105"/>
        </w:rPr>
        <w:t>Solis</w:t>
      </w:r>
      <w:r>
        <w:rPr>
          <w:spacing w:val="-10"/>
          <w:w w:val="105"/>
        </w:rPr>
        <w:t xml:space="preserve"> </w:t>
      </w:r>
      <w:r>
        <w:rPr>
          <w:w w:val="105"/>
        </w:rPr>
        <w:t>depicting</w:t>
      </w:r>
      <w:r>
        <w:rPr>
          <w:spacing w:val="-10"/>
          <w:w w:val="105"/>
        </w:rPr>
        <w:t xml:space="preserve"> </w:t>
      </w:r>
      <w:r>
        <w:rPr>
          <w:w w:val="105"/>
        </w:rPr>
        <w:t>Julius</w:t>
      </w:r>
      <w:r>
        <w:rPr>
          <w:spacing w:val="-10"/>
          <w:w w:val="105"/>
        </w:rPr>
        <w:t xml:space="preserve"> </w:t>
      </w:r>
      <w:r>
        <w:rPr>
          <w:w w:val="105"/>
        </w:rPr>
        <w:t>Caesar</w:t>
      </w:r>
      <w:r>
        <w:rPr>
          <w:spacing w:val="-10"/>
          <w:w w:val="105"/>
        </w:rPr>
        <w:t xml:space="preserve"> </w:t>
      </w:r>
      <w:r>
        <w:rPr>
          <w:w w:val="105"/>
        </w:rPr>
        <w:t>rising</w:t>
      </w:r>
      <w:r>
        <w:rPr>
          <w:spacing w:val="-10"/>
          <w:w w:val="105"/>
        </w:rPr>
        <w:t xml:space="preserve"> </w:t>
      </w:r>
      <w:r>
        <w:rPr>
          <w:w w:val="105"/>
        </w:rPr>
        <w:t>to</w:t>
      </w:r>
      <w:r>
        <w:rPr>
          <w:spacing w:val="-10"/>
          <w:w w:val="105"/>
        </w:rPr>
        <w:t xml:space="preserve"> </w:t>
      </w:r>
      <w:r>
        <w:rPr>
          <w:w w:val="105"/>
        </w:rPr>
        <w:t>godhood.</w:t>
      </w:r>
    </w:p>
    <w:p w14:paraId="11C8D3B4" w14:textId="77777777" w:rsidR="0009016A" w:rsidRDefault="003A417A" w:rsidP="0009016A">
      <w:pPr>
        <w:pStyle w:val="CaptionText"/>
        <w:rPr>
          <w:spacing w:val="1"/>
        </w:rPr>
      </w:pPr>
      <w:r>
        <w:rPr>
          <w:b/>
        </w:rPr>
        <w:t xml:space="preserve">Author: </w:t>
      </w:r>
      <w:r>
        <w:t>Paul Barlow</w:t>
      </w:r>
      <w:r>
        <w:rPr>
          <w:spacing w:val="1"/>
        </w:rPr>
        <w:t xml:space="preserve"> </w:t>
      </w:r>
    </w:p>
    <w:p w14:paraId="03E332C4" w14:textId="77777777" w:rsidR="0009016A" w:rsidRDefault="003A417A" w:rsidP="0009016A">
      <w:pPr>
        <w:pStyle w:val="CaptionText"/>
        <w:rPr>
          <w:spacing w:val="-42"/>
        </w:rPr>
      </w:pPr>
      <w:r>
        <w:rPr>
          <w:b/>
          <w:spacing w:val="-6"/>
        </w:rPr>
        <w:t xml:space="preserve">Source: </w:t>
      </w:r>
      <w:r>
        <w:rPr>
          <w:spacing w:val="-5"/>
        </w:rPr>
        <w:t>Wikimedia</w:t>
      </w:r>
      <w:r>
        <w:rPr>
          <w:spacing w:val="-19"/>
        </w:rPr>
        <w:t xml:space="preserve"> </w:t>
      </w:r>
      <w:r>
        <w:rPr>
          <w:spacing w:val="-5"/>
        </w:rPr>
        <w:t>Commons</w:t>
      </w:r>
      <w:r>
        <w:rPr>
          <w:spacing w:val="-42"/>
        </w:rPr>
        <w:t xml:space="preserve"> </w:t>
      </w:r>
    </w:p>
    <w:p w14:paraId="605F3F6E" w14:textId="606E55EC" w:rsidR="003A417A" w:rsidRDefault="003A417A" w:rsidP="0009016A">
      <w:pPr>
        <w:pStyle w:val="CaptionText"/>
      </w:pPr>
      <w:r>
        <w:rPr>
          <w:b/>
        </w:rPr>
        <w:t>License:</w:t>
      </w:r>
      <w:r>
        <w:rPr>
          <w:b/>
          <w:spacing w:val="-9"/>
        </w:rPr>
        <w:t xml:space="preserve"> </w:t>
      </w:r>
      <w:r>
        <w:t>Public</w:t>
      </w:r>
      <w:r>
        <w:rPr>
          <w:spacing w:val="-7"/>
        </w:rPr>
        <w:t xml:space="preserve"> </w:t>
      </w:r>
      <w:r>
        <w:t>Domain</w:t>
      </w:r>
    </w:p>
    <w:p w14:paraId="411149CF" w14:textId="77777777" w:rsidR="003A417A" w:rsidRDefault="003A417A" w:rsidP="003A417A">
      <w:pPr>
        <w:pStyle w:val="BodyText"/>
        <w:spacing w:before="10"/>
        <w:rPr>
          <w:sz w:val="20"/>
        </w:rPr>
      </w:pPr>
    </w:p>
    <w:p w14:paraId="4F4964C9" w14:textId="4E176003" w:rsidR="003A417A" w:rsidRDefault="0009016A" w:rsidP="0009016A">
      <w:pPr>
        <w:pStyle w:val="Heading1"/>
      </w:pPr>
      <w:r>
        <w:rPr>
          <w:caps w:val="0"/>
          <w:w w:val="105"/>
        </w:rPr>
        <w:t>METAMORPHOSES</w:t>
      </w:r>
    </w:p>
    <w:p w14:paraId="4DAC6403" w14:textId="77777777" w:rsidR="003A417A" w:rsidRPr="0009016A" w:rsidRDefault="003A417A" w:rsidP="0009016A">
      <w:pPr>
        <w:pStyle w:val="Bodynoindent"/>
      </w:pPr>
      <w:r w:rsidRPr="0009016A">
        <w:t>Ovid (43 B.C.E.-17 C.E.)</w:t>
      </w:r>
    </w:p>
    <w:p w14:paraId="69859DA1" w14:textId="77777777" w:rsidR="003A417A" w:rsidRPr="0009016A" w:rsidRDefault="003A417A" w:rsidP="0009016A">
      <w:pPr>
        <w:pStyle w:val="Bodynoindent"/>
      </w:pPr>
      <w:r w:rsidRPr="0009016A">
        <w:t>Published 8 C.E.</w:t>
      </w:r>
    </w:p>
    <w:p w14:paraId="45FD21D3" w14:textId="77777777" w:rsidR="003A417A" w:rsidRPr="0009016A" w:rsidRDefault="003A417A" w:rsidP="0009016A">
      <w:pPr>
        <w:pStyle w:val="Bodynoindent"/>
      </w:pPr>
      <w:r w:rsidRPr="0009016A">
        <w:t>Rome</w:t>
      </w:r>
    </w:p>
    <w:p w14:paraId="1B076A8E" w14:textId="77777777" w:rsidR="003A417A" w:rsidRDefault="003A417A" w:rsidP="003A417A">
      <w:pPr>
        <w:pStyle w:val="BodyText"/>
        <w:spacing w:before="1"/>
        <w:rPr>
          <w:sz w:val="18"/>
        </w:rPr>
      </w:pPr>
    </w:p>
    <w:p w14:paraId="068F8755" w14:textId="77777777" w:rsidR="003A417A" w:rsidRDefault="003A417A" w:rsidP="0009016A">
      <w:pPr>
        <w:pStyle w:val="Body"/>
      </w:pPr>
      <w:r>
        <w:t>Ovid’s</w:t>
      </w:r>
      <w:r>
        <w:rPr>
          <w:spacing w:val="-12"/>
        </w:rPr>
        <w:t xml:space="preserve"> </w:t>
      </w:r>
      <w:r>
        <w:rPr>
          <w:i/>
        </w:rPr>
        <w:t>Metamorphoses</w:t>
      </w:r>
      <w:r>
        <w:t>,</w:t>
      </w:r>
      <w:r>
        <w:rPr>
          <w:spacing w:val="-12"/>
        </w:rPr>
        <w:t xml:space="preserve"> </w:t>
      </w:r>
      <w:r>
        <w:t>a</w:t>
      </w:r>
      <w:r>
        <w:rPr>
          <w:spacing w:val="-11"/>
        </w:rPr>
        <w:t xml:space="preserve"> </w:t>
      </w:r>
      <w:r>
        <w:t>collection</w:t>
      </w:r>
      <w:r>
        <w:rPr>
          <w:spacing w:val="-12"/>
        </w:rPr>
        <w:t xml:space="preserve"> </w:t>
      </w:r>
      <w:r>
        <w:t>of</w:t>
      </w:r>
      <w:r>
        <w:rPr>
          <w:spacing w:val="-12"/>
        </w:rPr>
        <w:t xml:space="preserve"> </w:t>
      </w:r>
      <w:r>
        <w:t>many</w:t>
      </w:r>
      <w:r>
        <w:rPr>
          <w:spacing w:val="-11"/>
        </w:rPr>
        <w:t xml:space="preserve"> </w:t>
      </w:r>
      <w:r>
        <w:t>Greek</w:t>
      </w:r>
      <w:r>
        <w:rPr>
          <w:spacing w:val="-12"/>
        </w:rPr>
        <w:t xml:space="preserve"> </w:t>
      </w:r>
      <w:r>
        <w:t>and</w:t>
      </w:r>
      <w:r>
        <w:rPr>
          <w:spacing w:val="-12"/>
        </w:rPr>
        <w:t xml:space="preserve"> </w:t>
      </w:r>
      <w:r>
        <w:t>Roman</w:t>
      </w:r>
      <w:r>
        <w:rPr>
          <w:spacing w:val="-11"/>
        </w:rPr>
        <w:t xml:space="preserve"> </w:t>
      </w:r>
      <w:r>
        <w:t>myths,</w:t>
      </w:r>
      <w:r>
        <w:rPr>
          <w:spacing w:val="-12"/>
        </w:rPr>
        <w:t xml:space="preserve"> </w:t>
      </w:r>
      <w:r>
        <w:t>is</w:t>
      </w:r>
      <w:r>
        <w:rPr>
          <w:spacing w:val="-12"/>
        </w:rPr>
        <w:t xml:space="preserve"> </w:t>
      </w:r>
      <w:r>
        <w:t>written</w:t>
      </w:r>
      <w:r>
        <w:rPr>
          <w:spacing w:val="-11"/>
        </w:rPr>
        <w:t xml:space="preserve"> </w:t>
      </w:r>
      <w:r>
        <w:t>by</w:t>
      </w:r>
      <w:r>
        <w:rPr>
          <w:spacing w:val="-12"/>
        </w:rPr>
        <w:t xml:space="preserve"> </w:t>
      </w:r>
      <w:r>
        <w:t>a</w:t>
      </w:r>
      <w:r>
        <w:rPr>
          <w:spacing w:val="-12"/>
        </w:rPr>
        <w:t xml:space="preserve"> </w:t>
      </w:r>
      <w:r>
        <w:t>master</w:t>
      </w:r>
      <w:r>
        <w:rPr>
          <w:spacing w:val="-11"/>
        </w:rPr>
        <w:t xml:space="preserve"> </w:t>
      </w:r>
      <w:r>
        <w:t>poet</w:t>
      </w:r>
      <w:r>
        <w:rPr>
          <w:spacing w:val="-12"/>
        </w:rPr>
        <w:t xml:space="preserve"> </w:t>
      </w:r>
      <w:r>
        <w:t>of</w:t>
      </w:r>
      <w:r>
        <w:rPr>
          <w:spacing w:val="-12"/>
        </w:rPr>
        <w:t xml:space="preserve"> </w:t>
      </w:r>
      <w:r>
        <w:t>the</w:t>
      </w:r>
      <w:r>
        <w:rPr>
          <w:spacing w:val="-11"/>
        </w:rPr>
        <w:t xml:space="preserve"> </w:t>
      </w:r>
      <w:r>
        <w:t>ancient</w:t>
      </w:r>
      <w:r>
        <w:rPr>
          <w:spacing w:val="1"/>
        </w:rPr>
        <w:t xml:space="preserve"> </w:t>
      </w:r>
      <w:r>
        <w:t>world. From the creation of the world to the apotheosis of Julius Caesar, Ovid traces the course of mythological</w:t>
      </w:r>
      <w:r>
        <w:rPr>
          <w:spacing w:val="1"/>
        </w:rPr>
        <w:t xml:space="preserve"> </w:t>
      </w:r>
      <w:r>
        <w:t>history,</w:t>
      </w:r>
      <w:r>
        <w:rPr>
          <w:spacing w:val="-9"/>
        </w:rPr>
        <w:t xml:space="preserve"> </w:t>
      </w:r>
      <w:r>
        <w:t>putting</w:t>
      </w:r>
      <w:r>
        <w:rPr>
          <w:spacing w:val="-8"/>
        </w:rPr>
        <w:t xml:space="preserve"> </w:t>
      </w:r>
      <w:r>
        <w:t>together</w:t>
      </w:r>
      <w:r>
        <w:rPr>
          <w:spacing w:val="-9"/>
        </w:rPr>
        <w:t xml:space="preserve"> </w:t>
      </w:r>
      <w:r>
        <w:t>a</w:t>
      </w:r>
      <w:r>
        <w:rPr>
          <w:spacing w:val="-8"/>
        </w:rPr>
        <w:t xml:space="preserve"> </w:t>
      </w:r>
      <w:r>
        <w:t>narrative</w:t>
      </w:r>
      <w:r>
        <w:rPr>
          <w:spacing w:val="-9"/>
        </w:rPr>
        <w:t xml:space="preserve"> </w:t>
      </w:r>
      <w:r>
        <w:t>based</w:t>
      </w:r>
      <w:r>
        <w:rPr>
          <w:spacing w:val="-8"/>
        </w:rPr>
        <w:t xml:space="preserve"> </w:t>
      </w:r>
      <w:r>
        <w:t>on</w:t>
      </w:r>
      <w:r>
        <w:rPr>
          <w:spacing w:val="-9"/>
        </w:rPr>
        <w:t xml:space="preserve"> </w:t>
      </w:r>
      <w:r>
        <w:t>previous</w:t>
      </w:r>
      <w:r>
        <w:rPr>
          <w:spacing w:val="-8"/>
        </w:rPr>
        <w:t xml:space="preserve"> </w:t>
      </w:r>
      <w:r>
        <w:t>written</w:t>
      </w:r>
      <w:r>
        <w:rPr>
          <w:spacing w:val="-9"/>
        </w:rPr>
        <w:t xml:space="preserve"> </w:t>
      </w:r>
      <w:r>
        <w:t>and</w:t>
      </w:r>
      <w:r>
        <w:rPr>
          <w:spacing w:val="-8"/>
        </w:rPr>
        <w:t xml:space="preserve"> </w:t>
      </w:r>
      <w:r>
        <w:t>oral</w:t>
      </w:r>
      <w:r>
        <w:rPr>
          <w:spacing w:val="-8"/>
        </w:rPr>
        <w:t xml:space="preserve"> </w:t>
      </w:r>
      <w:r>
        <w:t>sources.</w:t>
      </w:r>
      <w:r>
        <w:rPr>
          <w:spacing w:val="-9"/>
        </w:rPr>
        <w:t xml:space="preserve"> </w:t>
      </w:r>
      <w:r>
        <w:t>In</w:t>
      </w:r>
      <w:r>
        <w:rPr>
          <w:spacing w:val="-8"/>
        </w:rPr>
        <w:t xml:space="preserve"> </w:t>
      </w:r>
      <w:r>
        <w:t>the</w:t>
      </w:r>
      <w:r>
        <w:rPr>
          <w:spacing w:val="-9"/>
        </w:rPr>
        <w:t xml:space="preserve"> </w:t>
      </w:r>
      <w:r>
        <w:rPr>
          <w:i/>
        </w:rPr>
        <w:t>Aeneid</w:t>
      </w:r>
      <w:r>
        <w:rPr>
          <w:i/>
          <w:spacing w:val="-8"/>
        </w:rPr>
        <w:t xml:space="preserve"> </w:t>
      </w:r>
      <w:r>
        <w:t>of</w:t>
      </w:r>
      <w:r>
        <w:rPr>
          <w:spacing w:val="-9"/>
        </w:rPr>
        <w:t xml:space="preserve"> </w:t>
      </w:r>
      <w:r>
        <w:t>Virgil,</w:t>
      </w:r>
      <w:r>
        <w:rPr>
          <w:spacing w:val="-8"/>
        </w:rPr>
        <w:t xml:space="preserve"> </w:t>
      </w:r>
      <w:r>
        <w:t>Ovid’s</w:t>
      </w:r>
      <w:r>
        <w:rPr>
          <w:spacing w:val="-9"/>
        </w:rPr>
        <w:t xml:space="preserve"> </w:t>
      </w:r>
      <w:r>
        <w:t>older</w:t>
      </w:r>
      <w:r>
        <w:rPr>
          <w:spacing w:val="-52"/>
        </w:rPr>
        <w:t xml:space="preserve"> </w:t>
      </w:r>
      <w:r>
        <w:t>contemporary epic</w:t>
      </w:r>
      <w:r>
        <w:rPr>
          <w:spacing w:val="1"/>
        </w:rPr>
        <w:t xml:space="preserve"> </w:t>
      </w:r>
      <w:r>
        <w:t>poet,</w:t>
      </w:r>
      <w:r>
        <w:rPr>
          <w:spacing w:val="1"/>
        </w:rPr>
        <w:t xml:space="preserve"> </w:t>
      </w:r>
      <w:r>
        <w:t>the</w:t>
      </w:r>
      <w:r>
        <w:rPr>
          <w:spacing w:val="1"/>
        </w:rPr>
        <w:t xml:space="preserve"> </w:t>
      </w:r>
      <w:r>
        <w:t>gods</w:t>
      </w:r>
      <w:r>
        <w:rPr>
          <w:spacing w:val="1"/>
        </w:rPr>
        <w:t xml:space="preserve"> </w:t>
      </w:r>
      <w:r>
        <w:t>were</w:t>
      </w:r>
      <w:r>
        <w:rPr>
          <w:spacing w:val="1"/>
        </w:rPr>
        <w:t xml:space="preserve"> </w:t>
      </w:r>
      <w:r>
        <w:t>portrayed</w:t>
      </w:r>
      <w:r>
        <w:rPr>
          <w:spacing w:val="1"/>
        </w:rPr>
        <w:t xml:space="preserve"> </w:t>
      </w:r>
      <w:r>
        <w:t>as</w:t>
      </w:r>
      <w:r>
        <w:rPr>
          <w:spacing w:val="1"/>
        </w:rPr>
        <w:t xml:space="preserve"> </w:t>
      </w:r>
      <w:r>
        <w:t>guiding</w:t>
      </w:r>
      <w:r>
        <w:rPr>
          <w:spacing w:val="1"/>
        </w:rPr>
        <w:t xml:space="preserve"> </w:t>
      </w:r>
      <w:r>
        <w:t>history toward</w:t>
      </w:r>
      <w:r>
        <w:rPr>
          <w:spacing w:val="1"/>
        </w:rPr>
        <w:t xml:space="preserve"> </w:t>
      </w:r>
      <w:r>
        <w:t>an</w:t>
      </w:r>
      <w:r>
        <w:rPr>
          <w:spacing w:val="1"/>
        </w:rPr>
        <w:t xml:space="preserve"> </w:t>
      </w:r>
      <w:r>
        <w:t>end</w:t>
      </w:r>
      <w:r>
        <w:rPr>
          <w:spacing w:val="1"/>
        </w:rPr>
        <w:t xml:space="preserve"> </w:t>
      </w:r>
      <w:r>
        <w:t>goal</w:t>
      </w:r>
      <w:r>
        <w:rPr>
          <w:spacing w:val="1"/>
        </w:rPr>
        <w:t xml:space="preserve"> </w:t>
      </w:r>
      <w:r>
        <w:t>(the</w:t>
      </w:r>
      <w:r>
        <w:rPr>
          <w:spacing w:val="1"/>
        </w:rPr>
        <w:t xml:space="preserve"> </w:t>
      </w:r>
      <w:r>
        <w:t>creation</w:t>
      </w:r>
      <w:r>
        <w:rPr>
          <w:spacing w:val="1"/>
        </w:rPr>
        <w:t xml:space="preserve"> </w:t>
      </w:r>
      <w:r>
        <w:t>of</w:t>
      </w:r>
      <w:r>
        <w:rPr>
          <w:spacing w:val="1"/>
        </w:rPr>
        <w:t xml:space="preserve"> </w:t>
      </w:r>
      <w:r>
        <w:t>Rome)</w:t>
      </w:r>
      <w:r>
        <w:rPr>
          <w:spacing w:val="1"/>
        </w:rPr>
        <w:t xml:space="preserve"> </w:t>
      </w:r>
      <w:r>
        <w:t xml:space="preserve">with foresight and </w:t>
      </w:r>
      <w:r>
        <w:lastRenderedPageBreak/>
        <w:t xml:space="preserve">planning. In the </w:t>
      </w:r>
      <w:r>
        <w:rPr>
          <w:i/>
        </w:rPr>
        <w:t>Metamorphoses</w:t>
      </w:r>
      <w:r>
        <w:t>, Ovid demonstrates how the traditional stories reveal that there</w:t>
      </w:r>
      <w:r>
        <w:rPr>
          <w:spacing w:val="-52"/>
        </w:rPr>
        <w:t xml:space="preserve"> </w:t>
      </w:r>
      <w:r>
        <w:t>is</w:t>
      </w:r>
      <w:r>
        <w:rPr>
          <w:spacing w:val="-7"/>
        </w:rPr>
        <w:t xml:space="preserve"> </w:t>
      </w:r>
      <w:r>
        <w:t>very</w:t>
      </w:r>
      <w:r>
        <w:rPr>
          <w:spacing w:val="-7"/>
        </w:rPr>
        <w:t xml:space="preserve"> </w:t>
      </w:r>
      <w:r>
        <w:t>little</w:t>
      </w:r>
      <w:r>
        <w:rPr>
          <w:spacing w:val="-7"/>
        </w:rPr>
        <w:t xml:space="preserve"> </w:t>
      </w:r>
      <w:r>
        <w:t>planning</w:t>
      </w:r>
      <w:r>
        <w:rPr>
          <w:spacing w:val="-7"/>
        </w:rPr>
        <w:t xml:space="preserve"> </w:t>
      </w:r>
      <w:r>
        <w:t>in</w:t>
      </w:r>
      <w:r>
        <w:rPr>
          <w:spacing w:val="-7"/>
        </w:rPr>
        <w:t xml:space="preserve"> </w:t>
      </w:r>
      <w:r>
        <w:t>the</w:t>
      </w:r>
      <w:r>
        <w:rPr>
          <w:spacing w:val="-7"/>
        </w:rPr>
        <w:t xml:space="preserve"> </w:t>
      </w:r>
      <w:r>
        <w:t>actions</w:t>
      </w:r>
      <w:r>
        <w:rPr>
          <w:spacing w:val="-7"/>
        </w:rPr>
        <w:t xml:space="preserve"> </w:t>
      </w:r>
      <w:r>
        <w:t>of</w:t>
      </w:r>
      <w:r>
        <w:rPr>
          <w:spacing w:val="-6"/>
        </w:rPr>
        <w:t xml:space="preserve"> </w:t>
      </w:r>
      <w:r>
        <w:t>the</w:t>
      </w:r>
      <w:r>
        <w:rPr>
          <w:spacing w:val="-7"/>
        </w:rPr>
        <w:t xml:space="preserve"> </w:t>
      </w:r>
      <w:r>
        <w:t>gods,</w:t>
      </w:r>
      <w:r>
        <w:rPr>
          <w:spacing w:val="-7"/>
        </w:rPr>
        <w:t xml:space="preserve"> </w:t>
      </w:r>
      <w:r>
        <w:t>who</w:t>
      </w:r>
      <w:r>
        <w:rPr>
          <w:spacing w:val="-7"/>
        </w:rPr>
        <w:t xml:space="preserve"> </w:t>
      </w:r>
      <w:r>
        <w:t>often</w:t>
      </w:r>
      <w:r>
        <w:rPr>
          <w:spacing w:val="-7"/>
        </w:rPr>
        <w:t xml:space="preserve"> </w:t>
      </w:r>
      <w:r>
        <w:t>are</w:t>
      </w:r>
      <w:r>
        <w:rPr>
          <w:spacing w:val="-7"/>
        </w:rPr>
        <w:t xml:space="preserve"> </w:t>
      </w:r>
      <w:r>
        <w:t>motivated</w:t>
      </w:r>
      <w:r>
        <w:rPr>
          <w:spacing w:val="-7"/>
        </w:rPr>
        <w:t xml:space="preserve"> </w:t>
      </w:r>
      <w:r>
        <w:t>by</w:t>
      </w:r>
      <w:r>
        <w:rPr>
          <w:spacing w:val="-7"/>
        </w:rPr>
        <w:t xml:space="preserve"> </w:t>
      </w:r>
      <w:r>
        <w:t>lust</w:t>
      </w:r>
      <w:r>
        <w:rPr>
          <w:spacing w:val="-6"/>
        </w:rPr>
        <w:t xml:space="preserve"> </w:t>
      </w:r>
      <w:r>
        <w:t>or</w:t>
      </w:r>
      <w:r>
        <w:rPr>
          <w:spacing w:val="-7"/>
        </w:rPr>
        <w:t xml:space="preserve"> </w:t>
      </w:r>
      <w:r>
        <w:t>pride.</w:t>
      </w:r>
      <w:r>
        <w:rPr>
          <w:spacing w:val="-7"/>
        </w:rPr>
        <w:t xml:space="preserve"> </w:t>
      </w:r>
      <w:r>
        <w:t>His</w:t>
      </w:r>
      <w:r>
        <w:rPr>
          <w:spacing w:val="-7"/>
        </w:rPr>
        <w:t xml:space="preserve"> </w:t>
      </w:r>
      <w:r>
        <w:t>irreverent</w:t>
      </w:r>
      <w:r>
        <w:rPr>
          <w:spacing w:val="-7"/>
        </w:rPr>
        <w:t xml:space="preserve"> </w:t>
      </w:r>
      <w:r>
        <w:t>view</w:t>
      </w:r>
      <w:r>
        <w:rPr>
          <w:spacing w:val="-7"/>
        </w:rPr>
        <w:t xml:space="preserve"> </w:t>
      </w:r>
      <w:r>
        <w:t>of</w:t>
      </w:r>
      <w:r>
        <w:rPr>
          <w:spacing w:val="-7"/>
        </w:rPr>
        <w:t xml:space="preserve"> </w:t>
      </w:r>
      <w:r>
        <w:t>the</w:t>
      </w:r>
      <w:r>
        <w:rPr>
          <w:spacing w:val="1"/>
        </w:rPr>
        <w:t xml:space="preserve"> </w:t>
      </w:r>
      <w:r>
        <w:t>world, combined with his previous (sometimes risqué) love poetry, probably led to his exile by Emperor Augustus</w:t>
      </w:r>
      <w:r>
        <w:rPr>
          <w:spacing w:val="1"/>
        </w:rPr>
        <w:t xml:space="preserve"> </w:t>
      </w:r>
      <w:r>
        <w:rPr>
          <w:spacing w:val="-1"/>
        </w:rPr>
        <w:t xml:space="preserve">in the same year that his </w:t>
      </w:r>
      <w:r>
        <w:rPr>
          <w:i/>
          <w:spacing w:val="-1"/>
        </w:rPr>
        <w:t xml:space="preserve">Metamorphoses </w:t>
      </w:r>
      <w:r>
        <w:rPr>
          <w:spacing w:val="-1"/>
        </w:rPr>
        <w:t xml:space="preserve">was published. In </w:t>
      </w:r>
      <w:r>
        <w:t xml:space="preserve">the Middle Ages, Ovid’s </w:t>
      </w:r>
      <w:r>
        <w:rPr>
          <w:i/>
        </w:rPr>
        <w:t xml:space="preserve">Metamorphoses </w:t>
      </w:r>
      <w:r>
        <w:t>was widely</w:t>
      </w:r>
      <w:r>
        <w:rPr>
          <w:spacing w:val="1"/>
        </w:rPr>
        <w:t xml:space="preserve"> </w:t>
      </w:r>
      <w:r>
        <w:t>translated, although often with “moralized” notes alongside the text that imposed allegorical interpretations on the</w:t>
      </w:r>
      <w:r>
        <w:rPr>
          <w:spacing w:val="1"/>
        </w:rPr>
        <w:t xml:space="preserve"> </w:t>
      </w:r>
      <w:r>
        <w:t>stories.</w:t>
      </w:r>
      <w:r>
        <w:rPr>
          <w:spacing w:val="-9"/>
        </w:rPr>
        <w:t xml:space="preserve"> </w:t>
      </w:r>
      <w:r>
        <w:t>For</w:t>
      </w:r>
      <w:r>
        <w:rPr>
          <w:spacing w:val="-9"/>
        </w:rPr>
        <w:t xml:space="preserve"> </w:t>
      </w:r>
      <w:r>
        <w:t>most</w:t>
      </w:r>
      <w:r>
        <w:rPr>
          <w:spacing w:val="-8"/>
        </w:rPr>
        <w:t xml:space="preserve"> </w:t>
      </w:r>
      <w:r>
        <w:t>subsequent</w:t>
      </w:r>
      <w:r>
        <w:rPr>
          <w:spacing w:val="-9"/>
        </w:rPr>
        <w:t xml:space="preserve"> </w:t>
      </w:r>
      <w:r>
        <w:t>authors,</w:t>
      </w:r>
      <w:r>
        <w:rPr>
          <w:spacing w:val="-8"/>
        </w:rPr>
        <w:t xml:space="preserve"> </w:t>
      </w:r>
      <w:r>
        <w:t>the</w:t>
      </w:r>
      <w:r>
        <w:rPr>
          <w:spacing w:val="-9"/>
        </w:rPr>
        <w:t xml:space="preserve"> </w:t>
      </w:r>
      <w:r>
        <w:rPr>
          <w:i/>
        </w:rPr>
        <w:t>Metamorphoses</w:t>
      </w:r>
      <w:r>
        <w:rPr>
          <w:i/>
          <w:spacing w:val="-7"/>
        </w:rPr>
        <w:t xml:space="preserve"> </w:t>
      </w:r>
      <w:r>
        <w:t>became</w:t>
      </w:r>
      <w:r>
        <w:rPr>
          <w:spacing w:val="-9"/>
        </w:rPr>
        <w:t xml:space="preserve"> </w:t>
      </w:r>
      <w:r>
        <w:t>the</w:t>
      </w:r>
      <w:r>
        <w:rPr>
          <w:spacing w:val="-8"/>
        </w:rPr>
        <w:t xml:space="preserve"> </w:t>
      </w:r>
      <w:r>
        <w:t>source</w:t>
      </w:r>
      <w:r>
        <w:rPr>
          <w:spacing w:val="-9"/>
        </w:rPr>
        <w:t xml:space="preserve"> </w:t>
      </w:r>
      <w:r>
        <w:t>book</w:t>
      </w:r>
      <w:r>
        <w:rPr>
          <w:spacing w:val="-8"/>
        </w:rPr>
        <w:t xml:space="preserve"> </w:t>
      </w:r>
      <w:r>
        <w:t>on</w:t>
      </w:r>
      <w:r>
        <w:rPr>
          <w:spacing w:val="-9"/>
        </w:rPr>
        <w:t xml:space="preserve"> </w:t>
      </w:r>
      <w:r>
        <w:t>Greek</w:t>
      </w:r>
      <w:r>
        <w:rPr>
          <w:spacing w:val="-9"/>
        </w:rPr>
        <w:t xml:space="preserve"> </w:t>
      </w:r>
      <w:r>
        <w:t>and</w:t>
      </w:r>
      <w:r>
        <w:rPr>
          <w:spacing w:val="-8"/>
        </w:rPr>
        <w:t xml:space="preserve"> </w:t>
      </w:r>
      <w:r>
        <w:t>Roman</w:t>
      </w:r>
      <w:r>
        <w:rPr>
          <w:spacing w:val="-9"/>
        </w:rPr>
        <w:t xml:space="preserve"> </w:t>
      </w:r>
      <w:r>
        <w:t>mythology.</w:t>
      </w:r>
    </w:p>
    <w:p w14:paraId="4B476EC4" w14:textId="1E7C6CA8" w:rsidR="003A417A" w:rsidRDefault="003A417A" w:rsidP="0009016A">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266135E9" w14:textId="77777777" w:rsidR="0009016A" w:rsidRDefault="0009016A" w:rsidP="0009016A">
      <w:pPr>
        <w:pStyle w:val="Bodynoindent"/>
        <w:jc w:val="right"/>
      </w:pPr>
    </w:p>
    <w:p w14:paraId="7CDE140A" w14:textId="59AECB4A" w:rsidR="003A417A" w:rsidRDefault="0009016A" w:rsidP="0009016A">
      <w:pPr>
        <w:pStyle w:val="Heading2"/>
      </w:pPr>
      <w:r>
        <w:rPr>
          <w:w w:val="115"/>
        </w:rPr>
        <w:t xml:space="preserve">4.3.1 </w:t>
      </w:r>
      <w:r w:rsidR="003A417A">
        <w:rPr>
          <w:w w:val="115"/>
        </w:rPr>
        <w:t>Metamorphoses</w:t>
      </w:r>
    </w:p>
    <w:p w14:paraId="6EB3CA0D" w14:textId="38A4CC79" w:rsidR="003A417A" w:rsidRPr="0009016A" w:rsidRDefault="003A417A" w:rsidP="0009016A">
      <w:pPr>
        <w:pStyle w:val="Bodynoindent"/>
        <w:jc w:val="left"/>
      </w:pPr>
      <w:r w:rsidRPr="0009016A">
        <w:t>Ovid, Translated by Brookes More</w:t>
      </w:r>
    </w:p>
    <w:p w14:paraId="649DD693" w14:textId="77777777" w:rsidR="0009016A" w:rsidRPr="0009016A" w:rsidRDefault="0009016A" w:rsidP="0009016A">
      <w:pPr>
        <w:pStyle w:val="Bodynoindent"/>
        <w:jc w:val="left"/>
      </w:pPr>
      <w:r w:rsidRPr="0009016A">
        <w:t>License: Public Domain</w:t>
      </w:r>
    </w:p>
    <w:p w14:paraId="25450A03" w14:textId="77777777" w:rsidR="0009016A" w:rsidRDefault="0009016A" w:rsidP="003A417A">
      <w:pPr>
        <w:spacing w:before="197"/>
        <w:ind w:left="4063"/>
        <w:jc w:val="center"/>
        <w:rPr>
          <w:sz w:val="20"/>
        </w:rPr>
      </w:pPr>
    </w:p>
    <w:p w14:paraId="20843498" w14:textId="2AEFD1F9" w:rsidR="0009016A" w:rsidRDefault="003A417A" w:rsidP="0009016A">
      <w:pPr>
        <w:pStyle w:val="Heading3"/>
        <w:rPr>
          <w:color w:val="231F20"/>
          <w:spacing w:val="1"/>
        </w:rPr>
      </w:pPr>
      <w:r w:rsidRPr="0009016A">
        <w:rPr>
          <w:rStyle w:val="Heading3Char"/>
        </w:rPr>
        <w:t>Book 1</w:t>
      </w:r>
    </w:p>
    <w:p w14:paraId="025B4FD5" w14:textId="78DB7D8F" w:rsidR="003A417A" w:rsidRPr="0009016A" w:rsidRDefault="003A417A" w:rsidP="0009016A">
      <w:pPr>
        <w:pStyle w:val="Heading4"/>
      </w:pPr>
      <w:r w:rsidRPr="0009016A">
        <w:rPr>
          <w:i/>
          <w:iCs/>
        </w:rPr>
        <w:t>Invocatio.</w:t>
      </w:r>
      <w:r w:rsidRPr="0009016A">
        <w:t xml:space="preserve"> Invocation</w:t>
      </w:r>
    </w:p>
    <w:p w14:paraId="007BCD65" w14:textId="23B4B26B" w:rsidR="003A417A" w:rsidRDefault="003A417A" w:rsidP="0009016A">
      <w:pPr>
        <w:pStyle w:val="Body"/>
      </w:pPr>
      <w:r>
        <w:t>My soul is wrought to sing of forms transformed to bodies new and strange! Immortal Gods inspire my heart,</w:t>
      </w:r>
      <w:r>
        <w:rPr>
          <w:spacing w:val="1"/>
        </w:rPr>
        <w:t xml:space="preserve"> </w:t>
      </w:r>
      <w:r>
        <w:t>for</w:t>
      </w:r>
      <w:r>
        <w:rPr>
          <w:spacing w:val="-8"/>
        </w:rPr>
        <w:t xml:space="preserve"> </w:t>
      </w:r>
      <w:r>
        <w:t>ye</w:t>
      </w:r>
      <w:r>
        <w:rPr>
          <w:spacing w:val="-8"/>
        </w:rPr>
        <w:t xml:space="preserve"> </w:t>
      </w:r>
      <w:r>
        <w:t>have</w:t>
      </w:r>
      <w:r>
        <w:rPr>
          <w:spacing w:val="-8"/>
        </w:rPr>
        <w:t xml:space="preserve"> </w:t>
      </w:r>
      <w:r>
        <w:t>changed</w:t>
      </w:r>
      <w:r>
        <w:rPr>
          <w:spacing w:val="-7"/>
        </w:rPr>
        <w:t xml:space="preserve"> </w:t>
      </w:r>
      <w:r>
        <w:t>yourselves</w:t>
      </w:r>
      <w:r>
        <w:rPr>
          <w:spacing w:val="-8"/>
        </w:rPr>
        <w:t xml:space="preserve"> </w:t>
      </w:r>
      <w:r>
        <w:t>and</w:t>
      </w:r>
      <w:r>
        <w:rPr>
          <w:spacing w:val="-8"/>
        </w:rPr>
        <w:t xml:space="preserve"> </w:t>
      </w:r>
      <w:r>
        <w:t>all</w:t>
      </w:r>
      <w:r>
        <w:rPr>
          <w:spacing w:val="-7"/>
        </w:rPr>
        <w:t xml:space="preserve"> </w:t>
      </w:r>
      <w:r>
        <w:t>things</w:t>
      </w:r>
      <w:r>
        <w:rPr>
          <w:spacing w:val="-8"/>
        </w:rPr>
        <w:t xml:space="preserve"> </w:t>
      </w:r>
      <w:r>
        <w:t>you</w:t>
      </w:r>
      <w:r>
        <w:rPr>
          <w:spacing w:val="-8"/>
        </w:rPr>
        <w:t xml:space="preserve"> </w:t>
      </w:r>
      <w:r>
        <w:t>have</w:t>
      </w:r>
      <w:r>
        <w:rPr>
          <w:spacing w:val="-7"/>
        </w:rPr>
        <w:t xml:space="preserve"> </w:t>
      </w:r>
      <w:r>
        <w:t>changed!</w:t>
      </w:r>
      <w:r>
        <w:rPr>
          <w:spacing w:val="-8"/>
        </w:rPr>
        <w:t xml:space="preserve"> </w:t>
      </w:r>
      <w:proofErr w:type="gramStart"/>
      <w:r>
        <w:t>Oh</w:t>
      </w:r>
      <w:proofErr w:type="gramEnd"/>
      <w:r>
        <w:rPr>
          <w:spacing w:val="-8"/>
        </w:rPr>
        <w:t xml:space="preserve"> </w:t>
      </w:r>
      <w:r>
        <w:t>lead</w:t>
      </w:r>
      <w:r>
        <w:rPr>
          <w:spacing w:val="-7"/>
        </w:rPr>
        <w:t xml:space="preserve"> </w:t>
      </w:r>
      <w:r>
        <w:t>my</w:t>
      </w:r>
      <w:r>
        <w:rPr>
          <w:spacing w:val="-8"/>
        </w:rPr>
        <w:t xml:space="preserve"> </w:t>
      </w:r>
      <w:r>
        <w:t>song</w:t>
      </w:r>
      <w:r>
        <w:rPr>
          <w:spacing w:val="-8"/>
        </w:rPr>
        <w:t xml:space="preserve"> </w:t>
      </w:r>
      <w:r>
        <w:t>in</w:t>
      </w:r>
      <w:r>
        <w:rPr>
          <w:spacing w:val="-7"/>
        </w:rPr>
        <w:t xml:space="preserve"> </w:t>
      </w:r>
      <w:r>
        <w:t>smooth</w:t>
      </w:r>
      <w:r>
        <w:rPr>
          <w:spacing w:val="-8"/>
        </w:rPr>
        <w:t xml:space="preserve"> </w:t>
      </w:r>
      <w:r>
        <w:t>and</w:t>
      </w:r>
      <w:r>
        <w:rPr>
          <w:spacing w:val="-8"/>
        </w:rPr>
        <w:t xml:space="preserve"> </w:t>
      </w:r>
      <w:r>
        <w:t>measured</w:t>
      </w:r>
      <w:r>
        <w:rPr>
          <w:spacing w:val="-7"/>
        </w:rPr>
        <w:t xml:space="preserve"> </w:t>
      </w:r>
      <w:r>
        <w:t>strains,</w:t>
      </w:r>
      <w:r>
        <w:rPr>
          <w:spacing w:val="-52"/>
        </w:rPr>
        <w:t xml:space="preserve"> </w:t>
      </w:r>
      <w:r>
        <w:t>from</w:t>
      </w:r>
      <w:r>
        <w:rPr>
          <w:spacing w:val="-6"/>
        </w:rPr>
        <w:t xml:space="preserve"> </w:t>
      </w:r>
      <w:r>
        <w:t>olden</w:t>
      </w:r>
      <w:r>
        <w:rPr>
          <w:spacing w:val="-6"/>
        </w:rPr>
        <w:t xml:space="preserve"> </w:t>
      </w:r>
      <w:r>
        <w:t>days</w:t>
      </w:r>
      <w:r>
        <w:rPr>
          <w:spacing w:val="-6"/>
        </w:rPr>
        <w:t xml:space="preserve"> </w:t>
      </w:r>
      <w:r>
        <w:t>when</w:t>
      </w:r>
      <w:r>
        <w:rPr>
          <w:spacing w:val="-5"/>
        </w:rPr>
        <w:t xml:space="preserve"> </w:t>
      </w:r>
      <w:r>
        <w:t>earth</w:t>
      </w:r>
      <w:r>
        <w:rPr>
          <w:spacing w:val="-6"/>
        </w:rPr>
        <w:t xml:space="preserve"> </w:t>
      </w:r>
      <w:r>
        <w:t>began</w:t>
      </w:r>
      <w:r>
        <w:rPr>
          <w:spacing w:val="-6"/>
        </w:rPr>
        <w:t xml:space="preserve"> </w:t>
      </w:r>
      <w:r>
        <w:t>to</w:t>
      </w:r>
      <w:r>
        <w:rPr>
          <w:spacing w:val="-5"/>
        </w:rPr>
        <w:t xml:space="preserve"> </w:t>
      </w:r>
      <w:r>
        <w:t>this</w:t>
      </w:r>
      <w:r>
        <w:rPr>
          <w:spacing w:val="-6"/>
        </w:rPr>
        <w:t xml:space="preserve"> </w:t>
      </w:r>
      <w:r>
        <w:t>completed</w:t>
      </w:r>
      <w:r>
        <w:rPr>
          <w:spacing w:val="-6"/>
        </w:rPr>
        <w:t xml:space="preserve"> </w:t>
      </w:r>
      <w:r>
        <w:t>time!</w:t>
      </w:r>
    </w:p>
    <w:p w14:paraId="662D7482" w14:textId="77777777" w:rsidR="0009016A" w:rsidRDefault="0009016A" w:rsidP="0009016A">
      <w:pPr>
        <w:pStyle w:val="Body"/>
      </w:pPr>
    </w:p>
    <w:p w14:paraId="2883584F" w14:textId="77777777" w:rsidR="003A417A" w:rsidRPr="0009016A" w:rsidRDefault="003A417A" w:rsidP="0009016A">
      <w:pPr>
        <w:pStyle w:val="Heading4"/>
      </w:pPr>
      <w:r w:rsidRPr="0009016A">
        <w:t xml:space="preserve">The Creation </w:t>
      </w:r>
      <w:r w:rsidRPr="0009016A">
        <w:rPr>
          <w:i/>
          <w:iCs/>
        </w:rPr>
        <w:t>Mundi origo.</w:t>
      </w:r>
    </w:p>
    <w:p w14:paraId="51DFA684" w14:textId="77777777" w:rsidR="003A417A" w:rsidRDefault="003A417A" w:rsidP="0009016A">
      <w:pPr>
        <w:pStyle w:val="Body"/>
      </w:pPr>
      <w:r>
        <w:t>Before</w:t>
      </w:r>
      <w:r>
        <w:rPr>
          <w:spacing w:val="-7"/>
        </w:rPr>
        <w:t xml:space="preserve"> </w:t>
      </w:r>
      <w:r>
        <w:t>the</w:t>
      </w:r>
      <w:r>
        <w:rPr>
          <w:spacing w:val="-7"/>
        </w:rPr>
        <w:t xml:space="preserve"> </w:t>
      </w:r>
      <w:r>
        <w:t>ocean</w:t>
      </w:r>
      <w:r>
        <w:rPr>
          <w:spacing w:val="-7"/>
        </w:rPr>
        <w:t xml:space="preserve"> </w:t>
      </w:r>
      <w:r>
        <w:t>and</w:t>
      </w:r>
      <w:r>
        <w:rPr>
          <w:spacing w:val="-7"/>
        </w:rPr>
        <w:t xml:space="preserve"> </w:t>
      </w:r>
      <w:r>
        <w:t>the</w:t>
      </w:r>
      <w:r>
        <w:rPr>
          <w:spacing w:val="-7"/>
        </w:rPr>
        <w:t xml:space="preserve"> </w:t>
      </w:r>
      <w:r>
        <w:t>earth</w:t>
      </w:r>
      <w:r>
        <w:rPr>
          <w:spacing w:val="-7"/>
        </w:rPr>
        <w:t xml:space="preserve"> </w:t>
      </w:r>
      <w:r>
        <w:t>appeared—</w:t>
      </w:r>
      <w:r>
        <w:rPr>
          <w:spacing w:val="-7"/>
        </w:rPr>
        <w:t xml:space="preserve"> </w:t>
      </w:r>
      <w:r>
        <w:t>before</w:t>
      </w:r>
      <w:r>
        <w:rPr>
          <w:spacing w:val="-7"/>
        </w:rPr>
        <w:t xml:space="preserve"> </w:t>
      </w:r>
      <w:r>
        <w:t>the</w:t>
      </w:r>
      <w:r>
        <w:rPr>
          <w:spacing w:val="-7"/>
        </w:rPr>
        <w:t xml:space="preserve"> </w:t>
      </w:r>
      <w:r>
        <w:t>skies</w:t>
      </w:r>
      <w:r>
        <w:rPr>
          <w:spacing w:val="-7"/>
        </w:rPr>
        <w:t xml:space="preserve"> </w:t>
      </w:r>
      <w:r>
        <w:t>had</w:t>
      </w:r>
      <w:r>
        <w:rPr>
          <w:spacing w:val="-7"/>
        </w:rPr>
        <w:t xml:space="preserve"> </w:t>
      </w:r>
      <w:r>
        <w:t>overspread</w:t>
      </w:r>
      <w:r>
        <w:rPr>
          <w:spacing w:val="-7"/>
        </w:rPr>
        <w:t xml:space="preserve"> </w:t>
      </w:r>
      <w:r>
        <w:t>them</w:t>
      </w:r>
      <w:r>
        <w:rPr>
          <w:spacing w:val="-6"/>
        </w:rPr>
        <w:t xml:space="preserve"> </w:t>
      </w:r>
      <w:r>
        <w:t>all—</w:t>
      </w:r>
      <w:r>
        <w:rPr>
          <w:spacing w:val="-7"/>
        </w:rPr>
        <w:t xml:space="preserve"> </w:t>
      </w:r>
      <w:r>
        <w:t>the</w:t>
      </w:r>
      <w:r>
        <w:rPr>
          <w:spacing w:val="-7"/>
        </w:rPr>
        <w:t xml:space="preserve"> </w:t>
      </w:r>
      <w:r>
        <w:t>face</w:t>
      </w:r>
      <w:r>
        <w:rPr>
          <w:spacing w:val="-7"/>
        </w:rPr>
        <w:t xml:space="preserve"> </w:t>
      </w:r>
      <w:r>
        <w:t>of</w:t>
      </w:r>
      <w:r>
        <w:rPr>
          <w:spacing w:val="-7"/>
        </w:rPr>
        <w:t xml:space="preserve"> </w:t>
      </w:r>
      <w:r>
        <w:t>Nature</w:t>
      </w:r>
      <w:r>
        <w:rPr>
          <w:spacing w:val="-7"/>
        </w:rPr>
        <w:t xml:space="preserve"> </w:t>
      </w:r>
      <w:r>
        <w:t>in</w:t>
      </w:r>
      <w:r>
        <w:rPr>
          <w:spacing w:val="-7"/>
        </w:rPr>
        <w:t xml:space="preserve"> </w:t>
      </w:r>
      <w:r>
        <w:t>a</w:t>
      </w:r>
      <w:r>
        <w:rPr>
          <w:spacing w:val="-52"/>
        </w:rPr>
        <w:t xml:space="preserve"> </w:t>
      </w:r>
      <w:r>
        <w:t>vast expanse was naught but Chaos uniformly waste. It was a rude and undeveloped mass, that nothing made</w:t>
      </w:r>
      <w:r>
        <w:rPr>
          <w:spacing w:val="1"/>
        </w:rPr>
        <w:t xml:space="preserve"> </w:t>
      </w:r>
      <w:r>
        <w:t>except</w:t>
      </w:r>
      <w:r>
        <w:rPr>
          <w:spacing w:val="-8"/>
        </w:rPr>
        <w:t xml:space="preserve"> </w:t>
      </w:r>
      <w:r>
        <w:t>a</w:t>
      </w:r>
      <w:r>
        <w:rPr>
          <w:spacing w:val="-8"/>
        </w:rPr>
        <w:t xml:space="preserve"> </w:t>
      </w:r>
      <w:r>
        <w:t>ponderous</w:t>
      </w:r>
      <w:r>
        <w:rPr>
          <w:spacing w:val="-8"/>
        </w:rPr>
        <w:t xml:space="preserve"> </w:t>
      </w:r>
      <w:r>
        <w:t>weight;</w:t>
      </w:r>
      <w:r>
        <w:rPr>
          <w:spacing w:val="-8"/>
        </w:rPr>
        <w:t xml:space="preserve"> </w:t>
      </w:r>
      <w:r>
        <w:t>and</w:t>
      </w:r>
      <w:r>
        <w:rPr>
          <w:spacing w:val="-8"/>
        </w:rPr>
        <w:t xml:space="preserve"> </w:t>
      </w:r>
      <w:r>
        <w:t>all</w:t>
      </w:r>
      <w:r>
        <w:rPr>
          <w:spacing w:val="-8"/>
        </w:rPr>
        <w:t xml:space="preserve"> </w:t>
      </w:r>
      <w:r>
        <w:t>discordant</w:t>
      </w:r>
      <w:r>
        <w:rPr>
          <w:spacing w:val="-8"/>
        </w:rPr>
        <w:t xml:space="preserve"> </w:t>
      </w:r>
      <w:r>
        <w:t>elements</w:t>
      </w:r>
      <w:r>
        <w:rPr>
          <w:spacing w:val="-8"/>
        </w:rPr>
        <w:t xml:space="preserve"> </w:t>
      </w:r>
      <w:r>
        <w:t>confused,</w:t>
      </w:r>
      <w:r>
        <w:rPr>
          <w:spacing w:val="-8"/>
        </w:rPr>
        <w:t xml:space="preserve"> </w:t>
      </w:r>
      <w:r>
        <w:t>were</w:t>
      </w:r>
      <w:r>
        <w:rPr>
          <w:spacing w:val="-8"/>
        </w:rPr>
        <w:t xml:space="preserve"> </w:t>
      </w:r>
      <w:r>
        <w:t>there</w:t>
      </w:r>
      <w:r>
        <w:rPr>
          <w:spacing w:val="-8"/>
        </w:rPr>
        <w:t xml:space="preserve"> </w:t>
      </w:r>
      <w:r>
        <w:t>congested</w:t>
      </w:r>
      <w:r>
        <w:rPr>
          <w:spacing w:val="-8"/>
        </w:rPr>
        <w:t xml:space="preserve"> </w:t>
      </w:r>
      <w:r>
        <w:t>in</w:t>
      </w:r>
      <w:r>
        <w:rPr>
          <w:spacing w:val="-8"/>
        </w:rPr>
        <w:t xml:space="preserve"> </w:t>
      </w:r>
      <w:r>
        <w:t>a</w:t>
      </w:r>
      <w:r>
        <w:rPr>
          <w:spacing w:val="-8"/>
        </w:rPr>
        <w:t xml:space="preserve"> </w:t>
      </w:r>
      <w:r>
        <w:t>shapeless</w:t>
      </w:r>
      <w:r>
        <w:rPr>
          <w:spacing w:val="-8"/>
        </w:rPr>
        <w:t xml:space="preserve"> </w:t>
      </w:r>
      <w:r>
        <w:t>heap.</w:t>
      </w:r>
    </w:p>
    <w:p w14:paraId="0C03F6CD" w14:textId="548E78AA" w:rsidR="003A417A" w:rsidRDefault="003A417A" w:rsidP="0009016A">
      <w:pPr>
        <w:pStyle w:val="Body"/>
      </w:pPr>
      <w:r>
        <w:t>As yet the sun afforded earth no light, nor did the moon renew her crescent horns; the earth was not suspended</w:t>
      </w:r>
      <w:r>
        <w:rPr>
          <w:spacing w:val="-52"/>
        </w:rPr>
        <w:t xml:space="preserve"> </w:t>
      </w:r>
      <w:r>
        <w:t>in</w:t>
      </w:r>
      <w:r>
        <w:rPr>
          <w:spacing w:val="-7"/>
        </w:rPr>
        <w:t xml:space="preserve"> </w:t>
      </w:r>
      <w:r>
        <w:t>the</w:t>
      </w:r>
      <w:r>
        <w:rPr>
          <w:spacing w:val="-6"/>
        </w:rPr>
        <w:t xml:space="preserve"> </w:t>
      </w:r>
      <w:r>
        <w:t>air</w:t>
      </w:r>
      <w:r>
        <w:rPr>
          <w:spacing w:val="-6"/>
        </w:rPr>
        <w:t xml:space="preserve"> </w:t>
      </w:r>
      <w:r>
        <w:t>exactly</w:t>
      </w:r>
      <w:r>
        <w:rPr>
          <w:spacing w:val="-7"/>
        </w:rPr>
        <w:t xml:space="preserve"> </w:t>
      </w:r>
      <w:r>
        <w:t>balanced</w:t>
      </w:r>
      <w:r>
        <w:rPr>
          <w:spacing w:val="-6"/>
        </w:rPr>
        <w:t xml:space="preserve"> </w:t>
      </w:r>
      <w:r>
        <w:t>by</w:t>
      </w:r>
      <w:r>
        <w:rPr>
          <w:spacing w:val="-6"/>
        </w:rPr>
        <w:t xml:space="preserve"> </w:t>
      </w:r>
      <w:r>
        <w:t>her</w:t>
      </w:r>
      <w:r>
        <w:rPr>
          <w:spacing w:val="-7"/>
        </w:rPr>
        <w:t xml:space="preserve"> </w:t>
      </w:r>
      <w:r>
        <w:t>heavy</w:t>
      </w:r>
      <w:r>
        <w:rPr>
          <w:spacing w:val="-6"/>
        </w:rPr>
        <w:t xml:space="preserve"> </w:t>
      </w:r>
      <w:r>
        <w:t>weight.</w:t>
      </w:r>
    </w:p>
    <w:p w14:paraId="43B7F9D0" w14:textId="54304408" w:rsidR="0009016A" w:rsidRDefault="0009016A" w:rsidP="003A417A">
      <w:pPr>
        <w:pStyle w:val="BodyText"/>
        <w:spacing w:line="228" w:lineRule="auto"/>
        <w:ind w:left="360" w:right="182" w:firstLine="359"/>
        <w:rPr>
          <w:color w:val="231F20"/>
        </w:rPr>
      </w:pPr>
    </w:p>
    <w:p w14:paraId="46174A7F" w14:textId="78B7EE37" w:rsidR="0009016A" w:rsidRDefault="0009016A" w:rsidP="0009016A">
      <w:pPr>
        <w:pStyle w:val="Bodynoindent"/>
        <w:jc w:val="center"/>
        <w:rPr>
          <w:color w:val="231F20"/>
        </w:rPr>
      </w:pPr>
      <w:r>
        <w:rPr>
          <w:noProof/>
        </w:rPr>
        <w:lastRenderedPageBreak/>
        <w:drawing>
          <wp:inline distT="0" distB="0" distL="0" distR="0" wp14:anchorId="1AB9EDA6" wp14:editId="3EF3F740">
            <wp:extent cx="3485691" cy="4842941"/>
            <wp:effectExtent l="0" t="0" r="0" b="0"/>
            <wp:docPr id="59" name="image31.jpeg" descr="A picture containing text,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jpeg" descr="A picture containing text, book&#10;&#10;Description automatically generated"/>
                    <pic:cNvPicPr/>
                  </pic:nvPicPr>
                  <pic:blipFill>
                    <a:blip r:embed="rId13" cstate="print"/>
                    <a:stretch>
                      <a:fillRect/>
                    </a:stretch>
                  </pic:blipFill>
                  <pic:spPr>
                    <a:xfrm>
                      <a:off x="0" y="0"/>
                      <a:ext cx="3485691" cy="4842941"/>
                    </a:xfrm>
                    <a:prstGeom prst="rect">
                      <a:avLst/>
                    </a:prstGeom>
                  </pic:spPr>
                </pic:pic>
              </a:graphicData>
            </a:graphic>
          </wp:inline>
        </w:drawing>
      </w:r>
    </w:p>
    <w:p w14:paraId="693ED7F1" w14:textId="6900C5A0" w:rsidR="0009016A" w:rsidRDefault="0009016A" w:rsidP="0009016A">
      <w:pPr>
        <w:pStyle w:val="CaptionHeader"/>
      </w:pPr>
      <w:r>
        <w:rPr>
          <w:w w:val="105"/>
        </w:rPr>
        <w:t>Image</w:t>
      </w:r>
      <w:r>
        <w:rPr>
          <w:spacing w:val="-5"/>
          <w:w w:val="105"/>
        </w:rPr>
        <w:t xml:space="preserve"> </w:t>
      </w:r>
      <w:r>
        <w:rPr>
          <w:w w:val="105"/>
        </w:rPr>
        <w:t>4.4:</w:t>
      </w:r>
      <w:r>
        <w:rPr>
          <w:spacing w:val="-5"/>
          <w:w w:val="105"/>
        </w:rPr>
        <w:t xml:space="preserve"> </w:t>
      </w:r>
      <w:r>
        <w:rPr>
          <w:w w:val="105"/>
        </w:rPr>
        <w:t>ovidius</w:t>
      </w:r>
      <w:r>
        <w:rPr>
          <w:spacing w:val="-5"/>
          <w:w w:val="105"/>
        </w:rPr>
        <w:t xml:space="preserve"> </w:t>
      </w:r>
      <w:r>
        <w:rPr>
          <w:w w:val="105"/>
        </w:rPr>
        <w:t>Metamorphosis</w:t>
      </w:r>
      <w:r>
        <w:rPr>
          <w:spacing w:val="-4"/>
          <w:w w:val="105"/>
        </w:rPr>
        <w:t xml:space="preserve"> </w:t>
      </w:r>
      <w:r>
        <w:rPr>
          <w:w w:val="105"/>
        </w:rPr>
        <w:t>|</w:t>
      </w:r>
      <w:r>
        <w:rPr>
          <w:spacing w:val="-5"/>
          <w:w w:val="105"/>
        </w:rPr>
        <w:t xml:space="preserve"> </w:t>
      </w:r>
      <w:r>
        <w:rPr>
          <w:w w:val="105"/>
        </w:rPr>
        <w:t>This</w:t>
      </w:r>
      <w:r>
        <w:rPr>
          <w:spacing w:val="-4"/>
          <w:w w:val="105"/>
        </w:rPr>
        <w:t xml:space="preserve"> </w:t>
      </w:r>
      <w:r>
        <w:rPr>
          <w:w w:val="105"/>
        </w:rPr>
        <w:t>frontispiece</w:t>
      </w:r>
      <w:r>
        <w:rPr>
          <w:spacing w:val="-3"/>
          <w:w w:val="105"/>
        </w:rPr>
        <w:t xml:space="preserve"> </w:t>
      </w:r>
      <w:r>
        <w:rPr>
          <w:w w:val="105"/>
        </w:rPr>
        <w:t>shows</w:t>
      </w:r>
      <w:r>
        <w:rPr>
          <w:spacing w:val="-4"/>
          <w:w w:val="105"/>
        </w:rPr>
        <w:t xml:space="preserve"> </w:t>
      </w:r>
      <w:r>
        <w:rPr>
          <w:w w:val="105"/>
        </w:rPr>
        <w:t>a</w:t>
      </w:r>
      <w:r>
        <w:rPr>
          <w:spacing w:val="-4"/>
          <w:w w:val="105"/>
        </w:rPr>
        <w:t xml:space="preserve"> </w:t>
      </w:r>
      <w:r>
        <w:rPr>
          <w:w w:val="105"/>
        </w:rPr>
        <w:t>bust</w:t>
      </w:r>
      <w:r>
        <w:t xml:space="preserve"> of</w:t>
      </w:r>
      <w:r>
        <w:rPr>
          <w:spacing w:val="-7"/>
        </w:rPr>
        <w:t xml:space="preserve"> </w:t>
      </w:r>
      <w:r>
        <w:t>Ovid</w:t>
      </w:r>
      <w:r>
        <w:rPr>
          <w:spacing w:val="-6"/>
        </w:rPr>
        <w:t xml:space="preserve"> </w:t>
      </w:r>
      <w:r>
        <w:t>surrounded</w:t>
      </w:r>
      <w:r>
        <w:rPr>
          <w:spacing w:val="-6"/>
        </w:rPr>
        <w:t xml:space="preserve"> </w:t>
      </w:r>
      <w:r>
        <w:t>by</w:t>
      </w:r>
      <w:r>
        <w:rPr>
          <w:spacing w:val="-6"/>
        </w:rPr>
        <w:t xml:space="preserve"> </w:t>
      </w:r>
      <w:r>
        <w:t>three</w:t>
      </w:r>
      <w:r>
        <w:rPr>
          <w:spacing w:val="-6"/>
        </w:rPr>
        <w:t xml:space="preserve"> </w:t>
      </w:r>
      <w:r>
        <w:t>angelic</w:t>
      </w:r>
      <w:r>
        <w:rPr>
          <w:spacing w:val="-6"/>
        </w:rPr>
        <w:t xml:space="preserve"> </w:t>
      </w:r>
      <w:r>
        <w:t>figures.</w:t>
      </w:r>
    </w:p>
    <w:p w14:paraId="70D59C86" w14:textId="77777777" w:rsidR="0009016A" w:rsidRDefault="0009016A" w:rsidP="0009016A">
      <w:pPr>
        <w:pStyle w:val="CaptionText"/>
        <w:rPr>
          <w:spacing w:val="1"/>
          <w:w w:val="95"/>
        </w:rPr>
      </w:pPr>
      <w:r>
        <w:rPr>
          <w:b/>
          <w:w w:val="95"/>
        </w:rPr>
        <w:t xml:space="preserve">Author: </w:t>
      </w:r>
      <w:r>
        <w:rPr>
          <w:w w:val="95"/>
        </w:rPr>
        <w:t>User</w:t>
      </w:r>
      <w:r>
        <w:rPr>
          <w:spacing w:val="1"/>
          <w:w w:val="95"/>
        </w:rPr>
        <w:t xml:space="preserve"> </w:t>
      </w:r>
      <w:r>
        <w:rPr>
          <w:w w:val="95"/>
        </w:rPr>
        <w:t>“</w:t>
      </w:r>
      <w:r>
        <w:rPr>
          <w:w w:val="95"/>
        </w:rPr>
        <w:t>Thuresson</w:t>
      </w:r>
      <w:r>
        <w:rPr>
          <w:w w:val="95"/>
        </w:rPr>
        <w:t>”</w:t>
      </w:r>
      <w:r>
        <w:rPr>
          <w:spacing w:val="1"/>
          <w:w w:val="95"/>
        </w:rPr>
        <w:t xml:space="preserve"> </w:t>
      </w:r>
    </w:p>
    <w:p w14:paraId="0D67E2CA" w14:textId="77777777" w:rsidR="0009016A" w:rsidRDefault="0009016A" w:rsidP="0009016A">
      <w:pPr>
        <w:pStyle w:val="CaptionText"/>
        <w:rPr>
          <w:spacing w:val="-42"/>
        </w:rPr>
      </w:pPr>
      <w:r>
        <w:rPr>
          <w:b/>
          <w:spacing w:val="-6"/>
        </w:rPr>
        <w:t xml:space="preserve">Source: </w:t>
      </w:r>
      <w:r>
        <w:rPr>
          <w:spacing w:val="-5"/>
        </w:rPr>
        <w:t>Wikimedia</w:t>
      </w:r>
      <w:r>
        <w:rPr>
          <w:spacing w:val="-19"/>
        </w:rPr>
        <w:t xml:space="preserve"> </w:t>
      </w:r>
      <w:r>
        <w:rPr>
          <w:spacing w:val="-5"/>
        </w:rPr>
        <w:t>Commons</w:t>
      </w:r>
      <w:r>
        <w:rPr>
          <w:spacing w:val="-42"/>
        </w:rPr>
        <w:t xml:space="preserve"> </w:t>
      </w:r>
    </w:p>
    <w:p w14:paraId="2AEF389B" w14:textId="4DE2B5DE" w:rsidR="0009016A" w:rsidRDefault="0009016A" w:rsidP="0009016A">
      <w:pPr>
        <w:pStyle w:val="CaptionText"/>
      </w:pPr>
      <w:r>
        <w:rPr>
          <w:b/>
        </w:rPr>
        <w:t>License:</w:t>
      </w:r>
      <w:r>
        <w:rPr>
          <w:b/>
          <w:spacing w:val="-9"/>
        </w:rPr>
        <w:t xml:space="preserve"> </w:t>
      </w:r>
      <w:r>
        <w:t>Public</w:t>
      </w:r>
      <w:r>
        <w:rPr>
          <w:spacing w:val="-7"/>
        </w:rPr>
        <w:t xml:space="preserve"> </w:t>
      </w:r>
      <w:r>
        <w:t>Domain</w:t>
      </w:r>
    </w:p>
    <w:p w14:paraId="239362EA" w14:textId="77777777" w:rsidR="0009016A" w:rsidRDefault="0009016A" w:rsidP="003A417A">
      <w:pPr>
        <w:pStyle w:val="BodyText"/>
        <w:spacing w:line="228" w:lineRule="auto"/>
        <w:ind w:left="360" w:right="182" w:firstLine="359"/>
      </w:pPr>
    </w:p>
    <w:p w14:paraId="0F1FD45E" w14:textId="7448C60B" w:rsidR="003A417A" w:rsidRDefault="003A417A" w:rsidP="0009016A">
      <w:pPr>
        <w:pStyle w:val="Body"/>
        <w:ind w:firstLine="0"/>
      </w:pPr>
      <w:r>
        <w:t>Not far along the margin of the shores had Amphitrite</w:t>
      </w:r>
      <w:r>
        <w:rPr>
          <w:spacing w:val="6"/>
        </w:rPr>
        <w:t xml:space="preserve"> </w:t>
      </w:r>
      <w:r>
        <w:t>stretched</w:t>
      </w:r>
      <w:r>
        <w:rPr>
          <w:spacing w:val="6"/>
        </w:rPr>
        <w:t xml:space="preserve"> </w:t>
      </w:r>
      <w:r>
        <w:t>her</w:t>
      </w:r>
      <w:r>
        <w:rPr>
          <w:spacing w:val="6"/>
        </w:rPr>
        <w:t xml:space="preserve"> </w:t>
      </w:r>
      <w:r>
        <w:t>lengthened</w:t>
      </w:r>
      <w:r>
        <w:rPr>
          <w:spacing w:val="6"/>
        </w:rPr>
        <w:t xml:space="preserve"> </w:t>
      </w:r>
      <w:proofErr w:type="gramStart"/>
      <w:r>
        <w:t>arms,—</w:t>
      </w:r>
      <w:proofErr w:type="gramEnd"/>
      <w:r>
        <w:rPr>
          <w:spacing w:val="6"/>
        </w:rPr>
        <w:t xml:space="preserve"> </w:t>
      </w:r>
      <w:r>
        <w:t>for</w:t>
      </w:r>
      <w:r>
        <w:rPr>
          <w:spacing w:val="6"/>
        </w:rPr>
        <w:t xml:space="preserve"> </w:t>
      </w:r>
      <w:r>
        <w:t>all</w:t>
      </w:r>
      <w:r>
        <w:rPr>
          <w:spacing w:val="1"/>
        </w:rPr>
        <w:t xml:space="preserve"> </w:t>
      </w:r>
      <w:r>
        <w:t>the land was mixed with sea and air. The land was</w:t>
      </w:r>
      <w:r>
        <w:rPr>
          <w:spacing w:val="1"/>
        </w:rPr>
        <w:t xml:space="preserve"> </w:t>
      </w:r>
      <w:r>
        <w:t>soft,</w:t>
      </w:r>
      <w:r>
        <w:rPr>
          <w:spacing w:val="-6"/>
        </w:rPr>
        <w:t xml:space="preserve"> </w:t>
      </w:r>
      <w:r>
        <w:t>the</w:t>
      </w:r>
      <w:r>
        <w:rPr>
          <w:spacing w:val="-6"/>
        </w:rPr>
        <w:t xml:space="preserve"> </w:t>
      </w:r>
      <w:r>
        <w:t>sea</w:t>
      </w:r>
      <w:r>
        <w:rPr>
          <w:spacing w:val="-6"/>
        </w:rPr>
        <w:t xml:space="preserve"> </w:t>
      </w:r>
      <w:r>
        <w:t>unfit</w:t>
      </w:r>
      <w:r>
        <w:rPr>
          <w:spacing w:val="-6"/>
        </w:rPr>
        <w:t xml:space="preserve"> </w:t>
      </w:r>
      <w:r>
        <w:t>to</w:t>
      </w:r>
      <w:r>
        <w:rPr>
          <w:spacing w:val="-6"/>
        </w:rPr>
        <w:t xml:space="preserve"> </w:t>
      </w:r>
      <w:r>
        <w:t>sail,</w:t>
      </w:r>
      <w:r>
        <w:rPr>
          <w:spacing w:val="-6"/>
        </w:rPr>
        <w:t xml:space="preserve"> </w:t>
      </w:r>
      <w:r>
        <w:t>the</w:t>
      </w:r>
      <w:r>
        <w:rPr>
          <w:spacing w:val="-6"/>
        </w:rPr>
        <w:t xml:space="preserve"> </w:t>
      </w:r>
      <w:r>
        <w:t>atmosphere</w:t>
      </w:r>
      <w:r>
        <w:rPr>
          <w:spacing w:val="-6"/>
        </w:rPr>
        <w:t xml:space="preserve"> </w:t>
      </w:r>
      <w:r>
        <w:t>opaque,</w:t>
      </w:r>
      <w:r>
        <w:rPr>
          <w:spacing w:val="-6"/>
        </w:rPr>
        <w:t xml:space="preserve"> </w:t>
      </w:r>
      <w:r>
        <w:t>to</w:t>
      </w:r>
      <w:r>
        <w:rPr>
          <w:spacing w:val="-52"/>
        </w:rPr>
        <w:t xml:space="preserve"> </w:t>
      </w:r>
      <w:r>
        <w:t>naught was given a proper form, in everything was</w:t>
      </w:r>
      <w:r>
        <w:rPr>
          <w:spacing w:val="-52"/>
        </w:rPr>
        <w:t xml:space="preserve"> </w:t>
      </w:r>
      <w:r>
        <w:t>strife, and all was mingled in a seething mass—</w:t>
      </w:r>
      <w:r>
        <w:rPr>
          <w:spacing w:val="1"/>
        </w:rPr>
        <w:t xml:space="preserve"> </w:t>
      </w:r>
      <w:r>
        <w:t>with</w:t>
      </w:r>
      <w:r>
        <w:rPr>
          <w:spacing w:val="1"/>
        </w:rPr>
        <w:t xml:space="preserve"> </w:t>
      </w:r>
      <w:r>
        <w:t>hot</w:t>
      </w:r>
      <w:r>
        <w:rPr>
          <w:spacing w:val="2"/>
        </w:rPr>
        <w:t xml:space="preserve"> </w:t>
      </w:r>
      <w:r>
        <w:t>the</w:t>
      </w:r>
      <w:r>
        <w:rPr>
          <w:spacing w:val="2"/>
        </w:rPr>
        <w:t xml:space="preserve"> </w:t>
      </w:r>
      <w:r>
        <w:t>cold</w:t>
      </w:r>
      <w:r>
        <w:rPr>
          <w:spacing w:val="2"/>
        </w:rPr>
        <w:t xml:space="preserve"> </w:t>
      </w:r>
      <w:r>
        <w:t>parts</w:t>
      </w:r>
      <w:r>
        <w:rPr>
          <w:spacing w:val="2"/>
        </w:rPr>
        <w:t xml:space="preserve"> </w:t>
      </w:r>
      <w:r>
        <w:t>strove,</w:t>
      </w:r>
      <w:r>
        <w:rPr>
          <w:spacing w:val="2"/>
        </w:rPr>
        <w:t xml:space="preserve"> </w:t>
      </w:r>
      <w:r>
        <w:t>and</w:t>
      </w:r>
      <w:r>
        <w:rPr>
          <w:spacing w:val="2"/>
        </w:rPr>
        <w:t xml:space="preserve"> </w:t>
      </w:r>
      <w:r>
        <w:t>wet</w:t>
      </w:r>
      <w:r>
        <w:rPr>
          <w:spacing w:val="2"/>
        </w:rPr>
        <w:t xml:space="preserve"> </w:t>
      </w:r>
      <w:r>
        <w:t>with</w:t>
      </w:r>
      <w:r>
        <w:rPr>
          <w:spacing w:val="2"/>
        </w:rPr>
        <w:t xml:space="preserve"> </w:t>
      </w:r>
      <w:r>
        <w:t>dry</w:t>
      </w:r>
      <w:r>
        <w:rPr>
          <w:spacing w:val="1"/>
        </w:rPr>
        <w:t xml:space="preserve"> </w:t>
      </w:r>
      <w:r>
        <w:t>and</w:t>
      </w:r>
      <w:r>
        <w:rPr>
          <w:spacing w:val="-7"/>
        </w:rPr>
        <w:t xml:space="preserve"> </w:t>
      </w:r>
      <w:r>
        <w:t>soft</w:t>
      </w:r>
      <w:r>
        <w:rPr>
          <w:spacing w:val="-6"/>
        </w:rPr>
        <w:t xml:space="preserve"> </w:t>
      </w:r>
      <w:r>
        <w:t>with</w:t>
      </w:r>
      <w:r>
        <w:rPr>
          <w:spacing w:val="-6"/>
        </w:rPr>
        <w:t xml:space="preserve"> </w:t>
      </w:r>
      <w:r>
        <w:t>hard,</w:t>
      </w:r>
      <w:r>
        <w:rPr>
          <w:spacing w:val="-7"/>
        </w:rPr>
        <w:t xml:space="preserve"> </w:t>
      </w:r>
      <w:r>
        <w:t>and</w:t>
      </w:r>
      <w:r>
        <w:rPr>
          <w:spacing w:val="-6"/>
        </w:rPr>
        <w:t xml:space="preserve"> </w:t>
      </w:r>
      <w:r>
        <w:t>weight</w:t>
      </w:r>
      <w:r>
        <w:rPr>
          <w:spacing w:val="-6"/>
        </w:rPr>
        <w:t xml:space="preserve"> </w:t>
      </w:r>
      <w:r>
        <w:t>with</w:t>
      </w:r>
      <w:r>
        <w:rPr>
          <w:spacing w:val="-7"/>
        </w:rPr>
        <w:t xml:space="preserve"> </w:t>
      </w:r>
      <w:r>
        <w:t>empty</w:t>
      </w:r>
      <w:r>
        <w:rPr>
          <w:spacing w:val="-6"/>
        </w:rPr>
        <w:t xml:space="preserve"> </w:t>
      </w:r>
      <w:r>
        <w:t>void.</w:t>
      </w:r>
    </w:p>
    <w:p w14:paraId="5322CEF9" w14:textId="77777777" w:rsidR="003A417A" w:rsidRDefault="003A417A" w:rsidP="0009016A">
      <w:pPr>
        <w:pStyle w:val="Body"/>
      </w:pPr>
      <w:r>
        <w:t>But God, or kindly Nature, ended strife— he</w:t>
      </w:r>
      <w:r>
        <w:rPr>
          <w:spacing w:val="1"/>
        </w:rPr>
        <w:t xml:space="preserve"> </w:t>
      </w:r>
      <w:r>
        <w:t>cut the land from skies, the sea from land, the</w:t>
      </w:r>
      <w:r>
        <w:rPr>
          <w:spacing w:val="1"/>
        </w:rPr>
        <w:t xml:space="preserve"> </w:t>
      </w:r>
      <w:r>
        <w:t>heavens</w:t>
      </w:r>
      <w:r>
        <w:rPr>
          <w:spacing w:val="-6"/>
        </w:rPr>
        <w:t xml:space="preserve"> </w:t>
      </w:r>
      <w:r>
        <w:t>ethereal</w:t>
      </w:r>
      <w:r>
        <w:rPr>
          <w:spacing w:val="-6"/>
        </w:rPr>
        <w:t xml:space="preserve"> </w:t>
      </w:r>
      <w:r>
        <w:t>from</w:t>
      </w:r>
      <w:r>
        <w:rPr>
          <w:spacing w:val="-6"/>
        </w:rPr>
        <w:t xml:space="preserve"> </w:t>
      </w:r>
      <w:r>
        <w:t>material</w:t>
      </w:r>
      <w:r>
        <w:rPr>
          <w:spacing w:val="-5"/>
        </w:rPr>
        <w:t xml:space="preserve"> </w:t>
      </w:r>
      <w:r>
        <w:t>air;</w:t>
      </w:r>
      <w:r>
        <w:rPr>
          <w:spacing w:val="-6"/>
        </w:rPr>
        <w:t xml:space="preserve"> </w:t>
      </w:r>
      <w:r>
        <w:t>and</w:t>
      </w:r>
      <w:r>
        <w:rPr>
          <w:spacing w:val="-6"/>
        </w:rPr>
        <w:t xml:space="preserve"> </w:t>
      </w:r>
      <w:r>
        <w:t>when</w:t>
      </w:r>
      <w:r>
        <w:rPr>
          <w:spacing w:val="-5"/>
        </w:rPr>
        <w:t xml:space="preserve"> </w:t>
      </w:r>
      <w:r>
        <w:t>were</w:t>
      </w:r>
      <w:r>
        <w:rPr>
          <w:spacing w:val="-52"/>
        </w:rPr>
        <w:t xml:space="preserve"> </w:t>
      </w:r>
      <w:r>
        <w:t xml:space="preserve">all evolved from that dark </w:t>
      </w:r>
      <w:proofErr w:type="gramStart"/>
      <w:r>
        <w:t>mass</w:t>
      </w:r>
      <w:proofErr w:type="gramEnd"/>
      <w:r>
        <w:t xml:space="preserve"> he bound the</w:t>
      </w:r>
      <w:r>
        <w:rPr>
          <w:spacing w:val="1"/>
        </w:rPr>
        <w:t xml:space="preserve"> </w:t>
      </w:r>
      <w:r>
        <w:t>fractious</w:t>
      </w:r>
      <w:r>
        <w:rPr>
          <w:spacing w:val="-6"/>
        </w:rPr>
        <w:t xml:space="preserve"> </w:t>
      </w:r>
      <w:r>
        <w:t>parts</w:t>
      </w:r>
      <w:r>
        <w:rPr>
          <w:spacing w:val="-5"/>
        </w:rPr>
        <w:t xml:space="preserve"> </w:t>
      </w:r>
      <w:r>
        <w:t>in</w:t>
      </w:r>
      <w:r>
        <w:rPr>
          <w:spacing w:val="-6"/>
        </w:rPr>
        <w:t xml:space="preserve"> </w:t>
      </w:r>
      <w:r>
        <w:t>tranquil</w:t>
      </w:r>
      <w:r>
        <w:rPr>
          <w:spacing w:val="-5"/>
        </w:rPr>
        <w:t xml:space="preserve"> </w:t>
      </w:r>
      <w:r>
        <w:t>peace.</w:t>
      </w:r>
      <w:r>
        <w:rPr>
          <w:spacing w:val="-6"/>
        </w:rPr>
        <w:t xml:space="preserve"> </w:t>
      </w:r>
      <w:r>
        <w:t>The</w:t>
      </w:r>
      <w:r>
        <w:rPr>
          <w:spacing w:val="-5"/>
        </w:rPr>
        <w:t xml:space="preserve"> </w:t>
      </w:r>
      <w:r>
        <w:t>fiery</w:t>
      </w:r>
      <w:r>
        <w:rPr>
          <w:spacing w:val="-6"/>
        </w:rPr>
        <w:t xml:space="preserve"> </w:t>
      </w:r>
      <w:r>
        <w:t>element</w:t>
      </w:r>
      <w:r>
        <w:rPr>
          <w:spacing w:val="-52"/>
        </w:rPr>
        <w:t xml:space="preserve"> </w:t>
      </w:r>
      <w:r>
        <w:t>of convex heaven leaped from the mass devoid of</w:t>
      </w:r>
      <w:r>
        <w:rPr>
          <w:spacing w:val="-52"/>
        </w:rPr>
        <w:t xml:space="preserve"> </w:t>
      </w:r>
      <w:r>
        <w:t xml:space="preserve">dragging </w:t>
      </w:r>
      <w:proofErr w:type="gramStart"/>
      <w:r>
        <w:t>weight, and</w:t>
      </w:r>
      <w:proofErr w:type="gramEnd"/>
      <w:r>
        <w:t xml:space="preserve"> chose the summit arch to</w:t>
      </w:r>
      <w:r>
        <w:rPr>
          <w:spacing w:val="1"/>
        </w:rPr>
        <w:t xml:space="preserve"> </w:t>
      </w:r>
      <w:r>
        <w:t>which the air as next in quality was next in place.</w:t>
      </w:r>
      <w:r>
        <w:rPr>
          <w:spacing w:val="1"/>
        </w:rPr>
        <w:t xml:space="preserve"> </w:t>
      </w:r>
      <w:r>
        <w:lastRenderedPageBreak/>
        <w:t xml:space="preserve">The earth </w:t>
      </w:r>
      <w:proofErr w:type="gramStart"/>
      <w:r>
        <w:t>more dense</w:t>
      </w:r>
      <w:proofErr w:type="gramEnd"/>
      <w:r>
        <w:t xml:space="preserve"> attracted grosser parts and</w:t>
      </w:r>
      <w:r>
        <w:rPr>
          <w:spacing w:val="1"/>
        </w:rPr>
        <w:t xml:space="preserve"> </w:t>
      </w:r>
      <w:r>
        <w:t>moved by gravity sank underneath; and last of all</w:t>
      </w:r>
      <w:r>
        <w:rPr>
          <w:spacing w:val="1"/>
        </w:rPr>
        <w:t xml:space="preserve"> </w:t>
      </w:r>
      <w:r>
        <w:t>the wide surrounding waves in deeper channels</w:t>
      </w:r>
      <w:r>
        <w:rPr>
          <w:spacing w:val="1"/>
        </w:rPr>
        <w:t xml:space="preserve"> </w:t>
      </w:r>
      <w:r>
        <w:rPr>
          <w:w w:val="105"/>
        </w:rPr>
        <w:t>rolled</w:t>
      </w:r>
      <w:r>
        <w:rPr>
          <w:spacing w:val="-11"/>
          <w:w w:val="105"/>
        </w:rPr>
        <w:t xml:space="preserve"> </w:t>
      </w:r>
      <w:r>
        <w:rPr>
          <w:w w:val="105"/>
        </w:rPr>
        <w:t>around</w:t>
      </w:r>
      <w:r>
        <w:rPr>
          <w:spacing w:val="-10"/>
          <w:w w:val="105"/>
        </w:rPr>
        <w:t xml:space="preserve"> </w:t>
      </w:r>
      <w:r>
        <w:rPr>
          <w:w w:val="105"/>
        </w:rPr>
        <w:t>the</w:t>
      </w:r>
      <w:r>
        <w:rPr>
          <w:spacing w:val="-11"/>
          <w:w w:val="105"/>
        </w:rPr>
        <w:t xml:space="preserve"> </w:t>
      </w:r>
      <w:r>
        <w:rPr>
          <w:w w:val="105"/>
        </w:rPr>
        <w:t>globe.</w:t>
      </w:r>
    </w:p>
    <w:p w14:paraId="4BCCF056" w14:textId="5B59B159" w:rsidR="003A417A" w:rsidRDefault="003A417A" w:rsidP="0009016A">
      <w:pPr>
        <w:pStyle w:val="Body"/>
      </w:pPr>
      <w:r>
        <w:t>And when this God —which one is yet unknown— had carved asunder that discordant mass,</w:t>
      </w:r>
      <w:r>
        <w:rPr>
          <w:spacing w:val="-52"/>
        </w:rPr>
        <w:t xml:space="preserve"> </w:t>
      </w:r>
      <w:r>
        <w:t>had</w:t>
      </w:r>
      <w:r>
        <w:rPr>
          <w:spacing w:val="-5"/>
        </w:rPr>
        <w:t xml:space="preserve"> </w:t>
      </w:r>
      <w:r>
        <w:t>thus</w:t>
      </w:r>
      <w:r>
        <w:rPr>
          <w:spacing w:val="-5"/>
        </w:rPr>
        <w:t xml:space="preserve"> </w:t>
      </w:r>
      <w:r>
        <w:t>reduced</w:t>
      </w:r>
      <w:r>
        <w:rPr>
          <w:spacing w:val="-4"/>
        </w:rPr>
        <w:t xml:space="preserve"> </w:t>
      </w:r>
      <w:r>
        <w:t>it</w:t>
      </w:r>
      <w:r>
        <w:rPr>
          <w:spacing w:val="-5"/>
        </w:rPr>
        <w:t xml:space="preserve"> </w:t>
      </w:r>
      <w:r>
        <w:t>to</w:t>
      </w:r>
      <w:r>
        <w:rPr>
          <w:spacing w:val="-4"/>
        </w:rPr>
        <w:t xml:space="preserve"> </w:t>
      </w:r>
      <w:r>
        <w:t>its</w:t>
      </w:r>
      <w:r>
        <w:rPr>
          <w:spacing w:val="-5"/>
        </w:rPr>
        <w:t xml:space="preserve"> </w:t>
      </w:r>
      <w:r>
        <w:t>elements,</w:t>
      </w:r>
      <w:r>
        <w:rPr>
          <w:spacing w:val="-4"/>
        </w:rPr>
        <w:t xml:space="preserve"> </w:t>
      </w:r>
      <w:r>
        <w:t>that</w:t>
      </w:r>
      <w:r>
        <w:rPr>
          <w:spacing w:val="-5"/>
        </w:rPr>
        <w:t xml:space="preserve"> </w:t>
      </w:r>
      <w:r>
        <w:t>every</w:t>
      </w:r>
      <w:r w:rsidR="0009016A">
        <w:t xml:space="preserve"> </w:t>
      </w:r>
      <w:r>
        <w:t xml:space="preserve">part should equally combine, when time </w:t>
      </w:r>
      <w:proofErr w:type="gramStart"/>
      <w:r>
        <w:t>began</w:t>
      </w:r>
      <w:proofErr w:type="gramEnd"/>
      <w:r>
        <w:rPr>
          <w:spacing w:val="1"/>
        </w:rPr>
        <w:t xml:space="preserve"> </w:t>
      </w:r>
      <w:r>
        <w:t>He</w:t>
      </w:r>
      <w:r>
        <w:rPr>
          <w:spacing w:val="5"/>
        </w:rPr>
        <w:t xml:space="preserve"> </w:t>
      </w:r>
      <w:r>
        <w:t>rounded</w:t>
      </w:r>
      <w:r>
        <w:rPr>
          <w:spacing w:val="6"/>
        </w:rPr>
        <w:t xml:space="preserve"> </w:t>
      </w:r>
      <w:r>
        <w:t>out</w:t>
      </w:r>
      <w:r>
        <w:rPr>
          <w:spacing w:val="6"/>
        </w:rPr>
        <w:t xml:space="preserve"> </w:t>
      </w:r>
      <w:r>
        <w:t>the</w:t>
      </w:r>
      <w:r>
        <w:rPr>
          <w:spacing w:val="6"/>
        </w:rPr>
        <w:t xml:space="preserve"> </w:t>
      </w:r>
      <w:r>
        <w:t>earth</w:t>
      </w:r>
      <w:r>
        <w:rPr>
          <w:spacing w:val="6"/>
        </w:rPr>
        <w:t xml:space="preserve"> </w:t>
      </w:r>
      <w:r>
        <w:t>and</w:t>
      </w:r>
      <w:r>
        <w:rPr>
          <w:spacing w:val="6"/>
        </w:rPr>
        <w:t xml:space="preserve"> </w:t>
      </w:r>
      <w:r>
        <w:t>moulded</w:t>
      </w:r>
      <w:r>
        <w:rPr>
          <w:spacing w:val="6"/>
        </w:rPr>
        <w:t xml:space="preserve"> </w:t>
      </w:r>
      <w:r>
        <w:t>it</w:t>
      </w:r>
      <w:r>
        <w:rPr>
          <w:spacing w:val="6"/>
        </w:rPr>
        <w:t xml:space="preserve"> </w:t>
      </w:r>
      <w:r>
        <w:t>to</w:t>
      </w:r>
      <w:r>
        <w:rPr>
          <w:spacing w:val="6"/>
        </w:rPr>
        <w:t xml:space="preserve"> </w:t>
      </w:r>
      <w:r>
        <w:t>form</w:t>
      </w:r>
      <w:r>
        <w:rPr>
          <w:spacing w:val="-52"/>
        </w:rPr>
        <w:t xml:space="preserve"> </w:t>
      </w:r>
      <w:r>
        <w:t>a mighty globe. Then poured He forth the deeps</w:t>
      </w:r>
      <w:r>
        <w:rPr>
          <w:spacing w:val="1"/>
        </w:rPr>
        <w:t xml:space="preserve"> </w:t>
      </w:r>
      <w:r>
        <w:t>and</w:t>
      </w:r>
      <w:r>
        <w:rPr>
          <w:spacing w:val="-5"/>
        </w:rPr>
        <w:t xml:space="preserve"> </w:t>
      </w:r>
      <w:r>
        <w:t>gave</w:t>
      </w:r>
      <w:r>
        <w:rPr>
          <w:spacing w:val="-5"/>
        </w:rPr>
        <w:t xml:space="preserve"> </w:t>
      </w:r>
      <w:r>
        <w:t>command</w:t>
      </w:r>
      <w:r>
        <w:rPr>
          <w:spacing w:val="-4"/>
        </w:rPr>
        <w:t xml:space="preserve"> </w:t>
      </w:r>
      <w:r>
        <w:t>that</w:t>
      </w:r>
      <w:r>
        <w:rPr>
          <w:spacing w:val="-5"/>
        </w:rPr>
        <w:t xml:space="preserve"> </w:t>
      </w:r>
      <w:r>
        <w:t>they</w:t>
      </w:r>
      <w:r>
        <w:rPr>
          <w:spacing w:val="-5"/>
        </w:rPr>
        <w:t xml:space="preserve"> </w:t>
      </w:r>
      <w:r>
        <w:t>should</w:t>
      </w:r>
      <w:r>
        <w:rPr>
          <w:spacing w:val="-4"/>
        </w:rPr>
        <w:t xml:space="preserve"> </w:t>
      </w:r>
      <w:r>
        <w:t>billow</w:t>
      </w:r>
      <w:r>
        <w:rPr>
          <w:spacing w:val="-5"/>
        </w:rPr>
        <w:t xml:space="preserve"> </w:t>
      </w:r>
      <w:r>
        <w:t>in</w:t>
      </w:r>
      <w:r w:rsidR="0009016A">
        <w:t xml:space="preserve"> </w:t>
      </w:r>
      <w:r>
        <w:t>the rapid winds, that they should compass every</w:t>
      </w:r>
      <w:r>
        <w:rPr>
          <w:spacing w:val="1"/>
        </w:rPr>
        <w:t xml:space="preserve"> </w:t>
      </w:r>
      <w:r>
        <w:t>shore</w:t>
      </w:r>
      <w:r>
        <w:rPr>
          <w:spacing w:val="-4"/>
        </w:rPr>
        <w:t xml:space="preserve"> </w:t>
      </w:r>
      <w:r>
        <w:t>of</w:t>
      </w:r>
      <w:r>
        <w:rPr>
          <w:spacing w:val="-3"/>
        </w:rPr>
        <w:t xml:space="preserve"> </w:t>
      </w:r>
      <w:r>
        <w:t>earth.</w:t>
      </w:r>
      <w:r>
        <w:rPr>
          <w:spacing w:val="50"/>
        </w:rPr>
        <w:t xml:space="preserve"> </w:t>
      </w:r>
      <w:r>
        <w:t>he</w:t>
      </w:r>
      <w:r>
        <w:rPr>
          <w:spacing w:val="-3"/>
        </w:rPr>
        <w:t xml:space="preserve"> </w:t>
      </w:r>
      <w:r>
        <w:t>also</w:t>
      </w:r>
      <w:r>
        <w:rPr>
          <w:spacing w:val="-3"/>
        </w:rPr>
        <w:t xml:space="preserve"> </w:t>
      </w:r>
      <w:r>
        <w:t>added</w:t>
      </w:r>
      <w:r>
        <w:rPr>
          <w:spacing w:val="-4"/>
        </w:rPr>
        <w:t xml:space="preserve"> </w:t>
      </w:r>
      <w:r>
        <w:t>fountains,</w:t>
      </w:r>
      <w:r>
        <w:rPr>
          <w:spacing w:val="-3"/>
        </w:rPr>
        <w:t xml:space="preserve"> </w:t>
      </w:r>
      <w:r>
        <w:t>pools</w:t>
      </w:r>
      <w:r>
        <w:rPr>
          <w:spacing w:val="-3"/>
        </w:rPr>
        <w:t xml:space="preserve"> </w:t>
      </w:r>
      <w:r>
        <w:t>and</w:t>
      </w:r>
      <w:r>
        <w:rPr>
          <w:spacing w:val="-52"/>
        </w:rPr>
        <w:t xml:space="preserve"> </w:t>
      </w:r>
      <w:r>
        <w:t>lakes, and bound with shelving banks the slanting streams, which partly are absorbed and partly</w:t>
      </w:r>
      <w:r>
        <w:rPr>
          <w:spacing w:val="1"/>
        </w:rPr>
        <w:t xml:space="preserve"> </w:t>
      </w:r>
      <w:r>
        <w:t>join</w:t>
      </w:r>
      <w:r>
        <w:rPr>
          <w:spacing w:val="-6"/>
        </w:rPr>
        <w:t xml:space="preserve"> </w:t>
      </w:r>
      <w:r>
        <w:t>the</w:t>
      </w:r>
      <w:r>
        <w:rPr>
          <w:spacing w:val="-6"/>
        </w:rPr>
        <w:t xml:space="preserve"> </w:t>
      </w:r>
      <w:r>
        <w:t>boundless</w:t>
      </w:r>
      <w:r>
        <w:rPr>
          <w:spacing w:val="-5"/>
        </w:rPr>
        <w:t xml:space="preserve"> </w:t>
      </w:r>
      <w:r>
        <w:t>ocean.</w:t>
      </w:r>
      <w:r>
        <w:rPr>
          <w:spacing w:val="-6"/>
        </w:rPr>
        <w:t xml:space="preserve"> </w:t>
      </w:r>
      <w:proofErr w:type="gramStart"/>
      <w:r>
        <w:t>Thus</w:t>
      </w:r>
      <w:proofErr w:type="gramEnd"/>
      <w:r>
        <w:rPr>
          <w:spacing w:val="-6"/>
        </w:rPr>
        <w:t xml:space="preserve"> </w:t>
      </w:r>
      <w:r>
        <w:t>received</w:t>
      </w:r>
      <w:r>
        <w:rPr>
          <w:spacing w:val="-5"/>
        </w:rPr>
        <w:t xml:space="preserve"> </w:t>
      </w:r>
      <w:r>
        <w:t>amid</w:t>
      </w:r>
      <w:r>
        <w:rPr>
          <w:spacing w:val="-6"/>
        </w:rPr>
        <w:t xml:space="preserve"> </w:t>
      </w:r>
      <w:r>
        <w:t>the</w:t>
      </w:r>
      <w:r w:rsidR="0009016A">
        <w:t xml:space="preserve"> </w:t>
      </w:r>
      <w:r>
        <w:t>wide</w:t>
      </w:r>
      <w:r>
        <w:rPr>
          <w:spacing w:val="-10"/>
        </w:rPr>
        <w:t xml:space="preserve"> </w:t>
      </w:r>
      <w:r>
        <w:t>expanse</w:t>
      </w:r>
      <w:r>
        <w:rPr>
          <w:spacing w:val="-10"/>
        </w:rPr>
        <w:t xml:space="preserve"> </w:t>
      </w:r>
      <w:r>
        <w:t>of</w:t>
      </w:r>
      <w:r>
        <w:rPr>
          <w:spacing w:val="-10"/>
        </w:rPr>
        <w:t xml:space="preserve"> </w:t>
      </w:r>
      <w:r>
        <w:t>uncontrolled</w:t>
      </w:r>
      <w:r>
        <w:rPr>
          <w:spacing w:val="-10"/>
        </w:rPr>
        <w:t xml:space="preserve"> </w:t>
      </w:r>
      <w:r>
        <w:t>waves,</w:t>
      </w:r>
      <w:r>
        <w:rPr>
          <w:spacing w:val="-10"/>
        </w:rPr>
        <w:t xml:space="preserve"> </w:t>
      </w:r>
      <w:r>
        <w:t>they</w:t>
      </w:r>
      <w:r>
        <w:rPr>
          <w:spacing w:val="-10"/>
        </w:rPr>
        <w:t xml:space="preserve"> </w:t>
      </w:r>
      <w:r>
        <w:t>beat</w:t>
      </w:r>
      <w:r>
        <w:rPr>
          <w:spacing w:val="-10"/>
        </w:rPr>
        <w:t xml:space="preserve"> </w:t>
      </w:r>
      <w:r>
        <w:t>the</w:t>
      </w:r>
      <w:r>
        <w:rPr>
          <w:spacing w:val="-53"/>
        </w:rPr>
        <w:t xml:space="preserve"> </w:t>
      </w:r>
      <w:r>
        <w:t>shores</w:t>
      </w:r>
      <w:r>
        <w:rPr>
          <w:spacing w:val="-7"/>
        </w:rPr>
        <w:t xml:space="preserve"> </w:t>
      </w:r>
      <w:r>
        <w:t>instead</w:t>
      </w:r>
      <w:r>
        <w:rPr>
          <w:spacing w:val="-6"/>
        </w:rPr>
        <w:t xml:space="preserve"> </w:t>
      </w:r>
      <w:r>
        <w:t>of</w:t>
      </w:r>
      <w:r>
        <w:rPr>
          <w:spacing w:val="-6"/>
        </w:rPr>
        <w:t xml:space="preserve"> </w:t>
      </w:r>
      <w:r>
        <w:t>crooked</w:t>
      </w:r>
      <w:r>
        <w:rPr>
          <w:spacing w:val="-6"/>
        </w:rPr>
        <w:t xml:space="preserve"> </w:t>
      </w:r>
      <w:r>
        <w:t>banks.</w:t>
      </w:r>
    </w:p>
    <w:p w14:paraId="169CC636" w14:textId="2FBF8235" w:rsidR="003A417A" w:rsidRDefault="003A417A" w:rsidP="0009016A">
      <w:pPr>
        <w:pStyle w:val="Body"/>
      </w:pPr>
      <w:r>
        <w:t>At His command the boundless plains extend,</w:t>
      </w:r>
      <w:r>
        <w:rPr>
          <w:spacing w:val="-52"/>
        </w:rPr>
        <w:t xml:space="preserve"> </w:t>
      </w:r>
      <w:r>
        <w:t>the</w:t>
      </w:r>
      <w:r>
        <w:rPr>
          <w:spacing w:val="-9"/>
        </w:rPr>
        <w:t xml:space="preserve"> </w:t>
      </w:r>
      <w:r>
        <w:t>valleys</w:t>
      </w:r>
      <w:r>
        <w:rPr>
          <w:spacing w:val="-9"/>
        </w:rPr>
        <w:t xml:space="preserve"> </w:t>
      </w:r>
      <w:r>
        <w:t>are</w:t>
      </w:r>
      <w:r>
        <w:rPr>
          <w:spacing w:val="-8"/>
        </w:rPr>
        <w:t xml:space="preserve"> </w:t>
      </w:r>
      <w:r>
        <w:t>depressed,</w:t>
      </w:r>
      <w:r>
        <w:rPr>
          <w:spacing w:val="-9"/>
        </w:rPr>
        <w:t xml:space="preserve"> </w:t>
      </w:r>
      <w:r>
        <w:t>the</w:t>
      </w:r>
      <w:r>
        <w:rPr>
          <w:spacing w:val="-8"/>
        </w:rPr>
        <w:t xml:space="preserve"> </w:t>
      </w:r>
      <w:r>
        <w:t>woods</w:t>
      </w:r>
      <w:r>
        <w:rPr>
          <w:spacing w:val="-9"/>
        </w:rPr>
        <w:t xml:space="preserve"> </w:t>
      </w:r>
      <w:r>
        <w:t>are</w:t>
      </w:r>
      <w:r>
        <w:rPr>
          <w:spacing w:val="-8"/>
        </w:rPr>
        <w:t xml:space="preserve"> </w:t>
      </w:r>
      <w:r>
        <w:t>clothed</w:t>
      </w:r>
      <w:r>
        <w:rPr>
          <w:spacing w:val="-9"/>
        </w:rPr>
        <w:t xml:space="preserve"> </w:t>
      </w:r>
      <w:r>
        <w:t>in</w:t>
      </w:r>
      <w:r>
        <w:rPr>
          <w:spacing w:val="-52"/>
        </w:rPr>
        <w:t xml:space="preserve"> </w:t>
      </w:r>
      <w:r>
        <w:t>green,</w:t>
      </w:r>
      <w:r>
        <w:rPr>
          <w:spacing w:val="-5"/>
        </w:rPr>
        <w:t xml:space="preserve"> </w:t>
      </w:r>
      <w:r>
        <w:t>the</w:t>
      </w:r>
      <w:r>
        <w:rPr>
          <w:spacing w:val="-4"/>
        </w:rPr>
        <w:t xml:space="preserve"> </w:t>
      </w:r>
      <w:r>
        <w:t>stony</w:t>
      </w:r>
      <w:r>
        <w:rPr>
          <w:spacing w:val="-4"/>
        </w:rPr>
        <w:t xml:space="preserve"> </w:t>
      </w:r>
      <w:r>
        <w:t>mountains</w:t>
      </w:r>
      <w:r>
        <w:rPr>
          <w:spacing w:val="-4"/>
        </w:rPr>
        <w:t xml:space="preserve"> </w:t>
      </w:r>
      <w:r>
        <w:t>rise.</w:t>
      </w:r>
      <w:r>
        <w:rPr>
          <w:spacing w:val="-4"/>
        </w:rPr>
        <w:t xml:space="preserve"> </w:t>
      </w:r>
      <w:r>
        <w:t>And</w:t>
      </w:r>
      <w:r>
        <w:rPr>
          <w:spacing w:val="-4"/>
        </w:rPr>
        <w:t xml:space="preserve"> </w:t>
      </w:r>
      <w:r>
        <w:t>as</w:t>
      </w:r>
      <w:r>
        <w:rPr>
          <w:spacing w:val="-4"/>
        </w:rPr>
        <w:t xml:space="preserve"> </w:t>
      </w:r>
      <w:r>
        <w:t>the</w:t>
      </w:r>
      <w:r>
        <w:rPr>
          <w:spacing w:val="-4"/>
        </w:rPr>
        <w:t xml:space="preserve"> </w:t>
      </w:r>
      <w:r>
        <w:t>heavens are intersected on the right by two broad zones, by two that cut the left, and by a fifth consumed with ardent</w:t>
      </w:r>
      <w:r>
        <w:rPr>
          <w:spacing w:val="1"/>
        </w:rPr>
        <w:t xml:space="preserve"> </w:t>
      </w:r>
      <w:r>
        <w:t>heat,</w:t>
      </w:r>
      <w:r>
        <w:rPr>
          <w:spacing w:val="-5"/>
        </w:rPr>
        <w:t xml:space="preserve"> </w:t>
      </w:r>
      <w:r>
        <w:t>with</w:t>
      </w:r>
      <w:r>
        <w:rPr>
          <w:spacing w:val="-4"/>
        </w:rPr>
        <w:t xml:space="preserve"> </w:t>
      </w:r>
      <w:r>
        <w:t>such</w:t>
      </w:r>
      <w:r>
        <w:rPr>
          <w:spacing w:val="-4"/>
        </w:rPr>
        <w:t xml:space="preserve"> </w:t>
      </w:r>
      <w:r>
        <w:t>a</w:t>
      </w:r>
      <w:r>
        <w:rPr>
          <w:spacing w:val="-4"/>
        </w:rPr>
        <w:t xml:space="preserve"> </w:t>
      </w:r>
      <w:r>
        <w:t>number</w:t>
      </w:r>
      <w:r>
        <w:rPr>
          <w:spacing w:val="-4"/>
        </w:rPr>
        <w:t xml:space="preserve"> </w:t>
      </w:r>
      <w:r>
        <w:t>did</w:t>
      </w:r>
      <w:r>
        <w:rPr>
          <w:spacing w:val="-4"/>
        </w:rPr>
        <w:t xml:space="preserve"> </w:t>
      </w:r>
      <w:r>
        <w:t>the</w:t>
      </w:r>
      <w:r>
        <w:rPr>
          <w:spacing w:val="-4"/>
        </w:rPr>
        <w:t xml:space="preserve"> </w:t>
      </w:r>
      <w:r>
        <w:t>careful</w:t>
      </w:r>
      <w:r>
        <w:rPr>
          <w:spacing w:val="-4"/>
        </w:rPr>
        <w:t xml:space="preserve"> </w:t>
      </w:r>
      <w:r>
        <w:t>God</w:t>
      </w:r>
      <w:r>
        <w:rPr>
          <w:spacing w:val="-4"/>
        </w:rPr>
        <w:t xml:space="preserve"> </w:t>
      </w:r>
      <w:r>
        <w:t>mark</w:t>
      </w:r>
      <w:r>
        <w:rPr>
          <w:spacing w:val="-4"/>
        </w:rPr>
        <w:t xml:space="preserve"> </w:t>
      </w:r>
      <w:r>
        <w:t>off</w:t>
      </w:r>
      <w:r>
        <w:rPr>
          <w:spacing w:val="-5"/>
        </w:rPr>
        <w:t xml:space="preserve"> </w:t>
      </w:r>
      <w:r>
        <w:t>the</w:t>
      </w:r>
      <w:r>
        <w:rPr>
          <w:spacing w:val="-4"/>
        </w:rPr>
        <w:t xml:space="preserve"> </w:t>
      </w:r>
      <w:r>
        <w:t>compassed</w:t>
      </w:r>
      <w:r>
        <w:rPr>
          <w:spacing w:val="-4"/>
        </w:rPr>
        <w:t xml:space="preserve"> </w:t>
      </w:r>
      <w:r>
        <w:t>weight,</w:t>
      </w:r>
      <w:r>
        <w:rPr>
          <w:spacing w:val="-4"/>
        </w:rPr>
        <w:t xml:space="preserve"> </w:t>
      </w:r>
      <w:r>
        <w:t>and</w:t>
      </w:r>
      <w:r>
        <w:rPr>
          <w:spacing w:val="-4"/>
        </w:rPr>
        <w:t xml:space="preserve"> </w:t>
      </w:r>
      <w:r>
        <w:t>thus</w:t>
      </w:r>
      <w:r>
        <w:rPr>
          <w:spacing w:val="-4"/>
        </w:rPr>
        <w:t xml:space="preserve"> </w:t>
      </w:r>
      <w:r>
        <w:t>the</w:t>
      </w:r>
      <w:r>
        <w:rPr>
          <w:spacing w:val="-4"/>
        </w:rPr>
        <w:t xml:space="preserve"> </w:t>
      </w:r>
      <w:r>
        <w:t>earth</w:t>
      </w:r>
      <w:r>
        <w:rPr>
          <w:spacing w:val="-4"/>
        </w:rPr>
        <w:t xml:space="preserve"> </w:t>
      </w:r>
      <w:r>
        <w:t>received</w:t>
      </w:r>
      <w:r>
        <w:rPr>
          <w:spacing w:val="-4"/>
        </w:rPr>
        <w:t xml:space="preserve"> </w:t>
      </w:r>
      <w:r>
        <w:t>as</w:t>
      </w:r>
      <w:r>
        <w:rPr>
          <w:spacing w:val="-4"/>
        </w:rPr>
        <w:t xml:space="preserve"> </w:t>
      </w:r>
      <w:r>
        <w:t>many</w:t>
      </w:r>
      <w:r>
        <w:rPr>
          <w:spacing w:val="1"/>
        </w:rPr>
        <w:t xml:space="preserve"> </w:t>
      </w:r>
      <w:r>
        <w:t>climes.—Such heat consumes the middle zone that none may dwell therein; and two extremes are covered with</w:t>
      </w:r>
      <w:r>
        <w:rPr>
          <w:spacing w:val="1"/>
        </w:rPr>
        <w:t xml:space="preserve"> </w:t>
      </w:r>
      <w:r>
        <w:t>deep</w:t>
      </w:r>
      <w:r>
        <w:rPr>
          <w:spacing w:val="-7"/>
        </w:rPr>
        <w:t xml:space="preserve"> </w:t>
      </w:r>
      <w:r>
        <w:t>snow;</w:t>
      </w:r>
      <w:r>
        <w:rPr>
          <w:spacing w:val="-7"/>
        </w:rPr>
        <w:t xml:space="preserve"> </w:t>
      </w:r>
      <w:r>
        <w:t>and</w:t>
      </w:r>
      <w:r>
        <w:rPr>
          <w:spacing w:val="-7"/>
        </w:rPr>
        <w:t xml:space="preserve"> </w:t>
      </w:r>
      <w:r>
        <w:t>two</w:t>
      </w:r>
      <w:r>
        <w:rPr>
          <w:spacing w:val="-7"/>
        </w:rPr>
        <w:t xml:space="preserve"> </w:t>
      </w:r>
      <w:r>
        <w:t>are</w:t>
      </w:r>
      <w:r>
        <w:rPr>
          <w:spacing w:val="-7"/>
        </w:rPr>
        <w:t xml:space="preserve"> </w:t>
      </w:r>
      <w:r>
        <w:t>placed</w:t>
      </w:r>
      <w:r>
        <w:rPr>
          <w:spacing w:val="-7"/>
        </w:rPr>
        <w:t xml:space="preserve"> </w:t>
      </w:r>
      <w:r>
        <w:t>betwixt</w:t>
      </w:r>
      <w:r>
        <w:rPr>
          <w:spacing w:val="-7"/>
        </w:rPr>
        <w:t xml:space="preserve"> </w:t>
      </w:r>
      <w:r>
        <w:t>the</w:t>
      </w:r>
      <w:r>
        <w:rPr>
          <w:spacing w:val="-6"/>
        </w:rPr>
        <w:t xml:space="preserve"> </w:t>
      </w:r>
      <w:r>
        <w:t>hot</w:t>
      </w:r>
      <w:r>
        <w:rPr>
          <w:spacing w:val="-7"/>
        </w:rPr>
        <w:t xml:space="preserve"> </w:t>
      </w:r>
      <w:r>
        <w:t>and</w:t>
      </w:r>
      <w:r>
        <w:rPr>
          <w:spacing w:val="-7"/>
        </w:rPr>
        <w:t xml:space="preserve"> </w:t>
      </w:r>
      <w:r>
        <w:t>cold,</w:t>
      </w:r>
      <w:r>
        <w:rPr>
          <w:spacing w:val="-7"/>
        </w:rPr>
        <w:t xml:space="preserve"> </w:t>
      </w:r>
      <w:r>
        <w:t>which</w:t>
      </w:r>
      <w:r>
        <w:rPr>
          <w:spacing w:val="-7"/>
        </w:rPr>
        <w:t xml:space="preserve"> </w:t>
      </w:r>
      <w:r>
        <w:t>mixed</w:t>
      </w:r>
      <w:r>
        <w:rPr>
          <w:spacing w:val="-7"/>
        </w:rPr>
        <w:t xml:space="preserve"> </w:t>
      </w:r>
      <w:r>
        <w:t>together</w:t>
      </w:r>
      <w:r>
        <w:rPr>
          <w:spacing w:val="-7"/>
        </w:rPr>
        <w:t xml:space="preserve"> </w:t>
      </w:r>
      <w:r>
        <w:t>give</w:t>
      </w:r>
      <w:r>
        <w:rPr>
          <w:spacing w:val="-7"/>
        </w:rPr>
        <w:t xml:space="preserve"> </w:t>
      </w:r>
      <w:r>
        <w:t>a</w:t>
      </w:r>
      <w:r>
        <w:rPr>
          <w:spacing w:val="-6"/>
        </w:rPr>
        <w:t xml:space="preserve"> </w:t>
      </w:r>
      <w:r>
        <w:t>temperate</w:t>
      </w:r>
      <w:r>
        <w:rPr>
          <w:spacing w:val="-7"/>
        </w:rPr>
        <w:t xml:space="preserve"> </w:t>
      </w:r>
      <w:r>
        <w:t>clime;</w:t>
      </w:r>
      <w:r>
        <w:rPr>
          <w:spacing w:val="-7"/>
        </w:rPr>
        <w:t xml:space="preserve"> </w:t>
      </w:r>
      <w:r>
        <w:t>and</w:t>
      </w:r>
      <w:r>
        <w:rPr>
          <w:spacing w:val="-7"/>
        </w:rPr>
        <w:t xml:space="preserve"> </w:t>
      </w:r>
      <w:r>
        <w:t>over</w:t>
      </w:r>
      <w:r>
        <w:rPr>
          <w:spacing w:val="-7"/>
        </w:rPr>
        <w:t xml:space="preserve"> </w:t>
      </w:r>
      <w:r>
        <w:t>all</w:t>
      </w:r>
      <w:r>
        <w:rPr>
          <w:spacing w:val="-52"/>
        </w:rPr>
        <w:t xml:space="preserve"> </w:t>
      </w:r>
      <w:r>
        <w:t>the atmosphere suspends with weight proportioned to the fiery sky, exactly as the weight of earth compares with</w:t>
      </w:r>
      <w:r>
        <w:rPr>
          <w:spacing w:val="1"/>
        </w:rPr>
        <w:t xml:space="preserve"> </w:t>
      </w:r>
      <w:r>
        <w:t>weight</w:t>
      </w:r>
      <w:r>
        <w:rPr>
          <w:spacing w:val="-7"/>
        </w:rPr>
        <w:t xml:space="preserve"> </w:t>
      </w:r>
      <w:r>
        <w:t>of</w:t>
      </w:r>
      <w:r>
        <w:rPr>
          <w:spacing w:val="-6"/>
        </w:rPr>
        <w:t xml:space="preserve"> </w:t>
      </w:r>
      <w:r>
        <w:t>water.</w:t>
      </w:r>
    </w:p>
    <w:p w14:paraId="176CB31A" w14:textId="77777777" w:rsidR="003A417A" w:rsidRDefault="003A417A" w:rsidP="0009016A">
      <w:pPr>
        <w:pStyle w:val="Body"/>
      </w:pPr>
      <w:r>
        <w:t xml:space="preserve">And He ordered mist to gather in the air and spread the clouds. He fixed the thunders that disturb our </w:t>
      </w:r>
      <w:proofErr w:type="gramStart"/>
      <w:r>
        <w:t>souls,</w:t>
      </w:r>
      <w:r>
        <w:rPr>
          <w:spacing w:val="1"/>
        </w:rPr>
        <w:t xml:space="preserve"> </w:t>
      </w:r>
      <w:r>
        <w:t>and</w:t>
      </w:r>
      <w:proofErr w:type="gramEnd"/>
      <w:r>
        <w:t xml:space="preserve"> brought the lightning on destructive winds that also waft the cold. Nor did the great Artificer permit these</w:t>
      </w:r>
      <w:r>
        <w:rPr>
          <w:spacing w:val="1"/>
        </w:rPr>
        <w:t xml:space="preserve"> </w:t>
      </w:r>
      <w:r>
        <w:t>mighty winds to blow unbounded in the pathless skies, but each discordant brother fixed in space, although His</w:t>
      </w:r>
      <w:r>
        <w:rPr>
          <w:spacing w:val="1"/>
        </w:rPr>
        <w:t xml:space="preserve"> </w:t>
      </w:r>
      <w:r>
        <w:t>power can scarce restrain their rage to rend the universe. At His command to far Aurora, Eurus took his way, to</w:t>
      </w:r>
      <w:r>
        <w:rPr>
          <w:spacing w:val="1"/>
        </w:rPr>
        <w:t xml:space="preserve"> </w:t>
      </w:r>
      <w:r>
        <w:t>Nabath,</w:t>
      </w:r>
      <w:r>
        <w:rPr>
          <w:spacing w:val="-9"/>
        </w:rPr>
        <w:t xml:space="preserve"> </w:t>
      </w:r>
      <w:r>
        <w:rPr>
          <w:color w:val="3953A4"/>
          <w:u w:val="single" w:color="3953A4"/>
        </w:rPr>
        <w:t>Persia</w:t>
      </w:r>
      <w:r>
        <w:t>,</w:t>
      </w:r>
      <w:r>
        <w:rPr>
          <w:spacing w:val="-9"/>
        </w:rPr>
        <w:t xml:space="preserve"> </w:t>
      </w:r>
      <w:r>
        <w:t>and</w:t>
      </w:r>
      <w:r>
        <w:rPr>
          <w:spacing w:val="-8"/>
        </w:rPr>
        <w:t xml:space="preserve"> </w:t>
      </w:r>
      <w:r>
        <w:t>that</w:t>
      </w:r>
      <w:r>
        <w:rPr>
          <w:spacing w:val="-9"/>
        </w:rPr>
        <w:t xml:space="preserve"> </w:t>
      </w:r>
      <w:r>
        <w:t>mountain</w:t>
      </w:r>
      <w:r>
        <w:rPr>
          <w:spacing w:val="-9"/>
        </w:rPr>
        <w:t xml:space="preserve"> </w:t>
      </w:r>
      <w:r>
        <w:t>range</w:t>
      </w:r>
      <w:r>
        <w:rPr>
          <w:spacing w:val="-8"/>
        </w:rPr>
        <w:t xml:space="preserve"> </w:t>
      </w:r>
      <w:r>
        <w:t>first</w:t>
      </w:r>
      <w:r>
        <w:rPr>
          <w:spacing w:val="-9"/>
        </w:rPr>
        <w:t xml:space="preserve"> </w:t>
      </w:r>
      <w:r>
        <w:t>gilded</w:t>
      </w:r>
      <w:r>
        <w:rPr>
          <w:spacing w:val="-9"/>
        </w:rPr>
        <w:t xml:space="preserve"> </w:t>
      </w:r>
      <w:r>
        <w:t>by</w:t>
      </w:r>
      <w:r>
        <w:rPr>
          <w:spacing w:val="-8"/>
        </w:rPr>
        <w:t xml:space="preserve"> </w:t>
      </w:r>
      <w:r>
        <w:t>the</w:t>
      </w:r>
      <w:r>
        <w:rPr>
          <w:spacing w:val="-9"/>
        </w:rPr>
        <w:t xml:space="preserve"> </w:t>
      </w:r>
      <w:r>
        <w:t>dawn;</w:t>
      </w:r>
      <w:r>
        <w:rPr>
          <w:spacing w:val="-9"/>
        </w:rPr>
        <w:t xml:space="preserve"> </w:t>
      </w:r>
      <w:r>
        <w:t>and</w:t>
      </w:r>
      <w:r>
        <w:rPr>
          <w:spacing w:val="-8"/>
        </w:rPr>
        <w:t xml:space="preserve"> </w:t>
      </w:r>
      <w:r>
        <w:t>Zephyr’s</w:t>
      </w:r>
      <w:r>
        <w:rPr>
          <w:spacing w:val="-9"/>
        </w:rPr>
        <w:t xml:space="preserve"> </w:t>
      </w:r>
      <w:r>
        <w:t>flight</w:t>
      </w:r>
      <w:r>
        <w:rPr>
          <w:spacing w:val="-9"/>
        </w:rPr>
        <w:t xml:space="preserve"> </w:t>
      </w:r>
      <w:r>
        <w:t>was</w:t>
      </w:r>
      <w:r>
        <w:rPr>
          <w:spacing w:val="-8"/>
        </w:rPr>
        <w:t xml:space="preserve"> </w:t>
      </w:r>
      <w:r>
        <w:t>towards</w:t>
      </w:r>
      <w:r>
        <w:rPr>
          <w:spacing w:val="-9"/>
        </w:rPr>
        <w:t xml:space="preserve"> </w:t>
      </w:r>
      <w:r>
        <w:t>the</w:t>
      </w:r>
      <w:r>
        <w:rPr>
          <w:spacing w:val="-9"/>
        </w:rPr>
        <w:t xml:space="preserve"> </w:t>
      </w:r>
      <w:r>
        <w:t>evening</w:t>
      </w:r>
      <w:r>
        <w:rPr>
          <w:spacing w:val="-8"/>
        </w:rPr>
        <w:t xml:space="preserve"> </w:t>
      </w:r>
      <w:r>
        <w:t>star</w:t>
      </w:r>
      <w:r>
        <w:rPr>
          <w:spacing w:val="-52"/>
        </w:rPr>
        <w:t xml:space="preserve"> </w:t>
      </w:r>
      <w:r>
        <w:t xml:space="preserve">and peaceful shores, warm with the setting sun; and Boreas invaded </w:t>
      </w:r>
      <w:r>
        <w:rPr>
          <w:color w:val="3953A4"/>
          <w:u w:val="single" w:color="3953A4"/>
        </w:rPr>
        <w:t>Scythia</w:t>
      </w:r>
      <w:r>
        <w:rPr>
          <w:color w:val="3953A4"/>
        </w:rPr>
        <w:t xml:space="preserve"> </w:t>
      </w:r>
      <w:r>
        <w:t>and the northern snows; and Auster</w:t>
      </w:r>
      <w:r>
        <w:rPr>
          <w:spacing w:val="1"/>
        </w:rPr>
        <w:t xml:space="preserve"> </w:t>
      </w:r>
      <w:r>
        <w:t xml:space="preserve">wafted to the distant south where clouds and rain encompass his </w:t>
      </w:r>
      <w:proofErr w:type="gramStart"/>
      <w:r>
        <w:t>abode.—</w:t>
      </w:r>
      <w:proofErr w:type="gramEnd"/>
      <w:r>
        <w:t xml:space="preserve"> and over these He fixed the liquid sky,</w:t>
      </w:r>
      <w:r>
        <w:rPr>
          <w:spacing w:val="-52"/>
        </w:rPr>
        <w:t xml:space="preserve"> </w:t>
      </w:r>
      <w:r>
        <w:t>devoid</w:t>
      </w:r>
      <w:r>
        <w:rPr>
          <w:spacing w:val="-7"/>
        </w:rPr>
        <w:t xml:space="preserve"> </w:t>
      </w:r>
      <w:r>
        <w:t>of</w:t>
      </w:r>
      <w:r>
        <w:rPr>
          <w:spacing w:val="-6"/>
        </w:rPr>
        <w:t xml:space="preserve"> </w:t>
      </w:r>
      <w:r>
        <w:t>weight</w:t>
      </w:r>
      <w:r>
        <w:rPr>
          <w:spacing w:val="-6"/>
        </w:rPr>
        <w:t xml:space="preserve"> </w:t>
      </w:r>
      <w:r>
        <w:t>and</w:t>
      </w:r>
      <w:r>
        <w:rPr>
          <w:spacing w:val="-6"/>
        </w:rPr>
        <w:t xml:space="preserve"> </w:t>
      </w:r>
      <w:r>
        <w:t>free</w:t>
      </w:r>
      <w:r>
        <w:rPr>
          <w:spacing w:val="-6"/>
        </w:rPr>
        <w:t xml:space="preserve"> </w:t>
      </w:r>
      <w:r>
        <w:t>from</w:t>
      </w:r>
      <w:r>
        <w:rPr>
          <w:spacing w:val="-6"/>
        </w:rPr>
        <w:t xml:space="preserve"> </w:t>
      </w:r>
      <w:r>
        <w:t>earthly</w:t>
      </w:r>
      <w:r>
        <w:rPr>
          <w:spacing w:val="-6"/>
        </w:rPr>
        <w:t xml:space="preserve"> </w:t>
      </w:r>
      <w:r>
        <w:t>dross.</w:t>
      </w:r>
    </w:p>
    <w:p w14:paraId="401FA9BD" w14:textId="77777777" w:rsidR="003A417A" w:rsidRDefault="003A417A" w:rsidP="0009016A">
      <w:pPr>
        <w:pStyle w:val="Body"/>
      </w:pPr>
      <w:r>
        <w:t>And</w:t>
      </w:r>
      <w:r>
        <w:rPr>
          <w:spacing w:val="-6"/>
        </w:rPr>
        <w:t xml:space="preserve"> </w:t>
      </w:r>
      <w:r>
        <w:t>scarcely</w:t>
      </w:r>
      <w:r>
        <w:rPr>
          <w:spacing w:val="-6"/>
        </w:rPr>
        <w:t xml:space="preserve"> </w:t>
      </w:r>
      <w:r>
        <w:t>had</w:t>
      </w:r>
      <w:r>
        <w:rPr>
          <w:spacing w:val="-6"/>
        </w:rPr>
        <w:t xml:space="preserve"> </w:t>
      </w:r>
      <w:r>
        <w:t>He</w:t>
      </w:r>
      <w:r>
        <w:rPr>
          <w:spacing w:val="-6"/>
        </w:rPr>
        <w:t xml:space="preserve"> </w:t>
      </w:r>
      <w:r>
        <w:t>separated</w:t>
      </w:r>
      <w:r>
        <w:rPr>
          <w:spacing w:val="-6"/>
        </w:rPr>
        <w:t xml:space="preserve"> </w:t>
      </w:r>
      <w:r>
        <w:t>these</w:t>
      </w:r>
      <w:r>
        <w:rPr>
          <w:spacing w:val="-6"/>
        </w:rPr>
        <w:t xml:space="preserve"> </w:t>
      </w:r>
      <w:r>
        <w:t>and</w:t>
      </w:r>
      <w:r>
        <w:rPr>
          <w:spacing w:val="-6"/>
        </w:rPr>
        <w:t xml:space="preserve"> </w:t>
      </w:r>
      <w:r>
        <w:t>fixed</w:t>
      </w:r>
      <w:r>
        <w:rPr>
          <w:spacing w:val="-6"/>
        </w:rPr>
        <w:t xml:space="preserve"> </w:t>
      </w:r>
      <w:r>
        <w:t>their</w:t>
      </w:r>
      <w:r>
        <w:rPr>
          <w:spacing w:val="-6"/>
        </w:rPr>
        <w:t xml:space="preserve"> </w:t>
      </w:r>
      <w:r>
        <w:t>certain</w:t>
      </w:r>
      <w:r>
        <w:rPr>
          <w:spacing w:val="-6"/>
        </w:rPr>
        <w:t xml:space="preserve"> </w:t>
      </w:r>
      <w:r>
        <w:t>bounds,</w:t>
      </w:r>
      <w:r>
        <w:rPr>
          <w:spacing w:val="-6"/>
        </w:rPr>
        <w:t xml:space="preserve"> </w:t>
      </w:r>
      <w:r>
        <w:t>when</w:t>
      </w:r>
      <w:r>
        <w:rPr>
          <w:spacing w:val="-6"/>
        </w:rPr>
        <w:t xml:space="preserve"> </w:t>
      </w:r>
      <w:r>
        <w:t>all</w:t>
      </w:r>
      <w:r>
        <w:rPr>
          <w:spacing w:val="-6"/>
        </w:rPr>
        <w:t xml:space="preserve"> </w:t>
      </w:r>
      <w:r>
        <w:t>the</w:t>
      </w:r>
      <w:r>
        <w:rPr>
          <w:spacing w:val="-6"/>
        </w:rPr>
        <w:t xml:space="preserve"> </w:t>
      </w:r>
      <w:r>
        <w:t>stars,</w:t>
      </w:r>
      <w:r>
        <w:rPr>
          <w:spacing w:val="-6"/>
        </w:rPr>
        <w:t xml:space="preserve"> </w:t>
      </w:r>
      <w:r>
        <w:t>which</w:t>
      </w:r>
      <w:r>
        <w:rPr>
          <w:spacing w:val="-6"/>
        </w:rPr>
        <w:t xml:space="preserve"> </w:t>
      </w:r>
      <w:r>
        <w:t>long</w:t>
      </w:r>
      <w:r>
        <w:rPr>
          <w:spacing w:val="-6"/>
        </w:rPr>
        <w:t xml:space="preserve"> </w:t>
      </w:r>
      <w:r>
        <w:t>were</w:t>
      </w:r>
      <w:r>
        <w:rPr>
          <w:spacing w:val="-6"/>
        </w:rPr>
        <w:t xml:space="preserve"> </w:t>
      </w:r>
      <w:r>
        <w:t>pressed</w:t>
      </w:r>
      <w:r>
        <w:rPr>
          <w:spacing w:val="-52"/>
        </w:rPr>
        <w:t xml:space="preserve"> </w:t>
      </w:r>
      <w:r>
        <w:t>and hidden in the mass, began to gleam out from the plains of heaven, and traversed, with the Gods, bright ether</w:t>
      </w:r>
      <w:r>
        <w:rPr>
          <w:spacing w:val="1"/>
        </w:rPr>
        <w:t xml:space="preserve"> </w:t>
      </w:r>
      <w:r>
        <w:t>fields: and lest some part might be bereft of life the gleaming waves were filled with twinkling fish; the earth was</w:t>
      </w:r>
      <w:r>
        <w:rPr>
          <w:spacing w:val="1"/>
        </w:rPr>
        <w:t xml:space="preserve"> </w:t>
      </w:r>
      <w:r>
        <w:t>covered</w:t>
      </w:r>
      <w:r>
        <w:rPr>
          <w:spacing w:val="-7"/>
        </w:rPr>
        <w:t xml:space="preserve"> </w:t>
      </w:r>
      <w:r>
        <w:t>with</w:t>
      </w:r>
      <w:r>
        <w:rPr>
          <w:spacing w:val="-7"/>
        </w:rPr>
        <w:t xml:space="preserve"> </w:t>
      </w:r>
      <w:r>
        <w:t>wild</w:t>
      </w:r>
      <w:r>
        <w:rPr>
          <w:spacing w:val="-6"/>
        </w:rPr>
        <w:t xml:space="preserve"> </w:t>
      </w:r>
      <w:r>
        <w:t>animals;</w:t>
      </w:r>
      <w:r>
        <w:rPr>
          <w:spacing w:val="-7"/>
        </w:rPr>
        <w:t xml:space="preserve"> </w:t>
      </w:r>
      <w:r>
        <w:t>the</w:t>
      </w:r>
      <w:r>
        <w:rPr>
          <w:spacing w:val="-6"/>
        </w:rPr>
        <w:t xml:space="preserve"> </w:t>
      </w:r>
      <w:r>
        <w:t>agitated</w:t>
      </w:r>
      <w:r>
        <w:rPr>
          <w:spacing w:val="-7"/>
        </w:rPr>
        <w:t xml:space="preserve"> </w:t>
      </w:r>
      <w:r>
        <w:t>air</w:t>
      </w:r>
      <w:r>
        <w:rPr>
          <w:spacing w:val="-7"/>
        </w:rPr>
        <w:t xml:space="preserve"> </w:t>
      </w:r>
      <w:r>
        <w:t>was</w:t>
      </w:r>
      <w:r>
        <w:rPr>
          <w:spacing w:val="-6"/>
        </w:rPr>
        <w:t xml:space="preserve"> </w:t>
      </w:r>
      <w:r>
        <w:t>filled</w:t>
      </w:r>
      <w:r>
        <w:rPr>
          <w:spacing w:val="-7"/>
        </w:rPr>
        <w:t xml:space="preserve"> </w:t>
      </w:r>
      <w:r>
        <w:t>with</w:t>
      </w:r>
      <w:r>
        <w:rPr>
          <w:spacing w:val="-6"/>
        </w:rPr>
        <w:t xml:space="preserve"> </w:t>
      </w:r>
      <w:r>
        <w:t>birds.</w:t>
      </w:r>
    </w:p>
    <w:p w14:paraId="19BF8178" w14:textId="1AF5857E" w:rsidR="003A417A" w:rsidRDefault="003A417A" w:rsidP="0009016A">
      <w:pPr>
        <w:pStyle w:val="Body"/>
      </w:pPr>
      <w:r>
        <w:t>But</w:t>
      </w:r>
      <w:r>
        <w:rPr>
          <w:spacing w:val="-9"/>
        </w:rPr>
        <w:t xml:space="preserve"> </w:t>
      </w:r>
      <w:r>
        <w:t>one</w:t>
      </w:r>
      <w:r>
        <w:rPr>
          <w:spacing w:val="-9"/>
        </w:rPr>
        <w:t xml:space="preserve"> </w:t>
      </w:r>
      <w:r>
        <w:t>more</w:t>
      </w:r>
      <w:r>
        <w:rPr>
          <w:spacing w:val="-9"/>
        </w:rPr>
        <w:t xml:space="preserve"> </w:t>
      </w:r>
      <w:r>
        <w:t>perfect</w:t>
      </w:r>
      <w:r>
        <w:rPr>
          <w:spacing w:val="-8"/>
        </w:rPr>
        <w:t xml:space="preserve"> </w:t>
      </w:r>
      <w:r>
        <w:t>and</w:t>
      </w:r>
      <w:r>
        <w:rPr>
          <w:spacing w:val="-9"/>
        </w:rPr>
        <w:t xml:space="preserve"> </w:t>
      </w:r>
      <w:r>
        <w:t>more</w:t>
      </w:r>
      <w:r>
        <w:rPr>
          <w:spacing w:val="-9"/>
        </w:rPr>
        <w:t xml:space="preserve"> </w:t>
      </w:r>
      <w:r>
        <w:t>sanctified,</w:t>
      </w:r>
      <w:r>
        <w:rPr>
          <w:spacing w:val="-9"/>
        </w:rPr>
        <w:t xml:space="preserve"> </w:t>
      </w:r>
      <w:r>
        <w:t>a</w:t>
      </w:r>
      <w:r>
        <w:rPr>
          <w:spacing w:val="-8"/>
        </w:rPr>
        <w:t xml:space="preserve"> </w:t>
      </w:r>
      <w:r>
        <w:t>being</w:t>
      </w:r>
      <w:r>
        <w:rPr>
          <w:spacing w:val="-9"/>
        </w:rPr>
        <w:t xml:space="preserve"> </w:t>
      </w:r>
      <w:r>
        <w:t>capable</w:t>
      </w:r>
      <w:r>
        <w:rPr>
          <w:spacing w:val="-9"/>
        </w:rPr>
        <w:t xml:space="preserve"> </w:t>
      </w:r>
      <w:r>
        <w:t>of</w:t>
      </w:r>
      <w:r>
        <w:rPr>
          <w:spacing w:val="-9"/>
        </w:rPr>
        <w:t xml:space="preserve"> </w:t>
      </w:r>
      <w:r>
        <w:t>lofty</w:t>
      </w:r>
      <w:r>
        <w:rPr>
          <w:spacing w:val="-8"/>
        </w:rPr>
        <w:t xml:space="preserve"> </w:t>
      </w:r>
      <w:r>
        <w:t>thought,</w:t>
      </w:r>
      <w:r>
        <w:rPr>
          <w:spacing w:val="-9"/>
        </w:rPr>
        <w:t xml:space="preserve"> </w:t>
      </w:r>
      <w:r>
        <w:t>intelligent</w:t>
      </w:r>
      <w:r>
        <w:rPr>
          <w:spacing w:val="-9"/>
        </w:rPr>
        <w:t xml:space="preserve"> </w:t>
      </w:r>
      <w:r>
        <w:t>to</w:t>
      </w:r>
      <w:r>
        <w:rPr>
          <w:spacing w:val="-9"/>
        </w:rPr>
        <w:t xml:space="preserve"> </w:t>
      </w:r>
      <w:r>
        <w:t>rule,</w:t>
      </w:r>
      <w:r>
        <w:rPr>
          <w:spacing w:val="-8"/>
        </w:rPr>
        <w:t xml:space="preserve"> </w:t>
      </w:r>
      <w:r>
        <w:t>was</w:t>
      </w:r>
      <w:r>
        <w:rPr>
          <w:spacing w:val="-9"/>
        </w:rPr>
        <w:t xml:space="preserve"> </w:t>
      </w:r>
      <w:r>
        <w:t>wanting</w:t>
      </w:r>
      <w:r>
        <w:rPr>
          <w:spacing w:val="-9"/>
        </w:rPr>
        <w:t xml:space="preserve"> </w:t>
      </w:r>
      <w:r>
        <w:t>still</w:t>
      </w:r>
      <w:r>
        <w:rPr>
          <w:spacing w:val="1"/>
        </w:rPr>
        <w:t xml:space="preserve"> </w:t>
      </w:r>
      <w:r>
        <w:t xml:space="preserve">man was created! Did the Unknown God designing then a better world </w:t>
      </w:r>
      <w:proofErr w:type="gramStart"/>
      <w:r>
        <w:t>make</w:t>
      </w:r>
      <w:proofErr w:type="gramEnd"/>
      <w:r>
        <w:t xml:space="preserve"> man of seed divine? or did Prometheus</w:t>
      </w:r>
      <w:r>
        <w:rPr>
          <w:spacing w:val="-10"/>
        </w:rPr>
        <w:t xml:space="preserve"> </w:t>
      </w:r>
      <w:r>
        <w:t>take</w:t>
      </w:r>
      <w:r>
        <w:rPr>
          <w:spacing w:val="-9"/>
        </w:rPr>
        <w:t xml:space="preserve"> </w:t>
      </w:r>
      <w:r>
        <w:t>the</w:t>
      </w:r>
      <w:r>
        <w:rPr>
          <w:spacing w:val="-9"/>
        </w:rPr>
        <w:t xml:space="preserve"> </w:t>
      </w:r>
      <w:r>
        <w:t>new</w:t>
      </w:r>
      <w:r>
        <w:rPr>
          <w:spacing w:val="-10"/>
        </w:rPr>
        <w:t xml:space="preserve"> </w:t>
      </w:r>
      <w:r>
        <w:t>soil</w:t>
      </w:r>
      <w:r>
        <w:rPr>
          <w:spacing w:val="-9"/>
        </w:rPr>
        <w:t xml:space="preserve"> </w:t>
      </w:r>
      <w:r>
        <w:t>of</w:t>
      </w:r>
      <w:r>
        <w:rPr>
          <w:spacing w:val="-9"/>
        </w:rPr>
        <w:t xml:space="preserve"> </w:t>
      </w:r>
      <w:r>
        <w:t>earth</w:t>
      </w:r>
      <w:r>
        <w:rPr>
          <w:spacing w:val="-9"/>
        </w:rPr>
        <w:t xml:space="preserve"> </w:t>
      </w:r>
      <w:r>
        <w:t>(that</w:t>
      </w:r>
      <w:r>
        <w:rPr>
          <w:spacing w:val="-10"/>
        </w:rPr>
        <w:t xml:space="preserve"> </w:t>
      </w:r>
      <w:r>
        <w:t>still</w:t>
      </w:r>
      <w:r>
        <w:rPr>
          <w:spacing w:val="-9"/>
        </w:rPr>
        <w:t xml:space="preserve"> </w:t>
      </w:r>
      <w:r>
        <w:t>contained</w:t>
      </w:r>
      <w:r>
        <w:rPr>
          <w:spacing w:val="-9"/>
        </w:rPr>
        <w:t xml:space="preserve"> </w:t>
      </w:r>
      <w:r>
        <w:t>some</w:t>
      </w:r>
      <w:r>
        <w:rPr>
          <w:spacing w:val="-9"/>
        </w:rPr>
        <w:t xml:space="preserve"> </w:t>
      </w:r>
      <w:r>
        <w:t>godly</w:t>
      </w:r>
      <w:r>
        <w:rPr>
          <w:spacing w:val="-10"/>
        </w:rPr>
        <w:t xml:space="preserve"> </w:t>
      </w:r>
      <w:r>
        <w:lastRenderedPageBreak/>
        <w:t>element</w:t>
      </w:r>
      <w:r>
        <w:rPr>
          <w:spacing w:val="-9"/>
        </w:rPr>
        <w:t xml:space="preserve"> </w:t>
      </w:r>
      <w:r>
        <w:t>of</w:t>
      </w:r>
      <w:r>
        <w:rPr>
          <w:spacing w:val="-9"/>
        </w:rPr>
        <w:t xml:space="preserve"> </w:t>
      </w:r>
      <w:r>
        <w:t>Heaven’s</w:t>
      </w:r>
      <w:r>
        <w:rPr>
          <w:spacing w:val="-9"/>
        </w:rPr>
        <w:t xml:space="preserve"> </w:t>
      </w:r>
      <w:r>
        <w:t>Life)</w:t>
      </w:r>
      <w:r>
        <w:rPr>
          <w:spacing w:val="-10"/>
        </w:rPr>
        <w:t xml:space="preserve"> </w:t>
      </w:r>
      <w:r>
        <w:t>and</w:t>
      </w:r>
      <w:r>
        <w:rPr>
          <w:spacing w:val="-9"/>
        </w:rPr>
        <w:t xml:space="preserve"> </w:t>
      </w:r>
      <w:r>
        <w:t>use</w:t>
      </w:r>
      <w:r>
        <w:rPr>
          <w:spacing w:val="-9"/>
        </w:rPr>
        <w:t xml:space="preserve"> </w:t>
      </w:r>
      <w:r>
        <w:t>it</w:t>
      </w:r>
      <w:r>
        <w:rPr>
          <w:spacing w:val="-9"/>
        </w:rPr>
        <w:t xml:space="preserve"> </w:t>
      </w:r>
      <w:r>
        <w:t>to</w:t>
      </w:r>
      <w:r>
        <w:rPr>
          <w:spacing w:val="-10"/>
        </w:rPr>
        <w:t xml:space="preserve"> </w:t>
      </w:r>
      <w:r>
        <w:t>create</w:t>
      </w:r>
      <w:r>
        <w:rPr>
          <w:spacing w:val="-9"/>
        </w:rPr>
        <w:t xml:space="preserve"> </w:t>
      </w:r>
      <w:r>
        <w:t>the</w:t>
      </w:r>
      <w:r>
        <w:rPr>
          <w:spacing w:val="1"/>
        </w:rPr>
        <w:t xml:space="preserve"> </w:t>
      </w:r>
      <w:r>
        <w:t>race of man; first mingling it with water of new streams; so that his new creation, upright man, was made in image</w:t>
      </w:r>
      <w:r>
        <w:rPr>
          <w:spacing w:val="-52"/>
        </w:rPr>
        <w:t xml:space="preserve"> </w:t>
      </w:r>
      <w:r>
        <w:t>of commanding Gods? On earth the brute creation bends its gaze, but man was given a lofty countenance and was</w:t>
      </w:r>
      <w:r>
        <w:rPr>
          <w:spacing w:val="1"/>
        </w:rPr>
        <w:t xml:space="preserve"> </w:t>
      </w:r>
      <w:r>
        <w:t>commanded</w:t>
      </w:r>
      <w:r>
        <w:rPr>
          <w:spacing w:val="-8"/>
        </w:rPr>
        <w:t xml:space="preserve"> </w:t>
      </w:r>
      <w:r>
        <w:t>to</w:t>
      </w:r>
      <w:r>
        <w:rPr>
          <w:spacing w:val="-8"/>
        </w:rPr>
        <w:t xml:space="preserve"> </w:t>
      </w:r>
      <w:r>
        <w:t>behold</w:t>
      </w:r>
      <w:r>
        <w:rPr>
          <w:spacing w:val="-8"/>
        </w:rPr>
        <w:t xml:space="preserve"> </w:t>
      </w:r>
      <w:r>
        <w:t>the</w:t>
      </w:r>
      <w:r>
        <w:rPr>
          <w:spacing w:val="-8"/>
        </w:rPr>
        <w:t xml:space="preserve"> </w:t>
      </w:r>
      <w:r>
        <w:t>skies;</w:t>
      </w:r>
      <w:r>
        <w:rPr>
          <w:spacing w:val="-8"/>
        </w:rPr>
        <w:t xml:space="preserve"> </w:t>
      </w:r>
      <w:r>
        <w:t>and</w:t>
      </w:r>
      <w:r>
        <w:rPr>
          <w:spacing w:val="-8"/>
        </w:rPr>
        <w:t xml:space="preserve"> </w:t>
      </w:r>
      <w:r>
        <w:t>with</w:t>
      </w:r>
      <w:r>
        <w:rPr>
          <w:spacing w:val="-7"/>
        </w:rPr>
        <w:t xml:space="preserve"> </w:t>
      </w:r>
      <w:r>
        <w:t>an</w:t>
      </w:r>
      <w:r>
        <w:rPr>
          <w:spacing w:val="-8"/>
        </w:rPr>
        <w:t xml:space="preserve"> </w:t>
      </w:r>
      <w:r>
        <w:t>upright</w:t>
      </w:r>
      <w:r>
        <w:rPr>
          <w:spacing w:val="-8"/>
        </w:rPr>
        <w:t xml:space="preserve"> </w:t>
      </w:r>
      <w:r>
        <w:t>face</w:t>
      </w:r>
      <w:r>
        <w:rPr>
          <w:spacing w:val="-8"/>
        </w:rPr>
        <w:t xml:space="preserve"> </w:t>
      </w:r>
      <w:r>
        <w:t>may</w:t>
      </w:r>
      <w:r>
        <w:rPr>
          <w:spacing w:val="-8"/>
        </w:rPr>
        <w:t xml:space="preserve"> </w:t>
      </w:r>
      <w:r>
        <w:t>view</w:t>
      </w:r>
      <w:r>
        <w:rPr>
          <w:spacing w:val="-8"/>
        </w:rPr>
        <w:t xml:space="preserve"> </w:t>
      </w:r>
      <w:r>
        <w:t>the</w:t>
      </w:r>
      <w:r>
        <w:rPr>
          <w:spacing w:val="-8"/>
        </w:rPr>
        <w:t xml:space="preserve"> </w:t>
      </w:r>
      <w:proofErr w:type="gramStart"/>
      <w:r>
        <w:t>stars:—</w:t>
      </w:r>
      <w:proofErr w:type="gramEnd"/>
      <w:r>
        <w:rPr>
          <w:spacing w:val="-7"/>
        </w:rPr>
        <w:t xml:space="preserve"> </w:t>
      </w:r>
      <w:r>
        <w:t>and</w:t>
      </w:r>
      <w:r>
        <w:rPr>
          <w:spacing w:val="-8"/>
        </w:rPr>
        <w:t xml:space="preserve"> </w:t>
      </w:r>
      <w:r>
        <w:t>so</w:t>
      </w:r>
      <w:r>
        <w:rPr>
          <w:spacing w:val="-8"/>
        </w:rPr>
        <w:t xml:space="preserve"> </w:t>
      </w:r>
      <w:r>
        <w:t>it</w:t>
      </w:r>
      <w:r>
        <w:rPr>
          <w:spacing w:val="-8"/>
        </w:rPr>
        <w:t xml:space="preserve"> </w:t>
      </w:r>
      <w:r>
        <w:t>was</w:t>
      </w:r>
      <w:r>
        <w:rPr>
          <w:spacing w:val="-8"/>
        </w:rPr>
        <w:t xml:space="preserve"> </w:t>
      </w:r>
      <w:r>
        <w:t>that</w:t>
      </w:r>
      <w:r>
        <w:rPr>
          <w:spacing w:val="-8"/>
        </w:rPr>
        <w:t xml:space="preserve"> </w:t>
      </w:r>
      <w:r>
        <w:t>shapeless</w:t>
      </w:r>
      <w:r>
        <w:rPr>
          <w:spacing w:val="-8"/>
        </w:rPr>
        <w:t xml:space="preserve"> </w:t>
      </w:r>
      <w:r>
        <w:t>clay</w:t>
      </w:r>
      <w:r>
        <w:rPr>
          <w:spacing w:val="-7"/>
        </w:rPr>
        <w:t xml:space="preserve"> </w:t>
      </w:r>
      <w:r>
        <w:t>put</w:t>
      </w:r>
      <w:r>
        <w:rPr>
          <w:spacing w:val="-52"/>
        </w:rPr>
        <w:t xml:space="preserve"> </w:t>
      </w:r>
      <w:r>
        <w:t>on</w:t>
      </w:r>
      <w:r>
        <w:rPr>
          <w:spacing w:val="-6"/>
        </w:rPr>
        <w:t xml:space="preserve"> </w:t>
      </w:r>
      <w:r>
        <w:t>the</w:t>
      </w:r>
      <w:r>
        <w:rPr>
          <w:spacing w:val="-5"/>
        </w:rPr>
        <w:t xml:space="preserve"> </w:t>
      </w:r>
      <w:r>
        <w:t>form</w:t>
      </w:r>
      <w:r>
        <w:rPr>
          <w:spacing w:val="-5"/>
        </w:rPr>
        <w:t xml:space="preserve"> </w:t>
      </w:r>
      <w:r>
        <w:t>of</w:t>
      </w:r>
      <w:r>
        <w:rPr>
          <w:spacing w:val="-6"/>
        </w:rPr>
        <w:t xml:space="preserve"> </w:t>
      </w:r>
      <w:r>
        <w:t>man</w:t>
      </w:r>
      <w:r>
        <w:rPr>
          <w:spacing w:val="-5"/>
        </w:rPr>
        <w:t xml:space="preserve"> </w:t>
      </w:r>
      <w:r>
        <w:t>till</w:t>
      </w:r>
      <w:r>
        <w:rPr>
          <w:spacing w:val="-5"/>
        </w:rPr>
        <w:t xml:space="preserve"> </w:t>
      </w:r>
      <w:r>
        <w:t>then</w:t>
      </w:r>
      <w:r>
        <w:rPr>
          <w:spacing w:val="-5"/>
        </w:rPr>
        <w:t xml:space="preserve"> </w:t>
      </w:r>
      <w:r>
        <w:t>unknown</w:t>
      </w:r>
      <w:r>
        <w:rPr>
          <w:spacing w:val="-6"/>
        </w:rPr>
        <w:t xml:space="preserve"> </w:t>
      </w:r>
      <w:r>
        <w:t>to</w:t>
      </w:r>
      <w:r>
        <w:rPr>
          <w:spacing w:val="-5"/>
        </w:rPr>
        <w:t xml:space="preserve"> </w:t>
      </w:r>
      <w:r>
        <w:t>earth.</w:t>
      </w:r>
    </w:p>
    <w:p w14:paraId="13BF768A" w14:textId="77777777" w:rsidR="0009016A" w:rsidRDefault="0009016A" w:rsidP="0009016A">
      <w:pPr>
        <w:pStyle w:val="Body"/>
      </w:pPr>
    </w:p>
    <w:p w14:paraId="5B4CC5C5" w14:textId="5063F21C" w:rsidR="003A417A" w:rsidRDefault="003A417A" w:rsidP="0009016A">
      <w:pPr>
        <w:pStyle w:val="Heading4"/>
      </w:pPr>
      <w:r w:rsidRPr="0009016A">
        <w:rPr>
          <w:i/>
          <w:iCs/>
          <w:w w:val="95"/>
        </w:rPr>
        <w:t>Quattuor</w:t>
      </w:r>
      <w:r w:rsidRPr="0009016A">
        <w:rPr>
          <w:i/>
          <w:iCs/>
          <w:spacing w:val="-1"/>
          <w:w w:val="95"/>
        </w:rPr>
        <w:t xml:space="preserve"> </w:t>
      </w:r>
      <w:r w:rsidRPr="0009016A">
        <w:rPr>
          <w:i/>
          <w:iCs/>
          <w:w w:val="95"/>
        </w:rPr>
        <w:t>aetates. Gigantes.</w:t>
      </w:r>
      <w:r w:rsidR="0009016A">
        <w:t xml:space="preserve"> </w:t>
      </w:r>
      <w:r>
        <w:rPr>
          <w:w w:val="95"/>
        </w:rPr>
        <w:t>The</w:t>
      </w:r>
      <w:r>
        <w:rPr>
          <w:spacing w:val="-8"/>
          <w:w w:val="95"/>
        </w:rPr>
        <w:t xml:space="preserve"> </w:t>
      </w:r>
      <w:r>
        <w:rPr>
          <w:w w:val="95"/>
        </w:rPr>
        <w:t>Four</w:t>
      </w:r>
      <w:r>
        <w:rPr>
          <w:spacing w:val="-7"/>
          <w:w w:val="95"/>
        </w:rPr>
        <w:t xml:space="preserve"> </w:t>
      </w:r>
      <w:r>
        <w:rPr>
          <w:w w:val="95"/>
        </w:rPr>
        <w:t>Ages</w:t>
      </w:r>
    </w:p>
    <w:p w14:paraId="1ED08F3C" w14:textId="580EE44D" w:rsidR="003A417A" w:rsidRDefault="003A417A" w:rsidP="002672F3">
      <w:pPr>
        <w:pStyle w:val="Body"/>
      </w:pPr>
      <w:r>
        <w:t>First</w:t>
      </w:r>
      <w:r>
        <w:rPr>
          <w:spacing w:val="-8"/>
        </w:rPr>
        <w:t xml:space="preserve"> </w:t>
      </w:r>
      <w:r>
        <w:t>was</w:t>
      </w:r>
      <w:r>
        <w:rPr>
          <w:spacing w:val="-8"/>
        </w:rPr>
        <w:t xml:space="preserve"> </w:t>
      </w:r>
      <w:r>
        <w:t>the</w:t>
      </w:r>
      <w:r>
        <w:rPr>
          <w:spacing w:val="-8"/>
        </w:rPr>
        <w:t xml:space="preserve"> </w:t>
      </w:r>
      <w:r>
        <w:t>Golden</w:t>
      </w:r>
      <w:r>
        <w:rPr>
          <w:spacing w:val="-7"/>
        </w:rPr>
        <w:t xml:space="preserve"> </w:t>
      </w:r>
      <w:r>
        <w:t>Age.</w:t>
      </w:r>
      <w:r>
        <w:rPr>
          <w:spacing w:val="-8"/>
        </w:rPr>
        <w:t xml:space="preserve"> </w:t>
      </w:r>
      <w:r>
        <w:t>Then</w:t>
      </w:r>
      <w:r>
        <w:rPr>
          <w:spacing w:val="-8"/>
        </w:rPr>
        <w:t xml:space="preserve"> </w:t>
      </w:r>
      <w:r>
        <w:t>rectitude</w:t>
      </w:r>
      <w:r>
        <w:rPr>
          <w:spacing w:val="-7"/>
        </w:rPr>
        <w:t xml:space="preserve"> </w:t>
      </w:r>
      <w:r>
        <w:t>spontaneous</w:t>
      </w:r>
      <w:r>
        <w:rPr>
          <w:spacing w:val="-8"/>
        </w:rPr>
        <w:t xml:space="preserve"> </w:t>
      </w:r>
      <w:r>
        <w:t>in</w:t>
      </w:r>
      <w:r>
        <w:rPr>
          <w:spacing w:val="-8"/>
        </w:rPr>
        <w:t xml:space="preserve"> </w:t>
      </w:r>
      <w:r>
        <w:t>the</w:t>
      </w:r>
      <w:r>
        <w:rPr>
          <w:spacing w:val="-7"/>
        </w:rPr>
        <w:t xml:space="preserve"> </w:t>
      </w:r>
      <w:r>
        <w:t>heart</w:t>
      </w:r>
      <w:r>
        <w:rPr>
          <w:spacing w:val="-8"/>
        </w:rPr>
        <w:t xml:space="preserve"> </w:t>
      </w:r>
      <w:r>
        <w:t>prevailed,</w:t>
      </w:r>
      <w:r>
        <w:rPr>
          <w:spacing w:val="-8"/>
        </w:rPr>
        <w:t xml:space="preserve"> </w:t>
      </w:r>
      <w:r>
        <w:t>and</w:t>
      </w:r>
      <w:r>
        <w:rPr>
          <w:spacing w:val="-8"/>
        </w:rPr>
        <w:t xml:space="preserve"> </w:t>
      </w:r>
      <w:r>
        <w:t>faith.</w:t>
      </w:r>
      <w:r>
        <w:rPr>
          <w:spacing w:val="-7"/>
        </w:rPr>
        <w:t xml:space="preserve"> </w:t>
      </w:r>
      <w:r>
        <w:t>Avengers</w:t>
      </w:r>
      <w:r>
        <w:rPr>
          <w:spacing w:val="-8"/>
        </w:rPr>
        <w:t xml:space="preserve"> </w:t>
      </w:r>
      <w:r>
        <w:t>were</w:t>
      </w:r>
      <w:r>
        <w:rPr>
          <w:spacing w:val="-8"/>
        </w:rPr>
        <w:t xml:space="preserve"> </w:t>
      </w:r>
      <w:r>
        <w:t>not</w:t>
      </w:r>
      <w:r>
        <w:rPr>
          <w:spacing w:val="-7"/>
        </w:rPr>
        <w:t xml:space="preserve"> </w:t>
      </w:r>
      <w:r>
        <w:t>seen,</w:t>
      </w:r>
      <w:r>
        <w:rPr>
          <w:spacing w:val="-52"/>
        </w:rPr>
        <w:t xml:space="preserve"> </w:t>
      </w:r>
      <w:r>
        <w:t>for laws unframed were all unknown and needless. Punishment and fear of penalties existed not. No harsh decrees</w:t>
      </w:r>
      <w:r>
        <w:rPr>
          <w:spacing w:val="1"/>
        </w:rPr>
        <w:t xml:space="preserve"> </w:t>
      </w:r>
      <w:r>
        <w:t>were</w:t>
      </w:r>
      <w:r>
        <w:rPr>
          <w:spacing w:val="-10"/>
        </w:rPr>
        <w:t xml:space="preserve"> </w:t>
      </w:r>
      <w:r>
        <w:t>fixed</w:t>
      </w:r>
      <w:r>
        <w:rPr>
          <w:spacing w:val="-9"/>
        </w:rPr>
        <w:t xml:space="preserve"> </w:t>
      </w:r>
      <w:r>
        <w:t>on</w:t>
      </w:r>
      <w:r>
        <w:rPr>
          <w:spacing w:val="-9"/>
        </w:rPr>
        <w:t xml:space="preserve"> </w:t>
      </w:r>
      <w:r>
        <w:t>brazen</w:t>
      </w:r>
      <w:r>
        <w:rPr>
          <w:spacing w:val="-10"/>
        </w:rPr>
        <w:t xml:space="preserve"> </w:t>
      </w:r>
      <w:r>
        <w:t>plates.</w:t>
      </w:r>
      <w:r>
        <w:rPr>
          <w:spacing w:val="-9"/>
        </w:rPr>
        <w:t xml:space="preserve"> </w:t>
      </w:r>
      <w:r>
        <w:t>No</w:t>
      </w:r>
      <w:r>
        <w:rPr>
          <w:spacing w:val="-9"/>
        </w:rPr>
        <w:t xml:space="preserve"> </w:t>
      </w:r>
      <w:r>
        <w:t>suppliant</w:t>
      </w:r>
      <w:r>
        <w:rPr>
          <w:spacing w:val="-9"/>
        </w:rPr>
        <w:t xml:space="preserve"> </w:t>
      </w:r>
      <w:r>
        <w:t>multitude</w:t>
      </w:r>
      <w:r>
        <w:rPr>
          <w:spacing w:val="-10"/>
        </w:rPr>
        <w:t xml:space="preserve"> </w:t>
      </w:r>
      <w:r>
        <w:t>the</w:t>
      </w:r>
      <w:r>
        <w:rPr>
          <w:spacing w:val="-9"/>
        </w:rPr>
        <w:t xml:space="preserve"> </w:t>
      </w:r>
      <w:r>
        <w:t>countenance</w:t>
      </w:r>
      <w:r>
        <w:rPr>
          <w:spacing w:val="-9"/>
        </w:rPr>
        <w:t xml:space="preserve"> </w:t>
      </w:r>
      <w:r>
        <w:t>of</w:t>
      </w:r>
      <w:r>
        <w:rPr>
          <w:spacing w:val="-10"/>
        </w:rPr>
        <w:t xml:space="preserve"> </w:t>
      </w:r>
      <w:r>
        <w:t>Justice</w:t>
      </w:r>
      <w:r>
        <w:rPr>
          <w:spacing w:val="-9"/>
        </w:rPr>
        <w:t xml:space="preserve"> </w:t>
      </w:r>
      <w:r>
        <w:t>feared,</w:t>
      </w:r>
      <w:r>
        <w:rPr>
          <w:spacing w:val="-9"/>
        </w:rPr>
        <w:t xml:space="preserve"> </w:t>
      </w:r>
      <w:r>
        <w:t>averting,</w:t>
      </w:r>
      <w:r>
        <w:rPr>
          <w:spacing w:val="-9"/>
        </w:rPr>
        <w:t xml:space="preserve"> </w:t>
      </w:r>
      <w:r>
        <w:t>for</w:t>
      </w:r>
      <w:r>
        <w:rPr>
          <w:spacing w:val="-10"/>
        </w:rPr>
        <w:t xml:space="preserve"> </w:t>
      </w:r>
      <w:r>
        <w:t>they</w:t>
      </w:r>
      <w:r>
        <w:rPr>
          <w:spacing w:val="-9"/>
        </w:rPr>
        <w:t xml:space="preserve"> </w:t>
      </w:r>
      <w:r>
        <w:t>dwelt</w:t>
      </w:r>
      <w:r>
        <w:rPr>
          <w:spacing w:val="-9"/>
        </w:rPr>
        <w:t xml:space="preserve"> </w:t>
      </w:r>
      <w:r>
        <w:t>without</w:t>
      </w:r>
      <w:r>
        <w:rPr>
          <w:spacing w:val="-8"/>
        </w:rPr>
        <w:t xml:space="preserve"> </w:t>
      </w:r>
      <w:r>
        <w:t>a</w:t>
      </w:r>
      <w:r>
        <w:rPr>
          <w:spacing w:val="-8"/>
        </w:rPr>
        <w:t xml:space="preserve"> </w:t>
      </w:r>
      <w:r>
        <w:t>judge</w:t>
      </w:r>
      <w:r>
        <w:rPr>
          <w:spacing w:val="-8"/>
        </w:rPr>
        <w:t xml:space="preserve"> </w:t>
      </w:r>
      <w:r>
        <w:t>in</w:t>
      </w:r>
      <w:r>
        <w:rPr>
          <w:spacing w:val="-8"/>
        </w:rPr>
        <w:t xml:space="preserve"> </w:t>
      </w:r>
      <w:r>
        <w:t>peace.</w:t>
      </w:r>
      <w:r>
        <w:rPr>
          <w:spacing w:val="-8"/>
        </w:rPr>
        <w:t xml:space="preserve"> </w:t>
      </w:r>
      <w:r>
        <w:t>Descended</w:t>
      </w:r>
      <w:r>
        <w:rPr>
          <w:spacing w:val="-8"/>
        </w:rPr>
        <w:t xml:space="preserve"> </w:t>
      </w:r>
      <w:r>
        <w:t>not</w:t>
      </w:r>
      <w:r>
        <w:rPr>
          <w:spacing w:val="-8"/>
        </w:rPr>
        <w:t xml:space="preserve"> </w:t>
      </w:r>
      <w:r>
        <w:t>the</w:t>
      </w:r>
      <w:r>
        <w:rPr>
          <w:spacing w:val="-8"/>
        </w:rPr>
        <w:t xml:space="preserve"> </w:t>
      </w:r>
      <w:r>
        <w:t>steeps,</w:t>
      </w:r>
      <w:r>
        <w:rPr>
          <w:spacing w:val="-8"/>
        </w:rPr>
        <w:t xml:space="preserve"> </w:t>
      </w:r>
      <w:r>
        <w:t>shorn</w:t>
      </w:r>
      <w:r>
        <w:rPr>
          <w:spacing w:val="-7"/>
        </w:rPr>
        <w:t xml:space="preserve"> </w:t>
      </w:r>
      <w:r>
        <w:t>from</w:t>
      </w:r>
      <w:r>
        <w:rPr>
          <w:spacing w:val="-8"/>
        </w:rPr>
        <w:t xml:space="preserve"> </w:t>
      </w:r>
      <w:r>
        <w:t>its</w:t>
      </w:r>
      <w:r>
        <w:rPr>
          <w:spacing w:val="-8"/>
        </w:rPr>
        <w:t xml:space="preserve"> </w:t>
      </w:r>
      <w:r>
        <w:t>height,</w:t>
      </w:r>
      <w:r>
        <w:rPr>
          <w:spacing w:val="-8"/>
        </w:rPr>
        <w:t xml:space="preserve"> </w:t>
      </w:r>
      <w:r>
        <w:t>the</w:t>
      </w:r>
      <w:r>
        <w:rPr>
          <w:spacing w:val="-8"/>
        </w:rPr>
        <w:t xml:space="preserve"> </w:t>
      </w:r>
      <w:r>
        <w:t>lofty</w:t>
      </w:r>
      <w:r>
        <w:rPr>
          <w:spacing w:val="-8"/>
        </w:rPr>
        <w:t xml:space="preserve"> </w:t>
      </w:r>
      <w:r>
        <w:t>pine,</w:t>
      </w:r>
      <w:r>
        <w:rPr>
          <w:spacing w:val="-8"/>
        </w:rPr>
        <w:t xml:space="preserve"> </w:t>
      </w:r>
      <w:r>
        <w:t>cleaving</w:t>
      </w:r>
      <w:r>
        <w:rPr>
          <w:spacing w:val="-8"/>
        </w:rPr>
        <w:t xml:space="preserve"> </w:t>
      </w:r>
      <w:r>
        <w:t>the</w:t>
      </w:r>
      <w:r>
        <w:rPr>
          <w:spacing w:val="-8"/>
        </w:rPr>
        <w:t xml:space="preserve"> </w:t>
      </w:r>
      <w:r>
        <w:t>trackless</w:t>
      </w:r>
      <w:r>
        <w:rPr>
          <w:spacing w:val="-7"/>
        </w:rPr>
        <w:t xml:space="preserve"> </w:t>
      </w:r>
      <w:r>
        <w:t>waves</w:t>
      </w:r>
      <w:r w:rsidR="002672F3">
        <w:t xml:space="preserve"> </w:t>
      </w:r>
      <w:r>
        <w:t>of</w:t>
      </w:r>
      <w:r>
        <w:rPr>
          <w:spacing w:val="-5"/>
        </w:rPr>
        <w:t xml:space="preserve"> </w:t>
      </w:r>
      <w:r>
        <w:t>alien</w:t>
      </w:r>
      <w:r>
        <w:rPr>
          <w:spacing w:val="-5"/>
        </w:rPr>
        <w:t xml:space="preserve"> </w:t>
      </w:r>
      <w:r>
        <w:t>shores,</w:t>
      </w:r>
      <w:r>
        <w:rPr>
          <w:spacing w:val="-5"/>
        </w:rPr>
        <w:t xml:space="preserve"> </w:t>
      </w:r>
      <w:r>
        <w:t>nor</w:t>
      </w:r>
      <w:r>
        <w:rPr>
          <w:spacing w:val="-5"/>
        </w:rPr>
        <w:t xml:space="preserve"> </w:t>
      </w:r>
      <w:r>
        <w:t>distant</w:t>
      </w:r>
      <w:r>
        <w:rPr>
          <w:spacing w:val="-5"/>
        </w:rPr>
        <w:t xml:space="preserve"> </w:t>
      </w:r>
      <w:r>
        <w:t>realms</w:t>
      </w:r>
      <w:r>
        <w:rPr>
          <w:spacing w:val="-5"/>
        </w:rPr>
        <w:t xml:space="preserve"> </w:t>
      </w:r>
      <w:r>
        <w:t>were</w:t>
      </w:r>
      <w:r>
        <w:rPr>
          <w:spacing w:val="-4"/>
        </w:rPr>
        <w:t xml:space="preserve"> </w:t>
      </w:r>
      <w:r>
        <w:t>known</w:t>
      </w:r>
      <w:r>
        <w:rPr>
          <w:spacing w:val="-5"/>
        </w:rPr>
        <w:t xml:space="preserve"> </w:t>
      </w:r>
      <w:r>
        <w:t>to</w:t>
      </w:r>
      <w:r>
        <w:rPr>
          <w:spacing w:val="-5"/>
        </w:rPr>
        <w:t xml:space="preserve"> </w:t>
      </w:r>
      <w:r>
        <w:t>wandering</w:t>
      </w:r>
      <w:r>
        <w:rPr>
          <w:spacing w:val="-5"/>
        </w:rPr>
        <w:t xml:space="preserve"> </w:t>
      </w:r>
      <w:r>
        <w:t>men.</w:t>
      </w:r>
      <w:r>
        <w:rPr>
          <w:spacing w:val="-5"/>
        </w:rPr>
        <w:t xml:space="preserve"> </w:t>
      </w:r>
      <w:r>
        <w:t>The</w:t>
      </w:r>
      <w:r>
        <w:rPr>
          <w:spacing w:val="-5"/>
        </w:rPr>
        <w:t xml:space="preserve"> </w:t>
      </w:r>
      <w:r>
        <w:t>towns</w:t>
      </w:r>
      <w:r>
        <w:rPr>
          <w:spacing w:val="-4"/>
        </w:rPr>
        <w:t xml:space="preserve"> </w:t>
      </w:r>
      <w:r>
        <w:t>were</w:t>
      </w:r>
      <w:r>
        <w:rPr>
          <w:spacing w:val="-5"/>
        </w:rPr>
        <w:t xml:space="preserve"> </w:t>
      </w:r>
      <w:r>
        <w:t>not</w:t>
      </w:r>
      <w:r>
        <w:rPr>
          <w:spacing w:val="-5"/>
        </w:rPr>
        <w:t xml:space="preserve"> </w:t>
      </w:r>
      <w:r>
        <w:t>entrenched</w:t>
      </w:r>
      <w:r>
        <w:rPr>
          <w:spacing w:val="-5"/>
        </w:rPr>
        <w:t xml:space="preserve"> </w:t>
      </w:r>
      <w:r>
        <w:t>for</w:t>
      </w:r>
      <w:r>
        <w:rPr>
          <w:spacing w:val="-5"/>
        </w:rPr>
        <w:t xml:space="preserve"> </w:t>
      </w:r>
      <w:r>
        <w:t>time</w:t>
      </w:r>
      <w:r>
        <w:rPr>
          <w:spacing w:val="-5"/>
        </w:rPr>
        <w:t xml:space="preserve"> </w:t>
      </w:r>
      <w:r>
        <w:t>of</w:t>
      </w:r>
      <w:r>
        <w:rPr>
          <w:spacing w:val="-5"/>
        </w:rPr>
        <w:t xml:space="preserve"> </w:t>
      </w:r>
      <w:r>
        <w:t>war;</w:t>
      </w:r>
      <w:r>
        <w:rPr>
          <w:spacing w:val="-52"/>
        </w:rPr>
        <w:t xml:space="preserve"> </w:t>
      </w:r>
      <w:r>
        <w:t>they had no brazen trumpets, straight, nor horns of curving brass, nor helmets, shields nor swords. There was no</w:t>
      </w:r>
      <w:r>
        <w:rPr>
          <w:spacing w:val="1"/>
        </w:rPr>
        <w:t xml:space="preserve"> </w:t>
      </w:r>
      <w:r>
        <w:t>thought</w:t>
      </w:r>
      <w:r>
        <w:rPr>
          <w:spacing w:val="-6"/>
        </w:rPr>
        <w:t xml:space="preserve"> </w:t>
      </w:r>
      <w:r>
        <w:t>of</w:t>
      </w:r>
      <w:r>
        <w:rPr>
          <w:spacing w:val="-6"/>
        </w:rPr>
        <w:t xml:space="preserve"> </w:t>
      </w:r>
      <w:r>
        <w:t>martial</w:t>
      </w:r>
      <w:r>
        <w:rPr>
          <w:spacing w:val="-6"/>
        </w:rPr>
        <w:t xml:space="preserve"> </w:t>
      </w:r>
      <w:r>
        <w:t>pomp</w:t>
      </w:r>
      <w:r>
        <w:rPr>
          <w:spacing w:val="-6"/>
        </w:rPr>
        <w:t xml:space="preserve"> </w:t>
      </w:r>
      <w:r>
        <w:t>—secure</w:t>
      </w:r>
      <w:r>
        <w:rPr>
          <w:spacing w:val="-6"/>
        </w:rPr>
        <w:t xml:space="preserve"> </w:t>
      </w:r>
      <w:r>
        <w:t>a</w:t>
      </w:r>
      <w:r>
        <w:rPr>
          <w:spacing w:val="-5"/>
        </w:rPr>
        <w:t xml:space="preserve"> </w:t>
      </w:r>
      <w:r>
        <w:t>happy</w:t>
      </w:r>
      <w:r>
        <w:rPr>
          <w:spacing w:val="-6"/>
        </w:rPr>
        <w:t xml:space="preserve"> </w:t>
      </w:r>
      <w:r>
        <w:t>multitude</w:t>
      </w:r>
      <w:r>
        <w:rPr>
          <w:spacing w:val="-6"/>
        </w:rPr>
        <w:t xml:space="preserve"> </w:t>
      </w:r>
      <w:r>
        <w:t>enjoyed</w:t>
      </w:r>
      <w:r>
        <w:rPr>
          <w:spacing w:val="-6"/>
        </w:rPr>
        <w:t xml:space="preserve"> </w:t>
      </w:r>
      <w:r>
        <w:t>repose.</w:t>
      </w:r>
    </w:p>
    <w:p w14:paraId="4213BA87" w14:textId="77777777" w:rsidR="003A417A" w:rsidRDefault="003A417A" w:rsidP="002672F3">
      <w:pPr>
        <w:pStyle w:val="Body"/>
      </w:pPr>
      <w:r>
        <w:t>Then of her own accord the earth produced a store of every fruit. The harrow touched her not, nor did the</w:t>
      </w:r>
      <w:r>
        <w:rPr>
          <w:spacing w:val="1"/>
        </w:rPr>
        <w:t xml:space="preserve"> </w:t>
      </w:r>
      <w:r>
        <w:t xml:space="preserve">plowshare wound her fields. And </w:t>
      </w:r>
      <w:proofErr w:type="gramStart"/>
      <w:r>
        <w:t>man</w:t>
      </w:r>
      <w:proofErr w:type="gramEnd"/>
      <w:r>
        <w:t xml:space="preserve"> content with given food, and none compelling, gathered arbute fruits and</w:t>
      </w:r>
      <w:r>
        <w:rPr>
          <w:spacing w:val="1"/>
        </w:rPr>
        <w:t xml:space="preserve"> </w:t>
      </w:r>
      <w:r>
        <w:t>wild strawberries on the mountain sides, and ripe blackberries clinging to the bush, and corners and sweet acorns</w:t>
      </w:r>
      <w:r>
        <w:rPr>
          <w:spacing w:val="-52"/>
        </w:rPr>
        <w:t xml:space="preserve"> </w:t>
      </w:r>
      <w:r>
        <w:t>on the ground, down fallen from the spreading tree of Jove. Eternal Spring! Soft breathing zephyrs soothed and</w:t>
      </w:r>
      <w:r>
        <w:rPr>
          <w:spacing w:val="1"/>
        </w:rPr>
        <w:t xml:space="preserve"> </w:t>
      </w:r>
      <w:r>
        <w:t>warmly</w:t>
      </w:r>
      <w:r>
        <w:rPr>
          <w:spacing w:val="-8"/>
        </w:rPr>
        <w:t xml:space="preserve"> </w:t>
      </w:r>
      <w:r>
        <w:t>cherished</w:t>
      </w:r>
      <w:r>
        <w:rPr>
          <w:spacing w:val="-7"/>
        </w:rPr>
        <w:t xml:space="preserve"> </w:t>
      </w:r>
      <w:r>
        <w:t>buds</w:t>
      </w:r>
      <w:r>
        <w:rPr>
          <w:spacing w:val="-7"/>
        </w:rPr>
        <w:t xml:space="preserve"> </w:t>
      </w:r>
      <w:r>
        <w:t>and</w:t>
      </w:r>
      <w:r>
        <w:rPr>
          <w:spacing w:val="-8"/>
        </w:rPr>
        <w:t xml:space="preserve"> </w:t>
      </w:r>
      <w:r>
        <w:t>blooms,</w:t>
      </w:r>
      <w:r>
        <w:rPr>
          <w:spacing w:val="-7"/>
        </w:rPr>
        <w:t xml:space="preserve"> </w:t>
      </w:r>
      <w:r>
        <w:t>produced</w:t>
      </w:r>
      <w:r>
        <w:rPr>
          <w:spacing w:val="-7"/>
        </w:rPr>
        <w:t xml:space="preserve"> </w:t>
      </w:r>
      <w:r>
        <w:t>without</w:t>
      </w:r>
      <w:r>
        <w:rPr>
          <w:spacing w:val="-7"/>
        </w:rPr>
        <w:t xml:space="preserve"> </w:t>
      </w:r>
      <w:r>
        <w:t>a</w:t>
      </w:r>
      <w:r>
        <w:rPr>
          <w:spacing w:val="-8"/>
        </w:rPr>
        <w:t xml:space="preserve"> </w:t>
      </w:r>
      <w:r>
        <w:t>seed.</w:t>
      </w:r>
      <w:r>
        <w:rPr>
          <w:spacing w:val="-7"/>
        </w:rPr>
        <w:t xml:space="preserve"> </w:t>
      </w:r>
      <w:r>
        <w:t>The</w:t>
      </w:r>
      <w:r>
        <w:rPr>
          <w:spacing w:val="-7"/>
        </w:rPr>
        <w:t xml:space="preserve"> </w:t>
      </w:r>
      <w:r>
        <w:t>valleys</w:t>
      </w:r>
      <w:r>
        <w:rPr>
          <w:spacing w:val="-8"/>
        </w:rPr>
        <w:t xml:space="preserve"> </w:t>
      </w:r>
      <w:r>
        <w:t>though</w:t>
      </w:r>
      <w:r>
        <w:rPr>
          <w:spacing w:val="-7"/>
        </w:rPr>
        <w:t xml:space="preserve"> </w:t>
      </w:r>
      <w:r>
        <w:t>unplowed</w:t>
      </w:r>
      <w:r>
        <w:rPr>
          <w:spacing w:val="-7"/>
        </w:rPr>
        <w:t xml:space="preserve"> </w:t>
      </w:r>
      <w:r>
        <w:t>gave</w:t>
      </w:r>
      <w:r>
        <w:rPr>
          <w:spacing w:val="-7"/>
        </w:rPr>
        <w:t xml:space="preserve"> </w:t>
      </w:r>
      <w:r>
        <w:t>many</w:t>
      </w:r>
      <w:r>
        <w:rPr>
          <w:spacing w:val="-8"/>
        </w:rPr>
        <w:t xml:space="preserve"> </w:t>
      </w:r>
      <w:r>
        <w:t>fruits;</w:t>
      </w:r>
      <w:r>
        <w:rPr>
          <w:spacing w:val="-7"/>
        </w:rPr>
        <w:t xml:space="preserve"> </w:t>
      </w:r>
      <w:r>
        <w:t>the</w:t>
      </w:r>
      <w:r>
        <w:rPr>
          <w:spacing w:val="-52"/>
        </w:rPr>
        <w:t xml:space="preserve"> </w:t>
      </w:r>
      <w:r>
        <w:t>fields though not renewed white glistened with the heavy bearded wheat: rivers flowed milk and nectar, and the</w:t>
      </w:r>
      <w:r>
        <w:rPr>
          <w:spacing w:val="1"/>
        </w:rPr>
        <w:t xml:space="preserve"> </w:t>
      </w:r>
      <w:r>
        <w:t>trees,</w:t>
      </w:r>
      <w:r>
        <w:rPr>
          <w:spacing w:val="-7"/>
        </w:rPr>
        <w:t xml:space="preserve"> </w:t>
      </w:r>
      <w:r>
        <w:t>the</w:t>
      </w:r>
      <w:r>
        <w:rPr>
          <w:spacing w:val="-6"/>
        </w:rPr>
        <w:t xml:space="preserve"> </w:t>
      </w:r>
      <w:r>
        <w:t>very</w:t>
      </w:r>
      <w:r>
        <w:rPr>
          <w:spacing w:val="-7"/>
        </w:rPr>
        <w:t xml:space="preserve"> </w:t>
      </w:r>
      <w:r>
        <w:t>oak</w:t>
      </w:r>
      <w:r>
        <w:rPr>
          <w:spacing w:val="-6"/>
        </w:rPr>
        <w:t xml:space="preserve"> </w:t>
      </w:r>
      <w:r>
        <w:t>trees,</w:t>
      </w:r>
      <w:r>
        <w:rPr>
          <w:spacing w:val="-6"/>
        </w:rPr>
        <w:t xml:space="preserve"> </w:t>
      </w:r>
      <w:r>
        <w:t>then</w:t>
      </w:r>
      <w:r>
        <w:rPr>
          <w:spacing w:val="-7"/>
        </w:rPr>
        <w:t xml:space="preserve"> </w:t>
      </w:r>
      <w:r>
        <w:t>gave</w:t>
      </w:r>
      <w:r>
        <w:rPr>
          <w:spacing w:val="-6"/>
        </w:rPr>
        <w:t xml:space="preserve"> </w:t>
      </w:r>
      <w:r>
        <w:t>honey</w:t>
      </w:r>
      <w:r>
        <w:rPr>
          <w:spacing w:val="-7"/>
        </w:rPr>
        <w:t xml:space="preserve"> </w:t>
      </w:r>
      <w:r>
        <w:t>of</w:t>
      </w:r>
      <w:r>
        <w:rPr>
          <w:spacing w:val="-6"/>
        </w:rPr>
        <w:t xml:space="preserve"> </w:t>
      </w:r>
      <w:r>
        <w:t>themselves.</w:t>
      </w:r>
    </w:p>
    <w:p w14:paraId="09E79CB2" w14:textId="77777777" w:rsidR="003A417A" w:rsidRDefault="003A417A" w:rsidP="002672F3">
      <w:pPr>
        <w:pStyle w:val="Body"/>
      </w:pPr>
      <w:r>
        <w:t>When</w:t>
      </w:r>
      <w:r>
        <w:rPr>
          <w:spacing w:val="-7"/>
        </w:rPr>
        <w:t xml:space="preserve"> </w:t>
      </w:r>
      <w:r>
        <w:t>Saturn</w:t>
      </w:r>
      <w:r>
        <w:rPr>
          <w:spacing w:val="-6"/>
        </w:rPr>
        <w:t xml:space="preserve"> </w:t>
      </w:r>
      <w:r>
        <w:t>had</w:t>
      </w:r>
      <w:r>
        <w:rPr>
          <w:spacing w:val="-6"/>
        </w:rPr>
        <w:t xml:space="preserve"> </w:t>
      </w:r>
      <w:r>
        <w:t>been</w:t>
      </w:r>
      <w:r>
        <w:rPr>
          <w:spacing w:val="-6"/>
        </w:rPr>
        <w:t xml:space="preserve"> </w:t>
      </w:r>
      <w:r>
        <w:t>banished</w:t>
      </w:r>
      <w:r>
        <w:rPr>
          <w:spacing w:val="-7"/>
        </w:rPr>
        <w:t xml:space="preserve"> </w:t>
      </w:r>
      <w:r>
        <w:t>into</w:t>
      </w:r>
      <w:r>
        <w:rPr>
          <w:spacing w:val="-6"/>
        </w:rPr>
        <w:t xml:space="preserve"> </w:t>
      </w:r>
      <w:r>
        <w:t>night</w:t>
      </w:r>
      <w:r>
        <w:rPr>
          <w:spacing w:val="-6"/>
        </w:rPr>
        <w:t xml:space="preserve"> </w:t>
      </w:r>
      <w:r>
        <w:t>and</w:t>
      </w:r>
      <w:r>
        <w:rPr>
          <w:spacing w:val="-6"/>
        </w:rPr>
        <w:t xml:space="preserve"> </w:t>
      </w:r>
      <w:r>
        <w:t>all</w:t>
      </w:r>
      <w:r>
        <w:rPr>
          <w:spacing w:val="-6"/>
        </w:rPr>
        <w:t xml:space="preserve"> </w:t>
      </w:r>
      <w:r>
        <w:t>the</w:t>
      </w:r>
      <w:r>
        <w:rPr>
          <w:spacing w:val="-7"/>
        </w:rPr>
        <w:t xml:space="preserve"> </w:t>
      </w:r>
      <w:r>
        <w:t>world</w:t>
      </w:r>
      <w:r>
        <w:rPr>
          <w:spacing w:val="-6"/>
        </w:rPr>
        <w:t xml:space="preserve"> </w:t>
      </w:r>
      <w:r>
        <w:t>was</w:t>
      </w:r>
      <w:r>
        <w:rPr>
          <w:spacing w:val="-6"/>
        </w:rPr>
        <w:t xml:space="preserve"> </w:t>
      </w:r>
      <w:r>
        <w:t>ruled</w:t>
      </w:r>
      <w:r>
        <w:rPr>
          <w:spacing w:val="-6"/>
        </w:rPr>
        <w:t xml:space="preserve"> </w:t>
      </w:r>
      <w:r>
        <w:t>by</w:t>
      </w:r>
      <w:r>
        <w:rPr>
          <w:spacing w:val="-6"/>
        </w:rPr>
        <w:t xml:space="preserve"> </w:t>
      </w:r>
      <w:r>
        <w:t>Jove</w:t>
      </w:r>
      <w:r>
        <w:rPr>
          <w:spacing w:val="-7"/>
        </w:rPr>
        <w:t xml:space="preserve"> </w:t>
      </w:r>
      <w:r>
        <w:t>supreme,</w:t>
      </w:r>
      <w:r>
        <w:rPr>
          <w:spacing w:val="-6"/>
        </w:rPr>
        <w:t xml:space="preserve"> </w:t>
      </w:r>
      <w:r>
        <w:t>the</w:t>
      </w:r>
      <w:r>
        <w:rPr>
          <w:spacing w:val="-6"/>
        </w:rPr>
        <w:t xml:space="preserve"> </w:t>
      </w:r>
      <w:r>
        <w:t>Silver</w:t>
      </w:r>
      <w:r>
        <w:rPr>
          <w:spacing w:val="-6"/>
        </w:rPr>
        <w:t xml:space="preserve"> </w:t>
      </w:r>
      <w:r>
        <w:t>Age,</w:t>
      </w:r>
      <w:r>
        <w:rPr>
          <w:spacing w:val="-6"/>
        </w:rPr>
        <w:t xml:space="preserve"> </w:t>
      </w:r>
      <w:r>
        <w:t>though</w:t>
      </w:r>
      <w:r>
        <w:rPr>
          <w:spacing w:val="-52"/>
        </w:rPr>
        <w:t xml:space="preserve"> </w:t>
      </w:r>
      <w:r>
        <w:t>not</w:t>
      </w:r>
      <w:r>
        <w:rPr>
          <w:spacing w:val="-7"/>
        </w:rPr>
        <w:t xml:space="preserve"> </w:t>
      </w:r>
      <w:r>
        <w:t>so</w:t>
      </w:r>
      <w:r>
        <w:rPr>
          <w:spacing w:val="-7"/>
        </w:rPr>
        <w:t xml:space="preserve"> </w:t>
      </w:r>
      <w:r>
        <w:t>good</w:t>
      </w:r>
      <w:r>
        <w:rPr>
          <w:spacing w:val="-6"/>
        </w:rPr>
        <w:t xml:space="preserve"> </w:t>
      </w:r>
      <w:r>
        <w:t>as</w:t>
      </w:r>
      <w:r>
        <w:rPr>
          <w:spacing w:val="-7"/>
        </w:rPr>
        <w:t xml:space="preserve"> </w:t>
      </w:r>
      <w:r>
        <w:t>gold</w:t>
      </w:r>
      <w:r>
        <w:rPr>
          <w:spacing w:val="-7"/>
        </w:rPr>
        <w:t xml:space="preserve"> </w:t>
      </w:r>
      <w:r>
        <w:t>but</w:t>
      </w:r>
      <w:r>
        <w:rPr>
          <w:spacing w:val="-6"/>
        </w:rPr>
        <w:t xml:space="preserve"> </w:t>
      </w:r>
      <w:r>
        <w:t>still</w:t>
      </w:r>
      <w:r>
        <w:rPr>
          <w:spacing w:val="-7"/>
        </w:rPr>
        <w:t xml:space="preserve"> </w:t>
      </w:r>
      <w:r>
        <w:t>surpassing</w:t>
      </w:r>
      <w:r>
        <w:rPr>
          <w:spacing w:val="-6"/>
        </w:rPr>
        <w:t xml:space="preserve"> </w:t>
      </w:r>
      <w:r>
        <w:t>yellow</w:t>
      </w:r>
      <w:r>
        <w:rPr>
          <w:spacing w:val="-7"/>
        </w:rPr>
        <w:t xml:space="preserve"> </w:t>
      </w:r>
      <w:r>
        <w:t>brass,</w:t>
      </w:r>
      <w:r>
        <w:rPr>
          <w:spacing w:val="-7"/>
        </w:rPr>
        <w:t xml:space="preserve"> </w:t>
      </w:r>
      <w:r>
        <w:t>prevailed.</w:t>
      </w:r>
    </w:p>
    <w:p w14:paraId="15730F5D" w14:textId="77777777" w:rsidR="003A417A" w:rsidRDefault="003A417A" w:rsidP="002672F3">
      <w:pPr>
        <w:pStyle w:val="Body"/>
      </w:pPr>
      <w:r>
        <w:t xml:space="preserve">Jove first reduced to years the Primal Spring, by him divided into periods four, </w:t>
      </w:r>
      <w:proofErr w:type="gramStart"/>
      <w:r>
        <w:t>unequal,—</w:t>
      </w:r>
      <w:proofErr w:type="gramEnd"/>
      <w:r>
        <w:t>summer, autumn,</w:t>
      </w:r>
      <w:r>
        <w:rPr>
          <w:spacing w:val="1"/>
        </w:rPr>
        <w:t xml:space="preserve"> </w:t>
      </w:r>
      <w:r>
        <w:t>winter,</w:t>
      </w:r>
      <w:r>
        <w:rPr>
          <w:spacing w:val="-6"/>
        </w:rPr>
        <w:t xml:space="preserve"> </w:t>
      </w:r>
      <w:r>
        <w:t>spring.—</w:t>
      </w:r>
      <w:r>
        <w:rPr>
          <w:spacing w:val="-6"/>
        </w:rPr>
        <w:t xml:space="preserve"> </w:t>
      </w:r>
      <w:r>
        <w:t>then</w:t>
      </w:r>
      <w:r>
        <w:rPr>
          <w:spacing w:val="-6"/>
        </w:rPr>
        <w:t xml:space="preserve"> </w:t>
      </w:r>
      <w:r>
        <w:t>glowed</w:t>
      </w:r>
      <w:r>
        <w:rPr>
          <w:spacing w:val="-6"/>
        </w:rPr>
        <w:t xml:space="preserve"> </w:t>
      </w:r>
      <w:r>
        <w:t>with</w:t>
      </w:r>
      <w:r>
        <w:rPr>
          <w:spacing w:val="-6"/>
        </w:rPr>
        <w:t xml:space="preserve"> </w:t>
      </w:r>
      <w:r>
        <w:t>tawny</w:t>
      </w:r>
      <w:r>
        <w:rPr>
          <w:spacing w:val="-5"/>
        </w:rPr>
        <w:t xml:space="preserve"> </w:t>
      </w:r>
      <w:r>
        <w:t>heat</w:t>
      </w:r>
      <w:r>
        <w:rPr>
          <w:spacing w:val="-6"/>
        </w:rPr>
        <w:t xml:space="preserve"> </w:t>
      </w:r>
      <w:r>
        <w:t>the</w:t>
      </w:r>
      <w:r>
        <w:rPr>
          <w:spacing w:val="-6"/>
        </w:rPr>
        <w:t xml:space="preserve"> </w:t>
      </w:r>
      <w:r>
        <w:t>parched</w:t>
      </w:r>
      <w:r>
        <w:rPr>
          <w:spacing w:val="-6"/>
        </w:rPr>
        <w:t xml:space="preserve"> </w:t>
      </w:r>
      <w:r>
        <w:t>air,</w:t>
      </w:r>
      <w:r>
        <w:rPr>
          <w:spacing w:val="-6"/>
        </w:rPr>
        <w:t xml:space="preserve"> </w:t>
      </w:r>
      <w:r>
        <w:t>or</w:t>
      </w:r>
      <w:r>
        <w:rPr>
          <w:spacing w:val="-6"/>
        </w:rPr>
        <w:t xml:space="preserve"> </w:t>
      </w:r>
      <w:r>
        <w:t>pendent</w:t>
      </w:r>
      <w:r>
        <w:rPr>
          <w:spacing w:val="-5"/>
        </w:rPr>
        <w:t xml:space="preserve"> </w:t>
      </w:r>
      <w:r>
        <w:t>icicles</w:t>
      </w:r>
      <w:r>
        <w:rPr>
          <w:spacing w:val="-6"/>
        </w:rPr>
        <w:t xml:space="preserve"> </w:t>
      </w:r>
      <w:r>
        <w:t>in</w:t>
      </w:r>
      <w:r>
        <w:rPr>
          <w:spacing w:val="-6"/>
        </w:rPr>
        <w:t xml:space="preserve"> </w:t>
      </w:r>
      <w:r>
        <w:t>winter</w:t>
      </w:r>
      <w:r>
        <w:rPr>
          <w:spacing w:val="-6"/>
        </w:rPr>
        <w:t xml:space="preserve"> </w:t>
      </w:r>
      <w:r>
        <w:t>froze</w:t>
      </w:r>
      <w:r>
        <w:rPr>
          <w:spacing w:val="-6"/>
        </w:rPr>
        <w:t xml:space="preserve"> </w:t>
      </w:r>
      <w:r>
        <w:t>and</w:t>
      </w:r>
      <w:r>
        <w:rPr>
          <w:spacing w:val="-5"/>
        </w:rPr>
        <w:t xml:space="preserve"> </w:t>
      </w:r>
      <w:r>
        <w:t>man</w:t>
      </w:r>
      <w:r>
        <w:rPr>
          <w:spacing w:val="-6"/>
        </w:rPr>
        <w:t xml:space="preserve"> </w:t>
      </w:r>
      <w:r>
        <w:t>stopped</w:t>
      </w:r>
      <w:r>
        <w:rPr>
          <w:spacing w:val="-52"/>
        </w:rPr>
        <w:t xml:space="preserve"> </w:t>
      </w:r>
      <w:r>
        <w:t>crouching</w:t>
      </w:r>
      <w:r>
        <w:rPr>
          <w:spacing w:val="-6"/>
        </w:rPr>
        <w:t xml:space="preserve"> </w:t>
      </w:r>
      <w:r>
        <w:t>in</w:t>
      </w:r>
      <w:r>
        <w:rPr>
          <w:spacing w:val="-5"/>
        </w:rPr>
        <w:t xml:space="preserve"> </w:t>
      </w:r>
      <w:r>
        <w:t>crude</w:t>
      </w:r>
      <w:r>
        <w:rPr>
          <w:spacing w:val="-6"/>
        </w:rPr>
        <w:t xml:space="preserve"> </w:t>
      </w:r>
      <w:r>
        <w:t>caverns,</w:t>
      </w:r>
      <w:r>
        <w:rPr>
          <w:spacing w:val="-5"/>
        </w:rPr>
        <w:t xml:space="preserve"> </w:t>
      </w:r>
      <w:r>
        <w:t>while</w:t>
      </w:r>
      <w:r>
        <w:rPr>
          <w:spacing w:val="-6"/>
        </w:rPr>
        <w:t xml:space="preserve"> </w:t>
      </w:r>
      <w:r>
        <w:t>he</w:t>
      </w:r>
      <w:r>
        <w:rPr>
          <w:spacing w:val="-5"/>
        </w:rPr>
        <w:t xml:space="preserve"> </w:t>
      </w:r>
      <w:r>
        <w:t>built</w:t>
      </w:r>
      <w:r>
        <w:rPr>
          <w:spacing w:val="-6"/>
        </w:rPr>
        <w:t xml:space="preserve"> </w:t>
      </w:r>
      <w:r>
        <w:t>his</w:t>
      </w:r>
      <w:r>
        <w:rPr>
          <w:spacing w:val="-5"/>
        </w:rPr>
        <w:t xml:space="preserve"> </w:t>
      </w:r>
      <w:r>
        <w:t>homes</w:t>
      </w:r>
      <w:r>
        <w:rPr>
          <w:spacing w:val="-6"/>
        </w:rPr>
        <w:t xml:space="preserve"> </w:t>
      </w:r>
      <w:r>
        <w:t>of</w:t>
      </w:r>
      <w:r>
        <w:rPr>
          <w:spacing w:val="-5"/>
        </w:rPr>
        <w:t xml:space="preserve"> </w:t>
      </w:r>
      <w:r>
        <w:t>tree</w:t>
      </w:r>
      <w:r>
        <w:rPr>
          <w:spacing w:val="-6"/>
        </w:rPr>
        <w:t xml:space="preserve"> </w:t>
      </w:r>
      <w:r>
        <w:t>rods,</w:t>
      </w:r>
      <w:r>
        <w:rPr>
          <w:spacing w:val="-5"/>
        </w:rPr>
        <w:t xml:space="preserve"> </w:t>
      </w:r>
      <w:r>
        <w:t>bark</w:t>
      </w:r>
      <w:r>
        <w:rPr>
          <w:spacing w:val="-6"/>
        </w:rPr>
        <w:t xml:space="preserve"> </w:t>
      </w:r>
      <w:r>
        <w:t>entwined.</w:t>
      </w:r>
      <w:r>
        <w:rPr>
          <w:spacing w:val="-5"/>
        </w:rPr>
        <w:t xml:space="preserve"> </w:t>
      </w:r>
      <w:r>
        <w:t>Then</w:t>
      </w:r>
      <w:r>
        <w:rPr>
          <w:spacing w:val="-6"/>
        </w:rPr>
        <w:t xml:space="preserve"> </w:t>
      </w:r>
      <w:r>
        <w:t>were</w:t>
      </w:r>
      <w:r>
        <w:rPr>
          <w:spacing w:val="-5"/>
        </w:rPr>
        <w:t xml:space="preserve"> </w:t>
      </w:r>
      <w:r>
        <w:t>the</w:t>
      </w:r>
      <w:r>
        <w:rPr>
          <w:spacing w:val="-6"/>
        </w:rPr>
        <w:t xml:space="preserve"> </w:t>
      </w:r>
      <w:r>
        <w:t>cereals</w:t>
      </w:r>
      <w:r>
        <w:rPr>
          <w:spacing w:val="-5"/>
        </w:rPr>
        <w:t xml:space="preserve"> </w:t>
      </w:r>
      <w:r>
        <w:t>planted</w:t>
      </w:r>
      <w:r>
        <w:rPr>
          <w:spacing w:val="-6"/>
        </w:rPr>
        <w:t xml:space="preserve"> </w:t>
      </w:r>
      <w:r>
        <w:t>in</w:t>
      </w:r>
      <w:r>
        <w:rPr>
          <w:spacing w:val="-52"/>
        </w:rPr>
        <w:t xml:space="preserve"> </w:t>
      </w:r>
      <w:r>
        <w:t>long</w:t>
      </w:r>
      <w:r>
        <w:rPr>
          <w:spacing w:val="-7"/>
        </w:rPr>
        <w:t xml:space="preserve"> </w:t>
      </w:r>
      <w:r>
        <w:t>rows,</w:t>
      </w:r>
      <w:r>
        <w:rPr>
          <w:spacing w:val="-6"/>
        </w:rPr>
        <w:t xml:space="preserve"> </w:t>
      </w:r>
      <w:r>
        <w:t>and</w:t>
      </w:r>
      <w:r>
        <w:rPr>
          <w:spacing w:val="-6"/>
        </w:rPr>
        <w:t xml:space="preserve"> </w:t>
      </w:r>
      <w:r>
        <w:t>bullocks</w:t>
      </w:r>
      <w:r>
        <w:rPr>
          <w:spacing w:val="-6"/>
        </w:rPr>
        <w:t xml:space="preserve"> </w:t>
      </w:r>
      <w:r>
        <w:t>groaned</w:t>
      </w:r>
      <w:r>
        <w:rPr>
          <w:spacing w:val="-7"/>
        </w:rPr>
        <w:t xml:space="preserve"> </w:t>
      </w:r>
      <w:r>
        <w:t>beneath</w:t>
      </w:r>
      <w:r>
        <w:rPr>
          <w:spacing w:val="-6"/>
        </w:rPr>
        <w:t xml:space="preserve"> </w:t>
      </w:r>
      <w:r>
        <w:t>the</w:t>
      </w:r>
      <w:r>
        <w:rPr>
          <w:spacing w:val="-6"/>
        </w:rPr>
        <w:t xml:space="preserve"> </w:t>
      </w:r>
      <w:r>
        <w:t>heavy</w:t>
      </w:r>
      <w:r>
        <w:rPr>
          <w:spacing w:val="-6"/>
        </w:rPr>
        <w:t xml:space="preserve"> </w:t>
      </w:r>
      <w:r>
        <w:t>yoke.</w:t>
      </w:r>
    </w:p>
    <w:p w14:paraId="436DDF4F" w14:textId="03981363" w:rsidR="003A417A" w:rsidRPr="002672F3" w:rsidRDefault="003A417A" w:rsidP="002672F3">
      <w:pPr>
        <w:pStyle w:val="Body"/>
        <w:rPr>
          <w:spacing w:val="1"/>
        </w:rPr>
      </w:pPr>
      <w:r>
        <w:t>The</w:t>
      </w:r>
      <w:r>
        <w:rPr>
          <w:spacing w:val="-10"/>
        </w:rPr>
        <w:t xml:space="preserve"> </w:t>
      </w:r>
      <w:r>
        <w:t>third</w:t>
      </w:r>
      <w:r>
        <w:rPr>
          <w:spacing w:val="-10"/>
        </w:rPr>
        <w:t xml:space="preserve"> </w:t>
      </w:r>
      <w:r>
        <w:t>Age</w:t>
      </w:r>
      <w:r>
        <w:rPr>
          <w:spacing w:val="-10"/>
        </w:rPr>
        <w:t xml:space="preserve"> </w:t>
      </w:r>
      <w:r>
        <w:t>followed,</w:t>
      </w:r>
      <w:r>
        <w:rPr>
          <w:spacing w:val="-9"/>
        </w:rPr>
        <w:t xml:space="preserve"> </w:t>
      </w:r>
      <w:r>
        <w:t>called</w:t>
      </w:r>
      <w:r>
        <w:rPr>
          <w:spacing w:val="-10"/>
        </w:rPr>
        <w:t xml:space="preserve"> </w:t>
      </w:r>
      <w:r>
        <w:t>The</w:t>
      </w:r>
      <w:r>
        <w:rPr>
          <w:spacing w:val="-10"/>
        </w:rPr>
        <w:t xml:space="preserve"> </w:t>
      </w:r>
      <w:r>
        <w:t>Age</w:t>
      </w:r>
      <w:r>
        <w:rPr>
          <w:spacing w:val="-10"/>
        </w:rPr>
        <w:t xml:space="preserve"> </w:t>
      </w:r>
      <w:r>
        <w:t>of</w:t>
      </w:r>
      <w:r>
        <w:rPr>
          <w:spacing w:val="-9"/>
        </w:rPr>
        <w:t xml:space="preserve"> </w:t>
      </w:r>
      <w:r>
        <w:t>Bronze,</w:t>
      </w:r>
      <w:r>
        <w:rPr>
          <w:spacing w:val="-10"/>
        </w:rPr>
        <w:t xml:space="preserve"> </w:t>
      </w:r>
      <w:r>
        <w:t>when</w:t>
      </w:r>
      <w:r>
        <w:rPr>
          <w:spacing w:val="-10"/>
        </w:rPr>
        <w:t xml:space="preserve"> </w:t>
      </w:r>
      <w:r>
        <w:t>cruel</w:t>
      </w:r>
      <w:r>
        <w:rPr>
          <w:spacing w:val="-10"/>
        </w:rPr>
        <w:t xml:space="preserve"> </w:t>
      </w:r>
      <w:r>
        <w:t>people</w:t>
      </w:r>
      <w:r>
        <w:rPr>
          <w:spacing w:val="-9"/>
        </w:rPr>
        <w:t xml:space="preserve"> </w:t>
      </w:r>
      <w:r>
        <w:t>were</w:t>
      </w:r>
      <w:r>
        <w:rPr>
          <w:spacing w:val="-10"/>
        </w:rPr>
        <w:t xml:space="preserve"> </w:t>
      </w:r>
      <w:r>
        <w:t>inclined</w:t>
      </w:r>
      <w:r>
        <w:rPr>
          <w:spacing w:val="-10"/>
        </w:rPr>
        <w:t xml:space="preserve"> </w:t>
      </w:r>
      <w:r>
        <w:t>to</w:t>
      </w:r>
      <w:r>
        <w:rPr>
          <w:spacing w:val="-10"/>
        </w:rPr>
        <w:t xml:space="preserve"> </w:t>
      </w:r>
      <w:r>
        <w:t>arms</w:t>
      </w:r>
      <w:r>
        <w:rPr>
          <w:spacing w:val="-9"/>
        </w:rPr>
        <w:t xml:space="preserve"> </w:t>
      </w:r>
      <w:r>
        <w:t>but</w:t>
      </w:r>
      <w:r>
        <w:rPr>
          <w:spacing w:val="-10"/>
        </w:rPr>
        <w:t xml:space="preserve"> </w:t>
      </w:r>
      <w:r>
        <w:t>not</w:t>
      </w:r>
      <w:r>
        <w:rPr>
          <w:spacing w:val="-10"/>
        </w:rPr>
        <w:t xml:space="preserve"> </w:t>
      </w:r>
      <w:r>
        <w:t>to</w:t>
      </w:r>
      <w:r>
        <w:rPr>
          <w:spacing w:val="-9"/>
        </w:rPr>
        <w:t xml:space="preserve"> </w:t>
      </w:r>
      <w:r>
        <w:t>impious</w:t>
      </w:r>
      <w:r>
        <w:rPr>
          <w:spacing w:val="1"/>
        </w:rPr>
        <w:t xml:space="preserve"> </w:t>
      </w:r>
      <w:r>
        <w:t>crimes. And last of all the ruthless and hard Age of Iron prevailed, from which malignant vein great evil sprung;</w:t>
      </w:r>
      <w:r>
        <w:rPr>
          <w:spacing w:val="1"/>
        </w:rPr>
        <w:t xml:space="preserve"> </w:t>
      </w:r>
      <w:r>
        <w:t>and modesty and faith and truth took flight, and in their stead deceits and snares and frauds and violence and</w:t>
      </w:r>
      <w:r>
        <w:rPr>
          <w:spacing w:val="1"/>
        </w:rPr>
        <w:t xml:space="preserve"> </w:t>
      </w:r>
      <w:r>
        <w:t xml:space="preserve">wicked love of gain, </w:t>
      </w:r>
      <w:proofErr w:type="gramStart"/>
      <w:r>
        <w:t>succeeded.—</w:t>
      </w:r>
      <w:proofErr w:type="gramEnd"/>
      <w:r>
        <w:t xml:space="preserve">Then the sailor </w:t>
      </w:r>
      <w:r>
        <w:lastRenderedPageBreak/>
        <w:t>spread his sails to winds unknown, and keels that long had stood</w:t>
      </w:r>
      <w:r>
        <w:rPr>
          <w:spacing w:val="-52"/>
        </w:rPr>
        <w:t xml:space="preserve"> </w:t>
      </w:r>
      <w:r>
        <w:t>on lofty mountains pierced uncharted waves. Surveyors anxious marked with metes and bounds the lands, created</w:t>
      </w:r>
      <w:r>
        <w:rPr>
          <w:spacing w:val="1"/>
        </w:rPr>
        <w:t xml:space="preserve"> </w:t>
      </w:r>
      <w:r>
        <w:t>free as light and air: nor need the rich ground furnish only crops, and give due nourishment by right required,—</w:t>
      </w:r>
      <w:r>
        <w:rPr>
          <w:spacing w:val="1"/>
        </w:rPr>
        <w:t xml:space="preserve"> </w:t>
      </w:r>
      <w:r>
        <w:t>they penetrated to the bowels of earth and dug up wealth, bad cause of all our ills,— rich ores which long ago the</w:t>
      </w:r>
      <w:r>
        <w:rPr>
          <w:spacing w:val="1"/>
        </w:rPr>
        <w:t xml:space="preserve"> </w:t>
      </w:r>
      <w:r>
        <w:t>earth</w:t>
      </w:r>
      <w:r>
        <w:rPr>
          <w:spacing w:val="-4"/>
        </w:rPr>
        <w:t xml:space="preserve"> </w:t>
      </w:r>
      <w:r>
        <w:t>had</w:t>
      </w:r>
      <w:r>
        <w:rPr>
          <w:spacing w:val="-4"/>
        </w:rPr>
        <w:t xml:space="preserve"> </w:t>
      </w:r>
      <w:r>
        <w:t>hid</w:t>
      </w:r>
      <w:r>
        <w:rPr>
          <w:spacing w:val="-4"/>
        </w:rPr>
        <w:t xml:space="preserve"> </w:t>
      </w:r>
      <w:r>
        <w:t>and</w:t>
      </w:r>
      <w:r>
        <w:rPr>
          <w:spacing w:val="-3"/>
        </w:rPr>
        <w:t xml:space="preserve"> </w:t>
      </w:r>
      <w:r>
        <w:t>deep</w:t>
      </w:r>
      <w:r>
        <w:rPr>
          <w:spacing w:val="-4"/>
        </w:rPr>
        <w:t xml:space="preserve"> </w:t>
      </w:r>
      <w:r>
        <w:t>removed</w:t>
      </w:r>
      <w:r>
        <w:rPr>
          <w:spacing w:val="-4"/>
        </w:rPr>
        <w:t xml:space="preserve"> </w:t>
      </w:r>
      <w:r>
        <w:t>to</w:t>
      </w:r>
      <w:r>
        <w:rPr>
          <w:spacing w:val="-4"/>
        </w:rPr>
        <w:t xml:space="preserve"> </w:t>
      </w:r>
      <w:r>
        <w:t>gloomy</w:t>
      </w:r>
      <w:r>
        <w:rPr>
          <w:spacing w:val="-3"/>
        </w:rPr>
        <w:t xml:space="preserve"> </w:t>
      </w:r>
      <w:r>
        <w:t>Stygian</w:t>
      </w:r>
      <w:r>
        <w:rPr>
          <w:spacing w:val="-4"/>
        </w:rPr>
        <w:t xml:space="preserve"> </w:t>
      </w:r>
      <w:r>
        <w:t>caves:</w:t>
      </w:r>
      <w:r>
        <w:rPr>
          <w:spacing w:val="-4"/>
        </w:rPr>
        <w:t xml:space="preserve"> </w:t>
      </w:r>
      <w:r>
        <w:t>and</w:t>
      </w:r>
      <w:r>
        <w:rPr>
          <w:spacing w:val="-3"/>
        </w:rPr>
        <w:t xml:space="preserve"> </w:t>
      </w:r>
      <w:r>
        <w:t>soon</w:t>
      </w:r>
      <w:r>
        <w:rPr>
          <w:spacing w:val="-4"/>
        </w:rPr>
        <w:t xml:space="preserve"> </w:t>
      </w:r>
      <w:r>
        <w:t>destructive</w:t>
      </w:r>
      <w:r>
        <w:rPr>
          <w:spacing w:val="-4"/>
        </w:rPr>
        <w:t xml:space="preserve"> </w:t>
      </w:r>
      <w:r>
        <w:t>iron</w:t>
      </w:r>
      <w:r>
        <w:rPr>
          <w:spacing w:val="-4"/>
        </w:rPr>
        <w:t xml:space="preserve"> </w:t>
      </w:r>
      <w:r>
        <w:t>and</w:t>
      </w:r>
      <w:r>
        <w:rPr>
          <w:spacing w:val="-3"/>
        </w:rPr>
        <w:t xml:space="preserve"> </w:t>
      </w:r>
      <w:r>
        <w:t>harmful</w:t>
      </w:r>
      <w:r>
        <w:rPr>
          <w:spacing w:val="-4"/>
        </w:rPr>
        <w:t xml:space="preserve"> </w:t>
      </w:r>
      <w:r>
        <w:t>gold</w:t>
      </w:r>
      <w:r>
        <w:rPr>
          <w:spacing w:val="-4"/>
        </w:rPr>
        <w:t xml:space="preserve"> </w:t>
      </w:r>
      <w:r>
        <w:t>were</w:t>
      </w:r>
      <w:r>
        <w:rPr>
          <w:spacing w:val="-3"/>
        </w:rPr>
        <w:t xml:space="preserve"> </w:t>
      </w:r>
      <w:r>
        <w:t>brought</w:t>
      </w:r>
      <w:r w:rsidR="002672F3">
        <w:rPr>
          <w:spacing w:val="1"/>
        </w:rPr>
        <w:t xml:space="preserve"> </w:t>
      </w:r>
      <w:r>
        <w:t>to light; and War, which uses both, came forth and shook with sanguinary grip his clashing arms. Rapacity broke</w:t>
      </w:r>
      <w:r>
        <w:rPr>
          <w:spacing w:val="-52"/>
        </w:rPr>
        <w:t xml:space="preserve"> </w:t>
      </w:r>
      <w:r>
        <w:t>forth—</w:t>
      </w:r>
      <w:r>
        <w:rPr>
          <w:spacing w:val="-5"/>
        </w:rPr>
        <w:t xml:space="preserve"> </w:t>
      </w:r>
      <w:r>
        <w:t>the</w:t>
      </w:r>
      <w:r>
        <w:rPr>
          <w:spacing w:val="-5"/>
        </w:rPr>
        <w:t xml:space="preserve"> </w:t>
      </w:r>
      <w:r>
        <w:t>guest</w:t>
      </w:r>
      <w:r>
        <w:rPr>
          <w:spacing w:val="-5"/>
        </w:rPr>
        <w:t xml:space="preserve"> </w:t>
      </w:r>
      <w:r>
        <w:t>was</w:t>
      </w:r>
      <w:r>
        <w:rPr>
          <w:spacing w:val="-4"/>
        </w:rPr>
        <w:t xml:space="preserve"> </w:t>
      </w:r>
      <w:r>
        <w:t>not</w:t>
      </w:r>
      <w:r>
        <w:rPr>
          <w:spacing w:val="-5"/>
        </w:rPr>
        <w:t xml:space="preserve"> </w:t>
      </w:r>
      <w:r>
        <w:t>protected</w:t>
      </w:r>
      <w:r>
        <w:rPr>
          <w:spacing w:val="-5"/>
        </w:rPr>
        <w:t xml:space="preserve"> </w:t>
      </w:r>
      <w:r>
        <w:t>from</w:t>
      </w:r>
      <w:r>
        <w:rPr>
          <w:spacing w:val="-5"/>
        </w:rPr>
        <w:t xml:space="preserve"> </w:t>
      </w:r>
      <w:r>
        <w:t>his</w:t>
      </w:r>
      <w:r>
        <w:rPr>
          <w:spacing w:val="-4"/>
        </w:rPr>
        <w:t xml:space="preserve"> </w:t>
      </w:r>
      <w:r>
        <w:t>host,</w:t>
      </w:r>
      <w:r>
        <w:rPr>
          <w:spacing w:val="-5"/>
        </w:rPr>
        <w:t xml:space="preserve"> </w:t>
      </w:r>
      <w:r>
        <w:t>the</w:t>
      </w:r>
      <w:r>
        <w:rPr>
          <w:spacing w:val="-5"/>
        </w:rPr>
        <w:t xml:space="preserve"> </w:t>
      </w:r>
      <w:proofErr w:type="gramStart"/>
      <w:r>
        <w:t>father</w:t>
      </w:r>
      <w:r>
        <w:rPr>
          <w:spacing w:val="-5"/>
        </w:rPr>
        <w:t xml:space="preserve"> </w:t>
      </w:r>
      <w:r>
        <w:t>in</w:t>
      </w:r>
      <w:r>
        <w:rPr>
          <w:spacing w:val="-4"/>
        </w:rPr>
        <w:t xml:space="preserve"> </w:t>
      </w:r>
      <w:r>
        <w:t>law</w:t>
      </w:r>
      <w:proofErr w:type="gramEnd"/>
      <w:r>
        <w:rPr>
          <w:spacing w:val="-5"/>
        </w:rPr>
        <w:t xml:space="preserve"> </w:t>
      </w:r>
      <w:r>
        <w:t>from</w:t>
      </w:r>
      <w:r>
        <w:rPr>
          <w:spacing w:val="-5"/>
        </w:rPr>
        <w:t xml:space="preserve"> </w:t>
      </w:r>
      <w:r>
        <w:t>his</w:t>
      </w:r>
      <w:r>
        <w:rPr>
          <w:spacing w:val="-4"/>
        </w:rPr>
        <w:t xml:space="preserve"> </w:t>
      </w:r>
      <w:r>
        <w:t>own</w:t>
      </w:r>
      <w:r>
        <w:rPr>
          <w:spacing w:val="-5"/>
        </w:rPr>
        <w:t xml:space="preserve"> </w:t>
      </w:r>
      <w:r>
        <w:t>son</w:t>
      </w:r>
      <w:r>
        <w:rPr>
          <w:spacing w:val="-5"/>
        </w:rPr>
        <w:t xml:space="preserve"> </w:t>
      </w:r>
      <w:r>
        <w:t>in</w:t>
      </w:r>
      <w:r>
        <w:rPr>
          <w:spacing w:val="-5"/>
        </w:rPr>
        <w:t xml:space="preserve"> </w:t>
      </w:r>
      <w:r>
        <w:t>law;</w:t>
      </w:r>
      <w:r>
        <w:rPr>
          <w:spacing w:val="-4"/>
        </w:rPr>
        <w:t xml:space="preserve"> </w:t>
      </w:r>
      <w:r>
        <w:t>even</w:t>
      </w:r>
      <w:r>
        <w:rPr>
          <w:spacing w:val="-5"/>
        </w:rPr>
        <w:t xml:space="preserve"> </w:t>
      </w:r>
      <w:r>
        <w:t>brothers</w:t>
      </w:r>
      <w:r>
        <w:rPr>
          <w:spacing w:val="-5"/>
        </w:rPr>
        <w:t xml:space="preserve"> </w:t>
      </w:r>
      <w:r>
        <w:t>seldom</w:t>
      </w:r>
      <w:r>
        <w:rPr>
          <w:spacing w:val="-52"/>
        </w:rPr>
        <w:t xml:space="preserve"> </w:t>
      </w:r>
      <w:r>
        <w:t>could abide in peace. The husband threatened to destroy his wife, and she her husband: horrid step dames mixed</w:t>
      </w:r>
      <w:r>
        <w:rPr>
          <w:spacing w:val="1"/>
        </w:rPr>
        <w:t xml:space="preserve"> </w:t>
      </w:r>
      <w:r>
        <w:t>the</w:t>
      </w:r>
      <w:r>
        <w:rPr>
          <w:spacing w:val="-11"/>
        </w:rPr>
        <w:t xml:space="preserve"> </w:t>
      </w:r>
      <w:r>
        <w:t>deadly</w:t>
      </w:r>
      <w:r>
        <w:rPr>
          <w:spacing w:val="-10"/>
        </w:rPr>
        <w:t xml:space="preserve"> </w:t>
      </w:r>
      <w:r>
        <w:t>henbane:</w:t>
      </w:r>
      <w:r>
        <w:rPr>
          <w:spacing w:val="-10"/>
        </w:rPr>
        <w:t xml:space="preserve"> </w:t>
      </w:r>
      <w:r>
        <w:t>eager</w:t>
      </w:r>
      <w:r>
        <w:rPr>
          <w:spacing w:val="-10"/>
        </w:rPr>
        <w:t xml:space="preserve"> </w:t>
      </w:r>
      <w:r>
        <w:t>sons</w:t>
      </w:r>
      <w:r>
        <w:rPr>
          <w:spacing w:val="-10"/>
        </w:rPr>
        <w:t xml:space="preserve"> </w:t>
      </w:r>
      <w:r>
        <w:t>inquired</w:t>
      </w:r>
      <w:r>
        <w:rPr>
          <w:spacing w:val="-11"/>
        </w:rPr>
        <w:t xml:space="preserve"> </w:t>
      </w:r>
      <w:r>
        <w:t>their</w:t>
      </w:r>
      <w:r>
        <w:rPr>
          <w:spacing w:val="-10"/>
        </w:rPr>
        <w:t xml:space="preserve"> </w:t>
      </w:r>
      <w:r>
        <w:t>fathers,</w:t>
      </w:r>
      <w:r>
        <w:rPr>
          <w:spacing w:val="-10"/>
        </w:rPr>
        <w:t xml:space="preserve"> </w:t>
      </w:r>
      <w:r>
        <w:t>ages.</w:t>
      </w:r>
      <w:r>
        <w:rPr>
          <w:spacing w:val="-10"/>
        </w:rPr>
        <w:t xml:space="preserve"> </w:t>
      </w:r>
      <w:r>
        <w:t>Piety</w:t>
      </w:r>
      <w:r>
        <w:rPr>
          <w:spacing w:val="-10"/>
        </w:rPr>
        <w:t xml:space="preserve"> </w:t>
      </w:r>
      <w:r>
        <w:t>was</w:t>
      </w:r>
      <w:r>
        <w:rPr>
          <w:spacing w:val="-10"/>
        </w:rPr>
        <w:t xml:space="preserve"> </w:t>
      </w:r>
      <w:proofErr w:type="gramStart"/>
      <w:r>
        <w:t>slain:</w:t>
      </w:r>
      <w:proofErr w:type="gramEnd"/>
      <w:r>
        <w:rPr>
          <w:spacing w:val="-11"/>
        </w:rPr>
        <w:t xml:space="preserve"> </w:t>
      </w:r>
      <w:r>
        <w:t>and</w:t>
      </w:r>
      <w:r>
        <w:rPr>
          <w:spacing w:val="-10"/>
        </w:rPr>
        <w:t xml:space="preserve"> </w:t>
      </w:r>
      <w:r>
        <w:t>last</w:t>
      </w:r>
      <w:r>
        <w:rPr>
          <w:spacing w:val="-10"/>
        </w:rPr>
        <w:t xml:space="preserve"> </w:t>
      </w:r>
      <w:r>
        <w:t>of</w:t>
      </w:r>
      <w:r>
        <w:rPr>
          <w:spacing w:val="-10"/>
        </w:rPr>
        <w:t xml:space="preserve"> </w:t>
      </w:r>
      <w:r>
        <w:t>all</w:t>
      </w:r>
      <w:r>
        <w:rPr>
          <w:spacing w:val="-10"/>
        </w:rPr>
        <w:t xml:space="preserve"> </w:t>
      </w:r>
      <w:r>
        <w:t>the</w:t>
      </w:r>
      <w:r>
        <w:rPr>
          <w:spacing w:val="-10"/>
        </w:rPr>
        <w:t xml:space="preserve"> </w:t>
      </w:r>
      <w:r>
        <w:t>virgin</w:t>
      </w:r>
      <w:r>
        <w:rPr>
          <w:spacing w:val="-11"/>
        </w:rPr>
        <w:t xml:space="preserve"> </w:t>
      </w:r>
      <w:r>
        <w:t>deity,</w:t>
      </w:r>
      <w:r>
        <w:rPr>
          <w:spacing w:val="-10"/>
        </w:rPr>
        <w:t xml:space="preserve"> </w:t>
      </w:r>
      <w:r>
        <w:t>Astraea</w:t>
      </w:r>
      <w:r>
        <w:rPr>
          <w:spacing w:val="1"/>
        </w:rPr>
        <w:t xml:space="preserve"> </w:t>
      </w:r>
      <w:r>
        <w:t>vanished</w:t>
      </w:r>
      <w:r>
        <w:rPr>
          <w:spacing w:val="-6"/>
        </w:rPr>
        <w:t xml:space="preserve"> </w:t>
      </w:r>
      <w:r>
        <w:t>from</w:t>
      </w:r>
      <w:r>
        <w:rPr>
          <w:spacing w:val="-6"/>
        </w:rPr>
        <w:t xml:space="preserve"> </w:t>
      </w:r>
      <w:r>
        <w:t>the</w:t>
      </w:r>
      <w:r>
        <w:rPr>
          <w:spacing w:val="-5"/>
        </w:rPr>
        <w:t xml:space="preserve"> </w:t>
      </w:r>
      <w:r>
        <w:t>blood-stained</w:t>
      </w:r>
      <w:r>
        <w:rPr>
          <w:spacing w:val="-6"/>
        </w:rPr>
        <w:t xml:space="preserve"> </w:t>
      </w:r>
      <w:r>
        <w:t>earth.</w:t>
      </w:r>
    </w:p>
    <w:p w14:paraId="691CBE67" w14:textId="77777777" w:rsidR="003A417A" w:rsidRDefault="003A417A" w:rsidP="003A417A">
      <w:pPr>
        <w:pStyle w:val="BodyText"/>
        <w:spacing w:before="9"/>
        <w:rPr>
          <w:sz w:val="9"/>
        </w:rPr>
      </w:pPr>
    </w:p>
    <w:p w14:paraId="0EC15F85" w14:textId="77777777" w:rsidR="003A417A" w:rsidRDefault="003A417A" w:rsidP="002672F3">
      <w:pPr>
        <w:pStyle w:val="Heading4"/>
      </w:pPr>
      <w:r>
        <w:t>Giants</w:t>
      </w:r>
    </w:p>
    <w:p w14:paraId="2B7A2C96" w14:textId="77777777" w:rsidR="003A417A" w:rsidRDefault="003A417A" w:rsidP="002672F3">
      <w:pPr>
        <w:pStyle w:val="Body"/>
      </w:pPr>
      <w:r>
        <w:t>And lest ethereal heights should long remain less troubled than the earth, the throne of Heaven was threatened</w:t>
      </w:r>
      <w:r>
        <w:rPr>
          <w:spacing w:val="-52"/>
        </w:rPr>
        <w:t xml:space="preserve"> </w:t>
      </w:r>
      <w:r>
        <w:t>by the Giants; and they piled mountain on mountain to the lofty stars. But Jove, omnipotent, shot thunderbolts</w:t>
      </w:r>
      <w:r>
        <w:rPr>
          <w:spacing w:val="1"/>
        </w:rPr>
        <w:t xml:space="preserve"> </w:t>
      </w:r>
      <w:r>
        <w:t xml:space="preserve">through </w:t>
      </w:r>
      <w:r>
        <w:rPr>
          <w:color w:val="3953A4"/>
          <w:u w:val="single" w:color="3953A4"/>
        </w:rPr>
        <w:t>Mount Olympus</w:t>
      </w:r>
      <w:r>
        <w:t>, and he overturned from Ossa huge, enormous Pelion. And while these dreadful bodies</w:t>
      </w:r>
      <w:r>
        <w:rPr>
          <w:spacing w:val="1"/>
        </w:rPr>
        <w:t xml:space="preserve"> </w:t>
      </w:r>
      <w:r>
        <w:t>lay overwhelmed in their tremendous bulk, (so fame reports) the Earth was reeking with the copious blood of her</w:t>
      </w:r>
      <w:r>
        <w:rPr>
          <w:spacing w:val="1"/>
        </w:rPr>
        <w:t xml:space="preserve"> </w:t>
      </w:r>
      <w:r>
        <w:t>gigantic</w:t>
      </w:r>
      <w:r>
        <w:rPr>
          <w:spacing w:val="-6"/>
        </w:rPr>
        <w:t xml:space="preserve"> </w:t>
      </w:r>
      <w:r>
        <w:t>sons;</w:t>
      </w:r>
      <w:r>
        <w:rPr>
          <w:spacing w:val="-5"/>
        </w:rPr>
        <w:t xml:space="preserve"> </w:t>
      </w:r>
      <w:r>
        <w:t>and</w:t>
      </w:r>
      <w:r>
        <w:rPr>
          <w:spacing w:val="-6"/>
        </w:rPr>
        <w:t xml:space="preserve"> </w:t>
      </w:r>
      <w:proofErr w:type="gramStart"/>
      <w:r>
        <w:t>thus</w:t>
      </w:r>
      <w:proofErr w:type="gramEnd"/>
      <w:r>
        <w:rPr>
          <w:spacing w:val="-5"/>
        </w:rPr>
        <w:t xml:space="preserve"> </w:t>
      </w:r>
      <w:r>
        <w:t>replete</w:t>
      </w:r>
      <w:r>
        <w:rPr>
          <w:spacing w:val="-6"/>
        </w:rPr>
        <w:t xml:space="preserve"> </w:t>
      </w:r>
      <w:r>
        <w:t>with</w:t>
      </w:r>
      <w:r>
        <w:rPr>
          <w:spacing w:val="-5"/>
        </w:rPr>
        <w:t xml:space="preserve"> </w:t>
      </w:r>
      <w:r>
        <w:t>moisture</w:t>
      </w:r>
      <w:r>
        <w:rPr>
          <w:spacing w:val="-6"/>
        </w:rPr>
        <w:t xml:space="preserve"> </w:t>
      </w:r>
      <w:r>
        <w:t>she</w:t>
      </w:r>
      <w:r>
        <w:rPr>
          <w:spacing w:val="-5"/>
        </w:rPr>
        <w:t xml:space="preserve"> </w:t>
      </w:r>
      <w:r>
        <w:t>infused</w:t>
      </w:r>
      <w:r>
        <w:rPr>
          <w:spacing w:val="-5"/>
        </w:rPr>
        <w:t xml:space="preserve"> </w:t>
      </w:r>
      <w:r>
        <w:t>the</w:t>
      </w:r>
      <w:r>
        <w:rPr>
          <w:spacing w:val="-6"/>
        </w:rPr>
        <w:t xml:space="preserve"> </w:t>
      </w:r>
      <w:r>
        <w:t>steaming</w:t>
      </w:r>
      <w:r>
        <w:rPr>
          <w:spacing w:val="-5"/>
        </w:rPr>
        <w:t xml:space="preserve"> </w:t>
      </w:r>
      <w:r>
        <w:t>gore</w:t>
      </w:r>
      <w:r>
        <w:rPr>
          <w:spacing w:val="-6"/>
        </w:rPr>
        <w:t xml:space="preserve"> </w:t>
      </w:r>
      <w:r>
        <w:t>with</w:t>
      </w:r>
      <w:r>
        <w:rPr>
          <w:spacing w:val="-5"/>
        </w:rPr>
        <w:t xml:space="preserve"> </w:t>
      </w:r>
      <w:r>
        <w:t>life</w:t>
      </w:r>
      <w:r>
        <w:rPr>
          <w:spacing w:val="-6"/>
        </w:rPr>
        <w:t xml:space="preserve"> </w:t>
      </w:r>
      <w:r>
        <w:t>renewed.</w:t>
      </w:r>
      <w:r>
        <w:rPr>
          <w:spacing w:val="-5"/>
        </w:rPr>
        <w:t xml:space="preserve"> </w:t>
      </w:r>
      <w:r>
        <w:t>So</w:t>
      </w:r>
      <w:r>
        <w:rPr>
          <w:spacing w:val="-6"/>
        </w:rPr>
        <w:t xml:space="preserve"> </w:t>
      </w:r>
      <w:r>
        <w:t>that</w:t>
      </w:r>
      <w:r>
        <w:rPr>
          <w:spacing w:val="-5"/>
        </w:rPr>
        <w:t xml:space="preserve"> </w:t>
      </w:r>
      <w:r>
        <w:t>a</w:t>
      </w:r>
      <w:r>
        <w:rPr>
          <w:spacing w:val="-6"/>
        </w:rPr>
        <w:t xml:space="preserve"> </w:t>
      </w:r>
      <w:r>
        <w:t>monument</w:t>
      </w:r>
      <w:r>
        <w:rPr>
          <w:spacing w:val="1"/>
        </w:rPr>
        <w:t xml:space="preserve"> </w:t>
      </w:r>
      <w:r>
        <w:t>of such ferocious stock should be retained, she made that offspring in the shape of man; but this new race alike</w:t>
      </w:r>
      <w:r>
        <w:rPr>
          <w:spacing w:val="1"/>
        </w:rPr>
        <w:t xml:space="preserve"> </w:t>
      </w:r>
      <w:r>
        <w:t>despised</w:t>
      </w:r>
      <w:r>
        <w:rPr>
          <w:spacing w:val="-7"/>
        </w:rPr>
        <w:t xml:space="preserve"> </w:t>
      </w:r>
      <w:r>
        <w:t>the</w:t>
      </w:r>
      <w:r>
        <w:rPr>
          <w:spacing w:val="-6"/>
        </w:rPr>
        <w:t xml:space="preserve"> </w:t>
      </w:r>
      <w:r>
        <w:t>Gods,</w:t>
      </w:r>
      <w:r>
        <w:rPr>
          <w:spacing w:val="-6"/>
        </w:rPr>
        <w:t xml:space="preserve"> </w:t>
      </w:r>
      <w:r>
        <w:t>and</w:t>
      </w:r>
      <w:r>
        <w:rPr>
          <w:spacing w:val="-6"/>
        </w:rPr>
        <w:t xml:space="preserve"> </w:t>
      </w:r>
      <w:r>
        <w:t>by</w:t>
      </w:r>
      <w:r>
        <w:rPr>
          <w:spacing w:val="-6"/>
        </w:rPr>
        <w:t xml:space="preserve"> </w:t>
      </w:r>
      <w:r>
        <w:t>the</w:t>
      </w:r>
      <w:r>
        <w:rPr>
          <w:spacing w:val="-7"/>
        </w:rPr>
        <w:t xml:space="preserve"> </w:t>
      </w:r>
      <w:r>
        <w:t>greed</w:t>
      </w:r>
      <w:r>
        <w:rPr>
          <w:spacing w:val="-6"/>
        </w:rPr>
        <w:t xml:space="preserve"> </w:t>
      </w:r>
      <w:r>
        <w:t>of</w:t>
      </w:r>
      <w:r>
        <w:rPr>
          <w:spacing w:val="-6"/>
        </w:rPr>
        <w:t xml:space="preserve"> </w:t>
      </w:r>
      <w:r>
        <w:t>savage</w:t>
      </w:r>
      <w:r>
        <w:rPr>
          <w:spacing w:val="-6"/>
        </w:rPr>
        <w:t xml:space="preserve"> </w:t>
      </w:r>
      <w:r>
        <w:t>slaughter</w:t>
      </w:r>
      <w:r>
        <w:rPr>
          <w:spacing w:val="-6"/>
        </w:rPr>
        <w:t xml:space="preserve"> </w:t>
      </w:r>
      <w:r>
        <w:t>proved</w:t>
      </w:r>
      <w:r>
        <w:rPr>
          <w:spacing w:val="-6"/>
        </w:rPr>
        <w:t xml:space="preserve"> </w:t>
      </w:r>
      <w:r>
        <w:t>a</w:t>
      </w:r>
      <w:r>
        <w:rPr>
          <w:spacing w:val="-7"/>
        </w:rPr>
        <w:t xml:space="preserve"> </w:t>
      </w:r>
      <w:r>
        <w:t>sanguinary</w:t>
      </w:r>
      <w:r>
        <w:rPr>
          <w:spacing w:val="-6"/>
        </w:rPr>
        <w:t xml:space="preserve"> </w:t>
      </w:r>
      <w:r>
        <w:t>birth.</w:t>
      </w:r>
    </w:p>
    <w:p w14:paraId="5CF553E3" w14:textId="4E6701CB" w:rsidR="003A417A" w:rsidRDefault="003A417A" w:rsidP="002672F3">
      <w:pPr>
        <w:pStyle w:val="Heading4"/>
      </w:pPr>
      <w:r w:rsidRPr="002672F3">
        <w:rPr>
          <w:i/>
          <w:iCs/>
        </w:rPr>
        <w:t>Lycaon.</w:t>
      </w:r>
      <w:r w:rsidR="002672F3">
        <w:t xml:space="preserve"> </w:t>
      </w:r>
      <w:r>
        <w:rPr>
          <w:spacing w:val="-3"/>
        </w:rPr>
        <w:t>Lycaon</w:t>
      </w:r>
      <w:r>
        <w:rPr>
          <w:spacing w:val="-11"/>
        </w:rPr>
        <w:t xml:space="preserve"> </w:t>
      </w:r>
      <w:r>
        <w:rPr>
          <w:spacing w:val="-3"/>
        </w:rPr>
        <w:t>Changed</w:t>
      </w:r>
      <w:r>
        <w:rPr>
          <w:spacing w:val="-11"/>
        </w:rPr>
        <w:t xml:space="preserve"> </w:t>
      </w:r>
      <w:r>
        <w:rPr>
          <w:spacing w:val="-2"/>
        </w:rPr>
        <w:t>to</w:t>
      </w:r>
      <w:r>
        <w:rPr>
          <w:spacing w:val="-11"/>
        </w:rPr>
        <w:t xml:space="preserve"> </w:t>
      </w:r>
      <w:r>
        <w:rPr>
          <w:spacing w:val="-2"/>
        </w:rPr>
        <w:t>a</w:t>
      </w:r>
      <w:r>
        <w:rPr>
          <w:spacing w:val="-10"/>
        </w:rPr>
        <w:t xml:space="preserve"> </w:t>
      </w:r>
      <w:r>
        <w:rPr>
          <w:spacing w:val="-2"/>
        </w:rPr>
        <w:t>Wolf</w:t>
      </w:r>
    </w:p>
    <w:p w14:paraId="7C1183CD" w14:textId="60BCA92D" w:rsidR="003A417A" w:rsidRDefault="003A417A" w:rsidP="002672F3">
      <w:pPr>
        <w:pStyle w:val="Body"/>
      </w:pPr>
      <w:r>
        <w:t>When, from his throne supreme, the Son of Saturn viewed their deeds, he deeply groaned: and calling to his</w:t>
      </w:r>
      <w:r>
        <w:rPr>
          <w:spacing w:val="1"/>
        </w:rPr>
        <w:t xml:space="preserve"> </w:t>
      </w:r>
      <w:r>
        <w:t>mind</w:t>
      </w:r>
      <w:r>
        <w:rPr>
          <w:spacing w:val="-4"/>
        </w:rPr>
        <w:t xml:space="preserve"> </w:t>
      </w:r>
      <w:r>
        <w:t>the</w:t>
      </w:r>
      <w:r>
        <w:rPr>
          <w:spacing w:val="-3"/>
        </w:rPr>
        <w:t xml:space="preserve"> </w:t>
      </w:r>
      <w:r>
        <w:t>loathsome</w:t>
      </w:r>
      <w:r>
        <w:rPr>
          <w:spacing w:val="-3"/>
        </w:rPr>
        <w:t xml:space="preserve"> </w:t>
      </w:r>
      <w:r>
        <w:t>feast</w:t>
      </w:r>
      <w:r>
        <w:rPr>
          <w:spacing w:val="-3"/>
        </w:rPr>
        <w:t xml:space="preserve"> </w:t>
      </w:r>
      <w:r>
        <w:t>Lycaon</w:t>
      </w:r>
      <w:r>
        <w:rPr>
          <w:spacing w:val="-3"/>
        </w:rPr>
        <w:t xml:space="preserve"> </w:t>
      </w:r>
      <w:r>
        <w:t>had</w:t>
      </w:r>
      <w:r>
        <w:rPr>
          <w:spacing w:val="-4"/>
        </w:rPr>
        <w:t xml:space="preserve"> </w:t>
      </w:r>
      <w:r>
        <w:t>prepared,</w:t>
      </w:r>
      <w:r>
        <w:rPr>
          <w:spacing w:val="-3"/>
        </w:rPr>
        <w:t xml:space="preserve"> </w:t>
      </w:r>
      <w:r>
        <w:t>a</w:t>
      </w:r>
      <w:r>
        <w:rPr>
          <w:spacing w:val="-3"/>
        </w:rPr>
        <w:t xml:space="preserve"> </w:t>
      </w:r>
      <w:r>
        <w:t>recent</w:t>
      </w:r>
      <w:r>
        <w:rPr>
          <w:spacing w:val="-3"/>
        </w:rPr>
        <w:t xml:space="preserve"> </w:t>
      </w:r>
      <w:r>
        <w:t>deed</w:t>
      </w:r>
      <w:r>
        <w:rPr>
          <w:spacing w:val="-3"/>
        </w:rPr>
        <w:t xml:space="preserve"> </w:t>
      </w:r>
      <w:r>
        <w:t>not</w:t>
      </w:r>
      <w:r>
        <w:rPr>
          <w:spacing w:val="-3"/>
        </w:rPr>
        <w:t xml:space="preserve"> </w:t>
      </w:r>
      <w:r>
        <w:t>common</w:t>
      </w:r>
      <w:r>
        <w:rPr>
          <w:spacing w:val="-4"/>
        </w:rPr>
        <w:t xml:space="preserve"> </w:t>
      </w:r>
      <w:r>
        <w:t>to</w:t>
      </w:r>
      <w:r>
        <w:rPr>
          <w:spacing w:val="-3"/>
        </w:rPr>
        <w:t xml:space="preserve"> </w:t>
      </w:r>
      <w:r>
        <w:t>report,</w:t>
      </w:r>
      <w:r>
        <w:rPr>
          <w:spacing w:val="-3"/>
        </w:rPr>
        <w:t xml:space="preserve"> </w:t>
      </w:r>
      <w:r>
        <w:t>his</w:t>
      </w:r>
      <w:r>
        <w:rPr>
          <w:spacing w:val="-3"/>
        </w:rPr>
        <w:t xml:space="preserve"> </w:t>
      </w:r>
      <w:r>
        <w:t>soul</w:t>
      </w:r>
      <w:r>
        <w:rPr>
          <w:spacing w:val="-3"/>
        </w:rPr>
        <w:t xml:space="preserve"> </w:t>
      </w:r>
      <w:r>
        <w:t>conceived</w:t>
      </w:r>
      <w:r>
        <w:rPr>
          <w:spacing w:val="-4"/>
        </w:rPr>
        <w:t xml:space="preserve"> </w:t>
      </w:r>
      <w:r>
        <w:t>great</w:t>
      </w:r>
      <w:r>
        <w:rPr>
          <w:spacing w:val="-3"/>
        </w:rPr>
        <w:t xml:space="preserve"> </w:t>
      </w:r>
      <w:r>
        <w:t>anger—worthy</w:t>
      </w:r>
      <w:r>
        <w:rPr>
          <w:spacing w:val="-10"/>
        </w:rPr>
        <w:t xml:space="preserve"> </w:t>
      </w:r>
      <w:r>
        <w:t>Jove—</w:t>
      </w:r>
      <w:r>
        <w:rPr>
          <w:spacing w:val="38"/>
        </w:rPr>
        <w:t xml:space="preserve"> </w:t>
      </w:r>
      <w:r>
        <w:t>and</w:t>
      </w:r>
      <w:r>
        <w:rPr>
          <w:spacing w:val="-9"/>
        </w:rPr>
        <w:t xml:space="preserve"> </w:t>
      </w:r>
      <w:r>
        <w:t>he</w:t>
      </w:r>
      <w:r>
        <w:rPr>
          <w:spacing w:val="-10"/>
        </w:rPr>
        <w:t xml:space="preserve"> </w:t>
      </w:r>
      <w:r>
        <w:t>convened</w:t>
      </w:r>
      <w:r>
        <w:rPr>
          <w:spacing w:val="-9"/>
        </w:rPr>
        <w:t xml:space="preserve"> </w:t>
      </w:r>
      <w:r>
        <w:t>a</w:t>
      </w:r>
      <w:r>
        <w:rPr>
          <w:spacing w:val="-9"/>
        </w:rPr>
        <w:t xml:space="preserve"> </w:t>
      </w:r>
      <w:r>
        <w:t>council.</w:t>
      </w:r>
      <w:r>
        <w:rPr>
          <w:spacing w:val="-9"/>
        </w:rPr>
        <w:t xml:space="preserve"> </w:t>
      </w:r>
      <w:r>
        <w:t>No</w:t>
      </w:r>
      <w:r>
        <w:rPr>
          <w:spacing w:val="-9"/>
        </w:rPr>
        <w:t xml:space="preserve"> </w:t>
      </w:r>
      <w:r>
        <w:t>delay</w:t>
      </w:r>
      <w:r>
        <w:rPr>
          <w:spacing w:val="-10"/>
        </w:rPr>
        <w:t xml:space="preserve"> </w:t>
      </w:r>
      <w:r>
        <w:t>detained</w:t>
      </w:r>
      <w:r>
        <w:rPr>
          <w:spacing w:val="-9"/>
        </w:rPr>
        <w:t xml:space="preserve"> </w:t>
      </w:r>
      <w:r>
        <w:t>the</w:t>
      </w:r>
      <w:r>
        <w:rPr>
          <w:spacing w:val="-9"/>
        </w:rPr>
        <w:t xml:space="preserve"> </w:t>
      </w:r>
      <w:r>
        <w:t>chosen</w:t>
      </w:r>
      <w:r>
        <w:rPr>
          <w:spacing w:val="-9"/>
        </w:rPr>
        <w:t xml:space="preserve"> </w:t>
      </w:r>
      <w:r>
        <w:t>Gods.</w:t>
      </w:r>
    </w:p>
    <w:p w14:paraId="76C45ED8" w14:textId="23599595" w:rsidR="003A417A" w:rsidRDefault="003A417A" w:rsidP="002672F3">
      <w:pPr>
        <w:pStyle w:val="Body"/>
      </w:pPr>
      <w:r>
        <w:t>When</w:t>
      </w:r>
      <w:r>
        <w:rPr>
          <w:spacing w:val="-8"/>
        </w:rPr>
        <w:t xml:space="preserve"> </w:t>
      </w:r>
      <w:r>
        <w:t>skies</w:t>
      </w:r>
      <w:r>
        <w:rPr>
          <w:spacing w:val="-7"/>
        </w:rPr>
        <w:t xml:space="preserve"> </w:t>
      </w:r>
      <w:r>
        <w:t>are</w:t>
      </w:r>
      <w:r>
        <w:rPr>
          <w:spacing w:val="-7"/>
        </w:rPr>
        <w:t xml:space="preserve"> </w:t>
      </w:r>
      <w:r>
        <w:t>clear</w:t>
      </w:r>
      <w:r>
        <w:rPr>
          <w:spacing w:val="-7"/>
        </w:rPr>
        <w:t xml:space="preserve"> </w:t>
      </w:r>
      <w:r>
        <w:t>a</w:t>
      </w:r>
      <w:r>
        <w:rPr>
          <w:spacing w:val="-7"/>
        </w:rPr>
        <w:t xml:space="preserve"> </w:t>
      </w:r>
      <w:r>
        <w:t>path</w:t>
      </w:r>
      <w:r>
        <w:rPr>
          <w:spacing w:val="-7"/>
        </w:rPr>
        <w:t xml:space="preserve"> </w:t>
      </w:r>
      <w:r>
        <w:t>is</w:t>
      </w:r>
      <w:r>
        <w:rPr>
          <w:spacing w:val="-8"/>
        </w:rPr>
        <w:t xml:space="preserve"> </w:t>
      </w:r>
      <w:r>
        <w:t>well</w:t>
      </w:r>
      <w:r>
        <w:rPr>
          <w:spacing w:val="-7"/>
        </w:rPr>
        <w:t xml:space="preserve"> </w:t>
      </w:r>
      <w:r>
        <w:t>defined</w:t>
      </w:r>
      <w:r>
        <w:rPr>
          <w:spacing w:val="-7"/>
        </w:rPr>
        <w:t xml:space="preserve"> </w:t>
      </w:r>
      <w:r>
        <w:t>on</w:t>
      </w:r>
      <w:r>
        <w:rPr>
          <w:spacing w:val="-7"/>
        </w:rPr>
        <w:t xml:space="preserve"> </w:t>
      </w:r>
      <w:r>
        <w:t>high,</w:t>
      </w:r>
      <w:r>
        <w:rPr>
          <w:spacing w:val="-7"/>
        </w:rPr>
        <w:t xml:space="preserve"> </w:t>
      </w:r>
      <w:r>
        <w:t>which</w:t>
      </w:r>
      <w:r>
        <w:rPr>
          <w:spacing w:val="-7"/>
        </w:rPr>
        <w:t xml:space="preserve"> </w:t>
      </w:r>
      <w:r>
        <w:t>men,</w:t>
      </w:r>
      <w:r>
        <w:rPr>
          <w:spacing w:val="-7"/>
        </w:rPr>
        <w:t xml:space="preserve"> </w:t>
      </w:r>
      <w:r>
        <w:t>because</w:t>
      </w:r>
      <w:r>
        <w:rPr>
          <w:spacing w:val="-8"/>
        </w:rPr>
        <w:t xml:space="preserve"> </w:t>
      </w:r>
      <w:r>
        <w:t>so</w:t>
      </w:r>
      <w:r>
        <w:rPr>
          <w:spacing w:val="-7"/>
        </w:rPr>
        <w:t xml:space="preserve"> </w:t>
      </w:r>
      <w:r>
        <w:t>white,</w:t>
      </w:r>
      <w:r>
        <w:rPr>
          <w:spacing w:val="-7"/>
        </w:rPr>
        <w:t xml:space="preserve"> </w:t>
      </w:r>
      <w:r>
        <w:t>have</w:t>
      </w:r>
      <w:r>
        <w:rPr>
          <w:spacing w:val="-7"/>
        </w:rPr>
        <w:t xml:space="preserve"> </w:t>
      </w:r>
      <w:r>
        <w:t>named</w:t>
      </w:r>
      <w:r>
        <w:rPr>
          <w:spacing w:val="-7"/>
        </w:rPr>
        <w:t xml:space="preserve"> </w:t>
      </w:r>
      <w:r>
        <w:t>the</w:t>
      </w:r>
      <w:r>
        <w:rPr>
          <w:spacing w:val="-7"/>
        </w:rPr>
        <w:t xml:space="preserve"> </w:t>
      </w:r>
      <w:r>
        <w:t>Milky</w:t>
      </w:r>
      <w:r>
        <w:rPr>
          <w:spacing w:val="-7"/>
        </w:rPr>
        <w:t xml:space="preserve"> </w:t>
      </w:r>
      <w:r>
        <w:t>Way.</w:t>
      </w:r>
      <w:r>
        <w:rPr>
          <w:spacing w:val="1"/>
        </w:rPr>
        <w:t xml:space="preserve"> </w:t>
      </w:r>
      <w:r>
        <w:t>It</w:t>
      </w:r>
      <w:r>
        <w:rPr>
          <w:spacing w:val="-9"/>
        </w:rPr>
        <w:t xml:space="preserve"> </w:t>
      </w:r>
      <w:r>
        <w:t>makes</w:t>
      </w:r>
      <w:r>
        <w:rPr>
          <w:spacing w:val="-9"/>
        </w:rPr>
        <w:t xml:space="preserve"> </w:t>
      </w:r>
      <w:r>
        <w:t>a</w:t>
      </w:r>
      <w:r>
        <w:rPr>
          <w:spacing w:val="-9"/>
        </w:rPr>
        <w:t xml:space="preserve"> </w:t>
      </w:r>
      <w:r>
        <w:t>passage</w:t>
      </w:r>
      <w:r>
        <w:rPr>
          <w:spacing w:val="-8"/>
        </w:rPr>
        <w:t xml:space="preserve"> </w:t>
      </w:r>
      <w:r>
        <w:t>for</w:t>
      </w:r>
      <w:r>
        <w:rPr>
          <w:spacing w:val="-9"/>
        </w:rPr>
        <w:t xml:space="preserve"> </w:t>
      </w:r>
      <w:r>
        <w:t>the</w:t>
      </w:r>
      <w:r>
        <w:rPr>
          <w:spacing w:val="-9"/>
        </w:rPr>
        <w:t xml:space="preserve"> </w:t>
      </w:r>
      <w:r>
        <w:t>deities</w:t>
      </w:r>
      <w:r>
        <w:rPr>
          <w:spacing w:val="-9"/>
        </w:rPr>
        <w:t xml:space="preserve"> </w:t>
      </w:r>
      <w:r>
        <w:t>and</w:t>
      </w:r>
      <w:r>
        <w:rPr>
          <w:spacing w:val="-8"/>
        </w:rPr>
        <w:t xml:space="preserve"> </w:t>
      </w:r>
      <w:r>
        <w:t>leads</w:t>
      </w:r>
      <w:r>
        <w:rPr>
          <w:spacing w:val="-9"/>
        </w:rPr>
        <w:t xml:space="preserve"> </w:t>
      </w:r>
      <w:r>
        <w:t>to</w:t>
      </w:r>
      <w:r>
        <w:rPr>
          <w:spacing w:val="-9"/>
        </w:rPr>
        <w:t xml:space="preserve"> </w:t>
      </w:r>
      <w:r>
        <w:t>mansions</w:t>
      </w:r>
      <w:r>
        <w:rPr>
          <w:spacing w:val="-9"/>
        </w:rPr>
        <w:t xml:space="preserve"> </w:t>
      </w:r>
      <w:r>
        <w:t>of</w:t>
      </w:r>
      <w:r>
        <w:rPr>
          <w:spacing w:val="-8"/>
        </w:rPr>
        <w:t xml:space="preserve"> </w:t>
      </w:r>
      <w:r>
        <w:t>the</w:t>
      </w:r>
      <w:r>
        <w:rPr>
          <w:spacing w:val="-9"/>
        </w:rPr>
        <w:t xml:space="preserve"> </w:t>
      </w:r>
      <w:r>
        <w:t>Thunder</w:t>
      </w:r>
      <w:r>
        <w:rPr>
          <w:spacing w:val="-9"/>
        </w:rPr>
        <w:t xml:space="preserve"> </w:t>
      </w:r>
      <w:r>
        <w:t>God,</w:t>
      </w:r>
      <w:r>
        <w:rPr>
          <w:spacing w:val="-9"/>
        </w:rPr>
        <w:t xml:space="preserve"> </w:t>
      </w:r>
      <w:r>
        <w:t>to</w:t>
      </w:r>
      <w:r>
        <w:rPr>
          <w:spacing w:val="-8"/>
        </w:rPr>
        <w:t xml:space="preserve"> </w:t>
      </w:r>
      <w:r>
        <w:t>Jove’s</w:t>
      </w:r>
      <w:r>
        <w:rPr>
          <w:spacing w:val="-9"/>
        </w:rPr>
        <w:t xml:space="preserve"> </w:t>
      </w:r>
      <w:r>
        <w:t>imperial</w:t>
      </w:r>
      <w:r>
        <w:rPr>
          <w:spacing w:val="-9"/>
        </w:rPr>
        <w:t xml:space="preserve"> </w:t>
      </w:r>
      <w:r>
        <w:t>home.</w:t>
      </w:r>
      <w:r>
        <w:rPr>
          <w:spacing w:val="-9"/>
        </w:rPr>
        <w:t xml:space="preserve"> </w:t>
      </w:r>
      <w:r>
        <w:t>On</w:t>
      </w:r>
      <w:r>
        <w:rPr>
          <w:spacing w:val="-8"/>
        </w:rPr>
        <w:t xml:space="preserve"> </w:t>
      </w:r>
      <w:r>
        <w:t>either</w:t>
      </w:r>
      <w:r>
        <w:rPr>
          <w:spacing w:val="-9"/>
        </w:rPr>
        <w:t xml:space="preserve"> </w:t>
      </w:r>
      <w:r>
        <w:t>side</w:t>
      </w:r>
      <w:r>
        <w:rPr>
          <w:spacing w:val="-52"/>
        </w:rPr>
        <w:t xml:space="preserve"> </w:t>
      </w:r>
      <w:r>
        <w:t>of</w:t>
      </w:r>
      <w:r>
        <w:rPr>
          <w:spacing w:val="-7"/>
        </w:rPr>
        <w:t xml:space="preserve"> </w:t>
      </w:r>
      <w:r>
        <w:t>its</w:t>
      </w:r>
      <w:r>
        <w:rPr>
          <w:spacing w:val="-6"/>
        </w:rPr>
        <w:t xml:space="preserve"> </w:t>
      </w:r>
      <w:r>
        <w:t>wide</w:t>
      </w:r>
      <w:r>
        <w:rPr>
          <w:spacing w:val="-6"/>
        </w:rPr>
        <w:t xml:space="preserve"> </w:t>
      </w:r>
      <w:r>
        <w:t>way</w:t>
      </w:r>
      <w:r>
        <w:rPr>
          <w:spacing w:val="-7"/>
        </w:rPr>
        <w:t xml:space="preserve"> </w:t>
      </w:r>
      <w:r>
        <w:t>the</w:t>
      </w:r>
      <w:r>
        <w:rPr>
          <w:spacing w:val="-6"/>
        </w:rPr>
        <w:t xml:space="preserve"> </w:t>
      </w:r>
      <w:r>
        <w:t>noble</w:t>
      </w:r>
      <w:r>
        <w:rPr>
          <w:spacing w:val="-6"/>
        </w:rPr>
        <w:t xml:space="preserve"> </w:t>
      </w:r>
      <w:r>
        <w:t>Gods</w:t>
      </w:r>
      <w:r>
        <w:rPr>
          <w:spacing w:val="-6"/>
        </w:rPr>
        <w:t xml:space="preserve"> </w:t>
      </w:r>
      <w:r>
        <w:t>are</w:t>
      </w:r>
      <w:r>
        <w:rPr>
          <w:spacing w:val="-7"/>
        </w:rPr>
        <w:t xml:space="preserve"> </w:t>
      </w:r>
      <w:r>
        <w:t>seen,</w:t>
      </w:r>
      <w:r w:rsidR="002672F3">
        <w:t xml:space="preserve"> </w:t>
      </w:r>
      <w:r>
        <w:t xml:space="preserve">inferior Gods in other parts abide, but there the potent and renowned of Heaven have fixed their </w:t>
      </w:r>
      <w:proofErr w:type="gramStart"/>
      <w:r>
        <w:t>homes.—</w:t>
      </w:r>
      <w:proofErr w:type="gramEnd"/>
      <w:r>
        <w:t>It is</w:t>
      </w:r>
      <w:r>
        <w:rPr>
          <w:spacing w:val="1"/>
        </w:rPr>
        <w:t xml:space="preserve"> </w:t>
      </w:r>
      <w:r>
        <w:t>a</w:t>
      </w:r>
      <w:r>
        <w:rPr>
          <w:spacing w:val="-11"/>
        </w:rPr>
        <w:t xml:space="preserve"> </w:t>
      </w:r>
      <w:r>
        <w:t>glorious</w:t>
      </w:r>
      <w:r>
        <w:rPr>
          <w:spacing w:val="-10"/>
        </w:rPr>
        <w:t xml:space="preserve"> </w:t>
      </w:r>
      <w:r>
        <w:t>place,</w:t>
      </w:r>
      <w:r>
        <w:rPr>
          <w:spacing w:val="-11"/>
        </w:rPr>
        <w:t xml:space="preserve"> </w:t>
      </w:r>
      <w:r>
        <w:t>our</w:t>
      </w:r>
      <w:r>
        <w:rPr>
          <w:spacing w:val="-10"/>
        </w:rPr>
        <w:t xml:space="preserve"> </w:t>
      </w:r>
      <w:r>
        <w:t>most</w:t>
      </w:r>
      <w:r>
        <w:rPr>
          <w:spacing w:val="-10"/>
        </w:rPr>
        <w:t xml:space="preserve"> </w:t>
      </w:r>
      <w:r>
        <w:t>audacious</w:t>
      </w:r>
      <w:r>
        <w:rPr>
          <w:spacing w:val="-11"/>
        </w:rPr>
        <w:t xml:space="preserve"> </w:t>
      </w:r>
      <w:r>
        <w:t>verse</w:t>
      </w:r>
      <w:r>
        <w:rPr>
          <w:spacing w:val="-10"/>
        </w:rPr>
        <w:t xml:space="preserve"> </w:t>
      </w:r>
      <w:r>
        <w:t>might</w:t>
      </w:r>
      <w:r>
        <w:rPr>
          <w:spacing w:val="-10"/>
        </w:rPr>
        <w:t xml:space="preserve"> </w:t>
      </w:r>
      <w:r>
        <w:t>designate</w:t>
      </w:r>
      <w:r>
        <w:rPr>
          <w:spacing w:val="-11"/>
        </w:rPr>
        <w:t xml:space="preserve"> </w:t>
      </w:r>
      <w:r>
        <w:t>the</w:t>
      </w:r>
      <w:r>
        <w:rPr>
          <w:spacing w:val="-10"/>
        </w:rPr>
        <w:t xml:space="preserve"> </w:t>
      </w:r>
      <w:r>
        <w:t>“Palace</w:t>
      </w:r>
      <w:r>
        <w:rPr>
          <w:spacing w:val="-11"/>
        </w:rPr>
        <w:t xml:space="preserve"> </w:t>
      </w:r>
      <w:r>
        <w:t>of</w:t>
      </w:r>
      <w:r>
        <w:rPr>
          <w:spacing w:val="-10"/>
        </w:rPr>
        <w:t xml:space="preserve"> </w:t>
      </w:r>
      <w:r>
        <w:t>High</w:t>
      </w:r>
      <w:r>
        <w:rPr>
          <w:spacing w:val="-10"/>
        </w:rPr>
        <w:t xml:space="preserve"> </w:t>
      </w:r>
      <w:r>
        <w:t>Heaven.”</w:t>
      </w:r>
      <w:r>
        <w:rPr>
          <w:spacing w:val="-11"/>
        </w:rPr>
        <w:t xml:space="preserve"> </w:t>
      </w:r>
      <w:r>
        <w:t>When</w:t>
      </w:r>
      <w:r>
        <w:rPr>
          <w:spacing w:val="-10"/>
        </w:rPr>
        <w:t xml:space="preserve"> </w:t>
      </w:r>
      <w:r>
        <w:t>the</w:t>
      </w:r>
      <w:r>
        <w:rPr>
          <w:spacing w:val="-10"/>
        </w:rPr>
        <w:t xml:space="preserve"> </w:t>
      </w:r>
      <w:r>
        <w:t>Gods</w:t>
      </w:r>
      <w:r>
        <w:rPr>
          <w:spacing w:val="-11"/>
        </w:rPr>
        <w:t xml:space="preserve"> </w:t>
      </w:r>
      <w:r>
        <w:t>were</w:t>
      </w:r>
      <w:r>
        <w:rPr>
          <w:spacing w:val="-10"/>
        </w:rPr>
        <w:t xml:space="preserve"> </w:t>
      </w:r>
      <w:r>
        <w:t>seated, therefore, in its marble halls the King of all above the throng sat high, and leaning on his ivory scepter, thrice,</w:t>
      </w:r>
      <w:r>
        <w:rPr>
          <w:spacing w:val="1"/>
        </w:rPr>
        <w:t xml:space="preserve"> </w:t>
      </w:r>
      <w:r>
        <w:t>and</w:t>
      </w:r>
      <w:r>
        <w:rPr>
          <w:spacing w:val="-6"/>
        </w:rPr>
        <w:t xml:space="preserve"> </w:t>
      </w:r>
      <w:r>
        <w:t>once</w:t>
      </w:r>
      <w:r>
        <w:rPr>
          <w:spacing w:val="-5"/>
        </w:rPr>
        <w:t xml:space="preserve"> </w:t>
      </w:r>
      <w:r>
        <w:t>again</w:t>
      </w:r>
      <w:r>
        <w:rPr>
          <w:spacing w:val="-5"/>
        </w:rPr>
        <w:t xml:space="preserve"> </w:t>
      </w:r>
      <w:r>
        <w:t>he</w:t>
      </w:r>
      <w:r>
        <w:rPr>
          <w:spacing w:val="-6"/>
        </w:rPr>
        <w:t xml:space="preserve"> </w:t>
      </w:r>
      <w:r>
        <w:t>shook</w:t>
      </w:r>
      <w:r>
        <w:rPr>
          <w:spacing w:val="-5"/>
        </w:rPr>
        <w:t xml:space="preserve"> </w:t>
      </w:r>
      <w:r>
        <w:t>his</w:t>
      </w:r>
      <w:r>
        <w:rPr>
          <w:spacing w:val="-5"/>
        </w:rPr>
        <w:t xml:space="preserve"> </w:t>
      </w:r>
      <w:r>
        <w:t>awful</w:t>
      </w:r>
      <w:r>
        <w:rPr>
          <w:spacing w:val="-5"/>
        </w:rPr>
        <w:t xml:space="preserve"> </w:t>
      </w:r>
      <w:r>
        <w:t>locks,</w:t>
      </w:r>
      <w:r>
        <w:rPr>
          <w:spacing w:val="-6"/>
        </w:rPr>
        <w:t xml:space="preserve"> </w:t>
      </w:r>
      <w:r>
        <w:t>wherewith</w:t>
      </w:r>
      <w:r>
        <w:rPr>
          <w:spacing w:val="-5"/>
        </w:rPr>
        <w:t xml:space="preserve"> </w:t>
      </w:r>
      <w:r>
        <w:t>he</w:t>
      </w:r>
      <w:r>
        <w:rPr>
          <w:spacing w:val="-5"/>
        </w:rPr>
        <w:t xml:space="preserve"> </w:t>
      </w:r>
      <w:r>
        <w:t>moved</w:t>
      </w:r>
      <w:r>
        <w:rPr>
          <w:spacing w:val="-5"/>
        </w:rPr>
        <w:t xml:space="preserve"> </w:t>
      </w:r>
      <w:r>
        <w:t>the</w:t>
      </w:r>
      <w:r>
        <w:rPr>
          <w:spacing w:val="-6"/>
        </w:rPr>
        <w:t xml:space="preserve"> </w:t>
      </w:r>
      <w:r>
        <w:t>earth,</w:t>
      </w:r>
      <w:r>
        <w:rPr>
          <w:spacing w:val="-5"/>
        </w:rPr>
        <w:t xml:space="preserve"> </w:t>
      </w:r>
      <w:r>
        <w:t>and</w:t>
      </w:r>
      <w:r>
        <w:rPr>
          <w:spacing w:val="-5"/>
        </w:rPr>
        <w:t xml:space="preserve"> </w:t>
      </w:r>
      <w:r>
        <w:t>seas</w:t>
      </w:r>
      <w:r>
        <w:rPr>
          <w:spacing w:val="-5"/>
        </w:rPr>
        <w:t xml:space="preserve"> </w:t>
      </w:r>
      <w:r>
        <w:t>and</w:t>
      </w:r>
      <w:r>
        <w:rPr>
          <w:spacing w:val="-6"/>
        </w:rPr>
        <w:t xml:space="preserve"> </w:t>
      </w:r>
      <w:proofErr w:type="gramStart"/>
      <w:r>
        <w:t>stars,—</w:t>
      </w:r>
      <w:proofErr w:type="gramEnd"/>
      <w:r>
        <w:rPr>
          <w:spacing w:val="-5"/>
        </w:rPr>
        <w:t xml:space="preserve"> </w:t>
      </w:r>
      <w:r>
        <w:t>and</w:t>
      </w:r>
      <w:r>
        <w:rPr>
          <w:spacing w:val="-5"/>
        </w:rPr>
        <w:t xml:space="preserve"> </w:t>
      </w:r>
      <w:r>
        <w:t>thus</w:t>
      </w:r>
      <w:r>
        <w:rPr>
          <w:spacing w:val="-5"/>
        </w:rPr>
        <w:t xml:space="preserve"> </w:t>
      </w:r>
      <w:r>
        <w:t>indignantly</w:t>
      </w:r>
      <w:r>
        <w:rPr>
          <w:spacing w:val="1"/>
        </w:rPr>
        <w:t xml:space="preserve"> </w:t>
      </w:r>
      <w:r>
        <w:t>began</w:t>
      </w:r>
      <w:r>
        <w:rPr>
          <w:spacing w:val="-5"/>
        </w:rPr>
        <w:t xml:space="preserve"> </w:t>
      </w:r>
      <w:r>
        <w:t>to</w:t>
      </w:r>
      <w:r>
        <w:rPr>
          <w:spacing w:val="-5"/>
        </w:rPr>
        <w:t xml:space="preserve"> </w:t>
      </w:r>
      <w:r>
        <w:t>speak;</w:t>
      </w:r>
      <w:r>
        <w:rPr>
          <w:spacing w:val="-5"/>
        </w:rPr>
        <w:t xml:space="preserve"> </w:t>
      </w:r>
      <w:r>
        <w:t>“The</w:t>
      </w:r>
      <w:r>
        <w:rPr>
          <w:spacing w:val="-5"/>
        </w:rPr>
        <w:t xml:space="preserve"> </w:t>
      </w:r>
      <w:r>
        <w:t>time</w:t>
      </w:r>
      <w:r>
        <w:rPr>
          <w:spacing w:val="-4"/>
        </w:rPr>
        <w:t xml:space="preserve"> </w:t>
      </w:r>
      <w:r>
        <w:t>when</w:t>
      </w:r>
      <w:r>
        <w:rPr>
          <w:spacing w:val="-5"/>
        </w:rPr>
        <w:t xml:space="preserve"> </w:t>
      </w:r>
      <w:r>
        <w:t>serpent</w:t>
      </w:r>
      <w:r>
        <w:rPr>
          <w:spacing w:val="-5"/>
        </w:rPr>
        <w:t xml:space="preserve"> </w:t>
      </w:r>
      <w:r>
        <w:lastRenderedPageBreak/>
        <w:t>footed</w:t>
      </w:r>
      <w:r>
        <w:rPr>
          <w:spacing w:val="-5"/>
        </w:rPr>
        <w:t xml:space="preserve"> </w:t>
      </w:r>
      <w:r>
        <w:t>giants</w:t>
      </w:r>
      <w:r>
        <w:rPr>
          <w:spacing w:val="-5"/>
        </w:rPr>
        <w:t xml:space="preserve"> </w:t>
      </w:r>
      <w:r>
        <w:t>strove</w:t>
      </w:r>
      <w:r>
        <w:rPr>
          <w:spacing w:val="-4"/>
        </w:rPr>
        <w:t xml:space="preserve"> </w:t>
      </w:r>
      <w:r>
        <w:t>to</w:t>
      </w:r>
      <w:r>
        <w:rPr>
          <w:spacing w:val="-5"/>
        </w:rPr>
        <w:t xml:space="preserve"> </w:t>
      </w:r>
      <w:r>
        <w:t>fix</w:t>
      </w:r>
      <w:r>
        <w:rPr>
          <w:spacing w:val="-5"/>
        </w:rPr>
        <w:t xml:space="preserve"> </w:t>
      </w:r>
      <w:r>
        <w:t>their</w:t>
      </w:r>
      <w:r>
        <w:rPr>
          <w:spacing w:val="-5"/>
        </w:rPr>
        <w:t xml:space="preserve"> </w:t>
      </w:r>
      <w:r>
        <w:t>hundred</w:t>
      </w:r>
      <w:r>
        <w:rPr>
          <w:spacing w:val="-5"/>
        </w:rPr>
        <w:t xml:space="preserve"> </w:t>
      </w:r>
      <w:r>
        <w:t>arms</w:t>
      </w:r>
      <w:r>
        <w:rPr>
          <w:spacing w:val="-4"/>
        </w:rPr>
        <w:t xml:space="preserve"> </w:t>
      </w:r>
      <w:r>
        <w:t>on</w:t>
      </w:r>
      <w:r>
        <w:rPr>
          <w:spacing w:val="-5"/>
        </w:rPr>
        <w:t xml:space="preserve"> </w:t>
      </w:r>
      <w:r>
        <w:t>captive</w:t>
      </w:r>
      <w:r>
        <w:rPr>
          <w:spacing w:val="-5"/>
        </w:rPr>
        <w:t xml:space="preserve"> </w:t>
      </w:r>
      <w:r>
        <w:t>Heaven,</w:t>
      </w:r>
      <w:r>
        <w:rPr>
          <w:spacing w:val="-5"/>
        </w:rPr>
        <w:t xml:space="preserve"> </w:t>
      </w:r>
      <w:r>
        <w:t>not</w:t>
      </w:r>
      <w:r>
        <w:rPr>
          <w:spacing w:val="-5"/>
        </w:rPr>
        <w:t xml:space="preserve"> </w:t>
      </w:r>
      <w:r>
        <w:t>more</w:t>
      </w:r>
      <w:r>
        <w:rPr>
          <w:spacing w:val="-52"/>
        </w:rPr>
        <w:t xml:space="preserve"> </w:t>
      </w:r>
      <w:r>
        <w:t>than</w:t>
      </w:r>
      <w:r>
        <w:rPr>
          <w:spacing w:val="-9"/>
        </w:rPr>
        <w:t xml:space="preserve"> </w:t>
      </w:r>
      <w:r>
        <w:t>this</w:t>
      </w:r>
      <w:r>
        <w:rPr>
          <w:spacing w:val="-8"/>
        </w:rPr>
        <w:t xml:space="preserve"> </w:t>
      </w:r>
      <w:r>
        <w:t>event</w:t>
      </w:r>
      <w:r>
        <w:rPr>
          <w:spacing w:val="-9"/>
        </w:rPr>
        <w:t xml:space="preserve"> </w:t>
      </w:r>
      <w:r>
        <w:t>could</w:t>
      </w:r>
      <w:r>
        <w:rPr>
          <w:spacing w:val="-8"/>
        </w:rPr>
        <w:t xml:space="preserve"> </w:t>
      </w:r>
      <w:r>
        <w:t>cause</w:t>
      </w:r>
      <w:r>
        <w:rPr>
          <w:spacing w:val="-8"/>
        </w:rPr>
        <w:t xml:space="preserve"> </w:t>
      </w:r>
      <w:r>
        <w:t>alarm</w:t>
      </w:r>
      <w:r>
        <w:rPr>
          <w:spacing w:val="-9"/>
        </w:rPr>
        <w:t xml:space="preserve"> </w:t>
      </w:r>
      <w:r>
        <w:t>for</w:t>
      </w:r>
      <w:r>
        <w:rPr>
          <w:spacing w:val="-8"/>
        </w:rPr>
        <w:t xml:space="preserve"> </w:t>
      </w:r>
      <w:r>
        <w:t>my</w:t>
      </w:r>
      <w:r>
        <w:rPr>
          <w:spacing w:val="-9"/>
        </w:rPr>
        <w:t xml:space="preserve"> </w:t>
      </w:r>
      <w:r>
        <w:t>dominion</w:t>
      </w:r>
      <w:r>
        <w:rPr>
          <w:spacing w:val="-8"/>
        </w:rPr>
        <w:t xml:space="preserve"> </w:t>
      </w:r>
      <w:r>
        <w:t>of</w:t>
      </w:r>
      <w:r>
        <w:rPr>
          <w:spacing w:val="-8"/>
        </w:rPr>
        <w:t xml:space="preserve"> </w:t>
      </w:r>
      <w:r>
        <w:t>the</w:t>
      </w:r>
      <w:r>
        <w:rPr>
          <w:spacing w:val="-9"/>
        </w:rPr>
        <w:t xml:space="preserve"> </w:t>
      </w:r>
      <w:r>
        <w:t>universe.</w:t>
      </w:r>
      <w:r>
        <w:rPr>
          <w:spacing w:val="-8"/>
        </w:rPr>
        <w:t xml:space="preserve"> </w:t>
      </w:r>
      <w:r>
        <w:t>Although</w:t>
      </w:r>
      <w:r>
        <w:rPr>
          <w:spacing w:val="-8"/>
        </w:rPr>
        <w:t xml:space="preserve"> </w:t>
      </w:r>
      <w:r>
        <w:t>it</w:t>
      </w:r>
      <w:r>
        <w:rPr>
          <w:spacing w:val="-9"/>
        </w:rPr>
        <w:t xml:space="preserve"> </w:t>
      </w:r>
      <w:r>
        <w:t>was</w:t>
      </w:r>
      <w:r>
        <w:rPr>
          <w:spacing w:val="-8"/>
        </w:rPr>
        <w:t xml:space="preserve"> </w:t>
      </w:r>
      <w:r>
        <w:t>a</w:t>
      </w:r>
      <w:r>
        <w:rPr>
          <w:spacing w:val="-9"/>
        </w:rPr>
        <w:t xml:space="preserve"> </w:t>
      </w:r>
      <w:r>
        <w:t>savage</w:t>
      </w:r>
      <w:r>
        <w:rPr>
          <w:spacing w:val="-8"/>
        </w:rPr>
        <w:t xml:space="preserve"> </w:t>
      </w:r>
      <w:proofErr w:type="gramStart"/>
      <w:r>
        <w:t>enemy,</w:t>
      </w:r>
      <w:r>
        <w:rPr>
          <w:spacing w:val="-8"/>
        </w:rPr>
        <w:t xml:space="preserve"> </w:t>
      </w:r>
      <w:r>
        <w:t>yet</w:t>
      </w:r>
      <w:proofErr w:type="gramEnd"/>
      <w:r>
        <w:rPr>
          <w:spacing w:val="-9"/>
        </w:rPr>
        <w:t xml:space="preserve"> </w:t>
      </w:r>
      <w:r>
        <w:t>warred</w:t>
      </w:r>
      <w:r>
        <w:rPr>
          <w:spacing w:val="-8"/>
        </w:rPr>
        <w:t xml:space="preserve"> </w:t>
      </w:r>
      <w:r>
        <w:t>we</w:t>
      </w:r>
      <w:r>
        <w:rPr>
          <w:spacing w:val="1"/>
        </w:rPr>
        <w:t xml:space="preserve"> </w:t>
      </w:r>
      <w:r>
        <w:t>with a single source derived of one. Now must I utterly destroy this mortal race wherever Nereus roars around the</w:t>
      </w:r>
      <w:r>
        <w:rPr>
          <w:spacing w:val="1"/>
        </w:rPr>
        <w:t xml:space="preserve"> </w:t>
      </w:r>
      <w:r>
        <w:t>world. Yea, by the Infernal Streams that glide through Stygian groves beneath the world, I swear it. Every method</w:t>
      </w:r>
      <w:r>
        <w:rPr>
          <w:spacing w:val="1"/>
        </w:rPr>
        <w:t xml:space="preserve"> </w:t>
      </w:r>
      <w:r>
        <w:t>has</w:t>
      </w:r>
      <w:r>
        <w:rPr>
          <w:spacing w:val="-7"/>
        </w:rPr>
        <w:t xml:space="preserve"> </w:t>
      </w:r>
      <w:r>
        <w:t>been</w:t>
      </w:r>
      <w:r>
        <w:rPr>
          <w:spacing w:val="-7"/>
        </w:rPr>
        <w:t xml:space="preserve"> </w:t>
      </w:r>
      <w:r>
        <w:t>tried.</w:t>
      </w:r>
      <w:r>
        <w:rPr>
          <w:spacing w:val="-7"/>
        </w:rPr>
        <w:t xml:space="preserve"> </w:t>
      </w:r>
      <w:r>
        <w:t>The</w:t>
      </w:r>
      <w:r>
        <w:rPr>
          <w:spacing w:val="-7"/>
        </w:rPr>
        <w:t xml:space="preserve"> </w:t>
      </w:r>
      <w:r>
        <w:t>knife</w:t>
      </w:r>
      <w:r>
        <w:rPr>
          <w:spacing w:val="-7"/>
        </w:rPr>
        <w:t xml:space="preserve"> </w:t>
      </w:r>
      <w:r>
        <w:t>must</w:t>
      </w:r>
      <w:r>
        <w:rPr>
          <w:spacing w:val="-7"/>
        </w:rPr>
        <w:t xml:space="preserve"> </w:t>
      </w:r>
      <w:r>
        <w:t>cut</w:t>
      </w:r>
      <w:r>
        <w:rPr>
          <w:spacing w:val="-7"/>
        </w:rPr>
        <w:t xml:space="preserve"> </w:t>
      </w:r>
      <w:r>
        <w:t>immedicable</w:t>
      </w:r>
      <w:r>
        <w:rPr>
          <w:spacing w:val="-7"/>
        </w:rPr>
        <w:t xml:space="preserve"> </w:t>
      </w:r>
      <w:r>
        <w:t>wounds,</w:t>
      </w:r>
      <w:r>
        <w:rPr>
          <w:spacing w:val="-7"/>
        </w:rPr>
        <w:t xml:space="preserve"> </w:t>
      </w:r>
      <w:r>
        <w:t>lest</w:t>
      </w:r>
      <w:r>
        <w:rPr>
          <w:spacing w:val="-7"/>
        </w:rPr>
        <w:t xml:space="preserve"> </w:t>
      </w:r>
      <w:r>
        <w:t>maladies</w:t>
      </w:r>
      <w:r>
        <w:rPr>
          <w:spacing w:val="-7"/>
        </w:rPr>
        <w:t xml:space="preserve"> </w:t>
      </w:r>
      <w:r>
        <w:t>infect</w:t>
      </w:r>
      <w:r>
        <w:rPr>
          <w:spacing w:val="-7"/>
        </w:rPr>
        <w:t xml:space="preserve"> </w:t>
      </w:r>
      <w:r>
        <w:t>untainted</w:t>
      </w:r>
      <w:r>
        <w:rPr>
          <w:spacing w:val="-7"/>
        </w:rPr>
        <w:t xml:space="preserve"> </w:t>
      </w:r>
      <w:r>
        <w:t>parts.</w:t>
      </w:r>
      <w:r>
        <w:rPr>
          <w:spacing w:val="-7"/>
        </w:rPr>
        <w:t xml:space="preserve"> </w:t>
      </w:r>
      <w:r>
        <w:t>“Beneath</w:t>
      </w:r>
      <w:r>
        <w:rPr>
          <w:spacing w:val="-6"/>
        </w:rPr>
        <w:t xml:space="preserve"> </w:t>
      </w:r>
      <w:r>
        <w:t>my</w:t>
      </w:r>
      <w:r>
        <w:rPr>
          <w:spacing w:val="-7"/>
        </w:rPr>
        <w:t xml:space="preserve"> </w:t>
      </w:r>
      <w:r>
        <w:t>sway</w:t>
      </w:r>
      <w:r w:rsidR="002672F3">
        <w:t xml:space="preserve"> </w:t>
      </w:r>
      <w:r>
        <w:rPr>
          <w:spacing w:val="-1"/>
        </w:rPr>
        <w:t>are</w:t>
      </w:r>
      <w:r>
        <w:rPr>
          <w:spacing w:val="-13"/>
        </w:rPr>
        <w:t xml:space="preserve"> </w:t>
      </w:r>
      <w:r>
        <w:rPr>
          <w:spacing w:val="-1"/>
        </w:rPr>
        <w:t>demi</w:t>
      </w:r>
      <w:r>
        <w:rPr>
          <w:spacing w:val="-12"/>
        </w:rPr>
        <w:t xml:space="preserve"> </w:t>
      </w:r>
      <w:r>
        <w:rPr>
          <w:spacing w:val="-1"/>
        </w:rPr>
        <w:t>gods</w:t>
      </w:r>
      <w:r>
        <w:rPr>
          <w:spacing w:val="-13"/>
        </w:rPr>
        <w:t xml:space="preserve"> </w:t>
      </w:r>
      <w:r>
        <w:rPr>
          <w:spacing w:val="-1"/>
        </w:rPr>
        <w:t>and</w:t>
      </w:r>
      <w:r>
        <w:rPr>
          <w:spacing w:val="-12"/>
        </w:rPr>
        <w:t xml:space="preserve"> </w:t>
      </w:r>
      <w:r>
        <w:rPr>
          <w:spacing w:val="-1"/>
        </w:rPr>
        <w:t>fauns,</w:t>
      </w:r>
      <w:r>
        <w:rPr>
          <w:spacing w:val="-12"/>
        </w:rPr>
        <w:t xml:space="preserve"> </w:t>
      </w:r>
      <w:r>
        <w:rPr>
          <w:spacing w:val="-1"/>
        </w:rPr>
        <w:t>nymphs,</w:t>
      </w:r>
      <w:r>
        <w:rPr>
          <w:spacing w:val="-13"/>
        </w:rPr>
        <w:t xml:space="preserve"> </w:t>
      </w:r>
      <w:r>
        <w:rPr>
          <w:spacing w:val="-1"/>
        </w:rPr>
        <w:t>rustic</w:t>
      </w:r>
      <w:r>
        <w:rPr>
          <w:spacing w:val="-12"/>
        </w:rPr>
        <w:t xml:space="preserve"> </w:t>
      </w:r>
      <w:r>
        <w:rPr>
          <w:spacing w:val="-1"/>
        </w:rPr>
        <w:t>deities,</w:t>
      </w:r>
      <w:r>
        <w:rPr>
          <w:spacing w:val="-13"/>
        </w:rPr>
        <w:t xml:space="preserve"> </w:t>
      </w:r>
      <w:r>
        <w:t>sylvans</w:t>
      </w:r>
      <w:r>
        <w:rPr>
          <w:spacing w:val="-12"/>
        </w:rPr>
        <w:t xml:space="preserve"> </w:t>
      </w:r>
      <w:r>
        <w:t>of</w:t>
      </w:r>
      <w:r>
        <w:rPr>
          <w:spacing w:val="-12"/>
        </w:rPr>
        <w:t xml:space="preserve"> </w:t>
      </w:r>
      <w:r>
        <w:t>the</w:t>
      </w:r>
      <w:r>
        <w:rPr>
          <w:spacing w:val="-13"/>
        </w:rPr>
        <w:t xml:space="preserve"> </w:t>
      </w:r>
      <w:r>
        <w:t>hills,</w:t>
      </w:r>
      <w:r>
        <w:rPr>
          <w:spacing w:val="-12"/>
        </w:rPr>
        <w:t xml:space="preserve"> </w:t>
      </w:r>
      <w:proofErr w:type="gramStart"/>
      <w:r>
        <w:t>satyrs;—</w:t>
      </w:r>
      <w:proofErr w:type="gramEnd"/>
      <w:r>
        <w:t>all</w:t>
      </w:r>
      <w:r>
        <w:rPr>
          <w:spacing w:val="-13"/>
        </w:rPr>
        <w:t xml:space="preserve"> </w:t>
      </w:r>
      <w:r>
        <w:t>these,</w:t>
      </w:r>
      <w:r>
        <w:rPr>
          <w:spacing w:val="-12"/>
        </w:rPr>
        <w:t xml:space="preserve"> </w:t>
      </w:r>
      <w:r>
        <w:t>unworthy</w:t>
      </w:r>
      <w:r>
        <w:rPr>
          <w:spacing w:val="-12"/>
        </w:rPr>
        <w:t xml:space="preserve"> </w:t>
      </w:r>
      <w:r>
        <w:t>Heaven’s</w:t>
      </w:r>
      <w:r>
        <w:rPr>
          <w:spacing w:val="-13"/>
        </w:rPr>
        <w:t xml:space="preserve"> </w:t>
      </w:r>
      <w:r>
        <w:t>abodes,</w:t>
      </w:r>
      <w:r>
        <w:rPr>
          <w:spacing w:val="1"/>
        </w:rPr>
        <w:t xml:space="preserve"> </w:t>
      </w:r>
      <w:r>
        <w:t>we should at least permit to dwell on earth which we to them bequeathed. What think ye, Gods, is safety theirs</w:t>
      </w:r>
      <w:r>
        <w:rPr>
          <w:spacing w:val="1"/>
        </w:rPr>
        <w:t xml:space="preserve"> </w:t>
      </w:r>
      <w:r>
        <w:t>when I, your sovereign lord, the Thunder-bolt Controller, am ensnared by fierce Lycaon?” Ardent in their wrath,</w:t>
      </w:r>
      <w:r>
        <w:rPr>
          <w:spacing w:val="1"/>
        </w:rPr>
        <w:t xml:space="preserve"> </w:t>
      </w:r>
      <w:r>
        <w:t>the astonished Gods demand revenge overtake this miscreant; he who dared commit such crimes. ‘Twas even thus</w:t>
      </w:r>
      <w:r>
        <w:rPr>
          <w:spacing w:val="-52"/>
        </w:rPr>
        <w:t xml:space="preserve"> </w:t>
      </w:r>
      <w:r>
        <w:t>when raged that impious band to blot the Roman name in sacred blood of Caesar, sudden apprehensive fears of</w:t>
      </w:r>
      <w:r>
        <w:rPr>
          <w:spacing w:val="1"/>
        </w:rPr>
        <w:t xml:space="preserve"> </w:t>
      </w:r>
      <w:r>
        <w:t>ruin absolute astonished man, and all the world convulsed. Nor is the love thy people bear to thee, Augustus, less</w:t>
      </w:r>
      <w:r>
        <w:rPr>
          <w:spacing w:val="1"/>
        </w:rPr>
        <w:t xml:space="preserve"> </w:t>
      </w:r>
      <w:r>
        <w:t xml:space="preserve">than these displayed to </w:t>
      </w:r>
      <w:r>
        <w:rPr>
          <w:color w:val="3953A4"/>
          <w:u w:val="single" w:color="3953A4"/>
        </w:rPr>
        <w:t>Jupiter</w:t>
      </w:r>
      <w:r>
        <w:rPr>
          <w:color w:val="3953A4"/>
        </w:rPr>
        <w:t xml:space="preserve"> </w:t>
      </w:r>
      <w:r>
        <w:t>whose voice and gesture all the murmuring host restrained: and as indignant clamour ceased, suppressed by regnant majesty, Jove once again broke the deep silence with imperial words; “Dismiss</w:t>
      </w:r>
      <w:r>
        <w:rPr>
          <w:spacing w:val="-52"/>
        </w:rPr>
        <w:t xml:space="preserve"> </w:t>
      </w:r>
      <w:r>
        <w:t>your cares; he paid the penalty however all the crime and punishment now learn from this:—An infamous report</w:t>
      </w:r>
      <w:r>
        <w:rPr>
          <w:spacing w:val="1"/>
        </w:rPr>
        <w:t xml:space="preserve"> </w:t>
      </w:r>
      <w:r>
        <w:t>of</w:t>
      </w:r>
      <w:r>
        <w:rPr>
          <w:spacing w:val="-9"/>
        </w:rPr>
        <w:t xml:space="preserve"> </w:t>
      </w:r>
      <w:r>
        <w:t>this</w:t>
      </w:r>
      <w:r>
        <w:rPr>
          <w:spacing w:val="-9"/>
        </w:rPr>
        <w:t xml:space="preserve"> </w:t>
      </w:r>
      <w:r>
        <w:t>unholy</w:t>
      </w:r>
      <w:r>
        <w:rPr>
          <w:spacing w:val="-9"/>
        </w:rPr>
        <w:t xml:space="preserve"> </w:t>
      </w:r>
      <w:r>
        <w:t>age</w:t>
      </w:r>
      <w:r>
        <w:rPr>
          <w:spacing w:val="-9"/>
        </w:rPr>
        <w:t xml:space="preserve"> </w:t>
      </w:r>
      <w:r>
        <w:t>had</w:t>
      </w:r>
      <w:r>
        <w:rPr>
          <w:spacing w:val="-9"/>
        </w:rPr>
        <w:t xml:space="preserve"> </w:t>
      </w:r>
      <w:r>
        <w:t>reached</w:t>
      </w:r>
      <w:r>
        <w:rPr>
          <w:spacing w:val="-8"/>
        </w:rPr>
        <w:t xml:space="preserve"> </w:t>
      </w:r>
      <w:r>
        <w:t>my</w:t>
      </w:r>
      <w:r>
        <w:rPr>
          <w:spacing w:val="-9"/>
        </w:rPr>
        <w:t xml:space="preserve"> </w:t>
      </w:r>
      <w:r>
        <w:t>ears,</w:t>
      </w:r>
      <w:r>
        <w:rPr>
          <w:spacing w:val="-9"/>
        </w:rPr>
        <w:t xml:space="preserve"> </w:t>
      </w:r>
      <w:r>
        <w:t>and</w:t>
      </w:r>
      <w:r>
        <w:rPr>
          <w:spacing w:val="-9"/>
        </w:rPr>
        <w:t xml:space="preserve"> </w:t>
      </w:r>
      <w:r>
        <w:t>wishing</w:t>
      </w:r>
      <w:r>
        <w:rPr>
          <w:spacing w:val="-9"/>
        </w:rPr>
        <w:t xml:space="preserve"> </w:t>
      </w:r>
      <w:r>
        <w:t>it</w:t>
      </w:r>
      <w:r>
        <w:rPr>
          <w:spacing w:val="-9"/>
        </w:rPr>
        <w:t xml:space="preserve"> </w:t>
      </w:r>
      <w:r>
        <w:t>were</w:t>
      </w:r>
      <w:r>
        <w:rPr>
          <w:spacing w:val="-9"/>
        </w:rPr>
        <w:t xml:space="preserve"> </w:t>
      </w:r>
      <w:r>
        <w:t>false,</w:t>
      </w:r>
      <w:r>
        <w:rPr>
          <w:spacing w:val="-8"/>
        </w:rPr>
        <w:t xml:space="preserve"> </w:t>
      </w:r>
      <w:r>
        <w:t>I</w:t>
      </w:r>
      <w:r>
        <w:rPr>
          <w:spacing w:val="-9"/>
        </w:rPr>
        <w:t xml:space="preserve"> </w:t>
      </w:r>
      <w:r>
        <w:t>sloped</w:t>
      </w:r>
      <w:r>
        <w:rPr>
          <w:spacing w:val="-9"/>
        </w:rPr>
        <w:t xml:space="preserve"> </w:t>
      </w:r>
      <w:r>
        <w:t>my</w:t>
      </w:r>
      <w:r>
        <w:rPr>
          <w:spacing w:val="-9"/>
        </w:rPr>
        <w:t xml:space="preserve"> </w:t>
      </w:r>
      <w:r>
        <w:t>course</w:t>
      </w:r>
      <w:r>
        <w:rPr>
          <w:spacing w:val="-9"/>
        </w:rPr>
        <w:t xml:space="preserve"> </w:t>
      </w:r>
      <w:r>
        <w:t>from</w:t>
      </w:r>
      <w:r>
        <w:rPr>
          <w:spacing w:val="-9"/>
        </w:rPr>
        <w:t xml:space="preserve"> </w:t>
      </w:r>
      <w:r>
        <w:t>high</w:t>
      </w:r>
      <w:r>
        <w:rPr>
          <w:spacing w:val="-8"/>
        </w:rPr>
        <w:t xml:space="preserve"> </w:t>
      </w:r>
      <w:r>
        <w:rPr>
          <w:color w:val="3953A4"/>
          <w:u w:val="single" w:color="3953A4"/>
        </w:rPr>
        <w:t>Olympus</w:t>
      </w:r>
      <w:r>
        <w:t>,</w:t>
      </w:r>
      <w:r>
        <w:rPr>
          <w:spacing w:val="-9"/>
        </w:rPr>
        <w:t xml:space="preserve"> </w:t>
      </w:r>
      <w:r>
        <w:t>and—although</w:t>
      </w:r>
      <w:r>
        <w:rPr>
          <w:spacing w:val="-3"/>
        </w:rPr>
        <w:t xml:space="preserve"> </w:t>
      </w:r>
      <w:r>
        <w:t>a</w:t>
      </w:r>
      <w:r>
        <w:rPr>
          <w:spacing w:val="-2"/>
        </w:rPr>
        <w:t xml:space="preserve"> </w:t>
      </w:r>
      <w:r>
        <w:t>God—</w:t>
      </w:r>
      <w:r>
        <w:rPr>
          <w:spacing w:val="-2"/>
        </w:rPr>
        <w:t xml:space="preserve"> </w:t>
      </w:r>
      <w:r>
        <w:t>disguised</w:t>
      </w:r>
      <w:r>
        <w:rPr>
          <w:spacing w:val="-3"/>
        </w:rPr>
        <w:t xml:space="preserve"> </w:t>
      </w:r>
      <w:r>
        <w:t>in</w:t>
      </w:r>
      <w:r>
        <w:rPr>
          <w:spacing w:val="-2"/>
        </w:rPr>
        <w:t xml:space="preserve"> </w:t>
      </w:r>
      <w:r>
        <w:t>human</w:t>
      </w:r>
      <w:r>
        <w:rPr>
          <w:spacing w:val="-2"/>
        </w:rPr>
        <w:t xml:space="preserve"> </w:t>
      </w:r>
      <w:r>
        <w:t>form</w:t>
      </w:r>
      <w:r>
        <w:rPr>
          <w:spacing w:val="-3"/>
        </w:rPr>
        <w:t xml:space="preserve"> </w:t>
      </w:r>
      <w:r>
        <w:t>I</w:t>
      </w:r>
      <w:r>
        <w:rPr>
          <w:spacing w:val="-2"/>
        </w:rPr>
        <w:t xml:space="preserve"> </w:t>
      </w:r>
      <w:r>
        <w:t>viewed</w:t>
      </w:r>
      <w:r>
        <w:rPr>
          <w:spacing w:val="-2"/>
        </w:rPr>
        <w:t xml:space="preserve"> </w:t>
      </w:r>
      <w:r>
        <w:t>the</w:t>
      </w:r>
      <w:r>
        <w:rPr>
          <w:spacing w:val="-3"/>
        </w:rPr>
        <w:t xml:space="preserve"> </w:t>
      </w:r>
      <w:r>
        <w:t>world.</w:t>
      </w:r>
      <w:r>
        <w:rPr>
          <w:spacing w:val="-2"/>
        </w:rPr>
        <w:t xml:space="preserve"> </w:t>
      </w:r>
      <w:r>
        <w:t>It</w:t>
      </w:r>
      <w:r>
        <w:rPr>
          <w:spacing w:val="-2"/>
        </w:rPr>
        <w:t xml:space="preserve"> </w:t>
      </w:r>
      <w:r>
        <w:t>would</w:t>
      </w:r>
      <w:r>
        <w:rPr>
          <w:spacing w:val="-3"/>
        </w:rPr>
        <w:t xml:space="preserve"> </w:t>
      </w:r>
      <w:r>
        <w:t>delay</w:t>
      </w:r>
      <w:r>
        <w:rPr>
          <w:spacing w:val="-2"/>
        </w:rPr>
        <w:t xml:space="preserve"> </w:t>
      </w:r>
      <w:r>
        <w:t>us</w:t>
      </w:r>
      <w:r>
        <w:rPr>
          <w:spacing w:val="-2"/>
        </w:rPr>
        <w:t xml:space="preserve"> </w:t>
      </w:r>
      <w:r>
        <w:t>to</w:t>
      </w:r>
      <w:r>
        <w:rPr>
          <w:spacing w:val="-3"/>
        </w:rPr>
        <w:t xml:space="preserve"> </w:t>
      </w:r>
      <w:r>
        <w:t>recount</w:t>
      </w:r>
      <w:r>
        <w:rPr>
          <w:spacing w:val="-2"/>
        </w:rPr>
        <w:t xml:space="preserve"> </w:t>
      </w:r>
      <w:r>
        <w:t>the</w:t>
      </w:r>
      <w:r>
        <w:rPr>
          <w:spacing w:val="-2"/>
        </w:rPr>
        <w:t xml:space="preserve"> </w:t>
      </w:r>
      <w:r>
        <w:t>crimes</w:t>
      </w:r>
      <w:r>
        <w:rPr>
          <w:spacing w:val="-3"/>
        </w:rPr>
        <w:t xml:space="preserve"> </w:t>
      </w:r>
      <w:r>
        <w:t>unnumbered,</w:t>
      </w:r>
      <w:r>
        <w:rPr>
          <w:spacing w:val="-52"/>
        </w:rPr>
        <w:t xml:space="preserve"> </w:t>
      </w:r>
      <w:r>
        <w:t>for reports were less than truth. “I traversed Maenalus where fearful dens abound, over Lycaeus, wintry slopes of</w:t>
      </w:r>
      <w:r>
        <w:rPr>
          <w:spacing w:val="1"/>
        </w:rPr>
        <w:t xml:space="preserve"> </w:t>
      </w:r>
      <w:r>
        <w:t xml:space="preserve">pine tree groves, across Cyllene steep; and as the twilight warned of night’s approach, I stopped in that </w:t>
      </w:r>
      <w:r>
        <w:rPr>
          <w:color w:val="3953A4"/>
          <w:u w:val="single" w:color="3953A4"/>
        </w:rPr>
        <w:t>Arcadian</w:t>
      </w:r>
      <w:r>
        <w:rPr>
          <w:color w:val="3953A4"/>
          <w:spacing w:val="1"/>
        </w:rPr>
        <w:t xml:space="preserve"> </w:t>
      </w:r>
      <w:r>
        <w:t>tyrant’s</w:t>
      </w:r>
      <w:r>
        <w:rPr>
          <w:spacing w:val="-8"/>
        </w:rPr>
        <w:t xml:space="preserve"> </w:t>
      </w:r>
      <w:r>
        <w:t>realms</w:t>
      </w:r>
      <w:r>
        <w:rPr>
          <w:spacing w:val="-7"/>
        </w:rPr>
        <w:t xml:space="preserve"> </w:t>
      </w:r>
      <w:r>
        <w:t>and</w:t>
      </w:r>
      <w:r>
        <w:rPr>
          <w:spacing w:val="-8"/>
        </w:rPr>
        <w:t xml:space="preserve"> </w:t>
      </w:r>
      <w:r>
        <w:t>entered</w:t>
      </w:r>
      <w:r>
        <w:rPr>
          <w:spacing w:val="-7"/>
        </w:rPr>
        <w:t xml:space="preserve"> </w:t>
      </w:r>
      <w:r>
        <w:t>his</w:t>
      </w:r>
      <w:r>
        <w:rPr>
          <w:spacing w:val="-8"/>
        </w:rPr>
        <w:t xml:space="preserve"> </w:t>
      </w:r>
      <w:r>
        <w:t>inhospitable</w:t>
      </w:r>
      <w:r>
        <w:rPr>
          <w:spacing w:val="-7"/>
        </w:rPr>
        <w:t xml:space="preserve"> </w:t>
      </w:r>
      <w:r>
        <w:t>home:—</w:t>
      </w:r>
      <w:r>
        <w:rPr>
          <w:spacing w:val="-7"/>
        </w:rPr>
        <w:t xml:space="preserve"> </w:t>
      </w:r>
      <w:r>
        <w:t>and</w:t>
      </w:r>
      <w:r>
        <w:rPr>
          <w:spacing w:val="-8"/>
        </w:rPr>
        <w:t xml:space="preserve"> </w:t>
      </w:r>
      <w:r>
        <w:t>when</w:t>
      </w:r>
      <w:r>
        <w:rPr>
          <w:spacing w:val="-7"/>
        </w:rPr>
        <w:t xml:space="preserve"> </w:t>
      </w:r>
      <w:r>
        <w:t>I</w:t>
      </w:r>
      <w:r>
        <w:rPr>
          <w:spacing w:val="-8"/>
        </w:rPr>
        <w:t xml:space="preserve"> </w:t>
      </w:r>
      <w:r>
        <w:t>showed</w:t>
      </w:r>
      <w:r>
        <w:rPr>
          <w:spacing w:val="-7"/>
        </w:rPr>
        <w:t xml:space="preserve"> </w:t>
      </w:r>
      <w:r>
        <w:t>his</w:t>
      </w:r>
      <w:r>
        <w:rPr>
          <w:spacing w:val="-7"/>
        </w:rPr>
        <w:t xml:space="preserve"> </w:t>
      </w:r>
      <w:r>
        <w:t>people</w:t>
      </w:r>
      <w:r>
        <w:rPr>
          <w:spacing w:val="-8"/>
        </w:rPr>
        <w:t xml:space="preserve"> </w:t>
      </w:r>
      <w:r>
        <w:t>that</w:t>
      </w:r>
      <w:r>
        <w:rPr>
          <w:spacing w:val="-7"/>
        </w:rPr>
        <w:t xml:space="preserve"> </w:t>
      </w:r>
      <w:r>
        <w:t>a</w:t>
      </w:r>
      <w:r>
        <w:rPr>
          <w:spacing w:val="-8"/>
        </w:rPr>
        <w:t xml:space="preserve"> </w:t>
      </w:r>
      <w:r>
        <w:t>God</w:t>
      </w:r>
      <w:r>
        <w:rPr>
          <w:spacing w:val="-7"/>
        </w:rPr>
        <w:t xml:space="preserve"> </w:t>
      </w:r>
      <w:r>
        <w:t>had</w:t>
      </w:r>
      <w:r>
        <w:rPr>
          <w:spacing w:val="-7"/>
        </w:rPr>
        <w:t xml:space="preserve"> </w:t>
      </w:r>
      <w:r>
        <w:t>come,</w:t>
      </w:r>
      <w:r>
        <w:rPr>
          <w:spacing w:val="-8"/>
        </w:rPr>
        <w:t xml:space="preserve"> </w:t>
      </w:r>
      <w:r>
        <w:t>the</w:t>
      </w:r>
      <w:r>
        <w:rPr>
          <w:spacing w:val="-7"/>
        </w:rPr>
        <w:t xml:space="preserve"> </w:t>
      </w:r>
      <w:r>
        <w:t>lowly</w:t>
      </w:r>
      <w:r>
        <w:rPr>
          <w:spacing w:val="1"/>
        </w:rPr>
        <w:t xml:space="preserve"> </w:t>
      </w:r>
      <w:r>
        <w:t>prayed</w:t>
      </w:r>
      <w:r>
        <w:rPr>
          <w:spacing w:val="-13"/>
        </w:rPr>
        <w:t xml:space="preserve"> </w:t>
      </w:r>
      <w:r>
        <w:t>and</w:t>
      </w:r>
      <w:r>
        <w:rPr>
          <w:spacing w:val="-13"/>
        </w:rPr>
        <w:t xml:space="preserve"> </w:t>
      </w:r>
      <w:r>
        <w:t>worshiped</w:t>
      </w:r>
      <w:r>
        <w:rPr>
          <w:spacing w:val="-13"/>
        </w:rPr>
        <w:t xml:space="preserve"> </w:t>
      </w:r>
      <w:r>
        <w:t>me,</w:t>
      </w:r>
      <w:r>
        <w:rPr>
          <w:spacing w:val="-13"/>
        </w:rPr>
        <w:t xml:space="preserve"> </w:t>
      </w:r>
      <w:r>
        <w:t>but</w:t>
      </w:r>
      <w:r>
        <w:rPr>
          <w:spacing w:val="-13"/>
        </w:rPr>
        <w:t xml:space="preserve"> </w:t>
      </w:r>
      <w:r>
        <w:t>this</w:t>
      </w:r>
      <w:r>
        <w:rPr>
          <w:spacing w:val="-13"/>
        </w:rPr>
        <w:t xml:space="preserve"> </w:t>
      </w:r>
      <w:r>
        <w:t>Lycaon</w:t>
      </w:r>
      <w:r>
        <w:rPr>
          <w:spacing w:val="-13"/>
        </w:rPr>
        <w:t xml:space="preserve"> </w:t>
      </w:r>
      <w:r>
        <w:t>mocked</w:t>
      </w:r>
      <w:r>
        <w:rPr>
          <w:spacing w:val="-13"/>
        </w:rPr>
        <w:t xml:space="preserve"> </w:t>
      </w:r>
      <w:r>
        <w:t>their</w:t>
      </w:r>
      <w:r>
        <w:rPr>
          <w:spacing w:val="-13"/>
        </w:rPr>
        <w:t xml:space="preserve"> </w:t>
      </w:r>
      <w:r>
        <w:t>pious</w:t>
      </w:r>
      <w:r>
        <w:rPr>
          <w:spacing w:val="-13"/>
        </w:rPr>
        <w:t xml:space="preserve"> </w:t>
      </w:r>
      <w:r>
        <w:t>vows</w:t>
      </w:r>
      <w:r>
        <w:rPr>
          <w:spacing w:val="-13"/>
        </w:rPr>
        <w:t xml:space="preserve"> </w:t>
      </w:r>
      <w:r>
        <w:t>and</w:t>
      </w:r>
      <w:r>
        <w:rPr>
          <w:spacing w:val="-12"/>
        </w:rPr>
        <w:t xml:space="preserve"> </w:t>
      </w:r>
      <w:r>
        <w:t>scoffing</w:t>
      </w:r>
      <w:r>
        <w:rPr>
          <w:spacing w:val="-13"/>
        </w:rPr>
        <w:t xml:space="preserve"> </w:t>
      </w:r>
      <w:r>
        <w:t>said;</w:t>
      </w:r>
      <w:r>
        <w:rPr>
          <w:spacing w:val="-13"/>
        </w:rPr>
        <w:t xml:space="preserve"> </w:t>
      </w:r>
      <w:r>
        <w:t>‘A</w:t>
      </w:r>
      <w:r>
        <w:rPr>
          <w:spacing w:val="-13"/>
        </w:rPr>
        <w:t xml:space="preserve"> </w:t>
      </w:r>
      <w:r>
        <w:t>fair</w:t>
      </w:r>
      <w:r>
        <w:rPr>
          <w:spacing w:val="-13"/>
        </w:rPr>
        <w:t xml:space="preserve"> </w:t>
      </w:r>
      <w:r>
        <w:t>experiment</w:t>
      </w:r>
      <w:r>
        <w:rPr>
          <w:spacing w:val="-13"/>
        </w:rPr>
        <w:t xml:space="preserve"> </w:t>
      </w:r>
      <w:r>
        <w:t>will</w:t>
      </w:r>
      <w:r>
        <w:rPr>
          <w:spacing w:val="-13"/>
        </w:rPr>
        <w:t xml:space="preserve"> </w:t>
      </w:r>
      <w:r>
        <w:t>prove</w:t>
      </w:r>
      <w:r>
        <w:rPr>
          <w:spacing w:val="1"/>
        </w:rPr>
        <w:t xml:space="preserve"> </w:t>
      </w:r>
      <w:r>
        <w:t>the</w:t>
      </w:r>
      <w:r>
        <w:rPr>
          <w:spacing w:val="-5"/>
        </w:rPr>
        <w:t xml:space="preserve"> </w:t>
      </w:r>
      <w:r>
        <w:t>truth</w:t>
      </w:r>
      <w:r>
        <w:rPr>
          <w:spacing w:val="-5"/>
        </w:rPr>
        <w:t xml:space="preserve"> </w:t>
      </w:r>
      <w:r>
        <w:t>if</w:t>
      </w:r>
      <w:r>
        <w:rPr>
          <w:spacing w:val="-4"/>
        </w:rPr>
        <w:t xml:space="preserve"> </w:t>
      </w:r>
      <w:r>
        <w:t>this</w:t>
      </w:r>
      <w:r>
        <w:rPr>
          <w:spacing w:val="-5"/>
        </w:rPr>
        <w:t xml:space="preserve"> </w:t>
      </w:r>
      <w:r>
        <w:t>be</w:t>
      </w:r>
      <w:r>
        <w:rPr>
          <w:spacing w:val="-5"/>
        </w:rPr>
        <w:t xml:space="preserve"> </w:t>
      </w:r>
      <w:r>
        <w:t>god</w:t>
      </w:r>
      <w:r>
        <w:rPr>
          <w:spacing w:val="-4"/>
        </w:rPr>
        <w:t xml:space="preserve"> </w:t>
      </w:r>
      <w:r>
        <w:t>or</w:t>
      </w:r>
      <w:r>
        <w:rPr>
          <w:spacing w:val="-5"/>
        </w:rPr>
        <w:t xml:space="preserve"> </w:t>
      </w:r>
      <w:r>
        <w:t>man.’</w:t>
      </w:r>
      <w:r>
        <w:rPr>
          <w:spacing w:val="-5"/>
        </w:rPr>
        <w:t xml:space="preserve"> </w:t>
      </w:r>
      <w:r>
        <w:t>and</w:t>
      </w:r>
      <w:r>
        <w:rPr>
          <w:spacing w:val="-4"/>
        </w:rPr>
        <w:t xml:space="preserve"> </w:t>
      </w:r>
      <w:r>
        <w:t>he</w:t>
      </w:r>
      <w:r>
        <w:rPr>
          <w:spacing w:val="-5"/>
        </w:rPr>
        <w:t xml:space="preserve"> </w:t>
      </w:r>
      <w:r>
        <w:t>prepared</w:t>
      </w:r>
      <w:r>
        <w:rPr>
          <w:spacing w:val="-5"/>
        </w:rPr>
        <w:t xml:space="preserve"> </w:t>
      </w:r>
      <w:r>
        <w:t>to</w:t>
      </w:r>
      <w:r>
        <w:rPr>
          <w:spacing w:val="-4"/>
        </w:rPr>
        <w:t xml:space="preserve"> </w:t>
      </w:r>
      <w:r>
        <w:t>slay</w:t>
      </w:r>
      <w:r>
        <w:rPr>
          <w:spacing w:val="-5"/>
        </w:rPr>
        <w:t xml:space="preserve"> </w:t>
      </w:r>
      <w:r>
        <w:t>me</w:t>
      </w:r>
      <w:r>
        <w:rPr>
          <w:spacing w:val="-5"/>
        </w:rPr>
        <w:t xml:space="preserve"> </w:t>
      </w:r>
      <w:r>
        <w:t>in</w:t>
      </w:r>
      <w:r>
        <w:rPr>
          <w:spacing w:val="-4"/>
        </w:rPr>
        <w:t xml:space="preserve"> </w:t>
      </w:r>
      <w:r>
        <w:t>the</w:t>
      </w:r>
      <w:r>
        <w:rPr>
          <w:spacing w:val="-5"/>
        </w:rPr>
        <w:t xml:space="preserve"> </w:t>
      </w:r>
      <w:r>
        <w:t>night,—</w:t>
      </w:r>
      <w:r>
        <w:rPr>
          <w:spacing w:val="-5"/>
        </w:rPr>
        <w:t xml:space="preserve"> </w:t>
      </w:r>
      <w:r>
        <w:t>to</w:t>
      </w:r>
      <w:r>
        <w:rPr>
          <w:spacing w:val="-4"/>
        </w:rPr>
        <w:t xml:space="preserve"> </w:t>
      </w:r>
      <w:r>
        <w:t>end</w:t>
      </w:r>
      <w:r>
        <w:rPr>
          <w:spacing w:val="-5"/>
        </w:rPr>
        <w:t xml:space="preserve"> </w:t>
      </w:r>
      <w:r>
        <w:t>my</w:t>
      </w:r>
      <w:r>
        <w:rPr>
          <w:spacing w:val="-5"/>
        </w:rPr>
        <w:t xml:space="preserve"> </w:t>
      </w:r>
      <w:r>
        <w:t>slumbers</w:t>
      </w:r>
      <w:r>
        <w:rPr>
          <w:spacing w:val="-4"/>
        </w:rPr>
        <w:t xml:space="preserve"> </w:t>
      </w:r>
      <w:r>
        <w:t>in</w:t>
      </w:r>
      <w:r>
        <w:rPr>
          <w:spacing w:val="-5"/>
        </w:rPr>
        <w:t xml:space="preserve"> </w:t>
      </w:r>
      <w:r>
        <w:t>the</w:t>
      </w:r>
      <w:r>
        <w:rPr>
          <w:spacing w:val="-5"/>
        </w:rPr>
        <w:t xml:space="preserve"> </w:t>
      </w:r>
      <w:r>
        <w:t>sleep</w:t>
      </w:r>
      <w:r>
        <w:rPr>
          <w:spacing w:val="-4"/>
        </w:rPr>
        <w:t xml:space="preserve"> </w:t>
      </w:r>
      <w:r>
        <w:t>of</w:t>
      </w:r>
      <w:r>
        <w:rPr>
          <w:spacing w:val="-5"/>
        </w:rPr>
        <w:t xml:space="preserve"> </w:t>
      </w:r>
      <w:r>
        <w:t>death.</w:t>
      </w:r>
      <w:r>
        <w:rPr>
          <w:spacing w:val="1"/>
        </w:rPr>
        <w:t xml:space="preserve"> </w:t>
      </w:r>
      <w:r>
        <w:t>So made he merry with his impious proof; but not content with this he cut the throat of a Molossian hostage sent to</w:t>
      </w:r>
      <w:r>
        <w:rPr>
          <w:spacing w:val="-52"/>
        </w:rPr>
        <w:t xml:space="preserve"> </w:t>
      </w:r>
      <w:r>
        <w:t>him, and partly softened his still quivering limbs in boiling water, partly roasted them on fires that burned beneath.</w:t>
      </w:r>
      <w:r>
        <w:rPr>
          <w:spacing w:val="-52"/>
        </w:rPr>
        <w:t xml:space="preserve"> </w:t>
      </w:r>
      <w:r>
        <w:t>And when this flesh was served to me on tables, I destroyed his dwelling and his worthless Household Gods, with</w:t>
      </w:r>
      <w:r>
        <w:rPr>
          <w:spacing w:val="1"/>
        </w:rPr>
        <w:t xml:space="preserve"> </w:t>
      </w:r>
      <w:r>
        <w:t>thunder bolts avenging. Terror struck he took to flight, and on the silent plains is howling in his vain attempts to</w:t>
      </w:r>
      <w:r>
        <w:rPr>
          <w:spacing w:val="1"/>
        </w:rPr>
        <w:t xml:space="preserve"> </w:t>
      </w:r>
      <w:r>
        <w:t>speak;</w:t>
      </w:r>
      <w:r>
        <w:rPr>
          <w:spacing w:val="-9"/>
        </w:rPr>
        <w:t xml:space="preserve"> </w:t>
      </w:r>
      <w:r>
        <w:t>he</w:t>
      </w:r>
      <w:r>
        <w:rPr>
          <w:spacing w:val="-9"/>
        </w:rPr>
        <w:t xml:space="preserve"> </w:t>
      </w:r>
      <w:r>
        <w:t>raves</w:t>
      </w:r>
      <w:r>
        <w:rPr>
          <w:spacing w:val="-9"/>
        </w:rPr>
        <w:t xml:space="preserve"> </w:t>
      </w:r>
      <w:r>
        <w:t>and</w:t>
      </w:r>
      <w:r>
        <w:rPr>
          <w:spacing w:val="-9"/>
        </w:rPr>
        <w:t xml:space="preserve"> </w:t>
      </w:r>
      <w:r>
        <w:t>rages</w:t>
      </w:r>
      <w:r>
        <w:rPr>
          <w:spacing w:val="-9"/>
        </w:rPr>
        <w:t xml:space="preserve"> </w:t>
      </w:r>
      <w:r>
        <w:t>and</w:t>
      </w:r>
      <w:r>
        <w:rPr>
          <w:spacing w:val="-9"/>
        </w:rPr>
        <w:t xml:space="preserve"> </w:t>
      </w:r>
      <w:r>
        <w:t>his</w:t>
      </w:r>
      <w:r>
        <w:rPr>
          <w:spacing w:val="-9"/>
        </w:rPr>
        <w:t xml:space="preserve"> </w:t>
      </w:r>
      <w:r>
        <w:t>greedy</w:t>
      </w:r>
      <w:r>
        <w:rPr>
          <w:spacing w:val="-9"/>
        </w:rPr>
        <w:t xml:space="preserve"> </w:t>
      </w:r>
      <w:r>
        <w:t>jaws,</w:t>
      </w:r>
      <w:r>
        <w:rPr>
          <w:spacing w:val="-9"/>
        </w:rPr>
        <w:t xml:space="preserve"> </w:t>
      </w:r>
      <w:r>
        <w:t>desiring</w:t>
      </w:r>
      <w:r>
        <w:rPr>
          <w:spacing w:val="-9"/>
        </w:rPr>
        <w:t xml:space="preserve"> </w:t>
      </w:r>
      <w:r>
        <w:t>their</w:t>
      </w:r>
      <w:r>
        <w:rPr>
          <w:spacing w:val="-9"/>
        </w:rPr>
        <w:t xml:space="preserve"> </w:t>
      </w:r>
      <w:r>
        <w:t>accustomed</w:t>
      </w:r>
      <w:r>
        <w:rPr>
          <w:spacing w:val="-9"/>
        </w:rPr>
        <w:t xml:space="preserve"> </w:t>
      </w:r>
      <w:r>
        <w:t>slaughter,</w:t>
      </w:r>
      <w:r>
        <w:rPr>
          <w:spacing w:val="-8"/>
        </w:rPr>
        <w:t xml:space="preserve"> </w:t>
      </w:r>
      <w:r>
        <w:t>turn</w:t>
      </w:r>
      <w:r>
        <w:rPr>
          <w:spacing w:val="-9"/>
        </w:rPr>
        <w:t xml:space="preserve"> </w:t>
      </w:r>
      <w:r>
        <w:t>against</w:t>
      </w:r>
      <w:r>
        <w:rPr>
          <w:spacing w:val="-9"/>
        </w:rPr>
        <w:t xml:space="preserve"> </w:t>
      </w:r>
      <w:r>
        <w:t>the</w:t>
      </w:r>
      <w:r>
        <w:rPr>
          <w:spacing w:val="-9"/>
        </w:rPr>
        <w:t xml:space="preserve"> </w:t>
      </w:r>
      <w:r>
        <w:t>sheep—still</w:t>
      </w:r>
      <w:r>
        <w:rPr>
          <w:spacing w:val="-9"/>
        </w:rPr>
        <w:t xml:space="preserve"> </w:t>
      </w:r>
      <w:r>
        <w:t>eager</w:t>
      </w:r>
      <w:r>
        <w:rPr>
          <w:spacing w:val="-9"/>
        </w:rPr>
        <w:t xml:space="preserve"> </w:t>
      </w:r>
      <w:r>
        <w:t>for</w:t>
      </w:r>
      <w:r>
        <w:rPr>
          <w:spacing w:val="-9"/>
        </w:rPr>
        <w:t xml:space="preserve"> </w:t>
      </w:r>
      <w:r>
        <w:t>their</w:t>
      </w:r>
      <w:r>
        <w:rPr>
          <w:spacing w:val="-8"/>
        </w:rPr>
        <w:t xml:space="preserve"> </w:t>
      </w:r>
      <w:r>
        <w:t>blood.</w:t>
      </w:r>
      <w:r>
        <w:rPr>
          <w:spacing w:val="-9"/>
        </w:rPr>
        <w:t xml:space="preserve"> </w:t>
      </w:r>
      <w:r>
        <w:t>His</w:t>
      </w:r>
      <w:r>
        <w:rPr>
          <w:spacing w:val="-8"/>
        </w:rPr>
        <w:t xml:space="preserve"> </w:t>
      </w:r>
      <w:r>
        <w:t>vesture</w:t>
      </w:r>
      <w:r>
        <w:rPr>
          <w:spacing w:val="-9"/>
        </w:rPr>
        <w:t xml:space="preserve"> </w:t>
      </w:r>
      <w:r>
        <w:t>separates</w:t>
      </w:r>
      <w:r>
        <w:rPr>
          <w:spacing w:val="-8"/>
        </w:rPr>
        <w:t xml:space="preserve"> </w:t>
      </w:r>
      <w:r>
        <w:t>in</w:t>
      </w:r>
      <w:r>
        <w:rPr>
          <w:spacing w:val="-9"/>
        </w:rPr>
        <w:t xml:space="preserve"> </w:t>
      </w:r>
      <w:r>
        <w:t>shaggy</w:t>
      </w:r>
      <w:r>
        <w:rPr>
          <w:spacing w:val="-8"/>
        </w:rPr>
        <w:t xml:space="preserve"> </w:t>
      </w:r>
      <w:r>
        <w:t>hair,</w:t>
      </w:r>
      <w:r>
        <w:rPr>
          <w:spacing w:val="-9"/>
        </w:rPr>
        <w:t xml:space="preserve"> </w:t>
      </w:r>
      <w:r>
        <w:t>his</w:t>
      </w:r>
      <w:r>
        <w:rPr>
          <w:spacing w:val="-8"/>
        </w:rPr>
        <w:t xml:space="preserve"> </w:t>
      </w:r>
      <w:r>
        <w:t>arms</w:t>
      </w:r>
      <w:r>
        <w:rPr>
          <w:spacing w:val="-9"/>
        </w:rPr>
        <w:t xml:space="preserve"> </w:t>
      </w:r>
      <w:r>
        <w:t>are</w:t>
      </w:r>
      <w:r>
        <w:rPr>
          <w:spacing w:val="-8"/>
        </w:rPr>
        <w:t xml:space="preserve"> </w:t>
      </w:r>
      <w:r>
        <w:t>changed</w:t>
      </w:r>
      <w:r>
        <w:rPr>
          <w:spacing w:val="-9"/>
        </w:rPr>
        <w:t xml:space="preserve"> </w:t>
      </w:r>
      <w:r>
        <w:t>to</w:t>
      </w:r>
      <w:r>
        <w:rPr>
          <w:spacing w:val="-8"/>
        </w:rPr>
        <w:t xml:space="preserve"> </w:t>
      </w:r>
      <w:r>
        <w:t>legs;</w:t>
      </w:r>
      <w:r>
        <w:rPr>
          <w:spacing w:val="-9"/>
        </w:rPr>
        <w:t xml:space="preserve"> </w:t>
      </w:r>
      <w:r>
        <w:t>and</w:t>
      </w:r>
      <w:r>
        <w:rPr>
          <w:spacing w:val="-8"/>
        </w:rPr>
        <w:t xml:space="preserve"> </w:t>
      </w:r>
      <w:r>
        <w:t>as</w:t>
      </w:r>
      <w:r>
        <w:rPr>
          <w:spacing w:val="-9"/>
        </w:rPr>
        <w:t xml:space="preserve"> </w:t>
      </w:r>
      <w:r>
        <w:t>a</w:t>
      </w:r>
      <w:r>
        <w:rPr>
          <w:spacing w:val="-8"/>
        </w:rPr>
        <w:t xml:space="preserve"> </w:t>
      </w:r>
      <w:r>
        <w:t>wolf</w:t>
      </w:r>
      <w:r>
        <w:rPr>
          <w:spacing w:val="-9"/>
        </w:rPr>
        <w:t xml:space="preserve"> </w:t>
      </w:r>
      <w:r>
        <w:t>he</w:t>
      </w:r>
      <w:r>
        <w:rPr>
          <w:spacing w:val="-9"/>
        </w:rPr>
        <w:t xml:space="preserve"> </w:t>
      </w:r>
      <w:r>
        <w:t>has</w:t>
      </w:r>
      <w:r>
        <w:rPr>
          <w:spacing w:val="-8"/>
        </w:rPr>
        <w:t xml:space="preserve"> </w:t>
      </w:r>
      <w:r>
        <w:t>the</w:t>
      </w:r>
      <w:r>
        <w:rPr>
          <w:spacing w:val="-9"/>
        </w:rPr>
        <w:t xml:space="preserve"> </w:t>
      </w:r>
      <w:r>
        <w:t>same</w:t>
      </w:r>
      <w:r>
        <w:rPr>
          <w:spacing w:val="1"/>
        </w:rPr>
        <w:t xml:space="preserve"> </w:t>
      </w:r>
      <w:r>
        <w:t>grey</w:t>
      </w:r>
      <w:r>
        <w:rPr>
          <w:spacing w:val="-7"/>
        </w:rPr>
        <w:t xml:space="preserve"> </w:t>
      </w:r>
      <w:r>
        <w:t>locks,</w:t>
      </w:r>
      <w:r>
        <w:rPr>
          <w:spacing w:val="-7"/>
        </w:rPr>
        <w:t xml:space="preserve"> </w:t>
      </w:r>
      <w:r>
        <w:t>the</w:t>
      </w:r>
      <w:r>
        <w:rPr>
          <w:spacing w:val="-7"/>
        </w:rPr>
        <w:t xml:space="preserve"> </w:t>
      </w:r>
      <w:r>
        <w:t>same</w:t>
      </w:r>
      <w:r>
        <w:rPr>
          <w:spacing w:val="-7"/>
        </w:rPr>
        <w:t xml:space="preserve"> </w:t>
      </w:r>
      <w:r>
        <w:t>hard</w:t>
      </w:r>
      <w:r>
        <w:rPr>
          <w:spacing w:val="-6"/>
        </w:rPr>
        <w:t xml:space="preserve"> </w:t>
      </w:r>
      <w:r>
        <w:t>face,</w:t>
      </w:r>
      <w:r>
        <w:rPr>
          <w:spacing w:val="-7"/>
        </w:rPr>
        <w:t xml:space="preserve"> </w:t>
      </w:r>
      <w:r>
        <w:t>the</w:t>
      </w:r>
      <w:r>
        <w:rPr>
          <w:spacing w:val="-7"/>
        </w:rPr>
        <w:t xml:space="preserve"> </w:t>
      </w:r>
      <w:r>
        <w:t>same</w:t>
      </w:r>
      <w:r>
        <w:rPr>
          <w:spacing w:val="-7"/>
        </w:rPr>
        <w:t xml:space="preserve"> </w:t>
      </w:r>
      <w:r>
        <w:t>bright</w:t>
      </w:r>
      <w:r>
        <w:rPr>
          <w:spacing w:val="-6"/>
        </w:rPr>
        <w:t xml:space="preserve"> </w:t>
      </w:r>
      <w:r>
        <w:t>eyes,</w:t>
      </w:r>
      <w:r>
        <w:rPr>
          <w:spacing w:val="-7"/>
        </w:rPr>
        <w:t xml:space="preserve"> </w:t>
      </w:r>
      <w:r>
        <w:t>the</w:t>
      </w:r>
      <w:r>
        <w:rPr>
          <w:spacing w:val="-7"/>
        </w:rPr>
        <w:t xml:space="preserve"> </w:t>
      </w:r>
      <w:r>
        <w:t>same</w:t>
      </w:r>
      <w:r>
        <w:rPr>
          <w:spacing w:val="-7"/>
        </w:rPr>
        <w:t xml:space="preserve"> </w:t>
      </w:r>
      <w:r>
        <w:t>ferocious</w:t>
      </w:r>
      <w:r>
        <w:rPr>
          <w:spacing w:val="-6"/>
        </w:rPr>
        <w:t xml:space="preserve"> </w:t>
      </w:r>
      <w:r>
        <w:t>look.</w:t>
      </w:r>
    </w:p>
    <w:p w14:paraId="7BFB6CAA" w14:textId="77777777" w:rsidR="003A417A" w:rsidRDefault="003A417A" w:rsidP="003A417A">
      <w:pPr>
        <w:pStyle w:val="BodyText"/>
        <w:spacing w:before="2"/>
        <w:rPr>
          <w:sz w:val="28"/>
        </w:rPr>
      </w:pPr>
    </w:p>
    <w:p w14:paraId="7784ABEB" w14:textId="77777777" w:rsidR="003A417A" w:rsidRDefault="003A417A" w:rsidP="002672F3">
      <w:pPr>
        <w:pStyle w:val="Heading4"/>
      </w:pPr>
      <w:r>
        <w:rPr>
          <w:w w:val="95"/>
        </w:rPr>
        <w:lastRenderedPageBreak/>
        <w:t>The</w:t>
      </w:r>
      <w:r>
        <w:rPr>
          <w:spacing w:val="-6"/>
          <w:w w:val="95"/>
        </w:rPr>
        <w:t xml:space="preserve"> </w:t>
      </w:r>
      <w:r>
        <w:rPr>
          <w:w w:val="95"/>
        </w:rPr>
        <w:t>Deluge</w:t>
      </w:r>
    </w:p>
    <w:p w14:paraId="37C44172" w14:textId="77777777" w:rsidR="003A417A" w:rsidRDefault="003A417A" w:rsidP="002672F3">
      <w:pPr>
        <w:pStyle w:val="Body"/>
      </w:pPr>
      <w:r>
        <w:t>“Thus</w:t>
      </w:r>
      <w:r>
        <w:rPr>
          <w:spacing w:val="-9"/>
        </w:rPr>
        <w:t xml:space="preserve"> </w:t>
      </w:r>
      <w:r>
        <w:t>fell</w:t>
      </w:r>
      <w:r>
        <w:rPr>
          <w:spacing w:val="-9"/>
        </w:rPr>
        <w:t xml:space="preserve"> </w:t>
      </w:r>
      <w:r>
        <w:t>one</w:t>
      </w:r>
      <w:r>
        <w:rPr>
          <w:spacing w:val="-9"/>
        </w:rPr>
        <w:t xml:space="preserve"> </w:t>
      </w:r>
      <w:r>
        <w:t>house,</w:t>
      </w:r>
      <w:r>
        <w:rPr>
          <w:spacing w:val="-9"/>
        </w:rPr>
        <w:t xml:space="preserve"> </w:t>
      </w:r>
      <w:r>
        <w:t>but</w:t>
      </w:r>
      <w:r>
        <w:rPr>
          <w:spacing w:val="-9"/>
        </w:rPr>
        <w:t xml:space="preserve"> </w:t>
      </w:r>
      <w:r>
        <w:t>not</w:t>
      </w:r>
      <w:r>
        <w:rPr>
          <w:spacing w:val="-9"/>
        </w:rPr>
        <w:t xml:space="preserve"> </w:t>
      </w:r>
      <w:r>
        <w:t>one</w:t>
      </w:r>
      <w:r>
        <w:rPr>
          <w:spacing w:val="-9"/>
        </w:rPr>
        <w:t xml:space="preserve"> </w:t>
      </w:r>
      <w:r>
        <w:t>house</w:t>
      </w:r>
      <w:r>
        <w:rPr>
          <w:spacing w:val="-9"/>
        </w:rPr>
        <w:t xml:space="preserve"> </w:t>
      </w:r>
      <w:r>
        <w:t>alone</w:t>
      </w:r>
      <w:r>
        <w:rPr>
          <w:spacing w:val="-9"/>
        </w:rPr>
        <w:t xml:space="preserve"> </w:t>
      </w:r>
      <w:r>
        <w:t>deserved</w:t>
      </w:r>
      <w:r>
        <w:rPr>
          <w:spacing w:val="-9"/>
        </w:rPr>
        <w:t xml:space="preserve"> </w:t>
      </w:r>
      <w:r>
        <w:t>to</w:t>
      </w:r>
      <w:r>
        <w:rPr>
          <w:spacing w:val="-9"/>
        </w:rPr>
        <w:t xml:space="preserve"> </w:t>
      </w:r>
      <w:r>
        <w:t>perish;</w:t>
      </w:r>
      <w:r>
        <w:rPr>
          <w:spacing w:val="-9"/>
        </w:rPr>
        <w:t xml:space="preserve"> </w:t>
      </w:r>
      <w:r>
        <w:t>over</w:t>
      </w:r>
      <w:r>
        <w:rPr>
          <w:spacing w:val="-9"/>
        </w:rPr>
        <w:t xml:space="preserve"> </w:t>
      </w:r>
      <w:r>
        <w:t>all</w:t>
      </w:r>
      <w:r>
        <w:rPr>
          <w:spacing w:val="-8"/>
        </w:rPr>
        <w:t xml:space="preserve"> </w:t>
      </w:r>
      <w:r>
        <w:t>the</w:t>
      </w:r>
      <w:r>
        <w:rPr>
          <w:spacing w:val="-9"/>
        </w:rPr>
        <w:t xml:space="preserve"> </w:t>
      </w:r>
      <w:r>
        <w:t>earth</w:t>
      </w:r>
      <w:r>
        <w:rPr>
          <w:spacing w:val="-9"/>
        </w:rPr>
        <w:t xml:space="preserve"> </w:t>
      </w:r>
      <w:r>
        <w:t>ferocious</w:t>
      </w:r>
      <w:r>
        <w:rPr>
          <w:spacing w:val="-9"/>
        </w:rPr>
        <w:t xml:space="preserve"> </w:t>
      </w:r>
      <w:r>
        <w:t>deeds</w:t>
      </w:r>
      <w:r>
        <w:rPr>
          <w:spacing w:val="-9"/>
        </w:rPr>
        <w:t xml:space="preserve"> </w:t>
      </w:r>
      <w:proofErr w:type="gramStart"/>
      <w:r>
        <w:t>prevail,—</w:t>
      </w:r>
      <w:proofErr w:type="gramEnd"/>
      <w:r>
        <w:t>all</w:t>
      </w:r>
      <w:r>
        <w:rPr>
          <w:spacing w:val="-52"/>
        </w:rPr>
        <w:t xml:space="preserve"> </w:t>
      </w:r>
      <w:r>
        <w:t>men conspire in evil. Let them therefore feel the weight of dreadful penalties so justly earned, for such hath my</w:t>
      </w:r>
      <w:r>
        <w:rPr>
          <w:spacing w:val="1"/>
        </w:rPr>
        <w:t xml:space="preserve"> </w:t>
      </w:r>
      <w:r>
        <w:t>unchanging</w:t>
      </w:r>
      <w:r>
        <w:rPr>
          <w:spacing w:val="-7"/>
        </w:rPr>
        <w:t xml:space="preserve"> </w:t>
      </w:r>
      <w:r>
        <w:t>will</w:t>
      </w:r>
      <w:r>
        <w:rPr>
          <w:spacing w:val="-6"/>
        </w:rPr>
        <w:t xml:space="preserve"> </w:t>
      </w:r>
      <w:r>
        <w:t>ordained.”</w:t>
      </w:r>
    </w:p>
    <w:p w14:paraId="7F0F7B9E" w14:textId="1DFEFEC3" w:rsidR="003A417A" w:rsidRDefault="003A417A" w:rsidP="002672F3">
      <w:pPr>
        <w:pStyle w:val="Body"/>
      </w:pPr>
      <w:r>
        <w:t>with</w:t>
      </w:r>
      <w:r>
        <w:rPr>
          <w:spacing w:val="-10"/>
        </w:rPr>
        <w:t xml:space="preserve"> </w:t>
      </w:r>
      <w:r>
        <w:t>exclamations</w:t>
      </w:r>
      <w:r>
        <w:rPr>
          <w:spacing w:val="-10"/>
        </w:rPr>
        <w:t xml:space="preserve"> </w:t>
      </w:r>
      <w:r>
        <w:t>some</w:t>
      </w:r>
      <w:r>
        <w:rPr>
          <w:spacing w:val="-9"/>
        </w:rPr>
        <w:t xml:space="preserve"> </w:t>
      </w:r>
      <w:r>
        <w:t>approved</w:t>
      </w:r>
      <w:r>
        <w:rPr>
          <w:spacing w:val="-10"/>
        </w:rPr>
        <w:t xml:space="preserve"> </w:t>
      </w:r>
      <w:r>
        <w:t>the</w:t>
      </w:r>
      <w:r>
        <w:rPr>
          <w:spacing w:val="-9"/>
        </w:rPr>
        <w:t xml:space="preserve"> </w:t>
      </w:r>
      <w:r>
        <w:t>words</w:t>
      </w:r>
      <w:r>
        <w:rPr>
          <w:spacing w:val="-10"/>
        </w:rPr>
        <w:t xml:space="preserve"> </w:t>
      </w:r>
      <w:r>
        <w:t>of</w:t>
      </w:r>
      <w:r>
        <w:rPr>
          <w:spacing w:val="-9"/>
        </w:rPr>
        <w:t xml:space="preserve"> </w:t>
      </w:r>
      <w:r>
        <w:t>Jove</w:t>
      </w:r>
      <w:r>
        <w:rPr>
          <w:spacing w:val="-10"/>
        </w:rPr>
        <w:t xml:space="preserve"> </w:t>
      </w:r>
      <w:r>
        <w:t>and</w:t>
      </w:r>
      <w:r>
        <w:rPr>
          <w:spacing w:val="-9"/>
        </w:rPr>
        <w:t xml:space="preserve"> </w:t>
      </w:r>
      <w:r>
        <w:t>added</w:t>
      </w:r>
      <w:r>
        <w:rPr>
          <w:spacing w:val="-10"/>
        </w:rPr>
        <w:t xml:space="preserve"> </w:t>
      </w:r>
      <w:r>
        <w:t>fuel</w:t>
      </w:r>
      <w:r>
        <w:rPr>
          <w:spacing w:val="-9"/>
        </w:rPr>
        <w:t xml:space="preserve"> </w:t>
      </w:r>
      <w:r>
        <w:t>to</w:t>
      </w:r>
      <w:r>
        <w:rPr>
          <w:spacing w:val="-10"/>
        </w:rPr>
        <w:t xml:space="preserve"> </w:t>
      </w:r>
      <w:r>
        <w:t>his</w:t>
      </w:r>
      <w:r>
        <w:rPr>
          <w:spacing w:val="-9"/>
        </w:rPr>
        <w:t xml:space="preserve"> </w:t>
      </w:r>
      <w:r>
        <w:t>wrath,</w:t>
      </w:r>
      <w:r>
        <w:rPr>
          <w:spacing w:val="-10"/>
        </w:rPr>
        <w:t xml:space="preserve"> </w:t>
      </w:r>
      <w:r>
        <w:t>while</w:t>
      </w:r>
      <w:r>
        <w:rPr>
          <w:spacing w:val="-9"/>
        </w:rPr>
        <w:t xml:space="preserve"> </w:t>
      </w:r>
      <w:r>
        <w:t>others</w:t>
      </w:r>
      <w:r>
        <w:rPr>
          <w:spacing w:val="-10"/>
        </w:rPr>
        <w:t xml:space="preserve"> </w:t>
      </w:r>
      <w:r>
        <w:t>gave</w:t>
      </w:r>
      <w:r>
        <w:rPr>
          <w:spacing w:val="-9"/>
        </w:rPr>
        <w:t xml:space="preserve"> </w:t>
      </w:r>
      <w:r>
        <w:t>assent:</w:t>
      </w:r>
      <w:r>
        <w:rPr>
          <w:spacing w:val="-10"/>
        </w:rPr>
        <w:t xml:space="preserve"> </w:t>
      </w:r>
      <w:r>
        <w:t>but</w:t>
      </w:r>
      <w:r>
        <w:rPr>
          <w:spacing w:val="1"/>
        </w:rPr>
        <w:t xml:space="preserve"> </w:t>
      </w:r>
      <w:r>
        <w:t>all</w:t>
      </w:r>
      <w:r>
        <w:rPr>
          <w:spacing w:val="-4"/>
        </w:rPr>
        <w:t xml:space="preserve"> </w:t>
      </w:r>
      <w:r>
        <w:t>deplored</w:t>
      </w:r>
      <w:r>
        <w:rPr>
          <w:spacing w:val="-4"/>
        </w:rPr>
        <w:t xml:space="preserve"> </w:t>
      </w:r>
      <w:r>
        <w:t>and</w:t>
      </w:r>
      <w:r>
        <w:rPr>
          <w:spacing w:val="-3"/>
        </w:rPr>
        <w:t xml:space="preserve"> </w:t>
      </w:r>
      <w:r>
        <w:t>questioned</w:t>
      </w:r>
      <w:r>
        <w:rPr>
          <w:spacing w:val="-4"/>
        </w:rPr>
        <w:t xml:space="preserve"> </w:t>
      </w:r>
      <w:r>
        <w:t>the</w:t>
      </w:r>
      <w:r>
        <w:rPr>
          <w:spacing w:val="-3"/>
        </w:rPr>
        <w:t xml:space="preserve"> </w:t>
      </w:r>
      <w:r>
        <w:t>estate</w:t>
      </w:r>
      <w:r>
        <w:rPr>
          <w:spacing w:val="-4"/>
        </w:rPr>
        <w:t xml:space="preserve"> </w:t>
      </w:r>
      <w:r>
        <w:t>of</w:t>
      </w:r>
      <w:r>
        <w:rPr>
          <w:spacing w:val="-3"/>
        </w:rPr>
        <w:t xml:space="preserve"> </w:t>
      </w:r>
      <w:r>
        <w:t>earth</w:t>
      </w:r>
      <w:r>
        <w:rPr>
          <w:spacing w:val="-4"/>
        </w:rPr>
        <w:t xml:space="preserve"> </w:t>
      </w:r>
      <w:r>
        <w:t>deprived</w:t>
      </w:r>
      <w:r>
        <w:rPr>
          <w:spacing w:val="-3"/>
        </w:rPr>
        <w:t xml:space="preserve"> </w:t>
      </w:r>
      <w:r>
        <w:t>of</w:t>
      </w:r>
      <w:r>
        <w:rPr>
          <w:spacing w:val="-4"/>
        </w:rPr>
        <w:t xml:space="preserve"> </w:t>
      </w:r>
      <w:r>
        <w:t>mortals.</w:t>
      </w:r>
      <w:r>
        <w:rPr>
          <w:spacing w:val="-3"/>
        </w:rPr>
        <w:t xml:space="preserve"> </w:t>
      </w:r>
      <w:r>
        <w:t>Who</w:t>
      </w:r>
      <w:r>
        <w:rPr>
          <w:spacing w:val="-4"/>
        </w:rPr>
        <w:t xml:space="preserve"> </w:t>
      </w:r>
      <w:r>
        <w:t>could</w:t>
      </w:r>
      <w:r>
        <w:rPr>
          <w:spacing w:val="-3"/>
        </w:rPr>
        <w:t xml:space="preserve"> </w:t>
      </w:r>
      <w:r>
        <w:t>offer</w:t>
      </w:r>
      <w:r>
        <w:rPr>
          <w:spacing w:val="-4"/>
        </w:rPr>
        <w:t xml:space="preserve"> </w:t>
      </w:r>
      <w:r>
        <w:t>frankincense</w:t>
      </w:r>
      <w:r>
        <w:rPr>
          <w:spacing w:val="-3"/>
        </w:rPr>
        <w:t xml:space="preserve"> </w:t>
      </w:r>
      <w:r>
        <w:t>upon</w:t>
      </w:r>
      <w:r>
        <w:rPr>
          <w:spacing w:val="-4"/>
        </w:rPr>
        <w:t xml:space="preserve"> </w:t>
      </w:r>
      <w:r>
        <w:t>the</w:t>
      </w:r>
      <w:r>
        <w:rPr>
          <w:spacing w:val="-3"/>
        </w:rPr>
        <w:t xml:space="preserve"> </w:t>
      </w:r>
      <w:r>
        <w:t>altars?</w:t>
      </w:r>
      <w:r>
        <w:rPr>
          <w:spacing w:val="1"/>
        </w:rPr>
        <w:t xml:space="preserve"> </w:t>
      </w:r>
      <w:r>
        <w:t>Would</w:t>
      </w:r>
      <w:r>
        <w:rPr>
          <w:spacing w:val="-9"/>
        </w:rPr>
        <w:t xml:space="preserve"> </w:t>
      </w:r>
      <w:r>
        <w:t>he</w:t>
      </w:r>
      <w:r>
        <w:rPr>
          <w:spacing w:val="-9"/>
        </w:rPr>
        <w:t xml:space="preserve"> </w:t>
      </w:r>
      <w:r>
        <w:t>suffer</w:t>
      </w:r>
      <w:r>
        <w:rPr>
          <w:spacing w:val="-9"/>
        </w:rPr>
        <w:t xml:space="preserve"> </w:t>
      </w:r>
      <w:r>
        <w:t>earth</w:t>
      </w:r>
      <w:r>
        <w:rPr>
          <w:spacing w:val="-9"/>
        </w:rPr>
        <w:t xml:space="preserve"> </w:t>
      </w:r>
      <w:r>
        <w:t>to</w:t>
      </w:r>
      <w:r>
        <w:rPr>
          <w:spacing w:val="-9"/>
        </w:rPr>
        <w:t xml:space="preserve"> </w:t>
      </w:r>
      <w:r>
        <w:t>be</w:t>
      </w:r>
      <w:r>
        <w:rPr>
          <w:spacing w:val="-9"/>
        </w:rPr>
        <w:t xml:space="preserve"> </w:t>
      </w:r>
      <w:r>
        <w:t>despoiled</w:t>
      </w:r>
      <w:r>
        <w:rPr>
          <w:spacing w:val="-9"/>
        </w:rPr>
        <w:t xml:space="preserve"> </w:t>
      </w:r>
      <w:r>
        <w:t>by</w:t>
      </w:r>
      <w:r>
        <w:rPr>
          <w:spacing w:val="-8"/>
        </w:rPr>
        <w:t xml:space="preserve"> </w:t>
      </w:r>
      <w:r>
        <w:t>hungry</w:t>
      </w:r>
      <w:r>
        <w:rPr>
          <w:spacing w:val="-9"/>
        </w:rPr>
        <w:t xml:space="preserve"> </w:t>
      </w:r>
      <w:r>
        <w:t>beasts</w:t>
      </w:r>
      <w:r>
        <w:rPr>
          <w:spacing w:val="-9"/>
        </w:rPr>
        <w:t xml:space="preserve"> </w:t>
      </w:r>
      <w:r>
        <w:t>of</w:t>
      </w:r>
      <w:r>
        <w:rPr>
          <w:spacing w:val="-9"/>
        </w:rPr>
        <w:t xml:space="preserve"> </w:t>
      </w:r>
      <w:r>
        <w:t>prey?</w:t>
      </w:r>
      <w:r>
        <w:rPr>
          <w:spacing w:val="-9"/>
        </w:rPr>
        <w:t xml:space="preserve"> </w:t>
      </w:r>
      <w:r>
        <w:t>Such</w:t>
      </w:r>
      <w:r>
        <w:rPr>
          <w:spacing w:val="-9"/>
        </w:rPr>
        <w:t xml:space="preserve"> </w:t>
      </w:r>
      <w:r>
        <w:t>idle</w:t>
      </w:r>
      <w:r>
        <w:rPr>
          <w:spacing w:val="-9"/>
        </w:rPr>
        <w:t xml:space="preserve"> </w:t>
      </w:r>
      <w:r>
        <w:t>questions</w:t>
      </w:r>
      <w:r>
        <w:rPr>
          <w:spacing w:val="-8"/>
        </w:rPr>
        <w:t xml:space="preserve"> </w:t>
      </w:r>
      <w:r>
        <w:t>of</w:t>
      </w:r>
      <w:r>
        <w:rPr>
          <w:spacing w:val="-9"/>
        </w:rPr>
        <w:t xml:space="preserve"> </w:t>
      </w:r>
      <w:r>
        <w:t>the</w:t>
      </w:r>
      <w:r>
        <w:rPr>
          <w:spacing w:val="-9"/>
        </w:rPr>
        <w:t xml:space="preserve"> </w:t>
      </w:r>
      <w:r>
        <w:t>state</w:t>
      </w:r>
      <w:r>
        <w:rPr>
          <w:spacing w:val="-9"/>
        </w:rPr>
        <w:t xml:space="preserve"> </w:t>
      </w:r>
      <w:r>
        <w:t>of</w:t>
      </w:r>
      <w:r>
        <w:rPr>
          <w:spacing w:val="-9"/>
        </w:rPr>
        <w:t xml:space="preserve"> </w:t>
      </w:r>
      <w:r>
        <w:t>man</w:t>
      </w:r>
      <w:r>
        <w:rPr>
          <w:spacing w:val="-9"/>
        </w:rPr>
        <w:t xml:space="preserve"> </w:t>
      </w:r>
      <w:r>
        <w:t>the</w:t>
      </w:r>
      <w:r>
        <w:rPr>
          <w:spacing w:val="-9"/>
        </w:rPr>
        <w:t xml:space="preserve"> </w:t>
      </w:r>
      <w:r>
        <w:t>King</w:t>
      </w:r>
      <w:r>
        <w:rPr>
          <w:spacing w:val="-8"/>
        </w:rPr>
        <w:t xml:space="preserve"> </w:t>
      </w:r>
      <w:r>
        <w:t>of</w:t>
      </w:r>
      <w:r>
        <w:rPr>
          <w:spacing w:val="-53"/>
        </w:rPr>
        <w:t xml:space="preserve"> </w:t>
      </w:r>
      <w:r>
        <w:t>Gods</w:t>
      </w:r>
      <w:r>
        <w:rPr>
          <w:spacing w:val="-6"/>
        </w:rPr>
        <w:t xml:space="preserve"> </w:t>
      </w:r>
      <w:r>
        <w:t>forbade,</w:t>
      </w:r>
      <w:r>
        <w:rPr>
          <w:spacing w:val="-5"/>
        </w:rPr>
        <w:t xml:space="preserve"> </w:t>
      </w:r>
      <w:r>
        <w:t>but</w:t>
      </w:r>
      <w:r>
        <w:rPr>
          <w:spacing w:val="-5"/>
        </w:rPr>
        <w:t xml:space="preserve"> </w:t>
      </w:r>
      <w:r>
        <w:t>granted</w:t>
      </w:r>
      <w:r>
        <w:rPr>
          <w:spacing w:val="-5"/>
        </w:rPr>
        <w:t xml:space="preserve"> </w:t>
      </w:r>
      <w:r>
        <w:t>soon</w:t>
      </w:r>
      <w:r>
        <w:rPr>
          <w:spacing w:val="-5"/>
        </w:rPr>
        <w:t xml:space="preserve"> </w:t>
      </w:r>
      <w:r>
        <w:t>to</w:t>
      </w:r>
      <w:r>
        <w:rPr>
          <w:spacing w:val="-6"/>
        </w:rPr>
        <w:t xml:space="preserve"> </w:t>
      </w:r>
      <w:r>
        <w:t>people</w:t>
      </w:r>
      <w:r>
        <w:rPr>
          <w:spacing w:val="-5"/>
        </w:rPr>
        <w:t xml:space="preserve"> </w:t>
      </w:r>
      <w:r>
        <w:t>earth</w:t>
      </w:r>
      <w:r>
        <w:rPr>
          <w:spacing w:val="-5"/>
        </w:rPr>
        <w:t xml:space="preserve"> </w:t>
      </w:r>
      <w:r>
        <w:t>with</w:t>
      </w:r>
      <w:r>
        <w:rPr>
          <w:spacing w:val="-5"/>
        </w:rPr>
        <w:t xml:space="preserve"> </w:t>
      </w:r>
      <w:r>
        <w:t>race</w:t>
      </w:r>
      <w:r>
        <w:rPr>
          <w:spacing w:val="-5"/>
        </w:rPr>
        <w:t xml:space="preserve"> </w:t>
      </w:r>
      <w:r>
        <w:t>miraculous,</w:t>
      </w:r>
      <w:r>
        <w:rPr>
          <w:spacing w:val="-6"/>
        </w:rPr>
        <w:t xml:space="preserve"> </w:t>
      </w:r>
      <w:r>
        <w:t>unlike</w:t>
      </w:r>
      <w:r>
        <w:rPr>
          <w:spacing w:val="-5"/>
        </w:rPr>
        <w:t xml:space="preserve"> </w:t>
      </w:r>
      <w:r>
        <w:t>the</w:t>
      </w:r>
      <w:r>
        <w:rPr>
          <w:spacing w:val="-5"/>
        </w:rPr>
        <w:t xml:space="preserve"> </w:t>
      </w:r>
      <w:r>
        <w:t>first.</w:t>
      </w:r>
    </w:p>
    <w:p w14:paraId="5A80469F" w14:textId="77777777" w:rsidR="002672F3" w:rsidRDefault="002672F3" w:rsidP="002672F3">
      <w:pPr>
        <w:pStyle w:val="Body"/>
      </w:pPr>
    </w:p>
    <w:p w14:paraId="10064800" w14:textId="77777777" w:rsidR="003A417A" w:rsidRPr="002672F3" w:rsidRDefault="003A417A" w:rsidP="002672F3">
      <w:pPr>
        <w:pStyle w:val="Heading4"/>
        <w:rPr>
          <w:i/>
          <w:iCs/>
        </w:rPr>
      </w:pPr>
      <w:r w:rsidRPr="002672F3">
        <w:rPr>
          <w:i/>
          <w:iCs/>
        </w:rPr>
        <w:t>Diluvium.</w:t>
      </w:r>
      <w:r w:rsidRPr="002672F3">
        <w:rPr>
          <w:i/>
          <w:iCs/>
          <w:spacing w:val="-12"/>
        </w:rPr>
        <w:t xml:space="preserve"> </w:t>
      </w:r>
      <w:r w:rsidRPr="002672F3">
        <w:rPr>
          <w:i/>
          <w:iCs/>
        </w:rPr>
        <w:t>Deucalion</w:t>
      </w:r>
      <w:r w:rsidRPr="002672F3">
        <w:rPr>
          <w:i/>
          <w:iCs/>
          <w:spacing w:val="-12"/>
        </w:rPr>
        <w:t xml:space="preserve"> </w:t>
      </w:r>
      <w:r w:rsidRPr="002672F3">
        <w:rPr>
          <w:i/>
          <w:iCs/>
        </w:rPr>
        <w:t>et</w:t>
      </w:r>
      <w:r w:rsidRPr="002672F3">
        <w:rPr>
          <w:i/>
          <w:iCs/>
          <w:spacing w:val="-12"/>
        </w:rPr>
        <w:t xml:space="preserve"> </w:t>
      </w:r>
      <w:r w:rsidRPr="002672F3">
        <w:rPr>
          <w:i/>
          <w:iCs/>
        </w:rPr>
        <w:t>Pyrrha.</w:t>
      </w:r>
    </w:p>
    <w:p w14:paraId="407333DB" w14:textId="659AF3D7" w:rsidR="003A417A" w:rsidRDefault="003A417A" w:rsidP="002672F3">
      <w:pPr>
        <w:pStyle w:val="Body"/>
      </w:pPr>
      <w:r>
        <w:t>And now his thunder bolts would Jove wide scatter, but he feared the flames, unnumbered, sacred ether might</w:t>
      </w:r>
      <w:r>
        <w:rPr>
          <w:spacing w:val="-52"/>
        </w:rPr>
        <w:t xml:space="preserve"> </w:t>
      </w:r>
      <w:r>
        <w:t>ignite and burn the axle of the universe: and he remembered in the scroll of fate, there is a time appointed when</w:t>
      </w:r>
      <w:r>
        <w:rPr>
          <w:spacing w:val="1"/>
        </w:rPr>
        <w:t xml:space="preserve"> </w:t>
      </w:r>
      <w:r>
        <w:t>the</w:t>
      </w:r>
      <w:r>
        <w:rPr>
          <w:spacing w:val="-7"/>
        </w:rPr>
        <w:t xml:space="preserve"> </w:t>
      </w:r>
      <w:r>
        <w:t>sea</w:t>
      </w:r>
      <w:r>
        <w:rPr>
          <w:spacing w:val="-7"/>
        </w:rPr>
        <w:t xml:space="preserve"> </w:t>
      </w:r>
      <w:r>
        <w:t>and</w:t>
      </w:r>
      <w:r>
        <w:rPr>
          <w:spacing w:val="-7"/>
        </w:rPr>
        <w:t xml:space="preserve"> </w:t>
      </w:r>
      <w:r>
        <w:t>earth</w:t>
      </w:r>
      <w:r>
        <w:rPr>
          <w:spacing w:val="-7"/>
        </w:rPr>
        <w:t xml:space="preserve"> </w:t>
      </w:r>
      <w:r>
        <w:t>and</w:t>
      </w:r>
      <w:r>
        <w:rPr>
          <w:spacing w:val="-7"/>
        </w:rPr>
        <w:t xml:space="preserve"> </w:t>
      </w:r>
      <w:r>
        <w:t>Heavens</w:t>
      </w:r>
      <w:r>
        <w:rPr>
          <w:spacing w:val="-7"/>
        </w:rPr>
        <w:t xml:space="preserve"> </w:t>
      </w:r>
      <w:r>
        <w:t>shall</w:t>
      </w:r>
      <w:r>
        <w:rPr>
          <w:spacing w:val="-7"/>
        </w:rPr>
        <w:t xml:space="preserve"> </w:t>
      </w:r>
      <w:r>
        <w:t>melt,</w:t>
      </w:r>
      <w:r>
        <w:rPr>
          <w:spacing w:val="-7"/>
        </w:rPr>
        <w:t xml:space="preserve"> </w:t>
      </w:r>
      <w:r>
        <w:t>and</w:t>
      </w:r>
      <w:r>
        <w:rPr>
          <w:spacing w:val="-7"/>
        </w:rPr>
        <w:t xml:space="preserve"> </w:t>
      </w:r>
      <w:r>
        <w:t>fire</w:t>
      </w:r>
      <w:r>
        <w:rPr>
          <w:spacing w:val="-7"/>
        </w:rPr>
        <w:t xml:space="preserve"> </w:t>
      </w:r>
      <w:r>
        <w:t>destroy</w:t>
      </w:r>
      <w:r>
        <w:rPr>
          <w:spacing w:val="-7"/>
        </w:rPr>
        <w:t xml:space="preserve"> </w:t>
      </w:r>
      <w:r>
        <w:t>the</w:t>
      </w:r>
      <w:r>
        <w:rPr>
          <w:spacing w:val="-7"/>
        </w:rPr>
        <w:t xml:space="preserve"> </w:t>
      </w:r>
      <w:r>
        <w:t>universe</w:t>
      </w:r>
      <w:r>
        <w:rPr>
          <w:spacing w:val="-7"/>
        </w:rPr>
        <w:t xml:space="preserve"> </w:t>
      </w:r>
      <w:r>
        <w:t>of</w:t>
      </w:r>
      <w:r>
        <w:rPr>
          <w:spacing w:val="-7"/>
        </w:rPr>
        <w:t xml:space="preserve"> </w:t>
      </w:r>
      <w:r>
        <w:t>mighty</w:t>
      </w:r>
      <w:r>
        <w:rPr>
          <w:spacing w:val="-7"/>
        </w:rPr>
        <w:t xml:space="preserve"> </w:t>
      </w:r>
      <w:r>
        <w:t>labour</w:t>
      </w:r>
      <w:r>
        <w:rPr>
          <w:spacing w:val="-7"/>
        </w:rPr>
        <w:t xml:space="preserve"> </w:t>
      </w:r>
      <w:r>
        <w:t>wrought.</w:t>
      </w:r>
      <w:r>
        <w:rPr>
          <w:spacing w:val="-7"/>
        </w:rPr>
        <w:t xml:space="preserve"> </w:t>
      </w:r>
      <w:r>
        <w:t>Such</w:t>
      </w:r>
      <w:r>
        <w:rPr>
          <w:spacing w:val="-7"/>
        </w:rPr>
        <w:t xml:space="preserve"> </w:t>
      </w:r>
      <w:r>
        <w:t>weapons</w:t>
      </w:r>
      <w:r>
        <w:rPr>
          <w:spacing w:val="-7"/>
        </w:rPr>
        <w:t xml:space="preserve"> </w:t>
      </w:r>
      <w:r>
        <w:t>by</w:t>
      </w:r>
      <w:r>
        <w:rPr>
          <w:spacing w:val="-52"/>
        </w:rPr>
        <w:t xml:space="preserve"> </w:t>
      </w:r>
      <w:r>
        <w:t>the</w:t>
      </w:r>
      <w:r>
        <w:rPr>
          <w:spacing w:val="-10"/>
        </w:rPr>
        <w:t xml:space="preserve"> </w:t>
      </w:r>
      <w:r>
        <w:t>skill</w:t>
      </w:r>
      <w:r>
        <w:rPr>
          <w:spacing w:val="-9"/>
        </w:rPr>
        <w:t xml:space="preserve"> </w:t>
      </w:r>
      <w:r>
        <w:t>of</w:t>
      </w:r>
      <w:r>
        <w:rPr>
          <w:spacing w:val="-10"/>
        </w:rPr>
        <w:t xml:space="preserve"> </w:t>
      </w:r>
      <w:r>
        <w:rPr>
          <w:color w:val="3953A4"/>
          <w:u w:val="single" w:color="3953A4"/>
        </w:rPr>
        <w:t>Cyclops</w:t>
      </w:r>
      <w:r>
        <w:rPr>
          <w:color w:val="3953A4"/>
          <w:spacing w:val="-9"/>
        </w:rPr>
        <w:t xml:space="preserve"> </w:t>
      </w:r>
      <w:r>
        <w:t>forged,</w:t>
      </w:r>
      <w:r>
        <w:rPr>
          <w:spacing w:val="-10"/>
        </w:rPr>
        <w:t xml:space="preserve"> </w:t>
      </w:r>
      <w:r>
        <w:t>for</w:t>
      </w:r>
      <w:r>
        <w:rPr>
          <w:spacing w:val="-9"/>
        </w:rPr>
        <w:t xml:space="preserve"> </w:t>
      </w:r>
      <w:r>
        <w:t>different</w:t>
      </w:r>
      <w:r>
        <w:rPr>
          <w:spacing w:val="-10"/>
        </w:rPr>
        <w:t xml:space="preserve"> </w:t>
      </w:r>
      <w:r>
        <w:t>punishment</w:t>
      </w:r>
      <w:r>
        <w:rPr>
          <w:spacing w:val="-9"/>
        </w:rPr>
        <w:t xml:space="preserve"> </w:t>
      </w:r>
      <w:r>
        <w:t>he</w:t>
      </w:r>
      <w:r>
        <w:rPr>
          <w:spacing w:val="-9"/>
        </w:rPr>
        <w:t xml:space="preserve"> </w:t>
      </w:r>
      <w:r>
        <w:t>laid</w:t>
      </w:r>
      <w:r>
        <w:rPr>
          <w:spacing w:val="-10"/>
        </w:rPr>
        <w:t xml:space="preserve"> </w:t>
      </w:r>
      <w:r>
        <w:t>aside—</w:t>
      </w:r>
      <w:r>
        <w:rPr>
          <w:spacing w:val="-9"/>
        </w:rPr>
        <w:t xml:space="preserve"> </w:t>
      </w:r>
      <w:r>
        <w:t>for</w:t>
      </w:r>
      <w:r>
        <w:rPr>
          <w:spacing w:val="-10"/>
        </w:rPr>
        <w:t xml:space="preserve"> </w:t>
      </w:r>
      <w:r>
        <w:t>straightway</w:t>
      </w:r>
      <w:r>
        <w:rPr>
          <w:spacing w:val="-9"/>
        </w:rPr>
        <w:t xml:space="preserve"> </w:t>
      </w:r>
      <w:r>
        <w:t>he</w:t>
      </w:r>
      <w:r>
        <w:rPr>
          <w:spacing w:val="-10"/>
        </w:rPr>
        <w:t xml:space="preserve"> </w:t>
      </w:r>
      <w:r>
        <w:t>preferred</w:t>
      </w:r>
      <w:r>
        <w:rPr>
          <w:spacing w:val="-9"/>
        </w:rPr>
        <w:t xml:space="preserve"> </w:t>
      </w:r>
      <w:r>
        <w:t>to</w:t>
      </w:r>
      <w:r>
        <w:rPr>
          <w:spacing w:val="-10"/>
        </w:rPr>
        <w:t xml:space="preserve"> </w:t>
      </w:r>
      <w:r>
        <w:t>overwhelm</w:t>
      </w:r>
      <w:r>
        <w:rPr>
          <w:spacing w:val="-9"/>
        </w:rPr>
        <w:t xml:space="preserve"> </w:t>
      </w:r>
      <w:r>
        <w:t>the</w:t>
      </w:r>
      <w:r w:rsidR="002672F3">
        <w:t xml:space="preserve"> </w:t>
      </w:r>
      <w:r>
        <w:t>mortal</w:t>
      </w:r>
      <w:r>
        <w:rPr>
          <w:spacing w:val="-5"/>
        </w:rPr>
        <w:t xml:space="preserve"> </w:t>
      </w:r>
      <w:r>
        <w:t>race</w:t>
      </w:r>
      <w:r>
        <w:rPr>
          <w:spacing w:val="-4"/>
        </w:rPr>
        <w:t xml:space="preserve"> </w:t>
      </w:r>
      <w:r>
        <w:t>beneath</w:t>
      </w:r>
      <w:r>
        <w:rPr>
          <w:spacing w:val="-5"/>
        </w:rPr>
        <w:t xml:space="preserve"> </w:t>
      </w:r>
      <w:r>
        <w:t>deep</w:t>
      </w:r>
      <w:r>
        <w:rPr>
          <w:spacing w:val="-4"/>
        </w:rPr>
        <w:t xml:space="preserve"> </w:t>
      </w:r>
      <w:r>
        <w:t>waves</w:t>
      </w:r>
      <w:r>
        <w:rPr>
          <w:spacing w:val="-5"/>
        </w:rPr>
        <w:t xml:space="preserve"> </w:t>
      </w:r>
      <w:r>
        <w:t>and</w:t>
      </w:r>
      <w:r>
        <w:rPr>
          <w:spacing w:val="-4"/>
        </w:rPr>
        <w:t xml:space="preserve"> </w:t>
      </w:r>
      <w:r>
        <w:t>storms</w:t>
      </w:r>
      <w:r>
        <w:rPr>
          <w:spacing w:val="-4"/>
        </w:rPr>
        <w:t xml:space="preserve"> </w:t>
      </w:r>
      <w:r>
        <w:t>from</w:t>
      </w:r>
      <w:r>
        <w:rPr>
          <w:spacing w:val="-5"/>
        </w:rPr>
        <w:t xml:space="preserve"> </w:t>
      </w:r>
      <w:r>
        <w:t>every</w:t>
      </w:r>
      <w:r>
        <w:rPr>
          <w:spacing w:val="-4"/>
        </w:rPr>
        <w:t xml:space="preserve"> </w:t>
      </w:r>
      <w:r>
        <w:t>raining</w:t>
      </w:r>
      <w:r>
        <w:rPr>
          <w:spacing w:val="-5"/>
        </w:rPr>
        <w:t xml:space="preserve"> </w:t>
      </w:r>
      <w:r>
        <w:t>sky.</w:t>
      </w:r>
      <w:r>
        <w:rPr>
          <w:spacing w:val="-4"/>
        </w:rPr>
        <w:t xml:space="preserve"> </w:t>
      </w:r>
      <w:r>
        <w:t>And</w:t>
      </w:r>
      <w:r>
        <w:rPr>
          <w:spacing w:val="-4"/>
        </w:rPr>
        <w:t xml:space="preserve"> </w:t>
      </w:r>
      <w:r>
        <w:t>instantly</w:t>
      </w:r>
      <w:r>
        <w:rPr>
          <w:spacing w:val="-5"/>
        </w:rPr>
        <w:t xml:space="preserve"> </w:t>
      </w:r>
      <w:r>
        <w:t>he</w:t>
      </w:r>
      <w:r>
        <w:rPr>
          <w:spacing w:val="-4"/>
        </w:rPr>
        <w:t xml:space="preserve"> </w:t>
      </w:r>
      <w:r>
        <w:t>shut</w:t>
      </w:r>
      <w:r>
        <w:rPr>
          <w:spacing w:val="-5"/>
        </w:rPr>
        <w:t xml:space="preserve"> </w:t>
      </w:r>
      <w:r>
        <w:t>the</w:t>
      </w:r>
      <w:r>
        <w:rPr>
          <w:spacing w:val="-4"/>
        </w:rPr>
        <w:t xml:space="preserve"> </w:t>
      </w:r>
      <w:r>
        <w:t>Northwind</w:t>
      </w:r>
      <w:r>
        <w:rPr>
          <w:spacing w:val="-5"/>
        </w:rPr>
        <w:t xml:space="preserve"> </w:t>
      </w:r>
      <w:r>
        <w:t>in</w:t>
      </w:r>
      <w:r>
        <w:rPr>
          <w:spacing w:val="-4"/>
        </w:rPr>
        <w:t xml:space="preserve"> </w:t>
      </w:r>
      <w:r>
        <w:t>Aeolian</w:t>
      </w:r>
      <w:r>
        <w:rPr>
          <w:spacing w:val="-52"/>
        </w:rPr>
        <w:t xml:space="preserve"> </w:t>
      </w:r>
      <w:r>
        <w:t>caves,</w:t>
      </w:r>
      <w:r>
        <w:rPr>
          <w:spacing w:val="-7"/>
        </w:rPr>
        <w:t xml:space="preserve"> </w:t>
      </w:r>
      <w:r>
        <w:t>and</w:t>
      </w:r>
      <w:r>
        <w:rPr>
          <w:spacing w:val="-6"/>
        </w:rPr>
        <w:t xml:space="preserve"> </w:t>
      </w:r>
      <w:r>
        <w:t>every</w:t>
      </w:r>
      <w:r>
        <w:rPr>
          <w:spacing w:val="-7"/>
        </w:rPr>
        <w:t xml:space="preserve"> </w:t>
      </w:r>
      <w:r>
        <w:t>other</w:t>
      </w:r>
      <w:r>
        <w:rPr>
          <w:spacing w:val="-6"/>
        </w:rPr>
        <w:t xml:space="preserve"> </w:t>
      </w:r>
      <w:r>
        <w:t>wind</w:t>
      </w:r>
      <w:r>
        <w:rPr>
          <w:spacing w:val="-7"/>
        </w:rPr>
        <w:t xml:space="preserve"> </w:t>
      </w:r>
      <w:r>
        <w:t>that</w:t>
      </w:r>
      <w:r>
        <w:rPr>
          <w:spacing w:val="-6"/>
        </w:rPr>
        <w:t xml:space="preserve"> </w:t>
      </w:r>
      <w:r>
        <w:t>might</w:t>
      </w:r>
      <w:r>
        <w:rPr>
          <w:spacing w:val="-6"/>
        </w:rPr>
        <w:t xml:space="preserve"> </w:t>
      </w:r>
      <w:r>
        <w:t>dispel</w:t>
      </w:r>
      <w:r>
        <w:rPr>
          <w:spacing w:val="-7"/>
        </w:rPr>
        <w:t xml:space="preserve"> </w:t>
      </w:r>
      <w:r>
        <w:t>the</w:t>
      </w:r>
      <w:r>
        <w:rPr>
          <w:spacing w:val="-6"/>
        </w:rPr>
        <w:t xml:space="preserve"> </w:t>
      </w:r>
      <w:r>
        <w:t>gathering</w:t>
      </w:r>
      <w:r>
        <w:rPr>
          <w:spacing w:val="-7"/>
        </w:rPr>
        <w:t xml:space="preserve"> </w:t>
      </w:r>
      <w:r>
        <w:t>clouds.</w:t>
      </w:r>
      <w:r>
        <w:rPr>
          <w:spacing w:val="-6"/>
        </w:rPr>
        <w:t xml:space="preserve"> </w:t>
      </w:r>
      <w:r>
        <w:t>He</w:t>
      </w:r>
      <w:r>
        <w:rPr>
          <w:spacing w:val="-6"/>
        </w:rPr>
        <w:t xml:space="preserve"> </w:t>
      </w:r>
      <w:r>
        <w:t>bade</w:t>
      </w:r>
      <w:r>
        <w:rPr>
          <w:spacing w:val="-7"/>
        </w:rPr>
        <w:t xml:space="preserve"> </w:t>
      </w:r>
      <w:r>
        <w:t>the</w:t>
      </w:r>
      <w:r>
        <w:rPr>
          <w:spacing w:val="-6"/>
        </w:rPr>
        <w:t xml:space="preserve"> </w:t>
      </w:r>
      <w:r>
        <w:rPr>
          <w:color w:val="3953A4"/>
          <w:u w:val="single" w:color="3953A4"/>
        </w:rPr>
        <w:t>Southwind</w:t>
      </w:r>
      <w:r>
        <w:rPr>
          <w:color w:val="3953A4"/>
          <w:spacing w:val="-7"/>
        </w:rPr>
        <w:t xml:space="preserve"> </w:t>
      </w:r>
      <w:proofErr w:type="gramStart"/>
      <w:r>
        <w:t>blow:—</w:t>
      </w:r>
      <w:proofErr w:type="gramEnd"/>
    </w:p>
    <w:p w14:paraId="1E9932D9" w14:textId="3ECC295B" w:rsidR="003A417A" w:rsidRDefault="003A417A" w:rsidP="002672F3">
      <w:pPr>
        <w:pStyle w:val="Body"/>
      </w:pPr>
      <w:r>
        <w:t>the</w:t>
      </w:r>
      <w:r>
        <w:rPr>
          <w:spacing w:val="-7"/>
        </w:rPr>
        <w:t xml:space="preserve"> </w:t>
      </w:r>
      <w:r>
        <w:rPr>
          <w:color w:val="3953A4"/>
          <w:u w:val="single" w:color="3953A4"/>
        </w:rPr>
        <w:t>Southwind</w:t>
      </w:r>
      <w:r>
        <w:rPr>
          <w:color w:val="3953A4"/>
          <w:spacing w:val="-6"/>
        </w:rPr>
        <w:t xml:space="preserve"> </w:t>
      </w:r>
      <w:r>
        <w:t>flies</w:t>
      </w:r>
      <w:r>
        <w:rPr>
          <w:spacing w:val="-6"/>
        </w:rPr>
        <w:t xml:space="preserve"> </w:t>
      </w:r>
      <w:r>
        <w:t>abroad</w:t>
      </w:r>
      <w:r>
        <w:rPr>
          <w:spacing w:val="-7"/>
        </w:rPr>
        <w:t xml:space="preserve"> </w:t>
      </w:r>
      <w:r>
        <w:t>with</w:t>
      </w:r>
      <w:r>
        <w:rPr>
          <w:spacing w:val="-6"/>
        </w:rPr>
        <w:t xml:space="preserve"> </w:t>
      </w:r>
      <w:r>
        <w:t>dripping</w:t>
      </w:r>
      <w:r>
        <w:rPr>
          <w:spacing w:val="-6"/>
        </w:rPr>
        <w:t xml:space="preserve"> </w:t>
      </w:r>
      <w:r>
        <w:t>wings,</w:t>
      </w:r>
      <w:r>
        <w:rPr>
          <w:spacing w:val="-7"/>
        </w:rPr>
        <w:t xml:space="preserve"> </w:t>
      </w:r>
      <w:r>
        <w:t>concealing</w:t>
      </w:r>
      <w:r>
        <w:rPr>
          <w:spacing w:val="-6"/>
        </w:rPr>
        <w:t xml:space="preserve"> </w:t>
      </w:r>
      <w:r>
        <w:t>in</w:t>
      </w:r>
      <w:r>
        <w:rPr>
          <w:spacing w:val="-6"/>
        </w:rPr>
        <w:t xml:space="preserve"> </w:t>
      </w:r>
      <w:r>
        <w:t>the</w:t>
      </w:r>
      <w:r>
        <w:rPr>
          <w:spacing w:val="-6"/>
        </w:rPr>
        <w:t xml:space="preserve"> </w:t>
      </w:r>
      <w:r>
        <w:t>gloom</w:t>
      </w:r>
      <w:r>
        <w:rPr>
          <w:spacing w:val="-7"/>
        </w:rPr>
        <w:t xml:space="preserve"> </w:t>
      </w:r>
      <w:r>
        <w:t>his</w:t>
      </w:r>
      <w:r>
        <w:rPr>
          <w:spacing w:val="-6"/>
        </w:rPr>
        <w:t xml:space="preserve"> </w:t>
      </w:r>
      <w:r>
        <w:t>awful</w:t>
      </w:r>
      <w:r>
        <w:rPr>
          <w:spacing w:val="-6"/>
        </w:rPr>
        <w:t xml:space="preserve"> </w:t>
      </w:r>
      <w:r>
        <w:t>face:</w:t>
      </w:r>
      <w:r>
        <w:rPr>
          <w:spacing w:val="-7"/>
        </w:rPr>
        <w:t xml:space="preserve"> </w:t>
      </w:r>
      <w:r>
        <w:t>the</w:t>
      </w:r>
      <w:r>
        <w:rPr>
          <w:spacing w:val="-6"/>
        </w:rPr>
        <w:t xml:space="preserve"> </w:t>
      </w:r>
      <w:r>
        <w:t>drenching</w:t>
      </w:r>
      <w:r>
        <w:rPr>
          <w:spacing w:val="-6"/>
        </w:rPr>
        <w:t xml:space="preserve"> </w:t>
      </w:r>
      <w:r>
        <w:t>rain</w:t>
      </w:r>
      <w:r>
        <w:rPr>
          <w:spacing w:val="-6"/>
        </w:rPr>
        <w:t xml:space="preserve"> </w:t>
      </w:r>
      <w:r>
        <w:t>descends</w:t>
      </w:r>
      <w:r>
        <w:rPr>
          <w:spacing w:val="-4"/>
        </w:rPr>
        <w:t xml:space="preserve"> </w:t>
      </w:r>
      <w:r>
        <w:t>from</w:t>
      </w:r>
      <w:r>
        <w:rPr>
          <w:spacing w:val="-3"/>
        </w:rPr>
        <w:t xml:space="preserve"> </w:t>
      </w:r>
      <w:r>
        <w:t>his</w:t>
      </w:r>
      <w:r>
        <w:rPr>
          <w:spacing w:val="-4"/>
        </w:rPr>
        <w:t xml:space="preserve"> </w:t>
      </w:r>
      <w:r>
        <w:t>wet</w:t>
      </w:r>
      <w:r>
        <w:rPr>
          <w:spacing w:val="-3"/>
        </w:rPr>
        <w:t xml:space="preserve"> </w:t>
      </w:r>
      <w:r>
        <w:t>beard</w:t>
      </w:r>
      <w:r>
        <w:rPr>
          <w:spacing w:val="-4"/>
        </w:rPr>
        <w:t xml:space="preserve"> </w:t>
      </w:r>
      <w:r>
        <w:t>and</w:t>
      </w:r>
      <w:r>
        <w:rPr>
          <w:spacing w:val="-3"/>
        </w:rPr>
        <w:t xml:space="preserve"> </w:t>
      </w:r>
      <w:r>
        <w:t>hoary</w:t>
      </w:r>
      <w:r>
        <w:rPr>
          <w:spacing w:val="-4"/>
        </w:rPr>
        <w:t xml:space="preserve"> </w:t>
      </w:r>
      <w:r>
        <w:t>locks;</w:t>
      </w:r>
      <w:r>
        <w:rPr>
          <w:spacing w:val="-3"/>
        </w:rPr>
        <w:t xml:space="preserve"> </w:t>
      </w:r>
      <w:r>
        <w:t>dark</w:t>
      </w:r>
      <w:r>
        <w:rPr>
          <w:spacing w:val="-4"/>
        </w:rPr>
        <w:t xml:space="preserve"> </w:t>
      </w:r>
      <w:r>
        <w:t>clouds</w:t>
      </w:r>
      <w:r>
        <w:rPr>
          <w:spacing w:val="-3"/>
        </w:rPr>
        <w:t xml:space="preserve"> </w:t>
      </w:r>
      <w:r>
        <w:t>are</w:t>
      </w:r>
      <w:r>
        <w:rPr>
          <w:spacing w:val="-4"/>
        </w:rPr>
        <w:t xml:space="preserve"> </w:t>
      </w:r>
      <w:r>
        <w:t>on</w:t>
      </w:r>
      <w:r>
        <w:rPr>
          <w:spacing w:val="-3"/>
        </w:rPr>
        <w:t xml:space="preserve"> </w:t>
      </w:r>
      <w:r>
        <w:t>his</w:t>
      </w:r>
      <w:r>
        <w:rPr>
          <w:spacing w:val="-4"/>
        </w:rPr>
        <w:t xml:space="preserve"> </w:t>
      </w:r>
      <w:r>
        <w:t>brows</w:t>
      </w:r>
      <w:r>
        <w:rPr>
          <w:spacing w:val="-3"/>
        </w:rPr>
        <w:t xml:space="preserve"> </w:t>
      </w:r>
      <w:r>
        <w:t>and</w:t>
      </w:r>
      <w:r>
        <w:rPr>
          <w:spacing w:val="-4"/>
        </w:rPr>
        <w:t xml:space="preserve"> </w:t>
      </w:r>
      <w:r>
        <w:t>from</w:t>
      </w:r>
      <w:r>
        <w:rPr>
          <w:spacing w:val="-3"/>
        </w:rPr>
        <w:t xml:space="preserve"> </w:t>
      </w:r>
      <w:r>
        <w:t>his</w:t>
      </w:r>
      <w:r>
        <w:rPr>
          <w:spacing w:val="-3"/>
        </w:rPr>
        <w:t xml:space="preserve"> </w:t>
      </w:r>
      <w:r>
        <w:t>wings</w:t>
      </w:r>
      <w:r>
        <w:rPr>
          <w:spacing w:val="-4"/>
        </w:rPr>
        <w:t xml:space="preserve"> </w:t>
      </w:r>
      <w:r>
        <w:t>and</w:t>
      </w:r>
      <w:r>
        <w:rPr>
          <w:spacing w:val="-3"/>
        </w:rPr>
        <w:t xml:space="preserve"> </w:t>
      </w:r>
      <w:r>
        <w:t>garments</w:t>
      </w:r>
      <w:r>
        <w:rPr>
          <w:spacing w:val="-4"/>
        </w:rPr>
        <w:t xml:space="preserve"> </w:t>
      </w:r>
      <w:r>
        <w:t>drip</w:t>
      </w:r>
      <w:r>
        <w:rPr>
          <w:spacing w:val="-3"/>
        </w:rPr>
        <w:t xml:space="preserve"> </w:t>
      </w:r>
      <w:r>
        <w:t>the</w:t>
      </w:r>
      <w:r>
        <w:rPr>
          <w:spacing w:val="-52"/>
        </w:rPr>
        <w:t xml:space="preserve"> </w:t>
      </w:r>
      <w:r>
        <w:t>dews: his great hands press the overhanging clouds; loudly the thunders roll; the torrents pour; Iris, the messenger</w:t>
      </w:r>
      <w:r>
        <w:rPr>
          <w:spacing w:val="-52"/>
        </w:rPr>
        <w:t xml:space="preserve"> </w:t>
      </w:r>
      <w:r>
        <w:t>of</w:t>
      </w:r>
      <w:r>
        <w:rPr>
          <w:spacing w:val="-6"/>
        </w:rPr>
        <w:t xml:space="preserve"> </w:t>
      </w:r>
      <w:r>
        <w:rPr>
          <w:color w:val="3953A4"/>
          <w:u w:val="single" w:color="3953A4"/>
        </w:rPr>
        <w:t>Juno</w:t>
      </w:r>
      <w:r>
        <w:t>,</w:t>
      </w:r>
      <w:r>
        <w:rPr>
          <w:spacing w:val="-6"/>
        </w:rPr>
        <w:t xml:space="preserve"> </w:t>
      </w:r>
      <w:r>
        <w:t>clad</w:t>
      </w:r>
      <w:r>
        <w:rPr>
          <w:spacing w:val="-5"/>
        </w:rPr>
        <w:t xml:space="preserve"> </w:t>
      </w:r>
      <w:r>
        <w:t>in</w:t>
      </w:r>
      <w:r>
        <w:rPr>
          <w:spacing w:val="-6"/>
        </w:rPr>
        <w:t xml:space="preserve"> </w:t>
      </w:r>
      <w:r>
        <w:t>many</w:t>
      </w:r>
      <w:r>
        <w:rPr>
          <w:spacing w:val="-6"/>
        </w:rPr>
        <w:t xml:space="preserve"> </w:t>
      </w:r>
      <w:r>
        <w:t>coloured</w:t>
      </w:r>
      <w:r>
        <w:rPr>
          <w:spacing w:val="-5"/>
        </w:rPr>
        <w:t xml:space="preserve"> </w:t>
      </w:r>
      <w:r>
        <w:t>raiment,</w:t>
      </w:r>
      <w:r>
        <w:rPr>
          <w:spacing w:val="-6"/>
        </w:rPr>
        <w:t xml:space="preserve"> </w:t>
      </w:r>
      <w:r>
        <w:t>upward</w:t>
      </w:r>
      <w:r>
        <w:rPr>
          <w:spacing w:val="-5"/>
        </w:rPr>
        <w:t xml:space="preserve"> </w:t>
      </w:r>
      <w:r>
        <w:t>draws</w:t>
      </w:r>
      <w:r>
        <w:rPr>
          <w:spacing w:val="-6"/>
        </w:rPr>
        <w:t xml:space="preserve"> </w:t>
      </w:r>
      <w:r>
        <w:t>the</w:t>
      </w:r>
      <w:r>
        <w:rPr>
          <w:spacing w:val="-6"/>
        </w:rPr>
        <w:t xml:space="preserve"> </w:t>
      </w:r>
      <w:r>
        <w:t>steaming</w:t>
      </w:r>
      <w:r>
        <w:rPr>
          <w:spacing w:val="-5"/>
        </w:rPr>
        <w:t xml:space="preserve"> </w:t>
      </w:r>
      <w:r>
        <w:t>moisture</w:t>
      </w:r>
      <w:r>
        <w:rPr>
          <w:spacing w:val="-6"/>
        </w:rPr>
        <w:t xml:space="preserve"> </w:t>
      </w:r>
      <w:r>
        <w:t>to</w:t>
      </w:r>
      <w:r>
        <w:rPr>
          <w:spacing w:val="-6"/>
        </w:rPr>
        <w:t xml:space="preserve"> </w:t>
      </w:r>
      <w:r>
        <w:t>renew</w:t>
      </w:r>
      <w:r>
        <w:rPr>
          <w:spacing w:val="-5"/>
        </w:rPr>
        <w:t xml:space="preserve"> </w:t>
      </w:r>
      <w:r>
        <w:t>the</w:t>
      </w:r>
      <w:r>
        <w:rPr>
          <w:spacing w:val="-6"/>
        </w:rPr>
        <w:t xml:space="preserve"> </w:t>
      </w:r>
      <w:r>
        <w:t>clouds.</w:t>
      </w:r>
    </w:p>
    <w:p w14:paraId="764083F3" w14:textId="77777777" w:rsidR="003A417A" w:rsidRDefault="003A417A" w:rsidP="002672F3">
      <w:pPr>
        <w:pStyle w:val="Body"/>
      </w:pPr>
      <w:r>
        <w:t>The</w:t>
      </w:r>
      <w:r>
        <w:rPr>
          <w:spacing w:val="-6"/>
        </w:rPr>
        <w:t xml:space="preserve"> </w:t>
      </w:r>
      <w:r>
        <w:t>standing</w:t>
      </w:r>
      <w:r>
        <w:rPr>
          <w:spacing w:val="-6"/>
        </w:rPr>
        <w:t xml:space="preserve"> </w:t>
      </w:r>
      <w:r>
        <w:t>grain</w:t>
      </w:r>
      <w:r>
        <w:rPr>
          <w:spacing w:val="-6"/>
        </w:rPr>
        <w:t xml:space="preserve"> </w:t>
      </w:r>
      <w:r>
        <w:t>is</w:t>
      </w:r>
      <w:r>
        <w:rPr>
          <w:spacing w:val="-6"/>
        </w:rPr>
        <w:t xml:space="preserve"> </w:t>
      </w:r>
      <w:r>
        <w:t>beaten</w:t>
      </w:r>
      <w:r>
        <w:rPr>
          <w:spacing w:val="-6"/>
        </w:rPr>
        <w:t xml:space="preserve"> </w:t>
      </w:r>
      <w:r>
        <w:t>to</w:t>
      </w:r>
      <w:r>
        <w:rPr>
          <w:spacing w:val="-6"/>
        </w:rPr>
        <w:t xml:space="preserve"> </w:t>
      </w:r>
      <w:r>
        <w:t>the</w:t>
      </w:r>
      <w:r>
        <w:rPr>
          <w:spacing w:val="-6"/>
        </w:rPr>
        <w:t xml:space="preserve"> </w:t>
      </w:r>
      <w:r>
        <w:t>ground,</w:t>
      </w:r>
      <w:r>
        <w:rPr>
          <w:spacing w:val="-6"/>
        </w:rPr>
        <w:t xml:space="preserve"> </w:t>
      </w:r>
      <w:r>
        <w:t>the</w:t>
      </w:r>
      <w:r>
        <w:rPr>
          <w:spacing w:val="-6"/>
        </w:rPr>
        <w:t xml:space="preserve"> </w:t>
      </w:r>
      <w:r>
        <w:t>rustic’s</w:t>
      </w:r>
      <w:r>
        <w:rPr>
          <w:spacing w:val="-6"/>
        </w:rPr>
        <w:t xml:space="preserve"> </w:t>
      </w:r>
      <w:r>
        <w:t>crops</w:t>
      </w:r>
      <w:r>
        <w:rPr>
          <w:spacing w:val="-5"/>
        </w:rPr>
        <w:t xml:space="preserve"> </w:t>
      </w:r>
      <w:r>
        <w:t>are</w:t>
      </w:r>
      <w:r>
        <w:rPr>
          <w:spacing w:val="-6"/>
        </w:rPr>
        <w:t xml:space="preserve"> </w:t>
      </w:r>
      <w:r>
        <w:t>scattered</w:t>
      </w:r>
      <w:r>
        <w:rPr>
          <w:spacing w:val="-6"/>
        </w:rPr>
        <w:t xml:space="preserve"> </w:t>
      </w:r>
      <w:r>
        <w:t>in</w:t>
      </w:r>
      <w:r>
        <w:rPr>
          <w:spacing w:val="-6"/>
        </w:rPr>
        <w:t xml:space="preserve"> </w:t>
      </w:r>
      <w:r>
        <w:t>the</w:t>
      </w:r>
      <w:r>
        <w:rPr>
          <w:spacing w:val="-6"/>
        </w:rPr>
        <w:t xml:space="preserve"> </w:t>
      </w:r>
      <w:r>
        <w:t>mire,</w:t>
      </w:r>
      <w:r>
        <w:rPr>
          <w:spacing w:val="-6"/>
        </w:rPr>
        <w:t xml:space="preserve"> </w:t>
      </w:r>
      <w:r>
        <w:t>and</w:t>
      </w:r>
      <w:r>
        <w:rPr>
          <w:spacing w:val="-6"/>
        </w:rPr>
        <w:t xml:space="preserve"> </w:t>
      </w:r>
      <w:r>
        <w:t>he</w:t>
      </w:r>
      <w:r>
        <w:rPr>
          <w:spacing w:val="-6"/>
        </w:rPr>
        <w:t xml:space="preserve"> </w:t>
      </w:r>
      <w:r>
        <w:t>bewails</w:t>
      </w:r>
      <w:r>
        <w:rPr>
          <w:spacing w:val="-6"/>
        </w:rPr>
        <w:t xml:space="preserve"> </w:t>
      </w:r>
      <w:r>
        <w:t>the</w:t>
      </w:r>
      <w:r>
        <w:rPr>
          <w:spacing w:val="-6"/>
        </w:rPr>
        <w:t xml:space="preserve"> </w:t>
      </w:r>
      <w:r>
        <w:t>long</w:t>
      </w:r>
      <w:r>
        <w:rPr>
          <w:spacing w:val="-52"/>
        </w:rPr>
        <w:t xml:space="preserve"> </w:t>
      </w:r>
      <w:r>
        <w:t>year’s</w:t>
      </w:r>
      <w:r>
        <w:rPr>
          <w:spacing w:val="-7"/>
        </w:rPr>
        <w:t xml:space="preserve"> </w:t>
      </w:r>
      <w:r>
        <w:t>fruitless</w:t>
      </w:r>
      <w:r>
        <w:rPr>
          <w:spacing w:val="-6"/>
        </w:rPr>
        <w:t xml:space="preserve"> </w:t>
      </w:r>
      <w:r>
        <w:t>toil.</w:t>
      </w:r>
    </w:p>
    <w:p w14:paraId="2412E84E" w14:textId="395B52B0" w:rsidR="003A417A" w:rsidRDefault="003A417A" w:rsidP="002672F3">
      <w:pPr>
        <w:pStyle w:val="Body"/>
      </w:pPr>
      <w:r>
        <w:t>The</w:t>
      </w:r>
      <w:r>
        <w:rPr>
          <w:spacing w:val="-7"/>
        </w:rPr>
        <w:t xml:space="preserve"> </w:t>
      </w:r>
      <w:r>
        <w:t>wrath</w:t>
      </w:r>
      <w:r>
        <w:rPr>
          <w:spacing w:val="-7"/>
        </w:rPr>
        <w:t xml:space="preserve"> </w:t>
      </w:r>
      <w:r>
        <w:t>of</w:t>
      </w:r>
      <w:r>
        <w:rPr>
          <w:spacing w:val="-7"/>
        </w:rPr>
        <w:t xml:space="preserve"> </w:t>
      </w:r>
      <w:r>
        <w:t>Jove</w:t>
      </w:r>
      <w:r>
        <w:rPr>
          <w:spacing w:val="-6"/>
        </w:rPr>
        <w:t xml:space="preserve"> </w:t>
      </w:r>
      <w:r>
        <w:t>was</w:t>
      </w:r>
      <w:r>
        <w:rPr>
          <w:spacing w:val="-7"/>
        </w:rPr>
        <w:t xml:space="preserve"> </w:t>
      </w:r>
      <w:r>
        <w:t>not</w:t>
      </w:r>
      <w:r>
        <w:rPr>
          <w:spacing w:val="-7"/>
        </w:rPr>
        <w:t xml:space="preserve"> </w:t>
      </w:r>
      <w:r>
        <w:t>content</w:t>
      </w:r>
      <w:r>
        <w:rPr>
          <w:spacing w:val="-7"/>
        </w:rPr>
        <w:t xml:space="preserve"> </w:t>
      </w:r>
      <w:r>
        <w:t>with</w:t>
      </w:r>
      <w:r>
        <w:rPr>
          <w:spacing w:val="-6"/>
        </w:rPr>
        <w:t xml:space="preserve"> </w:t>
      </w:r>
      <w:r>
        <w:t>powers</w:t>
      </w:r>
      <w:r>
        <w:rPr>
          <w:spacing w:val="-7"/>
        </w:rPr>
        <w:t xml:space="preserve"> </w:t>
      </w:r>
      <w:r>
        <w:t>that</w:t>
      </w:r>
      <w:r>
        <w:rPr>
          <w:spacing w:val="-7"/>
        </w:rPr>
        <w:t xml:space="preserve"> </w:t>
      </w:r>
      <w:r>
        <w:t>emanate</w:t>
      </w:r>
      <w:r>
        <w:rPr>
          <w:spacing w:val="-7"/>
        </w:rPr>
        <w:t xml:space="preserve"> </w:t>
      </w:r>
      <w:r>
        <w:t>from</w:t>
      </w:r>
      <w:r>
        <w:rPr>
          <w:spacing w:val="-6"/>
        </w:rPr>
        <w:t xml:space="preserve"> </w:t>
      </w:r>
      <w:r>
        <w:t>Heaven;</w:t>
      </w:r>
      <w:r>
        <w:rPr>
          <w:spacing w:val="-7"/>
        </w:rPr>
        <w:t xml:space="preserve"> </w:t>
      </w:r>
      <w:r>
        <w:t>he</w:t>
      </w:r>
      <w:r>
        <w:rPr>
          <w:spacing w:val="-7"/>
        </w:rPr>
        <w:t xml:space="preserve"> </w:t>
      </w:r>
      <w:r>
        <w:t>brought</w:t>
      </w:r>
      <w:r>
        <w:rPr>
          <w:spacing w:val="-7"/>
        </w:rPr>
        <w:t xml:space="preserve"> </w:t>
      </w:r>
      <w:r>
        <w:t>to</w:t>
      </w:r>
      <w:r>
        <w:rPr>
          <w:spacing w:val="-6"/>
        </w:rPr>
        <w:t xml:space="preserve"> </w:t>
      </w:r>
      <w:r>
        <w:t>aid</w:t>
      </w:r>
      <w:r>
        <w:rPr>
          <w:spacing w:val="-7"/>
        </w:rPr>
        <w:t xml:space="preserve"> </w:t>
      </w:r>
      <w:r>
        <w:t>his</w:t>
      </w:r>
      <w:r>
        <w:rPr>
          <w:spacing w:val="-7"/>
        </w:rPr>
        <w:t xml:space="preserve"> </w:t>
      </w:r>
      <w:r>
        <w:t>azure</w:t>
      </w:r>
      <w:r>
        <w:rPr>
          <w:spacing w:val="-7"/>
        </w:rPr>
        <w:t xml:space="preserve"> </w:t>
      </w:r>
      <w:r>
        <w:t>brother,</w:t>
      </w:r>
      <w:r>
        <w:rPr>
          <w:spacing w:val="-52"/>
        </w:rPr>
        <w:t xml:space="preserve"> </w:t>
      </w:r>
      <w:r>
        <w:t>lord of flowing waves, who called upon the Rivers and the Streams: and when they entered his impearled abode,</w:t>
      </w:r>
      <w:r>
        <w:rPr>
          <w:spacing w:val="1"/>
        </w:rPr>
        <w:t xml:space="preserve"> </w:t>
      </w:r>
      <w:r>
        <w:rPr>
          <w:color w:val="3953A4"/>
          <w:u w:val="single" w:color="3953A4"/>
        </w:rPr>
        <w:t>Neptune</w:t>
      </w:r>
      <w:r>
        <w:t>, their ancient ruler, thus began; “A long appeal is needless; pour ye forth in rage of power; open up your</w:t>
      </w:r>
      <w:r>
        <w:rPr>
          <w:spacing w:val="-52"/>
        </w:rPr>
        <w:t xml:space="preserve"> </w:t>
      </w:r>
      <w:r>
        <w:t>fountains;</w:t>
      </w:r>
      <w:r>
        <w:rPr>
          <w:spacing w:val="-7"/>
        </w:rPr>
        <w:t xml:space="preserve"> </w:t>
      </w:r>
      <w:r>
        <w:t>rush</w:t>
      </w:r>
      <w:r>
        <w:rPr>
          <w:spacing w:val="-7"/>
        </w:rPr>
        <w:t xml:space="preserve"> </w:t>
      </w:r>
      <w:r>
        <w:t>over</w:t>
      </w:r>
      <w:r>
        <w:rPr>
          <w:spacing w:val="-6"/>
        </w:rPr>
        <w:t xml:space="preserve"> </w:t>
      </w:r>
      <w:r>
        <w:t>obstacles;</w:t>
      </w:r>
      <w:r>
        <w:rPr>
          <w:spacing w:val="-7"/>
        </w:rPr>
        <w:t xml:space="preserve"> </w:t>
      </w:r>
      <w:r>
        <w:t>let</w:t>
      </w:r>
      <w:r>
        <w:rPr>
          <w:spacing w:val="-6"/>
        </w:rPr>
        <w:t xml:space="preserve"> </w:t>
      </w:r>
      <w:r>
        <w:t>every</w:t>
      </w:r>
      <w:r>
        <w:rPr>
          <w:spacing w:val="-7"/>
        </w:rPr>
        <w:t xml:space="preserve"> </w:t>
      </w:r>
      <w:r>
        <w:t>stream</w:t>
      </w:r>
      <w:r>
        <w:rPr>
          <w:spacing w:val="-6"/>
        </w:rPr>
        <w:t xml:space="preserve"> </w:t>
      </w:r>
      <w:r>
        <w:t>pour</w:t>
      </w:r>
      <w:r>
        <w:rPr>
          <w:spacing w:val="-7"/>
        </w:rPr>
        <w:t xml:space="preserve"> </w:t>
      </w:r>
      <w:r>
        <w:t>forth</w:t>
      </w:r>
      <w:r>
        <w:rPr>
          <w:spacing w:val="-6"/>
        </w:rPr>
        <w:t xml:space="preserve"> </w:t>
      </w:r>
      <w:r>
        <w:t>in</w:t>
      </w:r>
      <w:r>
        <w:rPr>
          <w:spacing w:val="-7"/>
        </w:rPr>
        <w:t xml:space="preserve"> </w:t>
      </w:r>
      <w:r>
        <w:t>boundless</w:t>
      </w:r>
      <w:r>
        <w:rPr>
          <w:spacing w:val="-6"/>
        </w:rPr>
        <w:t xml:space="preserve"> </w:t>
      </w:r>
      <w:r>
        <w:t>floods.”</w:t>
      </w:r>
      <w:r>
        <w:rPr>
          <w:spacing w:val="-7"/>
        </w:rPr>
        <w:t xml:space="preserve"> </w:t>
      </w:r>
      <w:proofErr w:type="gramStart"/>
      <w:r>
        <w:t>Thus</w:t>
      </w:r>
      <w:proofErr w:type="gramEnd"/>
      <w:r>
        <w:rPr>
          <w:spacing w:val="-6"/>
        </w:rPr>
        <w:t xml:space="preserve"> </w:t>
      </w:r>
      <w:r>
        <w:t>he</w:t>
      </w:r>
      <w:r>
        <w:rPr>
          <w:spacing w:val="-7"/>
        </w:rPr>
        <w:t xml:space="preserve"> </w:t>
      </w:r>
      <w:r>
        <w:t>commands,</w:t>
      </w:r>
      <w:r>
        <w:rPr>
          <w:spacing w:val="-6"/>
        </w:rPr>
        <w:t xml:space="preserve"> </w:t>
      </w:r>
      <w:r>
        <w:t>and</w:t>
      </w:r>
      <w:r>
        <w:rPr>
          <w:spacing w:val="-7"/>
        </w:rPr>
        <w:t xml:space="preserve"> </w:t>
      </w:r>
      <w:r>
        <w:t>none</w:t>
      </w:r>
      <w:r>
        <w:rPr>
          <w:spacing w:val="-6"/>
        </w:rPr>
        <w:t xml:space="preserve"> </w:t>
      </w:r>
      <w:r>
        <w:t>dissenting</w:t>
      </w:r>
      <w:r>
        <w:rPr>
          <w:spacing w:val="-3"/>
        </w:rPr>
        <w:t xml:space="preserve"> </w:t>
      </w:r>
      <w:r>
        <w:t>all</w:t>
      </w:r>
      <w:r>
        <w:rPr>
          <w:spacing w:val="-2"/>
        </w:rPr>
        <w:t xml:space="preserve"> </w:t>
      </w:r>
      <w:r>
        <w:t>the</w:t>
      </w:r>
      <w:r>
        <w:rPr>
          <w:spacing w:val="-2"/>
        </w:rPr>
        <w:t xml:space="preserve"> </w:t>
      </w:r>
      <w:r>
        <w:t>River</w:t>
      </w:r>
      <w:r>
        <w:rPr>
          <w:spacing w:val="-2"/>
        </w:rPr>
        <w:t xml:space="preserve"> </w:t>
      </w:r>
      <w:r>
        <w:t>Gods</w:t>
      </w:r>
      <w:r>
        <w:rPr>
          <w:spacing w:val="-2"/>
        </w:rPr>
        <w:t xml:space="preserve"> </w:t>
      </w:r>
      <w:r>
        <w:t>return,</w:t>
      </w:r>
      <w:r>
        <w:rPr>
          <w:spacing w:val="-2"/>
        </w:rPr>
        <w:t xml:space="preserve"> </w:t>
      </w:r>
      <w:r>
        <w:t>and</w:t>
      </w:r>
      <w:r>
        <w:rPr>
          <w:spacing w:val="-2"/>
        </w:rPr>
        <w:t xml:space="preserve"> </w:t>
      </w:r>
      <w:r>
        <w:t>opening</w:t>
      </w:r>
      <w:r>
        <w:rPr>
          <w:spacing w:val="-2"/>
        </w:rPr>
        <w:t xml:space="preserve"> </w:t>
      </w:r>
      <w:r>
        <w:t>up</w:t>
      </w:r>
      <w:r>
        <w:rPr>
          <w:spacing w:val="-2"/>
        </w:rPr>
        <w:t xml:space="preserve"> </w:t>
      </w:r>
      <w:r>
        <w:t>their</w:t>
      </w:r>
      <w:r>
        <w:rPr>
          <w:spacing w:val="-2"/>
        </w:rPr>
        <w:t xml:space="preserve"> </w:t>
      </w:r>
      <w:r>
        <w:t>fountains</w:t>
      </w:r>
      <w:r>
        <w:rPr>
          <w:spacing w:val="-2"/>
        </w:rPr>
        <w:t xml:space="preserve"> </w:t>
      </w:r>
      <w:r>
        <w:t>roll</w:t>
      </w:r>
      <w:r>
        <w:rPr>
          <w:spacing w:val="-2"/>
        </w:rPr>
        <w:t xml:space="preserve"> </w:t>
      </w:r>
      <w:r>
        <w:t>tumultuous</w:t>
      </w:r>
      <w:r>
        <w:rPr>
          <w:spacing w:val="-2"/>
        </w:rPr>
        <w:t xml:space="preserve"> </w:t>
      </w:r>
      <w:r>
        <w:t>to</w:t>
      </w:r>
      <w:r>
        <w:rPr>
          <w:spacing w:val="-3"/>
        </w:rPr>
        <w:t xml:space="preserve"> </w:t>
      </w:r>
      <w:r>
        <w:t>the</w:t>
      </w:r>
      <w:r>
        <w:rPr>
          <w:spacing w:val="-2"/>
        </w:rPr>
        <w:t xml:space="preserve"> </w:t>
      </w:r>
      <w:r>
        <w:t>deep</w:t>
      </w:r>
      <w:r>
        <w:rPr>
          <w:spacing w:val="-2"/>
        </w:rPr>
        <w:t xml:space="preserve"> </w:t>
      </w:r>
      <w:r>
        <w:t>unfruitful</w:t>
      </w:r>
      <w:r>
        <w:rPr>
          <w:spacing w:val="-2"/>
        </w:rPr>
        <w:t xml:space="preserve"> </w:t>
      </w:r>
      <w:r>
        <w:t>sea.</w:t>
      </w:r>
    </w:p>
    <w:p w14:paraId="0466C8E3" w14:textId="77777777" w:rsidR="003A417A" w:rsidRDefault="003A417A" w:rsidP="002672F3">
      <w:pPr>
        <w:pStyle w:val="Body"/>
      </w:pPr>
      <w:r>
        <w:t xml:space="preserve">And </w:t>
      </w:r>
      <w:r>
        <w:rPr>
          <w:color w:val="3953A4"/>
          <w:u w:val="single" w:color="3953A4"/>
        </w:rPr>
        <w:t>Neptune</w:t>
      </w:r>
      <w:r>
        <w:rPr>
          <w:color w:val="3953A4"/>
          <w:spacing w:val="1"/>
        </w:rPr>
        <w:t xml:space="preserve"> </w:t>
      </w:r>
      <w:r>
        <w:t>with</w:t>
      </w:r>
      <w:r>
        <w:rPr>
          <w:spacing w:val="1"/>
        </w:rPr>
        <w:t xml:space="preserve"> </w:t>
      </w:r>
      <w:r>
        <w:t>his</w:t>
      </w:r>
      <w:r>
        <w:rPr>
          <w:spacing w:val="1"/>
        </w:rPr>
        <w:t xml:space="preserve"> </w:t>
      </w:r>
      <w:r>
        <w:t>trident</w:t>
      </w:r>
      <w:r>
        <w:rPr>
          <w:spacing w:val="1"/>
        </w:rPr>
        <w:t xml:space="preserve"> </w:t>
      </w:r>
      <w:r>
        <w:t>smote</w:t>
      </w:r>
      <w:r>
        <w:rPr>
          <w:spacing w:val="1"/>
        </w:rPr>
        <w:t xml:space="preserve"> </w:t>
      </w:r>
      <w:r>
        <w:t>the</w:t>
      </w:r>
      <w:r>
        <w:rPr>
          <w:spacing w:val="1"/>
        </w:rPr>
        <w:t xml:space="preserve"> </w:t>
      </w:r>
      <w:r>
        <w:t>Earth, which</w:t>
      </w:r>
      <w:r>
        <w:rPr>
          <w:spacing w:val="1"/>
        </w:rPr>
        <w:t xml:space="preserve"> </w:t>
      </w:r>
      <w:r>
        <w:t>trembling</w:t>
      </w:r>
      <w:r>
        <w:rPr>
          <w:spacing w:val="1"/>
        </w:rPr>
        <w:t xml:space="preserve"> </w:t>
      </w:r>
      <w:r>
        <w:t>with</w:t>
      </w:r>
      <w:r>
        <w:rPr>
          <w:spacing w:val="1"/>
        </w:rPr>
        <w:t xml:space="preserve"> </w:t>
      </w:r>
      <w:r>
        <w:t>unwonted</w:t>
      </w:r>
      <w:r>
        <w:rPr>
          <w:spacing w:val="1"/>
        </w:rPr>
        <w:t xml:space="preserve"> </w:t>
      </w:r>
      <w:r>
        <w:t>throes</w:t>
      </w:r>
      <w:r>
        <w:rPr>
          <w:spacing w:val="1"/>
        </w:rPr>
        <w:t xml:space="preserve"> </w:t>
      </w:r>
      <w:r>
        <w:t>heaved</w:t>
      </w:r>
      <w:r>
        <w:rPr>
          <w:spacing w:val="1"/>
        </w:rPr>
        <w:t xml:space="preserve"> </w:t>
      </w:r>
      <w:r>
        <w:t>up the</w:t>
      </w:r>
      <w:r>
        <w:rPr>
          <w:spacing w:val="1"/>
        </w:rPr>
        <w:t xml:space="preserve"> </w:t>
      </w:r>
      <w:r>
        <w:t>sources</w:t>
      </w:r>
      <w:r>
        <w:rPr>
          <w:spacing w:val="1"/>
        </w:rPr>
        <w:t xml:space="preserve"> </w:t>
      </w:r>
      <w:r>
        <w:t>of</w:t>
      </w:r>
      <w:r>
        <w:rPr>
          <w:spacing w:val="-5"/>
        </w:rPr>
        <w:t xml:space="preserve"> </w:t>
      </w:r>
      <w:r>
        <w:t>her</w:t>
      </w:r>
      <w:r>
        <w:rPr>
          <w:spacing w:val="-4"/>
        </w:rPr>
        <w:t xml:space="preserve"> </w:t>
      </w:r>
      <w:r>
        <w:t>waters</w:t>
      </w:r>
      <w:r>
        <w:rPr>
          <w:spacing w:val="-4"/>
        </w:rPr>
        <w:t xml:space="preserve"> </w:t>
      </w:r>
      <w:r>
        <w:t>bare;</w:t>
      </w:r>
      <w:r>
        <w:rPr>
          <w:spacing w:val="-5"/>
        </w:rPr>
        <w:t xml:space="preserve"> </w:t>
      </w:r>
      <w:r>
        <w:t>and</w:t>
      </w:r>
      <w:r>
        <w:rPr>
          <w:spacing w:val="-4"/>
        </w:rPr>
        <w:t xml:space="preserve"> </w:t>
      </w:r>
      <w:r>
        <w:t>through</w:t>
      </w:r>
      <w:r>
        <w:rPr>
          <w:spacing w:val="-4"/>
        </w:rPr>
        <w:t xml:space="preserve"> </w:t>
      </w:r>
      <w:r>
        <w:t>her</w:t>
      </w:r>
      <w:r>
        <w:rPr>
          <w:spacing w:val="-4"/>
        </w:rPr>
        <w:t xml:space="preserve"> </w:t>
      </w:r>
      <w:r>
        <w:t>open</w:t>
      </w:r>
      <w:r>
        <w:rPr>
          <w:spacing w:val="-5"/>
        </w:rPr>
        <w:t xml:space="preserve"> </w:t>
      </w:r>
      <w:r>
        <w:t>plains</w:t>
      </w:r>
      <w:r>
        <w:rPr>
          <w:spacing w:val="-4"/>
        </w:rPr>
        <w:t xml:space="preserve"> </w:t>
      </w:r>
      <w:r>
        <w:t>the</w:t>
      </w:r>
      <w:r>
        <w:rPr>
          <w:spacing w:val="-4"/>
        </w:rPr>
        <w:t xml:space="preserve"> </w:t>
      </w:r>
      <w:r>
        <w:t>rapid</w:t>
      </w:r>
      <w:r>
        <w:rPr>
          <w:spacing w:val="-4"/>
        </w:rPr>
        <w:t xml:space="preserve"> </w:t>
      </w:r>
      <w:r>
        <w:t>rivers</w:t>
      </w:r>
      <w:r>
        <w:rPr>
          <w:spacing w:val="-5"/>
        </w:rPr>
        <w:t xml:space="preserve"> </w:t>
      </w:r>
      <w:r>
        <w:t>rushed</w:t>
      </w:r>
      <w:r>
        <w:rPr>
          <w:spacing w:val="-4"/>
        </w:rPr>
        <w:t xml:space="preserve"> </w:t>
      </w:r>
      <w:r>
        <w:t>resistless,</w:t>
      </w:r>
      <w:r>
        <w:rPr>
          <w:spacing w:val="-4"/>
        </w:rPr>
        <w:t xml:space="preserve"> </w:t>
      </w:r>
      <w:r>
        <w:t>onward</w:t>
      </w:r>
      <w:r>
        <w:rPr>
          <w:spacing w:val="-5"/>
        </w:rPr>
        <w:t xml:space="preserve"> </w:t>
      </w:r>
      <w:r>
        <w:t>bearing</w:t>
      </w:r>
      <w:r>
        <w:rPr>
          <w:spacing w:val="-4"/>
        </w:rPr>
        <w:t xml:space="preserve"> </w:t>
      </w:r>
      <w:r>
        <w:t>the</w:t>
      </w:r>
      <w:r>
        <w:rPr>
          <w:spacing w:val="-4"/>
        </w:rPr>
        <w:t xml:space="preserve"> </w:t>
      </w:r>
      <w:r>
        <w:t>waving</w:t>
      </w:r>
      <w:r>
        <w:rPr>
          <w:spacing w:val="-4"/>
        </w:rPr>
        <w:t xml:space="preserve"> </w:t>
      </w:r>
      <w:r>
        <w:t>grain,</w:t>
      </w:r>
    </w:p>
    <w:p w14:paraId="76356A0E" w14:textId="77777777" w:rsidR="003A417A" w:rsidRDefault="003A417A" w:rsidP="002672F3">
      <w:pPr>
        <w:pStyle w:val="Body"/>
      </w:pPr>
      <w:r>
        <w:lastRenderedPageBreak/>
        <w:t xml:space="preserve">the budding groves, the houses, sheep and </w:t>
      </w:r>
      <w:proofErr w:type="gramStart"/>
      <w:r>
        <w:t>men,—</w:t>
      </w:r>
      <w:proofErr w:type="gramEnd"/>
      <w:r>
        <w:t xml:space="preserve"> and holy temples, and their sacred urns. The mansions that</w:t>
      </w:r>
      <w:r>
        <w:rPr>
          <w:spacing w:val="1"/>
        </w:rPr>
        <w:t xml:space="preserve"> </w:t>
      </w:r>
      <w:r>
        <w:t>remained, resisting vast and total ruin, deepening waves concealed and whelmed their tottering turrets in the flood</w:t>
      </w:r>
      <w:r>
        <w:rPr>
          <w:spacing w:val="-52"/>
        </w:rPr>
        <w:t xml:space="preserve"> </w:t>
      </w:r>
      <w:r>
        <w:t>and</w:t>
      </w:r>
      <w:r>
        <w:rPr>
          <w:spacing w:val="-10"/>
        </w:rPr>
        <w:t xml:space="preserve"> </w:t>
      </w:r>
      <w:r>
        <w:t>whirling</w:t>
      </w:r>
      <w:r>
        <w:rPr>
          <w:spacing w:val="-10"/>
        </w:rPr>
        <w:t xml:space="preserve"> </w:t>
      </w:r>
      <w:r>
        <w:t>gulf.</w:t>
      </w:r>
      <w:r>
        <w:rPr>
          <w:spacing w:val="-9"/>
        </w:rPr>
        <w:t xml:space="preserve"> </w:t>
      </w:r>
      <w:r>
        <w:t>And</w:t>
      </w:r>
      <w:r>
        <w:rPr>
          <w:spacing w:val="-10"/>
        </w:rPr>
        <w:t xml:space="preserve"> </w:t>
      </w:r>
      <w:r>
        <w:t>now</w:t>
      </w:r>
      <w:r>
        <w:rPr>
          <w:spacing w:val="-9"/>
        </w:rPr>
        <w:t xml:space="preserve"> </w:t>
      </w:r>
      <w:r>
        <w:t>one</w:t>
      </w:r>
      <w:r>
        <w:rPr>
          <w:spacing w:val="-10"/>
        </w:rPr>
        <w:t xml:space="preserve"> </w:t>
      </w:r>
      <w:r>
        <w:t>vast</w:t>
      </w:r>
      <w:r>
        <w:rPr>
          <w:spacing w:val="-9"/>
        </w:rPr>
        <w:t xml:space="preserve"> </w:t>
      </w:r>
      <w:r>
        <w:t>expanse,</w:t>
      </w:r>
      <w:r>
        <w:rPr>
          <w:spacing w:val="-10"/>
        </w:rPr>
        <w:t xml:space="preserve"> </w:t>
      </w:r>
      <w:r>
        <w:t>the</w:t>
      </w:r>
      <w:r>
        <w:rPr>
          <w:spacing w:val="-9"/>
        </w:rPr>
        <w:t xml:space="preserve"> </w:t>
      </w:r>
      <w:r>
        <w:t>land</w:t>
      </w:r>
      <w:r>
        <w:rPr>
          <w:spacing w:val="-10"/>
        </w:rPr>
        <w:t xml:space="preserve"> </w:t>
      </w:r>
      <w:r>
        <w:t>and</w:t>
      </w:r>
      <w:r>
        <w:rPr>
          <w:spacing w:val="-9"/>
        </w:rPr>
        <w:t xml:space="preserve"> </w:t>
      </w:r>
      <w:r>
        <w:t>sea</w:t>
      </w:r>
      <w:r>
        <w:rPr>
          <w:spacing w:val="-10"/>
        </w:rPr>
        <w:t xml:space="preserve"> </w:t>
      </w:r>
      <w:r>
        <w:t>were</w:t>
      </w:r>
      <w:r>
        <w:rPr>
          <w:spacing w:val="-9"/>
        </w:rPr>
        <w:t xml:space="preserve"> </w:t>
      </w:r>
      <w:r>
        <w:t>mingled</w:t>
      </w:r>
      <w:r>
        <w:rPr>
          <w:spacing w:val="-10"/>
        </w:rPr>
        <w:t xml:space="preserve"> </w:t>
      </w:r>
      <w:r>
        <w:t>in</w:t>
      </w:r>
      <w:r>
        <w:rPr>
          <w:spacing w:val="-9"/>
        </w:rPr>
        <w:t xml:space="preserve"> </w:t>
      </w:r>
      <w:r>
        <w:t>the</w:t>
      </w:r>
      <w:r>
        <w:rPr>
          <w:spacing w:val="-10"/>
        </w:rPr>
        <w:t xml:space="preserve"> </w:t>
      </w:r>
      <w:r>
        <w:t>waste</w:t>
      </w:r>
      <w:r>
        <w:rPr>
          <w:spacing w:val="-9"/>
        </w:rPr>
        <w:t xml:space="preserve"> </w:t>
      </w:r>
      <w:r>
        <w:t>of</w:t>
      </w:r>
      <w:r>
        <w:rPr>
          <w:spacing w:val="-10"/>
        </w:rPr>
        <w:t xml:space="preserve"> </w:t>
      </w:r>
      <w:r>
        <w:t>endless</w:t>
      </w:r>
      <w:r>
        <w:rPr>
          <w:spacing w:val="-9"/>
        </w:rPr>
        <w:t xml:space="preserve"> </w:t>
      </w:r>
      <w:r>
        <w:t>waves—a</w:t>
      </w:r>
      <w:r>
        <w:rPr>
          <w:spacing w:val="-10"/>
        </w:rPr>
        <w:t xml:space="preserve"> </w:t>
      </w:r>
      <w:r>
        <w:t>sea</w:t>
      </w:r>
      <w:r>
        <w:rPr>
          <w:spacing w:val="1"/>
        </w:rPr>
        <w:t xml:space="preserve"> </w:t>
      </w:r>
      <w:r>
        <w:t>without</w:t>
      </w:r>
      <w:r>
        <w:rPr>
          <w:spacing w:val="-6"/>
        </w:rPr>
        <w:t xml:space="preserve"> </w:t>
      </w:r>
      <w:r>
        <w:t>a</w:t>
      </w:r>
      <w:r>
        <w:rPr>
          <w:spacing w:val="-6"/>
        </w:rPr>
        <w:t xml:space="preserve"> </w:t>
      </w:r>
      <w:r>
        <w:t>shore.</w:t>
      </w:r>
    </w:p>
    <w:p w14:paraId="7A3280C3" w14:textId="7F80007A" w:rsidR="003A417A" w:rsidRDefault="003A417A" w:rsidP="002672F3">
      <w:pPr>
        <w:pStyle w:val="Body"/>
      </w:pPr>
      <w:r>
        <w:t>One desperate man seized on the nearest hill; another sitting in his curved boat, plied the long oar where he</w:t>
      </w:r>
      <w:r>
        <w:rPr>
          <w:spacing w:val="1"/>
        </w:rPr>
        <w:t xml:space="preserve"> </w:t>
      </w:r>
      <w:r>
        <w:t>was wont to plow; another sailed above his grain, above his hidden dwelling; and another hooked a fish that sported in a leafy elm. Perchance an anchor dropped in verdant fields, or curving keels were pushed through tangled</w:t>
      </w:r>
      <w:r>
        <w:rPr>
          <w:spacing w:val="1"/>
        </w:rPr>
        <w:t xml:space="preserve"> </w:t>
      </w:r>
      <w:r>
        <w:t>vines; and where the gracile goat enjoyed the green, unsightly seals reposed. Beneath the waves were wondering</w:t>
      </w:r>
      <w:r>
        <w:rPr>
          <w:spacing w:val="1"/>
        </w:rPr>
        <w:t xml:space="preserve"> </w:t>
      </w:r>
      <w:r>
        <w:t>Nereids, viewing cities, groves and houses. Dolphins darting mid the trees, meshed in the twisted branches, beat</w:t>
      </w:r>
      <w:r>
        <w:rPr>
          <w:spacing w:val="1"/>
        </w:rPr>
        <w:t xml:space="preserve"> </w:t>
      </w:r>
      <w:r>
        <w:t>against</w:t>
      </w:r>
      <w:r>
        <w:rPr>
          <w:spacing w:val="-12"/>
        </w:rPr>
        <w:t xml:space="preserve"> </w:t>
      </w:r>
      <w:r>
        <w:t>the</w:t>
      </w:r>
      <w:r>
        <w:rPr>
          <w:spacing w:val="-12"/>
        </w:rPr>
        <w:t xml:space="preserve"> </w:t>
      </w:r>
      <w:r>
        <w:t>shaken</w:t>
      </w:r>
      <w:r>
        <w:rPr>
          <w:spacing w:val="-12"/>
        </w:rPr>
        <w:t xml:space="preserve"> </w:t>
      </w:r>
      <w:r>
        <w:t>oak</w:t>
      </w:r>
      <w:r>
        <w:rPr>
          <w:spacing w:val="-12"/>
        </w:rPr>
        <w:t xml:space="preserve"> </w:t>
      </w:r>
      <w:r>
        <w:t>trees.</w:t>
      </w:r>
      <w:r>
        <w:rPr>
          <w:spacing w:val="-12"/>
        </w:rPr>
        <w:t xml:space="preserve"> </w:t>
      </w:r>
      <w:proofErr w:type="gramStart"/>
      <w:r>
        <w:t>There</w:t>
      </w:r>
      <w:proofErr w:type="gramEnd"/>
      <w:r>
        <w:rPr>
          <w:spacing w:val="-12"/>
        </w:rPr>
        <w:t xml:space="preserve"> </w:t>
      </w:r>
      <w:r>
        <w:t>the</w:t>
      </w:r>
      <w:r>
        <w:rPr>
          <w:spacing w:val="-12"/>
        </w:rPr>
        <w:t xml:space="preserve"> </w:t>
      </w:r>
      <w:r>
        <w:t>sheep,</w:t>
      </w:r>
      <w:r>
        <w:rPr>
          <w:spacing w:val="-12"/>
        </w:rPr>
        <w:t xml:space="preserve"> </w:t>
      </w:r>
      <w:r>
        <w:t>affrayed,</w:t>
      </w:r>
      <w:r>
        <w:rPr>
          <w:spacing w:val="-11"/>
        </w:rPr>
        <w:t xml:space="preserve"> </w:t>
      </w:r>
      <w:r>
        <w:t>swim</w:t>
      </w:r>
      <w:r>
        <w:rPr>
          <w:spacing w:val="-12"/>
        </w:rPr>
        <w:t xml:space="preserve"> </w:t>
      </w:r>
      <w:r>
        <w:t>with</w:t>
      </w:r>
      <w:r>
        <w:rPr>
          <w:spacing w:val="-12"/>
        </w:rPr>
        <w:t xml:space="preserve"> </w:t>
      </w:r>
      <w:r>
        <w:t>the</w:t>
      </w:r>
      <w:r>
        <w:rPr>
          <w:spacing w:val="-12"/>
        </w:rPr>
        <w:t xml:space="preserve"> </w:t>
      </w:r>
      <w:r>
        <w:t>frightened</w:t>
      </w:r>
      <w:r>
        <w:rPr>
          <w:spacing w:val="-12"/>
        </w:rPr>
        <w:t xml:space="preserve"> </w:t>
      </w:r>
      <w:r>
        <w:t>wolf,</w:t>
      </w:r>
      <w:r>
        <w:rPr>
          <w:spacing w:val="-12"/>
        </w:rPr>
        <w:t xml:space="preserve"> </w:t>
      </w:r>
      <w:r>
        <w:t>the</w:t>
      </w:r>
      <w:r>
        <w:rPr>
          <w:spacing w:val="-12"/>
        </w:rPr>
        <w:t xml:space="preserve"> </w:t>
      </w:r>
      <w:r>
        <w:t>surging</w:t>
      </w:r>
      <w:r>
        <w:rPr>
          <w:spacing w:val="-12"/>
        </w:rPr>
        <w:t xml:space="preserve"> </w:t>
      </w:r>
      <w:r>
        <w:t>waves</w:t>
      </w:r>
      <w:r>
        <w:rPr>
          <w:spacing w:val="-12"/>
        </w:rPr>
        <w:t xml:space="preserve"> </w:t>
      </w:r>
      <w:r>
        <w:t>float</w:t>
      </w:r>
      <w:r>
        <w:rPr>
          <w:spacing w:val="-11"/>
        </w:rPr>
        <w:t xml:space="preserve"> </w:t>
      </w:r>
      <w:r>
        <w:t>tigers</w:t>
      </w:r>
      <w:r>
        <w:rPr>
          <w:spacing w:val="-52"/>
        </w:rPr>
        <w:t xml:space="preserve"> </w:t>
      </w:r>
      <w:r>
        <w:t>and</w:t>
      </w:r>
      <w:r>
        <w:rPr>
          <w:spacing w:val="-12"/>
        </w:rPr>
        <w:t xml:space="preserve"> </w:t>
      </w:r>
      <w:r>
        <w:t>lions:</w:t>
      </w:r>
      <w:r>
        <w:rPr>
          <w:spacing w:val="-11"/>
        </w:rPr>
        <w:t xml:space="preserve"> </w:t>
      </w:r>
      <w:r>
        <w:t>availeth</w:t>
      </w:r>
      <w:r>
        <w:rPr>
          <w:spacing w:val="-11"/>
        </w:rPr>
        <w:t xml:space="preserve"> </w:t>
      </w:r>
      <w:r>
        <w:t>naught</w:t>
      </w:r>
      <w:r>
        <w:rPr>
          <w:spacing w:val="-11"/>
        </w:rPr>
        <w:t xml:space="preserve"> </w:t>
      </w:r>
      <w:r>
        <w:t>his</w:t>
      </w:r>
      <w:r>
        <w:rPr>
          <w:spacing w:val="-11"/>
        </w:rPr>
        <w:t xml:space="preserve"> </w:t>
      </w:r>
      <w:r>
        <w:t>lightning</w:t>
      </w:r>
      <w:r>
        <w:rPr>
          <w:spacing w:val="-11"/>
        </w:rPr>
        <w:t xml:space="preserve"> </w:t>
      </w:r>
      <w:r>
        <w:t>shock</w:t>
      </w:r>
      <w:r>
        <w:rPr>
          <w:spacing w:val="-11"/>
        </w:rPr>
        <w:t xml:space="preserve"> </w:t>
      </w:r>
      <w:r>
        <w:t>the</w:t>
      </w:r>
      <w:r>
        <w:rPr>
          <w:spacing w:val="-11"/>
        </w:rPr>
        <w:t xml:space="preserve"> </w:t>
      </w:r>
      <w:r>
        <w:t>wild</w:t>
      </w:r>
      <w:r>
        <w:rPr>
          <w:spacing w:val="-11"/>
        </w:rPr>
        <w:t xml:space="preserve"> </w:t>
      </w:r>
      <w:r>
        <w:t>boar,</w:t>
      </w:r>
      <w:r>
        <w:rPr>
          <w:spacing w:val="-11"/>
        </w:rPr>
        <w:t xml:space="preserve"> </w:t>
      </w:r>
      <w:r>
        <w:t>nor</w:t>
      </w:r>
      <w:r>
        <w:rPr>
          <w:spacing w:val="-11"/>
        </w:rPr>
        <w:t xml:space="preserve"> </w:t>
      </w:r>
      <w:r>
        <w:t>avails</w:t>
      </w:r>
      <w:r>
        <w:rPr>
          <w:spacing w:val="-11"/>
        </w:rPr>
        <w:t xml:space="preserve"> </w:t>
      </w:r>
      <w:r>
        <w:t>the</w:t>
      </w:r>
      <w:r>
        <w:rPr>
          <w:spacing w:val="-11"/>
        </w:rPr>
        <w:t xml:space="preserve"> </w:t>
      </w:r>
      <w:r>
        <w:t>stag’s</w:t>
      </w:r>
      <w:r>
        <w:rPr>
          <w:spacing w:val="-11"/>
        </w:rPr>
        <w:t xml:space="preserve"> </w:t>
      </w:r>
      <w:r>
        <w:t>fleet</w:t>
      </w:r>
      <w:r>
        <w:rPr>
          <w:spacing w:val="-11"/>
        </w:rPr>
        <w:t xml:space="preserve"> </w:t>
      </w:r>
      <w:r>
        <w:t>footed</w:t>
      </w:r>
      <w:r>
        <w:rPr>
          <w:spacing w:val="-11"/>
        </w:rPr>
        <w:t xml:space="preserve"> </w:t>
      </w:r>
      <w:r>
        <w:t>speed.</w:t>
      </w:r>
      <w:r>
        <w:rPr>
          <w:spacing w:val="-11"/>
        </w:rPr>
        <w:t xml:space="preserve"> </w:t>
      </w:r>
      <w:r>
        <w:t>The</w:t>
      </w:r>
      <w:r>
        <w:rPr>
          <w:spacing w:val="-11"/>
        </w:rPr>
        <w:t xml:space="preserve"> </w:t>
      </w:r>
      <w:r>
        <w:t>wandering</w:t>
      </w:r>
      <w:r>
        <w:rPr>
          <w:spacing w:val="1"/>
        </w:rPr>
        <w:t xml:space="preserve"> </w:t>
      </w:r>
      <w:r>
        <w:t>bird, seeking umbrageous groves and hidden vales, with wearied pinion droops into the sea. The waves increasing</w:t>
      </w:r>
      <w:r>
        <w:rPr>
          <w:spacing w:val="1"/>
        </w:rPr>
        <w:t xml:space="preserve"> </w:t>
      </w:r>
      <w:r>
        <w:t>surge</w:t>
      </w:r>
      <w:r>
        <w:rPr>
          <w:spacing w:val="-9"/>
        </w:rPr>
        <w:t xml:space="preserve"> </w:t>
      </w:r>
      <w:r>
        <w:t>above</w:t>
      </w:r>
      <w:r>
        <w:rPr>
          <w:spacing w:val="-9"/>
        </w:rPr>
        <w:t xml:space="preserve"> </w:t>
      </w:r>
      <w:r>
        <w:t>the</w:t>
      </w:r>
      <w:r>
        <w:rPr>
          <w:spacing w:val="-9"/>
        </w:rPr>
        <w:t xml:space="preserve"> </w:t>
      </w:r>
      <w:r>
        <w:t>hills,</w:t>
      </w:r>
      <w:r>
        <w:rPr>
          <w:spacing w:val="-9"/>
        </w:rPr>
        <w:t xml:space="preserve"> </w:t>
      </w:r>
      <w:r>
        <w:t>and</w:t>
      </w:r>
      <w:r>
        <w:rPr>
          <w:spacing w:val="-8"/>
        </w:rPr>
        <w:t xml:space="preserve"> </w:t>
      </w:r>
      <w:r>
        <w:t>rising</w:t>
      </w:r>
      <w:r>
        <w:rPr>
          <w:spacing w:val="-9"/>
        </w:rPr>
        <w:t xml:space="preserve"> </w:t>
      </w:r>
      <w:r>
        <w:t>waters</w:t>
      </w:r>
      <w:r>
        <w:rPr>
          <w:spacing w:val="-9"/>
        </w:rPr>
        <w:t xml:space="preserve"> </w:t>
      </w:r>
      <w:r>
        <w:t>dash</w:t>
      </w:r>
      <w:r>
        <w:rPr>
          <w:spacing w:val="-9"/>
        </w:rPr>
        <w:t xml:space="preserve"> </w:t>
      </w:r>
      <w:r>
        <w:t>on</w:t>
      </w:r>
      <w:r>
        <w:rPr>
          <w:spacing w:val="-8"/>
        </w:rPr>
        <w:t xml:space="preserve"> </w:t>
      </w:r>
      <w:r>
        <w:t>mountain</w:t>
      </w:r>
      <w:r>
        <w:rPr>
          <w:spacing w:val="-9"/>
        </w:rPr>
        <w:t xml:space="preserve"> </w:t>
      </w:r>
      <w:r>
        <w:t>tops.</w:t>
      </w:r>
      <w:r>
        <w:rPr>
          <w:spacing w:val="-9"/>
        </w:rPr>
        <w:t xml:space="preserve"> </w:t>
      </w:r>
      <w:r>
        <w:t>Myriads</w:t>
      </w:r>
      <w:r>
        <w:rPr>
          <w:spacing w:val="-9"/>
        </w:rPr>
        <w:t xml:space="preserve"> </w:t>
      </w:r>
      <w:r>
        <w:t>by</w:t>
      </w:r>
      <w:r>
        <w:rPr>
          <w:spacing w:val="-9"/>
        </w:rPr>
        <w:t xml:space="preserve"> </w:t>
      </w:r>
      <w:r>
        <w:t>the</w:t>
      </w:r>
      <w:r>
        <w:rPr>
          <w:spacing w:val="-8"/>
        </w:rPr>
        <w:t xml:space="preserve"> </w:t>
      </w:r>
      <w:r>
        <w:t>waves</w:t>
      </w:r>
      <w:r>
        <w:rPr>
          <w:spacing w:val="-9"/>
        </w:rPr>
        <w:t xml:space="preserve"> </w:t>
      </w:r>
      <w:r>
        <w:t>are</w:t>
      </w:r>
      <w:r>
        <w:rPr>
          <w:spacing w:val="-9"/>
        </w:rPr>
        <w:t xml:space="preserve"> </w:t>
      </w:r>
      <w:r>
        <w:t>swept</w:t>
      </w:r>
      <w:r>
        <w:rPr>
          <w:spacing w:val="-9"/>
        </w:rPr>
        <w:t xml:space="preserve"> </w:t>
      </w:r>
      <w:r>
        <w:t>away,</w:t>
      </w:r>
      <w:r>
        <w:rPr>
          <w:spacing w:val="-8"/>
        </w:rPr>
        <w:t xml:space="preserve"> </w:t>
      </w:r>
      <w:r>
        <w:t>and</w:t>
      </w:r>
      <w:r>
        <w:rPr>
          <w:spacing w:val="-9"/>
        </w:rPr>
        <w:t xml:space="preserve"> </w:t>
      </w:r>
      <w:r>
        <w:t>those</w:t>
      </w:r>
      <w:r>
        <w:rPr>
          <w:spacing w:val="-9"/>
        </w:rPr>
        <w:t xml:space="preserve"> </w:t>
      </w:r>
      <w:r>
        <w:t>the</w:t>
      </w:r>
      <w:r>
        <w:rPr>
          <w:spacing w:val="1"/>
        </w:rPr>
        <w:t xml:space="preserve"> </w:t>
      </w:r>
      <w:r>
        <w:t>waters</w:t>
      </w:r>
      <w:r>
        <w:rPr>
          <w:spacing w:val="-8"/>
        </w:rPr>
        <w:t xml:space="preserve"> </w:t>
      </w:r>
      <w:r>
        <w:t>spare,</w:t>
      </w:r>
      <w:r>
        <w:rPr>
          <w:spacing w:val="-7"/>
        </w:rPr>
        <w:t xml:space="preserve"> </w:t>
      </w:r>
      <w:r>
        <w:t>for</w:t>
      </w:r>
      <w:r>
        <w:rPr>
          <w:spacing w:val="-7"/>
        </w:rPr>
        <w:t xml:space="preserve"> </w:t>
      </w:r>
      <w:r>
        <w:t>lack</w:t>
      </w:r>
      <w:r>
        <w:rPr>
          <w:spacing w:val="-7"/>
        </w:rPr>
        <w:t xml:space="preserve"> </w:t>
      </w:r>
      <w:r>
        <w:t>of</w:t>
      </w:r>
      <w:r>
        <w:rPr>
          <w:spacing w:val="-7"/>
        </w:rPr>
        <w:t xml:space="preserve"> </w:t>
      </w:r>
      <w:r>
        <w:t>food,</w:t>
      </w:r>
      <w:r>
        <w:rPr>
          <w:spacing w:val="-7"/>
        </w:rPr>
        <w:t xml:space="preserve"> </w:t>
      </w:r>
      <w:r>
        <w:t>starvation</w:t>
      </w:r>
      <w:r>
        <w:rPr>
          <w:spacing w:val="-7"/>
        </w:rPr>
        <w:t xml:space="preserve"> </w:t>
      </w:r>
      <w:r>
        <w:t>slowly</w:t>
      </w:r>
      <w:r>
        <w:rPr>
          <w:spacing w:val="-7"/>
        </w:rPr>
        <w:t xml:space="preserve"> </w:t>
      </w:r>
      <w:r>
        <w:t>overcomes</w:t>
      </w:r>
      <w:r>
        <w:rPr>
          <w:spacing w:val="-7"/>
        </w:rPr>
        <w:t xml:space="preserve"> </w:t>
      </w:r>
      <w:r>
        <w:t>at</w:t>
      </w:r>
      <w:r>
        <w:rPr>
          <w:spacing w:val="-7"/>
        </w:rPr>
        <w:t xml:space="preserve"> </w:t>
      </w:r>
      <w:r>
        <w:t>last.</w:t>
      </w:r>
    </w:p>
    <w:p w14:paraId="7E82A568" w14:textId="77777777" w:rsidR="003A417A" w:rsidRDefault="003A417A" w:rsidP="002672F3">
      <w:pPr>
        <w:pStyle w:val="Body"/>
      </w:pPr>
      <w:r>
        <w:t xml:space="preserve">A fruitful land and fair but now submerged beneath a wilderness of rising waves, ‘Twixt Oeta and </w:t>
      </w:r>
      <w:r>
        <w:rPr>
          <w:color w:val="3953A4"/>
          <w:u w:val="single" w:color="3953A4"/>
        </w:rPr>
        <w:t>Aonia</w:t>
      </w:r>
      <w:r>
        <w:t>,</w:t>
      </w:r>
      <w:r>
        <w:rPr>
          <w:spacing w:val="1"/>
        </w:rPr>
        <w:t xml:space="preserve"> </w:t>
      </w:r>
      <w:r>
        <w:t>Phocis</w:t>
      </w:r>
      <w:r>
        <w:rPr>
          <w:spacing w:val="-6"/>
        </w:rPr>
        <w:t xml:space="preserve"> </w:t>
      </w:r>
      <w:r>
        <w:t>lies,</w:t>
      </w:r>
      <w:r>
        <w:rPr>
          <w:spacing w:val="-5"/>
        </w:rPr>
        <w:t xml:space="preserve"> </w:t>
      </w:r>
      <w:r>
        <w:t>where</w:t>
      </w:r>
      <w:r>
        <w:rPr>
          <w:spacing w:val="-5"/>
        </w:rPr>
        <w:t xml:space="preserve"> </w:t>
      </w:r>
      <w:r>
        <w:t>through</w:t>
      </w:r>
      <w:r>
        <w:rPr>
          <w:spacing w:val="-5"/>
        </w:rPr>
        <w:t xml:space="preserve"> </w:t>
      </w:r>
      <w:r>
        <w:t>the</w:t>
      </w:r>
      <w:r>
        <w:rPr>
          <w:spacing w:val="-5"/>
        </w:rPr>
        <w:t xml:space="preserve"> </w:t>
      </w:r>
      <w:r>
        <w:t>clouds</w:t>
      </w:r>
      <w:r>
        <w:rPr>
          <w:spacing w:val="-5"/>
        </w:rPr>
        <w:t xml:space="preserve"> </w:t>
      </w:r>
      <w:r>
        <w:rPr>
          <w:color w:val="3953A4"/>
          <w:u w:val="single" w:color="3953A4"/>
        </w:rPr>
        <w:t>Parnassus</w:t>
      </w:r>
      <w:r>
        <w:t>’</w:t>
      </w:r>
      <w:r>
        <w:rPr>
          <w:spacing w:val="-5"/>
        </w:rPr>
        <w:t xml:space="preserve"> </w:t>
      </w:r>
      <w:r>
        <w:t>summits</w:t>
      </w:r>
      <w:r>
        <w:rPr>
          <w:spacing w:val="-5"/>
        </w:rPr>
        <w:t xml:space="preserve"> </w:t>
      </w:r>
      <w:r>
        <w:t>twain</w:t>
      </w:r>
      <w:r>
        <w:rPr>
          <w:spacing w:val="-5"/>
        </w:rPr>
        <w:t xml:space="preserve"> </w:t>
      </w:r>
      <w:r>
        <w:t>point</w:t>
      </w:r>
      <w:r>
        <w:rPr>
          <w:spacing w:val="-6"/>
        </w:rPr>
        <w:t xml:space="preserve"> </w:t>
      </w:r>
      <w:r>
        <w:t>upward</w:t>
      </w:r>
      <w:r>
        <w:rPr>
          <w:spacing w:val="-5"/>
        </w:rPr>
        <w:t xml:space="preserve"> </w:t>
      </w:r>
      <w:r>
        <w:t>to</w:t>
      </w:r>
      <w:r>
        <w:rPr>
          <w:spacing w:val="-5"/>
        </w:rPr>
        <w:t xml:space="preserve"> </w:t>
      </w:r>
      <w:r>
        <w:t>the</w:t>
      </w:r>
      <w:r>
        <w:rPr>
          <w:spacing w:val="-5"/>
        </w:rPr>
        <w:t xml:space="preserve"> </w:t>
      </w:r>
      <w:r>
        <w:t>stars,</w:t>
      </w:r>
      <w:r>
        <w:rPr>
          <w:spacing w:val="-5"/>
        </w:rPr>
        <w:t xml:space="preserve"> </w:t>
      </w:r>
      <w:r>
        <w:t>unmeasured</w:t>
      </w:r>
      <w:r>
        <w:rPr>
          <w:spacing w:val="-5"/>
        </w:rPr>
        <w:t xml:space="preserve"> </w:t>
      </w:r>
      <w:r>
        <w:t>height,</w:t>
      </w:r>
      <w:r>
        <w:rPr>
          <w:spacing w:val="-5"/>
        </w:rPr>
        <w:t xml:space="preserve"> </w:t>
      </w:r>
      <w:r>
        <w:t>save</w:t>
      </w:r>
      <w:r>
        <w:rPr>
          <w:spacing w:val="-52"/>
        </w:rPr>
        <w:t xml:space="preserve"> </w:t>
      </w:r>
      <w:r>
        <w:t>which the rolling billows covered all: there in a small and fragile boat, arrived, Deucalion and the consort of his</w:t>
      </w:r>
      <w:r>
        <w:rPr>
          <w:spacing w:val="1"/>
        </w:rPr>
        <w:t xml:space="preserve"> </w:t>
      </w:r>
      <w:r>
        <w:t>couch,</w:t>
      </w:r>
      <w:r>
        <w:rPr>
          <w:spacing w:val="-4"/>
        </w:rPr>
        <w:t xml:space="preserve"> </w:t>
      </w:r>
      <w:r>
        <w:t>prepared</w:t>
      </w:r>
      <w:r>
        <w:rPr>
          <w:spacing w:val="-3"/>
        </w:rPr>
        <w:t xml:space="preserve"> </w:t>
      </w:r>
      <w:r>
        <w:t>to</w:t>
      </w:r>
      <w:r>
        <w:rPr>
          <w:spacing w:val="-3"/>
        </w:rPr>
        <w:t xml:space="preserve"> </w:t>
      </w:r>
      <w:r>
        <w:t>worship</w:t>
      </w:r>
      <w:r>
        <w:rPr>
          <w:spacing w:val="-3"/>
        </w:rPr>
        <w:t xml:space="preserve"> </w:t>
      </w:r>
      <w:r>
        <w:t>the</w:t>
      </w:r>
      <w:r>
        <w:rPr>
          <w:spacing w:val="-4"/>
        </w:rPr>
        <w:t xml:space="preserve"> </w:t>
      </w:r>
      <w:r>
        <w:t>Corycian</w:t>
      </w:r>
      <w:r>
        <w:rPr>
          <w:spacing w:val="-3"/>
        </w:rPr>
        <w:t xml:space="preserve"> </w:t>
      </w:r>
      <w:r>
        <w:t>Nymphs,</w:t>
      </w:r>
      <w:r>
        <w:rPr>
          <w:spacing w:val="-3"/>
        </w:rPr>
        <w:t xml:space="preserve"> </w:t>
      </w:r>
      <w:r>
        <w:t>the</w:t>
      </w:r>
      <w:r>
        <w:rPr>
          <w:spacing w:val="-3"/>
        </w:rPr>
        <w:t xml:space="preserve"> </w:t>
      </w:r>
      <w:r>
        <w:t>mountain</w:t>
      </w:r>
      <w:r>
        <w:rPr>
          <w:spacing w:val="-3"/>
        </w:rPr>
        <w:t xml:space="preserve"> </w:t>
      </w:r>
      <w:r>
        <w:t>deities,</w:t>
      </w:r>
      <w:r>
        <w:rPr>
          <w:spacing w:val="-4"/>
        </w:rPr>
        <w:t xml:space="preserve"> </w:t>
      </w:r>
      <w:r>
        <w:t>and</w:t>
      </w:r>
      <w:r>
        <w:rPr>
          <w:spacing w:val="-3"/>
        </w:rPr>
        <w:t xml:space="preserve"> </w:t>
      </w:r>
      <w:r>
        <w:t>Themis</w:t>
      </w:r>
      <w:r>
        <w:rPr>
          <w:spacing w:val="-3"/>
        </w:rPr>
        <w:t xml:space="preserve"> </w:t>
      </w:r>
      <w:r>
        <w:t>kind,</w:t>
      </w:r>
      <w:r>
        <w:rPr>
          <w:spacing w:val="-3"/>
        </w:rPr>
        <w:t xml:space="preserve"> </w:t>
      </w:r>
      <w:r>
        <w:t>who</w:t>
      </w:r>
      <w:r>
        <w:rPr>
          <w:spacing w:val="-4"/>
        </w:rPr>
        <w:t xml:space="preserve"> </w:t>
      </w:r>
      <w:r>
        <w:t>in</w:t>
      </w:r>
      <w:r>
        <w:rPr>
          <w:spacing w:val="-3"/>
        </w:rPr>
        <w:t xml:space="preserve"> </w:t>
      </w:r>
      <w:r>
        <w:t>that</w:t>
      </w:r>
      <w:r>
        <w:rPr>
          <w:spacing w:val="-3"/>
        </w:rPr>
        <w:t xml:space="preserve"> </w:t>
      </w:r>
      <w:r>
        <w:t>age</w:t>
      </w:r>
      <w:r>
        <w:rPr>
          <w:spacing w:val="-3"/>
        </w:rPr>
        <w:t xml:space="preserve"> </w:t>
      </w:r>
      <w:r>
        <w:t>revealed</w:t>
      </w:r>
      <w:r>
        <w:rPr>
          <w:spacing w:val="-52"/>
        </w:rPr>
        <w:t xml:space="preserve"> </w:t>
      </w:r>
      <w:r>
        <w:t>in</w:t>
      </w:r>
      <w:r>
        <w:rPr>
          <w:spacing w:val="-7"/>
        </w:rPr>
        <w:t xml:space="preserve"> </w:t>
      </w:r>
      <w:r>
        <w:t>oracles</w:t>
      </w:r>
      <w:r>
        <w:rPr>
          <w:spacing w:val="-6"/>
        </w:rPr>
        <w:t xml:space="preserve"> </w:t>
      </w:r>
      <w:r>
        <w:t>the</w:t>
      </w:r>
      <w:r>
        <w:rPr>
          <w:spacing w:val="-7"/>
        </w:rPr>
        <w:t xml:space="preserve"> </w:t>
      </w:r>
      <w:r>
        <w:t>voice</w:t>
      </w:r>
      <w:r>
        <w:rPr>
          <w:spacing w:val="-6"/>
        </w:rPr>
        <w:t xml:space="preserve"> </w:t>
      </w:r>
      <w:r>
        <w:t>of</w:t>
      </w:r>
      <w:r>
        <w:rPr>
          <w:spacing w:val="-7"/>
        </w:rPr>
        <w:t xml:space="preserve"> </w:t>
      </w:r>
      <w:r>
        <w:t>fate.</w:t>
      </w:r>
      <w:r>
        <w:rPr>
          <w:spacing w:val="-6"/>
        </w:rPr>
        <w:t xml:space="preserve"> </w:t>
      </w:r>
      <w:r>
        <w:t>As</w:t>
      </w:r>
      <w:r>
        <w:rPr>
          <w:spacing w:val="-7"/>
        </w:rPr>
        <w:t xml:space="preserve"> </w:t>
      </w:r>
      <w:r>
        <w:t>he</w:t>
      </w:r>
      <w:r>
        <w:rPr>
          <w:spacing w:val="-6"/>
        </w:rPr>
        <w:t xml:space="preserve"> </w:t>
      </w:r>
      <w:r>
        <w:t>no</w:t>
      </w:r>
      <w:r>
        <w:rPr>
          <w:spacing w:val="-7"/>
        </w:rPr>
        <w:t xml:space="preserve"> </w:t>
      </w:r>
      <w:r>
        <w:t>other</w:t>
      </w:r>
      <w:r>
        <w:rPr>
          <w:spacing w:val="-6"/>
        </w:rPr>
        <w:t xml:space="preserve"> </w:t>
      </w:r>
      <w:r>
        <w:t>lived</w:t>
      </w:r>
      <w:r>
        <w:rPr>
          <w:spacing w:val="-7"/>
        </w:rPr>
        <w:t xml:space="preserve"> </w:t>
      </w:r>
      <w:r>
        <w:t>so</w:t>
      </w:r>
      <w:r>
        <w:rPr>
          <w:spacing w:val="-6"/>
        </w:rPr>
        <w:t xml:space="preserve"> </w:t>
      </w:r>
      <w:r>
        <w:t>good</w:t>
      </w:r>
      <w:r>
        <w:rPr>
          <w:spacing w:val="-7"/>
        </w:rPr>
        <w:t xml:space="preserve"> </w:t>
      </w:r>
      <w:r>
        <w:t>and</w:t>
      </w:r>
      <w:r>
        <w:rPr>
          <w:spacing w:val="-6"/>
        </w:rPr>
        <w:t xml:space="preserve"> </w:t>
      </w:r>
      <w:r>
        <w:t>just,</w:t>
      </w:r>
      <w:r>
        <w:rPr>
          <w:spacing w:val="-7"/>
        </w:rPr>
        <w:t xml:space="preserve"> </w:t>
      </w:r>
      <w:r>
        <w:t>as</w:t>
      </w:r>
      <w:r>
        <w:rPr>
          <w:spacing w:val="-6"/>
        </w:rPr>
        <w:t xml:space="preserve"> </w:t>
      </w:r>
      <w:r>
        <w:t>she</w:t>
      </w:r>
      <w:r>
        <w:rPr>
          <w:spacing w:val="-7"/>
        </w:rPr>
        <w:t xml:space="preserve"> </w:t>
      </w:r>
      <w:r>
        <w:t>no</w:t>
      </w:r>
      <w:r>
        <w:rPr>
          <w:spacing w:val="-6"/>
        </w:rPr>
        <w:t xml:space="preserve"> </w:t>
      </w:r>
      <w:r>
        <w:t>other</w:t>
      </w:r>
      <w:r>
        <w:rPr>
          <w:spacing w:val="-7"/>
        </w:rPr>
        <w:t xml:space="preserve"> </w:t>
      </w:r>
      <w:r>
        <w:t>feared</w:t>
      </w:r>
      <w:r>
        <w:rPr>
          <w:spacing w:val="-6"/>
        </w:rPr>
        <w:t xml:space="preserve"> </w:t>
      </w:r>
      <w:r>
        <w:t>the</w:t>
      </w:r>
      <w:r>
        <w:rPr>
          <w:spacing w:val="-7"/>
        </w:rPr>
        <w:t xml:space="preserve"> </w:t>
      </w:r>
      <w:r>
        <w:t>Gods.</w:t>
      </w:r>
    </w:p>
    <w:p w14:paraId="75108EA0" w14:textId="6C9F40A7" w:rsidR="003A417A" w:rsidRDefault="003A417A" w:rsidP="002672F3">
      <w:pPr>
        <w:pStyle w:val="Body"/>
      </w:pPr>
      <w:r>
        <w:t>When</w:t>
      </w:r>
      <w:r>
        <w:rPr>
          <w:spacing w:val="-8"/>
        </w:rPr>
        <w:t xml:space="preserve"> </w:t>
      </w:r>
      <w:r>
        <w:rPr>
          <w:color w:val="3953A4"/>
          <w:u w:val="single" w:color="3953A4"/>
        </w:rPr>
        <w:t>Jupiter</w:t>
      </w:r>
      <w:r>
        <w:rPr>
          <w:color w:val="3953A4"/>
          <w:spacing w:val="-7"/>
        </w:rPr>
        <w:t xml:space="preserve"> </w:t>
      </w:r>
      <w:r>
        <w:t>beheld</w:t>
      </w:r>
      <w:r>
        <w:rPr>
          <w:spacing w:val="-8"/>
        </w:rPr>
        <w:t xml:space="preserve"> </w:t>
      </w:r>
      <w:r>
        <w:t>the</w:t>
      </w:r>
      <w:r>
        <w:rPr>
          <w:spacing w:val="-7"/>
        </w:rPr>
        <w:t xml:space="preserve"> </w:t>
      </w:r>
      <w:r>
        <w:t>globe</w:t>
      </w:r>
      <w:r>
        <w:rPr>
          <w:spacing w:val="-8"/>
        </w:rPr>
        <w:t xml:space="preserve"> </w:t>
      </w:r>
      <w:r>
        <w:t>in</w:t>
      </w:r>
      <w:r>
        <w:rPr>
          <w:spacing w:val="-7"/>
        </w:rPr>
        <w:t xml:space="preserve"> </w:t>
      </w:r>
      <w:r>
        <w:t>ruin</w:t>
      </w:r>
      <w:r>
        <w:rPr>
          <w:spacing w:val="-8"/>
        </w:rPr>
        <w:t xml:space="preserve"> </w:t>
      </w:r>
      <w:r>
        <w:t>covered,</w:t>
      </w:r>
      <w:r>
        <w:rPr>
          <w:spacing w:val="-7"/>
        </w:rPr>
        <w:t xml:space="preserve"> </w:t>
      </w:r>
      <w:r>
        <w:t>swept</w:t>
      </w:r>
      <w:r>
        <w:rPr>
          <w:spacing w:val="-7"/>
        </w:rPr>
        <w:t xml:space="preserve"> </w:t>
      </w:r>
      <w:r>
        <w:t>with</w:t>
      </w:r>
      <w:r>
        <w:rPr>
          <w:spacing w:val="-8"/>
        </w:rPr>
        <w:t xml:space="preserve"> </w:t>
      </w:r>
      <w:r>
        <w:t>wasting</w:t>
      </w:r>
      <w:r>
        <w:rPr>
          <w:spacing w:val="-7"/>
        </w:rPr>
        <w:t xml:space="preserve"> </w:t>
      </w:r>
      <w:r>
        <w:t>waves,</w:t>
      </w:r>
      <w:r>
        <w:rPr>
          <w:spacing w:val="-8"/>
        </w:rPr>
        <w:t xml:space="preserve"> </w:t>
      </w:r>
      <w:r>
        <w:t>and</w:t>
      </w:r>
      <w:r>
        <w:rPr>
          <w:spacing w:val="-7"/>
        </w:rPr>
        <w:t xml:space="preserve"> </w:t>
      </w:r>
      <w:r>
        <w:t>when</w:t>
      </w:r>
      <w:r>
        <w:rPr>
          <w:spacing w:val="-8"/>
        </w:rPr>
        <w:t xml:space="preserve"> </w:t>
      </w:r>
      <w:r>
        <w:t>he</w:t>
      </w:r>
      <w:r>
        <w:rPr>
          <w:spacing w:val="-7"/>
        </w:rPr>
        <w:t xml:space="preserve"> </w:t>
      </w:r>
      <w:r>
        <w:t>saw</w:t>
      </w:r>
      <w:r>
        <w:rPr>
          <w:spacing w:val="-8"/>
        </w:rPr>
        <w:t xml:space="preserve"> </w:t>
      </w:r>
      <w:r>
        <w:t>one</w:t>
      </w:r>
      <w:r>
        <w:rPr>
          <w:spacing w:val="-7"/>
        </w:rPr>
        <w:t xml:space="preserve"> </w:t>
      </w:r>
      <w:r>
        <w:t>man</w:t>
      </w:r>
      <w:r>
        <w:rPr>
          <w:spacing w:val="-7"/>
        </w:rPr>
        <w:t xml:space="preserve"> </w:t>
      </w:r>
      <w:r>
        <w:t>of</w:t>
      </w:r>
      <w:r>
        <w:rPr>
          <w:spacing w:val="-8"/>
        </w:rPr>
        <w:t xml:space="preserve"> </w:t>
      </w:r>
      <w:r>
        <w:t>myriads left, one helpless woman left of myriads lone, both innocent and worshiping the Gods, he scattered all the</w:t>
      </w:r>
      <w:r>
        <w:rPr>
          <w:spacing w:val="1"/>
        </w:rPr>
        <w:t xml:space="preserve"> </w:t>
      </w:r>
      <w:r>
        <w:t>clouds;</w:t>
      </w:r>
      <w:r>
        <w:rPr>
          <w:spacing w:val="-7"/>
        </w:rPr>
        <w:t xml:space="preserve"> </w:t>
      </w:r>
      <w:r>
        <w:t>he</w:t>
      </w:r>
      <w:r>
        <w:rPr>
          <w:spacing w:val="-6"/>
        </w:rPr>
        <w:t xml:space="preserve"> </w:t>
      </w:r>
      <w:r>
        <w:t>blew</w:t>
      </w:r>
      <w:r>
        <w:rPr>
          <w:spacing w:val="-6"/>
        </w:rPr>
        <w:t xml:space="preserve"> </w:t>
      </w:r>
      <w:r>
        <w:t>away</w:t>
      </w:r>
      <w:r>
        <w:rPr>
          <w:spacing w:val="-6"/>
        </w:rPr>
        <w:t xml:space="preserve"> </w:t>
      </w:r>
      <w:r>
        <w:t>the</w:t>
      </w:r>
      <w:r>
        <w:rPr>
          <w:spacing w:val="-7"/>
        </w:rPr>
        <w:t xml:space="preserve"> </w:t>
      </w:r>
      <w:r>
        <w:t>great</w:t>
      </w:r>
      <w:r>
        <w:rPr>
          <w:spacing w:val="-6"/>
        </w:rPr>
        <w:t xml:space="preserve"> </w:t>
      </w:r>
      <w:r>
        <w:t>storms</w:t>
      </w:r>
      <w:r>
        <w:rPr>
          <w:spacing w:val="-6"/>
        </w:rPr>
        <w:t xml:space="preserve"> </w:t>
      </w:r>
      <w:r>
        <w:t>by</w:t>
      </w:r>
      <w:r>
        <w:rPr>
          <w:spacing w:val="-6"/>
        </w:rPr>
        <w:t xml:space="preserve"> </w:t>
      </w:r>
      <w:r>
        <w:t>the</w:t>
      </w:r>
      <w:r>
        <w:rPr>
          <w:spacing w:val="-7"/>
        </w:rPr>
        <w:t xml:space="preserve"> </w:t>
      </w:r>
      <w:r>
        <w:t>cold</w:t>
      </w:r>
      <w:r>
        <w:rPr>
          <w:spacing w:val="-6"/>
        </w:rPr>
        <w:t xml:space="preserve"> </w:t>
      </w:r>
      <w:r>
        <w:t>northwind.</w:t>
      </w:r>
    </w:p>
    <w:p w14:paraId="7EBDCC54" w14:textId="368DBD62" w:rsidR="003A417A" w:rsidRDefault="003A417A" w:rsidP="002672F3">
      <w:pPr>
        <w:pStyle w:val="Body"/>
      </w:pPr>
      <w:r>
        <w:t>Once more the earth appeared to heaven and the skies appeared to earth. The fury of the main abated, for the</w:t>
      </w:r>
      <w:r>
        <w:rPr>
          <w:spacing w:val="1"/>
        </w:rPr>
        <w:t xml:space="preserve"> </w:t>
      </w:r>
      <w:r>
        <w:t>Ocean</w:t>
      </w:r>
      <w:r>
        <w:rPr>
          <w:spacing w:val="-7"/>
        </w:rPr>
        <w:t xml:space="preserve"> </w:t>
      </w:r>
      <w:r>
        <w:t>ruler</w:t>
      </w:r>
      <w:r>
        <w:rPr>
          <w:spacing w:val="-7"/>
        </w:rPr>
        <w:t xml:space="preserve"> </w:t>
      </w:r>
      <w:r>
        <w:t>laid</w:t>
      </w:r>
      <w:r>
        <w:rPr>
          <w:spacing w:val="-7"/>
        </w:rPr>
        <w:t xml:space="preserve"> </w:t>
      </w:r>
      <w:r>
        <w:t>his</w:t>
      </w:r>
      <w:r>
        <w:rPr>
          <w:spacing w:val="-7"/>
        </w:rPr>
        <w:t xml:space="preserve"> </w:t>
      </w:r>
      <w:r>
        <w:t>trident</w:t>
      </w:r>
      <w:r>
        <w:rPr>
          <w:spacing w:val="-6"/>
        </w:rPr>
        <w:t xml:space="preserve"> </w:t>
      </w:r>
      <w:r>
        <w:t>down</w:t>
      </w:r>
      <w:r>
        <w:rPr>
          <w:spacing w:val="-7"/>
        </w:rPr>
        <w:t xml:space="preserve"> </w:t>
      </w:r>
      <w:r>
        <w:t>and</w:t>
      </w:r>
      <w:r>
        <w:rPr>
          <w:spacing w:val="-7"/>
        </w:rPr>
        <w:t xml:space="preserve"> </w:t>
      </w:r>
      <w:r>
        <w:t>pacified</w:t>
      </w:r>
      <w:r>
        <w:rPr>
          <w:spacing w:val="-7"/>
        </w:rPr>
        <w:t xml:space="preserve"> </w:t>
      </w:r>
      <w:r>
        <w:t>the</w:t>
      </w:r>
      <w:r>
        <w:rPr>
          <w:spacing w:val="-6"/>
        </w:rPr>
        <w:t xml:space="preserve"> </w:t>
      </w:r>
      <w:r>
        <w:t>waves,</w:t>
      </w:r>
      <w:r>
        <w:rPr>
          <w:spacing w:val="-7"/>
        </w:rPr>
        <w:t xml:space="preserve"> </w:t>
      </w:r>
      <w:r>
        <w:t>and</w:t>
      </w:r>
      <w:r>
        <w:rPr>
          <w:spacing w:val="-7"/>
        </w:rPr>
        <w:t xml:space="preserve"> </w:t>
      </w:r>
      <w:r>
        <w:t>called</w:t>
      </w:r>
      <w:r>
        <w:rPr>
          <w:spacing w:val="-7"/>
        </w:rPr>
        <w:t xml:space="preserve"> </w:t>
      </w:r>
      <w:r>
        <w:t>on</w:t>
      </w:r>
      <w:r>
        <w:rPr>
          <w:spacing w:val="-6"/>
        </w:rPr>
        <w:t xml:space="preserve"> </w:t>
      </w:r>
      <w:r>
        <w:t>azure</w:t>
      </w:r>
      <w:r>
        <w:rPr>
          <w:spacing w:val="-7"/>
        </w:rPr>
        <w:t xml:space="preserve"> </w:t>
      </w:r>
      <w:proofErr w:type="gramStart"/>
      <w:r>
        <w:t>Triton.—</w:t>
      </w:r>
      <w:proofErr w:type="gramEnd"/>
      <w:r>
        <w:t>Triton</w:t>
      </w:r>
      <w:r>
        <w:rPr>
          <w:spacing w:val="-7"/>
        </w:rPr>
        <w:t xml:space="preserve"> </w:t>
      </w:r>
      <w:r>
        <w:t>arose</w:t>
      </w:r>
      <w:r>
        <w:rPr>
          <w:spacing w:val="-7"/>
        </w:rPr>
        <w:t xml:space="preserve"> </w:t>
      </w:r>
      <w:r>
        <w:t>above</w:t>
      </w:r>
      <w:r>
        <w:rPr>
          <w:spacing w:val="-6"/>
        </w:rPr>
        <w:t xml:space="preserve"> </w:t>
      </w:r>
      <w:r>
        <w:t>the</w:t>
      </w:r>
      <w:r>
        <w:rPr>
          <w:spacing w:val="-7"/>
        </w:rPr>
        <w:t xml:space="preserve"> </w:t>
      </w:r>
      <w:r>
        <w:t>waving</w:t>
      </w:r>
      <w:r>
        <w:rPr>
          <w:spacing w:val="-9"/>
        </w:rPr>
        <w:t xml:space="preserve"> </w:t>
      </w:r>
      <w:r>
        <w:t>seas,</w:t>
      </w:r>
      <w:r>
        <w:rPr>
          <w:spacing w:val="-9"/>
        </w:rPr>
        <w:t xml:space="preserve"> </w:t>
      </w:r>
      <w:r>
        <w:t>his</w:t>
      </w:r>
      <w:r>
        <w:rPr>
          <w:spacing w:val="-9"/>
        </w:rPr>
        <w:t xml:space="preserve"> </w:t>
      </w:r>
      <w:r>
        <w:t>shoulders</w:t>
      </w:r>
      <w:r>
        <w:rPr>
          <w:spacing w:val="-9"/>
        </w:rPr>
        <w:t xml:space="preserve"> </w:t>
      </w:r>
      <w:r>
        <w:t>mailed</w:t>
      </w:r>
      <w:r>
        <w:rPr>
          <w:spacing w:val="-9"/>
        </w:rPr>
        <w:t xml:space="preserve"> </w:t>
      </w:r>
      <w:r>
        <w:t>in</w:t>
      </w:r>
      <w:r>
        <w:rPr>
          <w:spacing w:val="-8"/>
        </w:rPr>
        <w:t xml:space="preserve"> </w:t>
      </w:r>
      <w:r>
        <w:t>purple</w:t>
      </w:r>
      <w:r>
        <w:rPr>
          <w:spacing w:val="-9"/>
        </w:rPr>
        <w:t xml:space="preserve"> </w:t>
      </w:r>
      <w:r>
        <w:t>shells.—He</w:t>
      </w:r>
      <w:r>
        <w:rPr>
          <w:spacing w:val="-9"/>
        </w:rPr>
        <w:t xml:space="preserve"> </w:t>
      </w:r>
      <w:r>
        <w:t>bade</w:t>
      </w:r>
      <w:r>
        <w:rPr>
          <w:spacing w:val="-9"/>
        </w:rPr>
        <w:t xml:space="preserve"> </w:t>
      </w:r>
      <w:r>
        <w:t>the</w:t>
      </w:r>
      <w:r>
        <w:rPr>
          <w:spacing w:val="-9"/>
        </w:rPr>
        <w:t xml:space="preserve"> </w:t>
      </w:r>
      <w:r>
        <w:t>Triton</w:t>
      </w:r>
      <w:r>
        <w:rPr>
          <w:spacing w:val="-8"/>
        </w:rPr>
        <w:t xml:space="preserve"> </w:t>
      </w:r>
      <w:r>
        <w:t>blow,</w:t>
      </w:r>
      <w:r>
        <w:rPr>
          <w:spacing w:val="-9"/>
        </w:rPr>
        <w:t xml:space="preserve"> </w:t>
      </w:r>
      <w:r>
        <w:t>blow</w:t>
      </w:r>
      <w:r>
        <w:rPr>
          <w:spacing w:val="-9"/>
        </w:rPr>
        <w:t xml:space="preserve"> </w:t>
      </w:r>
      <w:r>
        <w:t>in</w:t>
      </w:r>
      <w:r>
        <w:rPr>
          <w:spacing w:val="-9"/>
        </w:rPr>
        <w:t xml:space="preserve"> </w:t>
      </w:r>
      <w:r>
        <w:t>his</w:t>
      </w:r>
      <w:r>
        <w:rPr>
          <w:spacing w:val="-9"/>
        </w:rPr>
        <w:t xml:space="preserve"> </w:t>
      </w:r>
      <w:r>
        <w:t>sounding</w:t>
      </w:r>
      <w:r>
        <w:rPr>
          <w:spacing w:val="-9"/>
        </w:rPr>
        <w:t xml:space="preserve"> </w:t>
      </w:r>
      <w:r>
        <w:t>shell,</w:t>
      </w:r>
      <w:r>
        <w:rPr>
          <w:spacing w:val="-8"/>
        </w:rPr>
        <w:t xml:space="preserve"> </w:t>
      </w:r>
      <w:r>
        <w:t>the</w:t>
      </w:r>
      <w:r>
        <w:rPr>
          <w:spacing w:val="-9"/>
        </w:rPr>
        <w:t xml:space="preserve"> </w:t>
      </w:r>
      <w:r>
        <w:t>wandering</w:t>
      </w:r>
      <w:r>
        <w:rPr>
          <w:spacing w:val="-52"/>
        </w:rPr>
        <w:t xml:space="preserve"> </w:t>
      </w:r>
      <w:r>
        <w:t>streams</w:t>
      </w:r>
      <w:r>
        <w:rPr>
          <w:spacing w:val="-4"/>
        </w:rPr>
        <w:t xml:space="preserve"> </w:t>
      </w:r>
      <w:r>
        <w:t>and</w:t>
      </w:r>
      <w:r>
        <w:rPr>
          <w:spacing w:val="-3"/>
        </w:rPr>
        <w:t xml:space="preserve"> </w:t>
      </w:r>
      <w:r>
        <w:t>rivers</w:t>
      </w:r>
      <w:r>
        <w:rPr>
          <w:spacing w:val="-4"/>
        </w:rPr>
        <w:t xml:space="preserve"> </w:t>
      </w:r>
      <w:r>
        <w:t>to</w:t>
      </w:r>
      <w:r>
        <w:rPr>
          <w:spacing w:val="-3"/>
        </w:rPr>
        <w:t xml:space="preserve"> </w:t>
      </w:r>
      <w:r>
        <w:t>recall</w:t>
      </w:r>
      <w:r>
        <w:rPr>
          <w:spacing w:val="-3"/>
        </w:rPr>
        <w:t xml:space="preserve"> </w:t>
      </w:r>
      <w:r>
        <w:t>with</w:t>
      </w:r>
      <w:r>
        <w:rPr>
          <w:spacing w:val="-4"/>
        </w:rPr>
        <w:t xml:space="preserve"> </w:t>
      </w:r>
      <w:r>
        <w:t>signal</w:t>
      </w:r>
      <w:r>
        <w:rPr>
          <w:spacing w:val="-3"/>
        </w:rPr>
        <w:t xml:space="preserve"> </w:t>
      </w:r>
      <w:r>
        <w:t>known:</w:t>
      </w:r>
      <w:r>
        <w:rPr>
          <w:spacing w:val="-3"/>
        </w:rPr>
        <w:t xml:space="preserve"> </w:t>
      </w:r>
      <w:r>
        <w:t>a</w:t>
      </w:r>
      <w:r>
        <w:rPr>
          <w:spacing w:val="-4"/>
        </w:rPr>
        <w:t xml:space="preserve"> </w:t>
      </w:r>
      <w:r>
        <w:t>hollow</w:t>
      </w:r>
      <w:r>
        <w:rPr>
          <w:spacing w:val="-3"/>
        </w:rPr>
        <w:t xml:space="preserve"> </w:t>
      </w:r>
      <w:r>
        <w:t>wreathed</w:t>
      </w:r>
      <w:r>
        <w:rPr>
          <w:spacing w:val="-4"/>
        </w:rPr>
        <w:t xml:space="preserve"> </w:t>
      </w:r>
      <w:r>
        <w:t>trumpet,</w:t>
      </w:r>
      <w:r>
        <w:rPr>
          <w:spacing w:val="-3"/>
        </w:rPr>
        <w:t xml:space="preserve"> </w:t>
      </w:r>
      <w:r>
        <w:t>tapering</w:t>
      </w:r>
      <w:r>
        <w:rPr>
          <w:spacing w:val="-3"/>
        </w:rPr>
        <w:t xml:space="preserve"> </w:t>
      </w:r>
      <w:r>
        <w:t>wide</w:t>
      </w:r>
      <w:r>
        <w:rPr>
          <w:spacing w:val="-4"/>
        </w:rPr>
        <w:t xml:space="preserve"> </w:t>
      </w:r>
      <w:r>
        <w:t>and</w:t>
      </w:r>
      <w:r>
        <w:rPr>
          <w:spacing w:val="-3"/>
        </w:rPr>
        <w:t xml:space="preserve"> </w:t>
      </w:r>
      <w:r>
        <w:t>slender</w:t>
      </w:r>
      <w:r>
        <w:rPr>
          <w:spacing w:val="-3"/>
        </w:rPr>
        <w:t xml:space="preserve"> </w:t>
      </w:r>
      <w:r>
        <w:t>stemmed,</w:t>
      </w:r>
      <w:r>
        <w:rPr>
          <w:spacing w:val="-4"/>
        </w:rPr>
        <w:t xml:space="preserve"> </w:t>
      </w:r>
      <w:r>
        <w:t>the</w:t>
      </w:r>
      <w:r>
        <w:rPr>
          <w:spacing w:val="-52"/>
        </w:rPr>
        <w:t xml:space="preserve"> </w:t>
      </w:r>
      <w:r>
        <w:t>Triton</w:t>
      </w:r>
      <w:r>
        <w:rPr>
          <w:spacing w:val="-4"/>
        </w:rPr>
        <w:t xml:space="preserve"> </w:t>
      </w:r>
      <w:r>
        <w:t>took</w:t>
      </w:r>
      <w:r>
        <w:rPr>
          <w:spacing w:val="-4"/>
        </w:rPr>
        <w:t xml:space="preserve"> </w:t>
      </w:r>
      <w:r>
        <w:t>amain</w:t>
      </w:r>
      <w:r>
        <w:rPr>
          <w:spacing w:val="-3"/>
        </w:rPr>
        <w:t xml:space="preserve"> </w:t>
      </w:r>
      <w:r>
        <w:t>and</w:t>
      </w:r>
      <w:r>
        <w:rPr>
          <w:spacing w:val="-4"/>
        </w:rPr>
        <w:t xml:space="preserve"> </w:t>
      </w:r>
      <w:r>
        <w:t>wound</w:t>
      </w:r>
      <w:r>
        <w:rPr>
          <w:spacing w:val="-3"/>
        </w:rPr>
        <w:t xml:space="preserve"> </w:t>
      </w:r>
      <w:r>
        <w:t>the</w:t>
      </w:r>
      <w:r>
        <w:rPr>
          <w:spacing w:val="-4"/>
        </w:rPr>
        <w:t xml:space="preserve"> </w:t>
      </w:r>
      <w:r>
        <w:t>pearly</w:t>
      </w:r>
      <w:r>
        <w:rPr>
          <w:spacing w:val="-4"/>
        </w:rPr>
        <w:t xml:space="preserve"> </w:t>
      </w:r>
      <w:r>
        <w:t>shell</w:t>
      </w:r>
      <w:r>
        <w:rPr>
          <w:spacing w:val="-3"/>
        </w:rPr>
        <w:t xml:space="preserve"> </w:t>
      </w:r>
      <w:r>
        <w:t>at</w:t>
      </w:r>
      <w:r>
        <w:rPr>
          <w:spacing w:val="-4"/>
        </w:rPr>
        <w:t xml:space="preserve"> </w:t>
      </w:r>
      <w:r>
        <w:t>midmost</w:t>
      </w:r>
      <w:r>
        <w:rPr>
          <w:spacing w:val="-3"/>
        </w:rPr>
        <w:t xml:space="preserve"> </w:t>
      </w:r>
      <w:r>
        <w:t>sea.</w:t>
      </w:r>
      <w:r>
        <w:rPr>
          <w:spacing w:val="-4"/>
        </w:rPr>
        <w:t xml:space="preserve"> </w:t>
      </w:r>
      <w:r>
        <w:t>Betwixt</w:t>
      </w:r>
      <w:r>
        <w:rPr>
          <w:spacing w:val="-3"/>
        </w:rPr>
        <w:t xml:space="preserve"> </w:t>
      </w:r>
      <w:r>
        <w:t>the</w:t>
      </w:r>
      <w:r>
        <w:rPr>
          <w:spacing w:val="-4"/>
        </w:rPr>
        <w:t xml:space="preserve"> </w:t>
      </w:r>
      <w:r>
        <w:t>rising</w:t>
      </w:r>
      <w:r>
        <w:rPr>
          <w:spacing w:val="-4"/>
        </w:rPr>
        <w:t xml:space="preserve"> </w:t>
      </w:r>
      <w:r>
        <w:t>and</w:t>
      </w:r>
      <w:r>
        <w:rPr>
          <w:spacing w:val="-3"/>
        </w:rPr>
        <w:t xml:space="preserve"> </w:t>
      </w:r>
      <w:r>
        <w:t>the</w:t>
      </w:r>
      <w:r>
        <w:rPr>
          <w:spacing w:val="-4"/>
        </w:rPr>
        <w:t xml:space="preserve"> </w:t>
      </w:r>
      <w:r>
        <w:t>setting</w:t>
      </w:r>
      <w:r>
        <w:rPr>
          <w:spacing w:val="-3"/>
        </w:rPr>
        <w:t xml:space="preserve"> </w:t>
      </w:r>
      <w:r>
        <w:t>suns</w:t>
      </w:r>
      <w:r>
        <w:rPr>
          <w:spacing w:val="-4"/>
        </w:rPr>
        <w:t xml:space="preserve"> </w:t>
      </w:r>
      <w:r>
        <w:t>the</w:t>
      </w:r>
      <w:r>
        <w:rPr>
          <w:spacing w:val="-4"/>
        </w:rPr>
        <w:t xml:space="preserve"> </w:t>
      </w:r>
      <w:r>
        <w:t>wildered</w:t>
      </w:r>
      <w:r w:rsidR="002672F3">
        <w:t xml:space="preserve"> </w:t>
      </w:r>
      <w:r>
        <w:t>notes resounded shore to shore, and as it touched his lips, wet with the brine beneath his dripping beard, sounded</w:t>
      </w:r>
      <w:r>
        <w:rPr>
          <w:spacing w:val="1"/>
        </w:rPr>
        <w:t xml:space="preserve"> </w:t>
      </w:r>
      <w:r>
        <w:t>retreat:</w:t>
      </w:r>
      <w:r>
        <w:rPr>
          <w:spacing w:val="-8"/>
        </w:rPr>
        <w:t xml:space="preserve"> </w:t>
      </w:r>
      <w:r>
        <w:t>and</w:t>
      </w:r>
      <w:r>
        <w:rPr>
          <w:spacing w:val="-7"/>
        </w:rPr>
        <w:t xml:space="preserve"> </w:t>
      </w:r>
      <w:r>
        <w:t>all</w:t>
      </w:r>
      <w:r>
        <w:rPr>
          <w:spacing w:val="-8"/>
        </w:rPr>
        <w:t xml:space="preserve"> </w:t>
      </w:r>
      <w:r>
        <w:t>the</w:t>
      </w:r>
      <w:r>
        <w:rPr>
          <w:spacing w:val="-7"/>
        </w:rPr>
        <w:t xml:space="preserve"> </w:t>
      </w:r>
      <w:r>
        <w:t>waters</w:t>
      </w:r>
      <w:r>
        <w:rPr>
          <w:spacing w:val="-8"/>
        </w:rPr>
        <w:t xml:space="preserve"> </w:t>
      </w:r>
      <w:r>
        <w:t>of</w:t>
      </w:r>
      <w:r>
        <w:rPr>
          <w:spacing w:val="-7"/>
        </w:rPr>
        <w:t xml:space="preserve"> </w:t>
      </w:r>
      <w:r>
        <w:t>the</w:t>
      </w:r>
      <w:r>
        <w:rPr>
          <w:spacing w:val="-8"/>
        </w:rPr>
        <w:t xml:space="preserve"> </w:t>
      </w:r>
      <w:r>
        <w:t>land</w:t>
      </w:r>
      <w:r>
        <w:rPr>
          <w:spacing w:val="-7"/>
        </w:rPr>
        <w:t xml:space="preserve"> </w:t>
      </w:r>
      <w:r>
        <w:t>and</w:t>
      </w:r>
      <w:r>
        <w:rPr>
          <w:spacing w:val="-8"/>
        </w:rPr>
        <w:t xml:space="preserve"> </w:t>
      </w:r>
      <w:r>
        <w:t>sea</w:t>
      </w:r>
      <w:r>
        <w:rPr>
          <w:spacing w:val="-7"/>
        </w:rPr>
        <w:t xml:space="preserve"> </w:t>
      </w:r>
      <w:r>
        <w:t>obeyed.</w:t>
      </w:r>
      <w:r>
        <w:rPr>
          <w:spacing w:val="-8"/>
        </w:rPr>
        <w:t xml:space="preserve"> </w:t>
      </w:r>
      <w:r>
        <w:t>Their</w:t>
      </w:r>
      <w:r>
        <w:rPr>
          <w:spacing w:val="-7"/>
        </w:rPr>
        <w:t xml:space="preserve"> </w:t>
      </w:r>
      <w:r>
        <w:t>fountains</w:t>
      </w:r>
      <w:r>
        <w:rPr>
          <w:spacing w:val="-8"/>
        </w:rPr>
        <w:t xml:space="preserve"> </w:t>
      </w:r>
      <w:r>
        <w:t>heard</w:t>
      </w:r>
      <w:r>
        <w:rPr>
          <w:spacing w:val="-7"/>
        </w:rPr>
        <w:t xml:space="preserve"> </w:t>
      </w:r>
      <w:r>
        <w:t>and</w:t>
      </w:r>
      <w:r>
        <w:rPr>
          <w:spacing w:val="-8"/>
        </w:rPr>
        <w:t xml:space="preserve"> </w:t>
      </w:r>
      <w:r>
        <w:t>ceased</w:t>
      </w:r>
      <w:r>
        <w:rPr>
          <w:spacing w:val="-7"/>
        </w:rPr>
        <w:t xml:space="preserve"> </w:t>
      </w:r>
      <w:r>
        <w:t>to</w:t>
      </w:r>
      <w:r>
        <w:rPr>
          <w:spacing w:val="-7"/>
        </w:rPr>
        <w:t xml:space="preserve"> </w:t>
      </w:r>
      <w:r>
        <w:t>flow;</w:t>
      </w:r>
      <w:r>
        <w:rPr>
          <w:spacing w:val="-8"/>
        </w:rPr>
        <w:t xml:space="preserve"> </w:t>
      </w:r>
      <w:r>
        <w:t>their</w:t>
      </w:r>
      <w:r>
        <w:rPr>
          <w:spacing w:val="-7"/>
        </w:rPr>
        <w:t xml:space="preserve"> </w:t>
      </w:r>
      <w:r>
        <w:t>waves</w:t>
      </w:r>
      <w:r>
        <w:rPr>
          <w:spacing w:val="-8"/>
        </w:rPr>
        <w:t xml:space="preserve"> </w:t>
      </w:r>
      <w:r>
        <w:t xml:space="preserve">subsided; hidden hills uprose; emerged the shores of ocean; channels </w:t>
      </w:r>
      <w:r>
        <w:lastRenderedPageBreak/>
        <w:t>filled with flowing streams; the soil appeared; the</w:t>
      </w:r>
      <w:r>
        <w:rPr>
          <w:spacing w:val="1"/>
        </w:rPr>
        <w:t xml:space="preserve"> </w:t>
      </w:r>
      <w:r>
        <w:t>land</w:t>
      </w:r>
      <w:r>
        <w:rPr>
          <w:spacing w:val="-7"/>
        </w:rPr>
        <w:t xml:space="preserve"> </w:t>
      </w:r>
      <w:r>
        <w:t>increased</w:t>
      </w:r>
      <w:r>
        <w:rPr>
          <w:spacing w:val="-6"/>
        </w:rPr>
        <w:t xml:space="preserve"> </w:t>
      </w:r>
      <w:r>
        <w:t>its</w:t>
      </w:r>
      <w:r>
        <w:rPr>
          <w:spacing w:val="-7"/>
        </w:rPr>
        <w:t xml:space="preserve"> </w:t>
      </w:r>
      <w:r>
        <w:t>surface</w:t>
      </w:r>
      <w:r>
        <w:rPr>
          <w:spacing w:val="-6"/>
        </w:rPr>
        <w:t xml:space="preserve"> </w:t>
      </w:r>
      <w:r>
        <w:t>as</w:t>
      </w:r>
      <w:r>
        <w:rPr>
          <w:spacing w:val="-7"/>
        </w:rPr>
        <w:t xml:space="preserve"> </w:t>
      </w:r>
      <w:r>
        <w:t>the</w:t>
      </w:r>
      <w:r>
        <w:rPr>
          <w:spacing w:val="-6"/>
        </w:rPr>
        <w:t xml:space="preserve"> </w:t>
      </w:r>
      <w:r>
        <w:t>waves</w:t>
      </w:r>
      <w:r>
        <w:rPr>
          <w:spacing w:val="-7"/>
        </w:rPr>
        <w:t xml:space="preserve"> </w:t>
      </w:r>
      <w:r>
        <w:t>decreased:</w:t>
      </w:r>
      <w:r>
        <w:rPr>
          <w:spacing w:val="-6"/>
        </w:rPr>
        <w:t xml:space="preserve"> </w:t>
      </w:r>
      <w:r>
        <w:t>and</w:t>
      </w:r>
      <w:r>
        <w:rPr>
          <w:spacing w:val="-6"/>
        </w:rPr>
        <w:t xml:space="preserve"> </w:t>
      </w:r>
      <w:r>
        <w:t>after</w:t>
      </w:r>
      <w:r>
        <w:rPr>
          <w:spacing w:val="-7"/>
        </w:rPr>
        <w:t xml:space="preserve"> </w:t>
      </w:r>
      <w:r>
        <w:t>length</w:t>
      </w:r>
      <w:r>
        <w:rPr>
          <w:spacing w:val="-6"/>
        </w:rPr>
        <w:t xml:space="preserve"> </w:t>
      </w:r>
      <w:r>
        <w:t>of</w:t>
      </w:r>
      <w:r>
        <w:rPr>
          <w:spacing w:val="-7"/>
        </w:rPr>
        <w:t xml:space="preserve"> </w:t>
      </w:r>
      <w:r>
        <w:t>days</w:t>
      </w:r>
      <w:r>
        <w:rPr>
          <w:spacing w:val="-6"/>
        </w:rPr>
        <w:t xml:space="preserve"> </w:t>
      </w:r>
      <w:r>
        <w:t>the</w:t>
      </w:r>
      <w:r>
        <w:rPr>
          <w:spacing w:val="-7"/>
        </w:rPr>
        <w:t xml:space="preserve"> </w:t>
      </w:r>
      <w:r>
        <w:t>trees</w:t>
      </w:r>
      <w:r>
        <w:rPr>
          <w:spacing w:val="-6"/>
        </w:rPr>
        <w:t xml:space="preserve"> </w:t>
      </w:r>
      <w:r>
        <w:t>put</w:t>
      </w:r>
      <w:r>
        <w:rPr>
          <w:spacing w:val="-6"/>
        </w:rPr>
        <w:t xml:space="preserve"> </w:t>
      </w:r>
      <w:r>
        <w:t>forth,</w:t>
      </w:r>
      <w:r>
        <w:rPr>
          <w:spacing w:val="-7"/>
        </w:rPr>
        <w:t xml:space="preserve"> </w:t>
      </w:r>
      <w:r>
        <w:t>with</w:t>
      </w:r>
      <w:r>
        <w:rPr>
          <w:spacing w:val="-6"/>
        </w:rPr>
        <w:t xml:space="preserve"> </w:t>
      </w:r>
      <w:r>
        <w:t>ooze</w:t>
      </w:r>
      <w:r>
        <w:rPr>
          <w:spacing w:val="-7"/>
        </w:rPr>
        <w:t xml:space="preserve"> </w:t>
      </w:r>
      <w:r>
        <w:t>on</w:t>
      </w:r>
      <w:r>
        <w:rPr>
          <w:spacing w:val="-6"/>
        </w:rPr>
        <w:t xml:space="preserve"> </w:t>
      </w:r>
      <w:r>
        <w:t>bending</w:t>
      </w:r>
      <w:r>
        <w:rPr>
          <w:spacing w:val="-52"/>
        </w:rPr>
        <w:t xml:space="preserve"> </w:t>
      </w:r>
      <w:r>
        <w:t>boughs,</w:t>
      </w:r>
      <w:r>
        <w:rPr>
          <w:spacing w:val="-6"/>
        </w:rPr>
        <w:t xml:space="preserve"> </w:t>
      </w:r>
      <w:r>
        <w:t>their</w:t>
      </w:r>
      <w:r>
        <w:rPr>
          <w:spacing w:val="-6"/>
        </w:rPr>
        <w:t xml:space="preserve"> </w:t>
      </w:r>
      <w:r>
        <w:t>naked</w:t>
      </w:r>
      <w:r>
        <w:rPr>
          <w:spacing w:val="-6"/>
        </w:rPr>
        <w:t xml:space="preserve"> </w:t>
      </w:r>
      <w:r>
        <w:t>tops.</w:t>
      </w:r>
    </w:p>
    <w:p w14:paraId="5254A109" w14:textId="77777777" w:rsidR="003A417A" w:rsidRDefault="003A417A" w:rsidP="002672F3">
      <w:pPr>
        <w:pStyle w:val="Body"/>
      </w:pPr>
      <w:r>
        <w:t>And</w:t>
      </w:r>
      <w:r>
        <w:rPr>
          <w:spacing w:val="-8"/>
        </w:rPr>
        <w:t xml:space="preserve"> </w:t>
      </w:r>
      <w:r>
        <w:t>all</w:t>
      </w:r>
      <w:r>
        <w:rPr>
          <w:spacing w:val="-7"/>
        </w:rPr>
        <w:t xml:space="preserve"> </w:t>
      </w:r>
      <w:r>
        <w:t>the</w:t>
      </w:r>
      <w:r>
        <w:rPr>
          <w:spacing w:val="-7"/>
        </w:rPr>
        <w:t xml:space="preserve"> </w:t>
      </w:r>
      <w:r>
        <w:t>wasted</w:t>
      </w:r>
      <w:r>
        <w:rPr>
          <w:spacing w:val="-7"/>
        </w:rPr>
        <w:t xml:space="preserve"> </w:t>
      </w:r>
      <w:r>
        <w:t>globe</w:t>
      </w:r>
      <w:r>
        <w:rPr>
          <w:spacing w:val="-8"/>
        </w:rPr>
        <w:t xml:space="preserve"> </w:t>
      </w:r>
      <w:r>
        <w:t>was</w:t>
      </w:r>
      <w:r>
        <w:rPr>
          <w:spacing w:val="-7"/>
        </w:rPr>
        <w:t xml:space="preserve"> </w:t>
      </w:r>
      <w:r>
        <w:t>now</w:t>
      </w:r>
      <w:r>
        <w:rPr>
          <w:spacing w:val="-7"/>
        </w:rPr>
        <w:t xml:space="preserve"> </w:t>
      </w:r>
      <w:r>
        <w:t>restored,</w:t>
      </w:r>
      <w:r>
        <w:rPr>
          <w:spacing w:val="-7"/>
        </w:rPr>
        <w:t xml:space="preserve"> </w:t>
      </w:r>
      <w:r>
        <w:t>but</w:t>
      </w:r>
      <w:r>
        <w:rPr>
          <w:spacing w:val="-7"/>
        </w:rPr>
        <w:t xml:space="preserve"> </w:t>
      </w:r>
      <w:r>
        <w:t>as</w:t>
      </w:r>
      <w:r>
        <w:rPr>
          <w:spacing w:val="-8"/>
        </w:rPr>
        <w:t xml:space="preserve"> </w:t>
      </w:r>
      <w:r>
        <w:t>he</w:t>
      </w:r>
      <w:r>
        <w:rPr>
          <w:spacing w:val="-7"/>
        </w:rPr>
        <w:t xml:space="preserve"> </w:t>
      </w:r>
      <w:r>
        <w:t>viewed</w:t>
      </w:r>
      <w:r>
        <w:rPr>
          <w:spacing w:val="-7"/>
        </w:rPr>
        <w:t xml:space="preserve"> </w:t>
      </w:r>
      <w:r>
        <w:t>the</w:t>
      </w:r>
      <w:r>
        <w:rPr>
          <w:spacing w:val="-7"/>
        </w:rPr>
        <w:t xml:space="preserve"> </w:t>
      </w:r>
      <w:r>
        <w:t>vast</w:t>
      </w:r>
      <w:r>
        <w:rPr>
          <w:spacing w:val="-7"/>
        </w:rPr>
        <w:t xml:space="preserve"> </w:t>
      </w:r>
      <w:r>
        <w:t>and</w:t>
      </w:r>
      <w:r>
        <w:rPr>
          <w:spacing w:val="-8"/>
        </w:rPr>
        <w:t xml:space="preserve"> </w:t>
      </w:r>
      <w:r>
        <w:t>silent</w:t>
      </w:r>
      <w:r>
        <w:rPr>
          <w:spacing w:val="-7"/>
        </w:rPr>
        <w:t xml:space="preserve"> </w:t>
      </w:r>
      <w:r>
        <w:t>world</w:t>
      </w:r>
      <w:r>
        <w:rPr>
          <w:spacing w:val="-7"/>
        </w:rPr>
        <w:t xml:space="preserve"> </w:t>
      </w:r>
      <w:r>
        <w:t>Deucalion</w:t>
      </w:r>
      <w:r>
        <w:rPr>
          <w:spacing w:val="-7"/>
        </w:rPr>
        <w:t xml:space="preserve"> </w:t>
      </w:r>
      <w:r>
        <w:t>wept</w:t>
      </w:r>
      <w:r>
        <w:rPr>
          <w:spacing w:val="-8"/>
        </w:rPr>
        <w:t xml:space="preserve"> </w:t>
      </w:r>
      <w:r>
        <w:t>and</w:t>
      </w:r>
      <w:r>
        <w:rPr>
          <w:spacing w:val="-7"/>
        </w:rPr>
        <w:t xml:space="preserve"> </w:t>
      </w:r>
      <w:r>
        <w:t>thus</w:t>
      </w:r>
      <w:r>
        <w:rPr>
          <w:spacing w:val="-52"/>
        </w:rPr>
        <w:t xml:space="preserve"> </w:t>
      </w:r>
      <w:r>
        <w:t>to</w:t>
      </w:r>
      <w:r>
        <w:rPr>
          <w:spacing w:val="-10"/>
        </w:rPr>
        <w:t xml:space="preserve"> </w:t>
      </w:r>
      <w:r>
        <w:rPr>
          <w:color w:val="3953A4"/>
          <w:u w:val="single" w:color="3953A4"/>
        </w:rPr>
        <w:t>Pyrrha</w:t>
      </w:r>
      <w:r>
        <w:rPr>
          <w:color w:val="3953A4"/>
          <w:spacing w:val="-10"/>
        </w:rPr>
        <w:t xml:space="preserve"> </w:t>
      </w:r>
      <w:r>
        <w:t>spoke;</w:t>
      </w:r>
      <w:r>
        <w:rPr>
          <w:spacing w:val="-9"/>
        </w:rPr>
        <w:t xml:space="preserve"> </w:t>
      </w:r>
      <w:r>
        <w:t>“O</w:t>
      </w:r>
      <w:r>
        <w:rPr>
          <w:spacing w:val="-10"/>
        </w:rPr>
        <w:t xml:space="preserve"> </w:t>
      </w:r>
      <w:r>
        <w:t>sister!</w:t>
      </w:r>
      <w:r>
        <w:rPr>
          <w:spacing w:val="-9"/>
        </w:rPr>
        <w:t xml:space="preserve"> </w:t>
      </w:r>
      <w:r>
        <w:t>wife!</w:t>
      </w:r>
      <w:r>
        <w:rPr>
          <w:spacing w:val="-10"/>
        </w:rPr>
        <w:t xml:space="preserve"> </w:t>
      </w:r>
      <w:r>
        <w:t>alone</w:t>
      </w:r>
      <w:r>
        <w:rPr>
          <w:spacing w:val="-9"/>
        </w:rPr>
        <w:t xml:space="preserve"> </w:t>
      </w:r>
      <w:r>
        <w:t>of</w:t>
      </w:r>
      <w:r>
        <w:rPr>
          <w:spacing w:val="-10"/>
        </w:rPr>
        <w:t xml:space="preserve"> </w:t>
      </w:r>
      <w:r>
        <w:t>woman</w:t>
      </w:r>
      <w:r>
        <w:rPr>
          <w:spacing w:val="-9"/>
        </w:rPr>
        <w:t xml:space="preserve"> </w:t>
      </w:r>
      <w:r>
        <w:t>left!</w:t>
      </w:r>
      <w:r>
        <w:rPr>
          <w:spacing w:val="-10"/>
        </w:rPr>
        <w:t xml:space="preserve"> </w:t>
      </w:r>
      <w:r>
        <w:t>My</w:t>
      </w:r>
      <w:r>
        <w:rPr>
          <w:spacing w:val="-9"/>
        </w:rPr>
        <w:t xml:space="preserve"> </w:t>
      </w:r>
      <w:r>
        <w:t>kindred</w:t>
      </w:r>
      <w:r>
        <w:rPr>
          <w:spacing w:val="-10"/>
        </w:rPr>
        <w:t xml:space="preserve"> </w:t>
      </w:r>
      <w:r>
        <w:t>in</w:t>
      </w:r>
      <w:r>
        <w:rPr>
          <w:spacing w:val="-10"/>
        </w:rPr>
        <w:t xml:space="preserve"> </w:t>
      </w:r>
      <w:r>
        <w:t>descent</w:t>
      </w:r>
      <w:r>
        <w:rPr>
          <w:spacing w:val="-9"/>
        </w:rPr>
        <w:t xml:space="preserve"> </w:t>
      </w:r>
      <w:r>
        <w:t>and</w:t>
      </w:r>
      <w:r>
        <w:rPr>
          <w:spacing w:val="-10"/>
        </w:rPr>
        <w:t xml:space="preserve"> </w:t>
      </w:r>
      <w:r>
        <w:t>origin!</w:t>
      </w:r>
      <w:r>
        <w:rPr>
          <w:spacing w:val="-9"/>
        </w:rPr>
        <w:t xml:space="preserve"> </w:t>
      </w:r>
      <w:r>
        <w:t>Dearest</w:t>
      </w:r>
      <w:r>
        <w:rPr>
          <w:spacing w:val="-10"/>
        </w:rPr>
        <w:t xml:space="preserve"> </w:t>
      </w:r>
      <w:r>
        <w:t>companion</w:t>
      </w:r>
      <w:r>
        <w:rPr>
          <w:spacing w:val="-9"/>
        </w:rPr>
        <w:t xml:space="preserve"> </w:t>
      </w:r>
      <w:r>
        <w:t>of</w:t>
      </w:r>
      <w:r>
        <w:rPr>
          <w:spacing w:val="-10"/>
        </w:rPr>
        <w:t xml:space="preserve"> </w:t>
      </w:r>
      <w:r>
        <w:t>my</w:t>
      </w:r>
      <w:r>
        <w:rPr>
          <w:spacing w:val="1"/>
        </w:rPr>
        <w:t xml:space="preserve"> </w:t>
      </w:r>
      <w:r>
        <w:t xml:space="preserve">marriage bed, doubly endeared by deepening dangers </w:t>
      </w:r>
      <w:proofErr w:type="gramStart"/>
      <w:r>
        <w:t>borne,—</w:t>
      </w:r>
      <w:proofErr w:type="gramEnd"/>
      <w:r>
        <w:t xml:space="preserve"> of all the dawn and eve behold of earth, but you</w:t>
      </w:r>
      <w:r>
        <w:rPr>
          <w:spacing w:val="1"/>
        </w:rPr>
        <w:t xml:space="preserve"> </w:t>
      </w:r>
      <w:r>
        <w:t>and I are left—for the deep sea has kept the rest! And what prevents the tide from overwhelming us? Remaining</w:t>
      </w:r>
      <w:r>
        <w:rPr>
          <w:spacing w:val="1"/>
        </w:rPr>
        <w:t xml:space="preserve"> </w:t>
      </w:r>
      <w:r>
        <w:t>clouds affright us. How could you endure your fears if you alone were rescued by this fate, and who would then</w:t>
      </w:r>
      <w:r>
        <w:rPr>
          <w:spacing w:val="1"/>
        </w:rPr>
        <w:t xml:space="preserve"> </w:t>
      </w:r>
      <w:r>
        <w:t>console</w:t>
      </w:r>
      <w:r>
        <w:rPr>
          <w:spacing w:val="-9"/>
        </w:rPr>
        <w:t xml:space="preserve"> </w:t>
      </w:r>
      <w:r>
        <w:t>your</w:t>
      </w:r>
      <w:r>
        <w:rPr>
          <w:spacing w:val="-9"/>
        </w:rPr>
        <w:t xml:space="preserve"> </w:t>
      </w:r>
      <w:r>
        <w:t>bitter</w:t>
      </w:r>
      <w:r>
        <w:rPr>
          <w:spacing w:val="-9"/>
        </w:rPr>
        <w:t xml:space="preserve"> </w:t>
      </w:r>
      <w:r>
        <w:t>grief?</w:t>
      </w:r>
      <w:r>
        <w:rPr>
          <w:spacing w:val="-9"/>
        </w:rPr>
        <w:t xml:space="preserve"> </w:t>
      </w:r>
      <w:proofErr w:type="gramStart"/>
      <w:r>
        <w:t>Oh</w:t>
      </w:r>
      <w:proofErr w:type="gramEnd"/>
      <w:r>
        <w:rPr>
          <w:spacing w:val="-8"/>
        </w:rPr>
        <w:t xml:space="preserve"> </w:t>
      </w:r>
      <w:r>
        <w:t>be</w:t>
      </w:r>
      <w:r>
        <w:rPr>
          <w:spacing w:val="-9"/>
        </w:rPr>
        <w:t xml:space="preserve"> </w:t>
      </w:r>
      <w:r>
        <w:t>assured,</w:t>
      </w:r>
      <w:r>
        <w:rPr>
          <w:spacing w:val="-9"/>
        </w:rPr>
        <w:t xml:space="preserve"> </w:t>
      </w:r>
      <w:r>
        <w:t>if</w:t>
      </w:r>
      <w:r>
        <w:rPr>
          <w:spacing w:val="-9"/>
        </w:rPr>
        <w:t xml:space="preserve"> </w:t>
      </w:r>
      <w:r>
        <w:t>you</w:t>
      </w:r>
      <w:r>
        <w:rPr>
          <w:spacing w:val="-8"/>
        </w:rPr>
        <w:t xml:space="preserve"> </w:t>
      </w:r>
      <w:r>
        <w:t>were</w:t>
      </w:r>
      <w:r>
        <w:rPr>
          <w:spacing w:val="-9"/>
        </w:rPr>
        <w:t xml:space="preserve"> </w:t>
      </w:r>
      <w:r>
        <w:t>buried</w:t>
      </w:r>
      <w:r>
        <w:rPr>
          <w:spacing w:val="-9"/>
        </w:rPr>
        <w:t xml:space="preserve"> </w:t>
      </w:r>
      <w:r>
        <w:t>in</w:t>
      </w:r>
      <w:r>
        <w:rPr>
          <w:spacing w:val="-9"/>
        </w:rPr>
        <w:t xml:space="preserve"> </w:t>
      </w:r>
      <w:r>
        <w:t>the</w:t>
      </w:r>
      <w:r>
        <w:rPr>
          <w:spacing w:val="-9"/>
        </w:rPr>
        <w:t xml:space="preserve"> </w:t>
      </w:r>
      <w:r>
        <w:t>waves,</w:t>
      </w:r>
      <w:r>
        <w:rPr>
          <w:spacing w:val="-8"/>
        </w:rPr>
        <w:t xml:space="preserve"> </w:t>
      </w:r>
      <w:r>
        <w:t>that</w:t>
      </w:r>
      <w:r>
        <w:rPr>
          <w:spacing w:val="-9"/>
        </w:rPr>
        <w:t xml:space="preserve"> </w:t>
      </w:r>
      <w:r>
        <w:t>I</w:t>
      </w:r>
      <w:r>
        <w:rPr>
          <w:spacing w:val="-9"/>
        </w:rPr>
        <w:t xml:space="preserve"> </w:t>
      </w:r>
      <w:r>
        <w:t>would</w:t>
      </w:r>
      <w:r>
        <w:rPr>
          <w:spacing w:val="-9"/>
        </w:rPr>
        <w:t xml:space="preserve"> </w:t>
      </w:r>
      <w:r>
        <w:t>follow</w:t>
      </w:r>
      <w:r>
        <w:rPr>
          <w:spacing w:val="-8"/>
        </w:rPr>
        <w:t xml:space="preserve"> </w:t>
      </w:r>
      <w:r>
        <w:t>you</w:t>
      </w:r>
      <w:r>
        <w:rPr>
          <w:spacing w:val="-9"/>
        </w:rPr>
        <w:t xml:space="preserve"> </w:t>
      </w:r>
      <w:r>
        <w:t>and</w:t>
      </w:r>
      <w:r>
        <w:rPr>
          <w:spacing w:val="-9"/>
        </w:rPr>
        <w:t xml:space="preserve"> </w:t>
      </w:r>
      <w:r>
        <w:t>be</w:t>
      </w:r>
      <w:r>
        <w:rPr>
          <w:spacing w:val="-9"/>
        </w:rPr>
        <w:t xml:space="preserve"> </w:t>
      </w:r>
      <w:r>
        <w:t>with</w:t>
      </w:r>
      <w:r>
        <w:rPr>
          <w:spacing w:val="-8"/>
        </w:rPr>
        <w:t xml:space="preserve"> </w:t>
      </w:r>
      <w:r>
        <w:t>you!</w:t>
      </w:r>
      <w:r>
        <w:rPr>
          <w:spacing w:val="1"/>
        </w:rPr>
        <w:t xml:space="preserve"> </w:t>
      </w:r>
      <w:proofErr w:type="gramStart"/>
      <w:r>
        <w:t>Oh</w:t>
      </w:r>
      <w:proofErr w:type="gramEnd"/>
      <w:r>
        <w:rPr>
          <w:spacing w:val="-7"/>
        </w:rPr>
        <w:t xml:space="preserve"> </w:t>
      </w:r>
      <w:r>
        <w:t>would</w:t>
      </w:r>
      <w:r>
        <w:rPr>
          <w:spacing w:val="-7"/>
        </w:rPr>
        <w:t xml:space="preserve"> </w:t>
      </w:r>
      <w:r>
        <w:t>that</w:t>
      </w:r>
      <w:r>
        <w:rPr>
          <w:spacing w:val="-7"/>
        </w:rPr>
        <w:t xml:space="preserve"> </w:t>
      </w:r>
      <w:r>
        <w:t>by</w:t>
      </w:r>
      <w:r>
        <w:rPr>
          <w:spacing w:val="-7"/>
        </w:rPr>
        <w:t xml:space="preserve"> </w:t>
      </w:r>
      <w:r>
        <w:t>my</w:t>
      </w:r>
      <w:r>
        <w:rPr>
          <w:spacing w:val="-6"/>
        </w:rPr>
        <w:t xml:space="preserve"> </w:t>
      </w:r>
      <w:r>
        <w:t>father’s</w:t>
      </w:r>
      <w:r>
        <w:rPr>
          <w:spacing w:val="-7"/>
        </w:rPr>
        <w:t xml:space="preserve"> </w:t>
      </w:r>
      <w:r>
        <w:t>art</w:t>
      </w:r>
      <w:r>
        <w:rPr>
          <w:spacing w:val="-7"/>
        </w:rPr>
        <w:t xml:space="preserve"> </w:t>
      </w:r>
      <w:r>
        <w:t>I</w:t>
      </w:r>
      <w:r>
        <w:rPr>
          <w:spacing w:val="-7"/>
        </w:rPr>
        <w:t xml:space="preserve"> </w:t>
      </w:r>
      <w:r>
        <w:t>might</w:t>
      </w:r>
      <w:r>
        <w:rPr>
          <w:spacing w:val="-6"/>
        </w:rPr>
        <w:t xml:space="preserve"> </w:t>
      </w:r>
      <w:r>
        <w:t>restore</w:t>
      </w:r>
      <w:r>
        <w:rPr>
          <w:spacing w:val="-7"/>
        </w:rPr>
        <w:t xml:space="preserve"> </w:t>
      </w:r>
      <w:r>
        <w:t>the</w:t>
      </w:r>
      <w:r>
        <w:rPr>
          <w:spacing w:val="-7"/>
        </w:rPr>
        <w:t xml:space="preserve"> </w:t>
      </w:r>
      <w:r>
        <w:t>people,</w:t>
      </w:r>
      <w:r>
        <w:rPr>
          <w:spacing w:val="-7"/>
        </w:rPr>
        <w:t xml:space="preserve"> </w:t>
      </w:r>
      <w:r>
        <w:t>and</w:t>
      </w:r>
      <w:r>
        <w:rPr>
          <w:spacing w:val="-6"/>
        </w:rPr>
        <w:t xml:space="preserve"> </w:t>
      </w:r>
      <w:r>
        <w:t>inspire</w:t>
      </w:r>
      <w:r>
        <w:rPr>
          <w:spacing w:val="-7"/>
        </w:rPr>
        <w:t xml:space="preserve"> </w:t>
      </w:r>
      <w:r>
        <w:t>this</w:t>
      </w:r>
      <w:r>
        <w:rPr>
          <w:spacing w:val="-7"/>
        </w:rPr>
        <w:t xml:space="preserve"> </w:t>
      </w:r>
      <w:r>
        <w:t>clay</w:t>
      </w:r>
      <w:r>
        <w:rPr>
          <w:spacing w:val="-7"/>
        </w:rPr>
        <w:t xml:space="preserve"> </w:t>
      </w:r>
      <w:r>
        <w:t>to</w:t>
      </w:r>
      <w:r>
        <w:rPr>
          <w:spacing w:val="-6"/>
        </w:rPr>
        <w:t xml:space="preserve"> </w:t>
      </w:r>
      <w:r>
        <w:t>take</w:t>
      </w:r>
      <w:r>
        <w:rPr>
          <w:spacing w:val="-7"/>
        </w:rPr>
        <w:t xml:space="preserve"> </w:t>
      </w:r>
      <w:r>
        <w:t>the</w:t>
      </w:r>
      <w:r>
        <w:rPr>
          <w:spacing w:val="-7"/>
        </w:rPr>
        <w:t xml:space="preserve"> </w:t>
      </w:r>
      <w:r>
        <w:t>form</w:t>
      </w:r>
      <w:r>
        <w:rPr>
          <w:spacing w:val="-7"/>
        </w:rPr>
        <w:t xml:space="preserve"> </w:t>
      </w:r>
      <w:r>
        <w:t>of</w:t>
      </w:r>
      <w:r>
        <w:rPr>
          <w:spacing w:val="-6"/>
        </w:rPr>
        <w:t xml:space="preserve"> </w:t>
      </w:r>
      <w:r>
        <w:t>man.</w:t>
      </w:r>
      <w:r>
        <w:rPr>
          <w:spacing w:val="-7"/>
        </w:rPr>
        <w:t xml:space="preserve"> </w:t>
      </w:r>
      <w:r>
        <w:t>Alas,</w:t>
      </w:r>
      <w:r>
        <w:rPr>
          <w:spacing w:val="-7"/>
        </w:rPr>
        <w:t xml:space="preserve"> </w:t>
      </w:r>
      <w:r>
        <w:t>the</w:t>
      </w:r>
      <w:r>
        <w:rPr>
          <w:spacing w:val="1"/>
        </w:rPr>
        <w:t xml:space="preserve"> </w:t>
      </w:r>
      <w:r>
        <w:t>Gods</w:t>
      </w:r>
      <w:r>
        <w:rPr>
          <w:spacing w:val="-9"/>
        </w:rPr>
        <w:t xml:space="preserve"> </w:t>
      </w:r>
      <w:r>
        <w:t>decreed</w:t>
      </w:r>
      <w:r>
        <w:rPr>
          <w:spacing w:val="-9"/>
        </w:rPr>
        <w:t xml:space="preserve"> </w:t>
      </w:r>
      <w:r>
        <w:t>and</w:t>
      </w:r>
      <w:r>
        <w:rPr>
          <w:spacing w:val="-9"/>
        </w:rPr>
        <w:t xml:space="preserve"> </w:t>
      </w:r>
      <w:r>
        <w:t>only</w:t>
      </w:r>
      <w:r>
        <w:rPr>
          <w:spacing w:val="-9"/>
        </w:rPr>
        <w:t xml:space="preserve"> </w:t>
      </w:r>
      <w:r>
        <w:t>we</w:t>
      </w:r>
      <w:r>
        <w:rPr>
          <w:spacing w:val="-8"/>
        </w:rPr>
        <w:t xml:space="preserve"> </w:t>
      </w:r>
      <w:r>
        <w:t>are</w:t>
      </w:r>
      <w:r>
        <w:rPr>
          <w:spacing w:val="-9"/>
        </w:rPr>
        <w:t xml:space="preserve"> </w:t>
      </w:r>
      <w:r>
        <w:t>living!”,</w:t>
      </w:r>
      <w:r>
        <w:rPr>
          <w:spacing w:val="-9"/>
        </w:rPr>
        <w:t xml:space="preserve"> </w:t>
      </w:r>
      <w:r>
        <w:t>Thus</w:t>
      </w:r>
      <w:r>
        <w:rPr>
          <w:spacing w:val="-9"/>
        </w:rPr>
        <w:t xml:space="preserve"> </w:t>
      </w:r>
      <w:r>
        <w:t>Deucalion’s</w:t>
      </w:r>
      <w:r>
        <w:rPr>
          <w:spacing w:val="-8"/>
        </w:rPr>
        <w:t xml:space="preserve"> </w:t>
      </w:r>
      <w:r>
        <w:t>plaint</w:t>
      </w:r>
      <w:r>
        <w:rPr>
          <w:spacing w:val="-9"/>
        </w:rPr>
        <w:t xml:space="preserve"> </w:t>
      </w:r>
      <w:r>
        <w:t>to</w:t>
      </w:r>
      <w:r>
        <w:rPr>
          <w:spacing w:val="-9"/>
        </w:rPr>
        <w:t xml:space="preserve"> </w:t>
      </w:r>
      <w:proofErr w:type="gramStart"/>
      <w:r>
        <w:rPr>
          <w:color w:val="3953A4"/>
          <w:u w:val="single" w:color="3953A4"/>
        </w:rPr>
        <w:t>Pyrrha</w:t>
      </w:r>
      <w:r>
        <w:t>;—</w:t>
      </w:r>
      <w:proofErr w:type="gramEnd"/>
      <w:r>
        <w:t>and</w:t>
      </w:r>
      <w:r>
        <w:rPr>
          <w:spacing w:val="-9"/>
        </w:rPr>
        <w:t xml:space="preserve"> </w:t>
      </w:r>
      <w:r>
        <w:t>they</w:t>
      </w:r>
      <w:r>
        <w:rPr>
          <w:spacing w:val="-9"/>
        </w:rPr>
        <w:t xml:space="preserve"> </w:t>
      </w:r>
      <w:r>
        <w:t>wept.</w:t>
      </w:r>
    </w:p>
    <w:p w14:paraId="13B2AD1D" w14:textId="77777777" w:rsidR="003A417A" w:rsidRDefault="003A417A" w:rsidP="002672F3">
      <w:pPr>
        <w:pStyle w:val="Body"/>
      </w:pPr>
      <w:r>
        <w:t xml:space="preserve">And after he had spoken, they resolved to ask the aid of sacred </w:t>
      </w:r>
      <w:proofErr w:type="gramStart"/>
      <w:r>
        <w:t>oracles,—</w:t>
      </w:r>
      <w:proofErr w:type="gramEnd"/>
      <w:r>
        <w:t xml:space="preserve"> and so they hastened to Cephissian</w:t>
      </w:r>
      <w:r>
        <w:rPr>
          <w:spacing w:val="1"/>
        </w:rPr>
        <w:t xml:space="preserve"> </w:t>
      </w:r>
      <w:r>
        <w:t>waves</w:t>
      </w:r>
      <w:r>
        <w:rPr>
          <w:spacing w:val="-8"/>
        </w:rPr>
        <w:t xml:space="preserve"> </w:t>
      </w:r>
      <w:r>
        <w:t>which</w:t>
      </w:r>
      <w:r>
        <w:rPr>
          <w:spacing w:val="-8"/>
        </w:rPr>
        <w:t xml:space="preserve"> </w:t>
      </w:r>
      <w:r>
        <w:t>rolled</w:t>
      </w:r>
      <w:r>
        <w:rPr>
          <w:spacing w:val="-7"/>
        </w:rPr>
        <w:t xml:space="preserve"> </w:t>
      </w:r>
      <w:r>
        <w:t>a</w:t>
      </w:r>
      <w:r>
        <w:rPr>
          <w:spacing w:val="-8"/>
        </w:rPr>
        <w:t xml:space="preserve"> </w:t>
      </w:r>
      <w:r>
        <w:t>turbid</w:t>
      </w:r>
      <w:r>
        <w:rPr>
          <w:spacing w:val="-8"/>
        </w:rPr>
        <w:t xml:space="preserve"> </w:t>
      </w:r>
      <w:r>
        <w:t>flood</w:t>
      </w:r>
      <w:r>
        <w:rPr>
          <w:spacing w:val="-7"/>
        </w:rPr>
        <w:t xml:space="preserve"> </w:t>
      </w:r>
      <w:r>
        <w:t>in</w:t>
      </w:r>
      <w:r>
        <w:rPr>
          <w:spacing w:val="-8"/>
        </w:rPr>
        <w:t xml:space="preserve"> </w:t>
      </w:r>
      <w:r>
        <w:t>channels</w:t>
      </w:r>
      <w:r>
        <w:rPr>
          <w:spacing w:val="-8"/>
        </w:rPr>
        <w:t xml:space="preserve"> </w:t>
      </w:r>
      <w:r>
        <w:t>known.</w:t>
      </w:r>
      <w:r>
        <w:rPr>
          <w:spacing w:val="-7"/>
        </w:rPr>
        <w:t xml:space="preserve"> </w:t>
      </w:r>
      <w:r>
        <w:t>Thence</w:t>
      </w:r>
      <w:r>
        <w:rPr>
          <w:spacing w:val="-8"/>
        </w:rPr>
        <w:t xml:space="preserve"> </w:t>
      </w:r>
      <w:r>
        <w:t>when</w:t>
      </w:r>
      <w:r>
        <w:rPr>
          <w:spacing w:val="-8"/>
        </w:rPr>
        <w:t xml:space="preserve"> </w:t>
      </w:r>
      <w:r>
        <w:t>their</w:t>
      </w:r>
      <w:r>
        <w:rPr>
          <w:spacing w:val="-7"/>
        </w:rPr>
        <w:t xml:space="preserve"> </w:t>
      </w:r>
      <w:r>
        <w:t>robes</w:t>
      </w:r>
      <w:r>
        <w:rPr>
          <w:spacing w:val="-8"/>
        </w:rPr>
        <w:t xml:space="preserve"> </w:t>
      </w:r>
      <w:r>
        <w:t>and</w:t>
      </w:r>
      <w:r>
        <w:rPr>
          <w:spacing w:val="-7"/>
        </w:rPr>
        <w:t xml:space="preserve"> </w:t>
      </w:r>
      <w:r>
        <w:t>brows</w:t>
      </w:r>
      <w:r>
        <w:rPr>
          <w:spacing w:val="-8"/>
        </w:rPr>
        <w:t xml:space="preserve"> </w:t>
      </w:r>
      <w:r>
        <w:t>were</w:t>
      </w:r>
      <w:r>
        <w:rPr>
          <w:spacing w:val="-8"/>
        </w:rPr>
        <w:t xml:space="preserve"> </w:t>
      </w:r>
      <w:r>
        <w:t>sprinkled</w:t>
      </w:r>
      <w:r>
        <w:rPr>
          <w:spacing w:val="-7"/>
        </w:rPr>
        <w:t xml:space="preserve"> </w:t>
      </w:r>
      <w:r>
        <w:t>well,</w:t>
      </w:r>
      <w:r>
        <w:rPr>
          <w:spacing w:val="-8"/>
        </w:rPr>
        <w:t xml:space="preserve"> </w:t>
      </w:r>
      <w:r>
        <w:t>they</w:t>
      </w:r>
      <w:r>
        <w:rPr>
          <w:spacing w:val="-52"/>
        </w:rPr>
        <w:t xml:space="preserve"> </w:t>
      </w:r>
      <w:r>
        <w:t>turned their footsteps to the goddess’ fane: its gables were befouled with reeking moss and on its altars every fire</w:t>
      </w:r>
      <w:r>
        <w:rPr>
          <w:spacing w:val="1"/>
        </w:rPr>
        <w:t xml:space="preserve"> </w:t>
      </w:r>
      <w:r>
        <w:t>was cold. But when the twain had reached the temple steps they fell upon the earth, inspired with awe, and kissed</w:t>
      </w:r>
      <w:r>
        <w:rPr>
          <w:spacing w:val="1"/>
        </w:rPr>
        <w:t xml:space="preserve"> </w:t>
      </w:r>
      <w:r>
        <w:t xml:space="preserve">the cold stone with their trembling lips, and </w:t>
      </w:r>
      <w:proofErr w:type="gramStart"/>
      <w:r>
        <w:t>said;</w:t>
      </w:r>
      <w:proofErr w:type="gramEnd"/>
      <w:r>
        <w:t xml:space="preserve"> “If righteous prayers appease the Gods, and if the wrath of high</w:t>
      </w:r>
      <w:r>
        <w:rPr>
          <w:spacing w:val="1"/>
        </w:rPr>
        <w:t xml:space="preserve"> </w:t>
      </w:r>
      <w:r>
        <w:t>celestial powers may thus be turned, declare, O Themis! whence and what the art may raise humanity? O gentle</w:t>
      </w:r>
      <w:r>
        <w:rPr>
          <w:spacing w:val="1"/>
        </w:rPr>
        <w:t xml:space="preserve"> </w:t>
      </w:r>
      <w:r>
        <w:t>goddess</w:t>
      </w:r>
      <w:r>
        <w:rPr>
          <w:spacing w:val="-7"/>
        </w:rPr>
        <w:t xml:space="preserve"> </w:t>
      </w:r>
      <w:r>
        <w:t>help</w:t>
      </w:r>
      <w:r>
        <w:rPr>
          <w:spacing w:val="-6"/>
        </w:rPr>
        <w:t xml:space="preserve"> </w:t>
      </w:r>
      <w:r>
        <w:t>the</w:t>
      </w:r>
      <w:r>
        <w:rPr>
          <w:spacing w:val="-6"/>
        </w:rPr>
        <w:t xml:space="preserve"> </w:t>
      </w:r>
      <w:r>
        <w:t>dying</w:t>
      </w:r>
      <w:r>
        <w:rPr>
          <w:spacing w:val="-6"/>
        </w:rPr>
        <w:t xml:space="preserve"> </w:t>
      </w:r>
      <w:r>
        <w:t>world!”</w:t>
      </w:r>
    </w:p>
    <w:p w14:paraId="48A7F904" w14:textId="77777777" w:rsidR="003A417A" w:rsidRDefault="003A417A" w:rsidP="002672F3">
      <w:pPr>
        <w:pStyle w:val="Body"/>
      </w:pPr>
      <w:r>
        <w:t xml:space="preserve">Moved by their supplications, she </w:t>
      </w:r>
      <w:proofErr w:type="gramStart"/>
      <w:r>
        <w:t>replied;</w:t>
      </w:r>
      <w:proofErr w:type="gramEnd"/>
      <w:r>
        <w:t xml:space="preserve"> “Depart from me and veil your brows; ungird your robes, and cast</w:t>
      </w:r>
      <w:r>
        <w:rPr>
          <w:spacing w:val="1"/>
        </w:rPr>
        <w:t xml:space="preserve"> </w:t>
      </w:r>
      <w:r>
        <w:t>behind</w:t>
      </w:r>
      <w:r>
        <w:rPr>
          <w:spacing w:val="-10"/>
        </w:rPr>
        <w:t xml:space="preserve"> </w:t>
      </w:r>
      <w:r>
        <w:t>you</w:t>
      </w:r>
      <w:r>
        <w:rPr>
          <w:spacing w:val="-9"/>
        </w:rPr>
        <w:t xml:space="preserve"> </w:t>
      </w:r>
      <w:r>
        <w:t>as</w:t>
      </w:r>
      <w:r>
        <w:rPr>
          <w:spacing w:val="-9"/>
        </w:rPr>
        <w:t xml:space="preserve"> </w:t>
      </w:r>
      <w:r>
        <w:t>you</w:t>
      </w:r>
      <w:r>
        <w:rPr>
          <w:spacing w:val="-9"/>
        </w:rPr>
        <w:t xml:space="preserve"> </w:t>
      </w:r>
      <w:r>
        <w:t>go,</w:t>
      </w:r>
      <w:r>
        <w:rPr>
          <w:spacing w:val="-9"/>
        </w:rPr>
        <w:t xml:space="preserve"> </w:t>
      </w:r>
      <w:r>
        <w:t>the</w:t>
      </w:r>
      <w:r>
        <w:rPr>
          <w:spacing w:val="-9"/>
        </w:rPr>
        <w:t xml:space="preserve"> </w:t>
      </w:r>
      <w:r>
        <w:t>bones</w:t>
      </w:r>
      <w:r>
        <w:rPr>
          <w:spacing w:val="-9"/>
        </w:rPr>
        <w:t xml:space="preserve"> </w:t>
      </w:r>
      <w:r>
        <w:t>of</w:t>
      </w:r>
      <w:r>
        <w:rPr>
          <w:spacing w:val="-9"/>
        </w:rPr>
        <w:t xml:space="preserve"> </w:t>
      </w:r>
      <w:r>
        <w:t>your</w:t>
      </w:r>
      <w:r>
        <w:rPr>
          <w:spacing w:val="-9"/>
        </w:rPr>
        <w:t xml:space="preserve"> </w:t>
      </w:r>
      <w:r>
        <w:t>great</w:t>
      </w:r>
      <w:r>
        <w:rPr>
          <w:spacing w:val="-9"/>
        </w:rPr>
        <w:t xml:space="preserve"> </w:t>
      </w:r>
      <w:r>
        <w:t>mother.”</w:t>
      </w:r>
      <w:r>
        <w:rPr>
          <w:spacing w:val="-9"/>
        </w:rPr>
        <w:t xml:space="preserve"> </w:t>
      </w:r>
      <w:r>
        <w:t>Long</w:t>
      </w:r>
      <w:r>
        <w:rPr>
          <w:spacing w:val="-9"/>
        </w:rPr>
        <w:t xml:space="preserve"> </w:t>
      </w:r>
      <w:r>
        <w:t>they</w:t>
      </w:r>
      <w:r>
        <w:rPr>
          <w:spacing w:val="-9"/>
        </w:rPr>
        <w:t xml:space="preserve"> </w:t>
      </w:r>
      <w:r>
        <w:t>stood</w:t>
      </w:r>
      <w:r>
        <w:rPr>
          <w:spacing w:val="-9"/>
        </w:rPr>
        <w:t xml:space="preserve"> </w:t>
      </w:r>
      <w:r>
        <w:t>in</w:t>
      </w:r>
      <w:r>
        <w:rPr>
          <w:spacing w:val="-9"/>
        </w:rPr>
        <w:t xml:space="preserve"> </w:t>
      </w:r>
      <w:r>
        <w:t>dumb</w:t>
      </w:r>
      <w:r>
        <w:rPr>
          <w:spacing w:val="-9"/>
        </w:rPr>
        <w:t xml:space="preserve"> </w:t>
      </w:r>
      <w:r>
        <w:t>amazement:</w:t>
      </w:r>
      <w:r>
        <w:rPr>
          <w:spacing w:val="-9"/>
        </w:rPr>
        <w:t xml:space="preserve"> </w:t>
      </w:r>
      <w:r>
        <w:rPr>
          <w:color w:val="3953A4"/>
          <w:u w:val="single" w:color="3953A4"/>
        </w:rPr>
        <w:t>Pyrrha</w:t>
      </w:r>
      <w:r>
        <w:t>,</w:t>
      </w:r>
      <w:r>
        <w:rPr>
          <w:spacing w:val="-9"/>
        </w:rPr>
        <w:t xml:space="preserve"> </w:t>
      </w:r>
      <w:r>
        <w:t>first</w:t>
      </w:r>
      <w:r>
        <w:rPr>
          <w:spacing w:val="-9"/>
        </w:rPr>
        <w:t xml:space="preserve"> </w:t>
      </w:r>
      <w:r>
        <w:t>of</w:t>
      </w:r>
      <w:r>
        <w:rPr>
          <w:spacing w:val="-9"/>
        </w:rPr>
        <w:t xml:space="preserve"> </w:t>
      </w:r>
      <w:r>
        <w:t>voice,</w:t>
      </w:r>
      <w:r>
        <w:rPr>
          <w:spacing w:val="1"/>
        </w:rPr>
        <w:t xml:space="preserve"> </w:t>
      </w:r>
      <w:r>
        <w:t>refused the mandate and with trembling lips implored the goddess to forgive—she feared to violate her mother’s</w:t>
      </w:r>
      <w:r>
        <w:rPr>
          <w:spacing w:val="1"/>
        </w:rPr>
        <w:t xml:space="preserve"> </w:t>
      </w:r>
      <w:r>
        <w:t>bones and vex her sacred spirit. Often pondered they the words involved in such obscurity, repeating oft: and thus</w:t>
      </w:r>
      <w:r>
        <w:rPr>
          <w:spacing w:val="-52"/>
        </w:rPr>
        <w:t xml:space="preserve"> </w:t>
      </w:r>
      <w:r>
        <w:t xml:space="preserve">Deucalion to Epimetheus’ daughter uttered speech of soothing import; </w:t>
      </w:r>
      <w:proofErr w:type="gramStart"/>
      <w:r>
        <w:t>“ Oracles</w:t>
      </w:r>
      <w:proofErr w:type="gramEnd"/>
      <w:r>
        <w:t xml:space="preserve"> are just and urge not evil deeds,</w:t>
      </w:r>
      <w:r>
        <w:rPr>
          <w:spacing w:val="1"/>
        </w:rPr>
        <w:t xml:space="preserve"> </w:t>
      </w:r>
      <w:r>
        <w:t>or</w:t>
      </w:r>
      <w:r>
        <w:rPr>
          <w:spacing w:val="-4"/>
        </w:rPr>
        <w:t xml:space="preserve"> </w:t>
      </w:r>
      <w:r>
        <w:t>naught</w:t>
      </w:r>
      <w:r>
        <w:rPr>
          <w:spacing w:val="-3"/>
        </w:rPr>
        <w:t xml:space="preserve"> </w:t>
      </w:r>
      <w:r>
        <w:t>avails</w:t>
      </w:r>
      <w:r>
        <w:rPr>
          <w:spacing w:val="-4"/>
        </w:rPr>
        <w:t xml:space="preserve"> </w:t>
      </w:r>
      <w:r>
        <w:t>the</w:t>
      </w:r>
      <w:r>
        <w:rPr>
          <w:spacing w:val="-3"/>
        </w:rPr>
        <w:t xml:space="preserve"> </w:t>
      </w:r>
      <w:r>
        <w:t>skill</w:t>
      </w:r>
      <w:r>
        <w:rPr>
          <w:spacing w:val="-3"/>
        </w:rPr>
        <w:t xml:space="preserve"> </w:t>
      </w:r>
      <w:r>
        <w:t>of</w:t>
      </w:r>
      <w:r>
        <w:rPr>
          <w:spacing w:val="-4"/>
        </w:rPr>
        <w:t xml:space="preserve"> </w:t>
      </w:r>
      <w:r>
        <w:t>thought.</w:t>
      </w:r>
      <w:r>
        <w:rPr>
          <w:spacing w:val="-3"/>
        </w:rPr>
        <w:t xml:space="preserve"> </w:t>
      </w:r>
      <w:r>
        <w:t>Our</w:t>
      </w:r>
      <w:r>
        <w:rPr>
          <w:spacing w:val="-3"/>
        </w:rPr>
        <w:t xml:space="preserve"> </w:t>
      </w:r>
      <w:r>
        <w:t>mother</w:t>
      </w:r>
      <w:r>
        <w:rPr>
          <w:spacing w:val="-4"/>
        </w:rPr>
        <w:t xml:space="preserve"> </w:t>
      </w:r>
      <w:r>
        <w:t>is</w:t>
      </w:r>
      <w:r>
        <w:rPr>
          <w:spacing w:val="-3"/>
        </w:rPr>
        <w:t xml:space="preserve"> </w:t>
      </w:r>
      <w:r>
        <w:t>the</w:t>
      </w:r>
      <w:r>
        <w:rPr>
          <w:spacing w:val="-3"/>
        </w:rPr>
        <w:t xml:space="preserve"> </w:t>
      </w:r>
      <w:r>
        <w:t>Earth,</w:t>
      </w:r>
      <w:r>
        <w:rPr>
          <w:spacing w:val="-4"/>
        </w:rPr>
        <w:t xml:space="preserve"> </w:t>
      </w:r>
      <w:r>
        <w:t>and</w:t>
      </w:r>
      <w:r>
        <w:rPr>
          <w:spacing w:val="-3"/>
        </w:rPr>
        <w:t xml:space="preserve"> </w:t>
      </w:r>
      <w:r>
        <w:t>I</w:t>
      </w:r>
      <w:r>
        <w:rPr>
          <w:spacing w:val="-3"/>
        </w:rPr>
        <w:t xml:space="preserve"> </w:t>
      </w:r>
      <w:r>
        <w:t>may</w:t>
      </w:r>
      <w:r>
        <w:rPr>
          <w:spacing w:val="-4"/>
        </w:rPr>
        <w:t xml:space="preserve"> </w:t>
      </w:r>
      <w:r>
        <w:t>judge</w:t>
      </w:r>
      <w:r>
        <w:rPr>
          <w:spacing w:val="-3"/>
        </w:rPr>
        <w:t xml:space="preserve"> </w:t>
      </w:r>
      <w:r>
        <w:t>the</w:t>
      </w:r>
      <w:r>
        <w:rPr>
          <w:spacing w:val="-3"/>
        </w:rPr>
        <w:t xml:space="preserve"> </w:t>
      </w:r>
      <w:r>
        <w:t>stones</w:t>
      </w:r>
      <w:r>
        <w:rPr>
          <w:spacing w:val="-4"/>
        </w:rPr>
        <w:t xml:space="preserve"> </w:t>
      </w:r>
      <w:r>
        <w:t>of</w:t>
      </w:r>
      <w:r>
        <w:rPr>
          <w:spacing w:val="-3"/>
        </w:rPr>
        <w:t xml:space="preserve"> </w:t>
      </w:r>
      <w:r>
        <w:t>earth</w:t>
      </w:r>
      <w:r>
        <w:rPr>
          <w:spacing w:val="-3"/>
        </w:rPr>
        <w:t xml:space="preserve"> </w:t>
      </w:r>
      <w:r>
        <w:t>are</w:t>
      </w:r>
      <w:r>
        <w:rPr>
          <w:spacing w:val="-4"/>
        </w:rPr>
        <w:t xml:space="preserve"> </w:t>
      </w:r>
      <w:r>
        <w:t>bones</w:t>
      </w:r>
      <w:r>
        <w:rPr>
          <w:spacing w:val="-3"/>
        </w:rPr>
        <w:t xml:space="preserve"> </w:t>
      </w:r>
      <w:r>
        <w:t>that</w:t>
      </w:r>
      <w:r>
        <w:rPr>
          <w:spacing w:val="-3"/>
        </w:rPr>
        <w:t xml:space="preserve"> </w:t>
      </w:r>
      <w:r>
        <w:t>we</w:t>
      </w:r>
      <w:r>
        <w:rPr>
          <w:spacing w:val="-52"/>
        </w:rPr>
        <w:t xml:space="preserve"> </w:t>
      </w:r>
      <w:r>
        <w:t>should</w:t>
      </w:r>
      <w:r>
        <w:rPr>
          <w:spacing w:val="-7"/>
        </w:rPr>
        <w:t xml:space="preserve"> </w:t>
      </w:r>
      <w:r>
        <w:t>cast</w:t>
      </w:r>
      <w:r>
        <w:rPr>
          <w:spacing w:val="-6"/>
        </w:rPr>
        <w:t xml:space="preserve"> </w:t>
      </w:r>
      <w:r>
        <w:t>behind</w:t>
      </w:r>
      <w:r>
        <w:rPr>
          <w:spacing w:val="-7"/>
        </w:rPr>
        <w:t xml:space="preserve"> </w:t>
      </w:r>
      <w:r>
        <w:t>us</w:t>
      </w:r>
      <w:r>
        <w:rPr>
          <w:spacing w:val="-6"/>
        </w:rPr>
        <w:t xml:space="preserve"> </w:t>
      </w:r>
      <w:r>
        <w:t>as</w:t>
      </w:r>
      <w:r>
        <w:rPr>
          <w:spacing w:val="-6"/>
        </w:rPr>
        <w:t xml:space="preserve"> </w:t>
      </w:r>
      <w:r>
        <w:t>we</w:t>
      </w:r>
      <w:r>
        <w:rPr>
          <w:spacing w:val="-7"/>
        </w:rPr>
        <w:t xml:space="preserve"> </w:t>
      </w:r>
      <w:r>
        <w:t>go.”</w:t>
      </w:r>
    </w:p>
    <w:p w14:paraId="45680409" w14:textId="6D135B35" w:rsidR="003A417A" w:rsidRDefault="003A417A" w:rsidP="002672F3">
      <w:pPr>
        <w:pStyle w:val="Body"/>
      </w:pPr>
      <w:r>
        <w:t xml:space="preserve">And although </w:t>
      </w:r>
      <w:r>
        <w:rPr>
          <w:color w:val="3953A4"/>
          <w:u w:val="single" w:color="3953A4"/>
        </w:rPr>
        <w:t>Pyrrha</w:t>
      </w:r>
      <w:r>
        <w:rPr>
          <w:color w:val="3953A4"/>
        </w:rPr>
        <w:t xml:space="preserve"> </w:t>
      </w:r>
      <w:r>
        <w:t>by his words was moved she hesitated to comply; and both amazed doubted the purpose</w:t>
      </w:r>
      <w:r>
        <w:rPr>
          <w:spacing w:val="1"/>
        </w:rPr>
        <w:t xml:space="preserve"> </w:t>
      </w:r>
      <w:r>
        <w:t>of</w:t>
      </w:r>
      <w:r>
        <w:rPr>
          <w:spacing w:val="-6"/>
        </w:rPr>
        <w:t xml:space="preserve"> </w:t>
      </w:r>
      <w:r>
        <w:t>the</w:t>
      </w:r>
      <w:r>
        <w:rPr>
          <w:spacing w:val="-5"/>
        </w:rPr>
        <w:t xml:space="preserve"> </w:t>
      </w:r>
      <w:proofErr w:type="gramStart"/>
      <w:r>
        <w:t>oracle,</w:t>
      </w:r>
      <w:r>
        <w:rPr>
          <w:spacing w:val="-6"/>
        </w:rPr>
        <w:t xml:space="preserve"> </w:t>
      </w:r>
      <w:r>
        <w:t>but</w:t>
      </w:r>
      <w:proofErr w:type="gramEnd"/>
      <w:r>
        <w:rPr>
          <w:spacing w:val="-5"/>
        </w:rPr>
        <w:t xml:space="preserve"> </w:t>
      </w:r>
      <w:r>
        <w:t>deemed</w:t>
      </w:r>
      <w:r>
        <w:rPr>
          <w:spacing w:val="-5"/>
        </w:rPr>
        <w:t xml:space="preserve"> </w:t>
      </w:r>
      <w:r>
        <w:t>no</w:t>
      </w:r>
      <w:r>
        <w:rPr>
          <w:spacing w:val="-6"/>
        </w:rPr>
        <w:t xml:space="preserve"> </w:t>
      </w:r>
      <w:r>
        <w:t>harm</w:t>
      </w:r>
      <w:r>
        <w:rPr>
          <w:spacing w:val="-5"/>
        </w:rPr>
        <w:t xml:space="preserve"> </w:t>
      </w:r>
      <w:r>
        <w:t>to</w:t>
      </w:r>
      <w:r>
        <w:rPr>
          <w:spacing w:val="-6"/>
        </w:rPr>
        <w:t xml:space="preserve"> </w:t>
      </w:r>
      <w:r>
        <w:t>come</w:t>
      </w:r>
      <w:r>
        <w:rPr>
          <w:spacing w:val="-5"/>
        </w:rPr>
        <w:t xml:space="preserve"> </w:t>
      </w:r>
      <w:r>
        <w:t>of</w:t>
      </w:r>
      <w:r>
        <w:rPr>
          <w:spacing w:val="-5"/>
        </w:rPr>
        <w:t xml:space="preserve"> </w:t>
      </w:r>
      <w:r>
        <w:t>trial.</w:t>
      </w:r>
      <w:r>
        <w:rPr>
          <w:spacing w:val="-6"/>
        </w:rPr>
        <w:t xml:space="preserve"> </w:t>
      </w:r>
      <w:r>
        <w:t>They,</w:t>
      </w:r>
      <w:r>
        <w:rPr>
          <w:spacing w:val="-5"/>
        </w:rPr>
        <w:t xml:space="preserve"> </w:t>
      </w:r>
      <w:r>
        <w:t>descending</w:t>
      </w:r>
      <w:r>
        <w:rPr>
          <w:spacing w:val="-6"/>
        </w:rPr>
        <w:t xml:space="preserve"> </w:t>
      </w:r>
      <w:r>
        <w:t>from</w:t>
      </w:r>
      <w:r>
        <w:rPr>
          <w:spacing w:val="-5"/>
        </w:rPr>
        <w:t xml:space="preserve"> </w:t>
      </w:r>
      <w:r>
        <w:t>the</w:t>
      </w:r>
      <w:r>
        <w:rPr>
          <w:spacing w:val="-5"/>
        </w:rPr>
        <w:t xml:space="preserve"> </w:t>
      </w:r>
      <w:r>
        <w:t>temple,</w:t>
      </w:r>
      <w:r>
        <w:rPr>
          <w:spacing w:val="-6"/>
        </w:rPr>
        <w:t xml:space="preserve"> </w:t>
      </w:r>
      <w:r>
        <w:t>veiled</w:t>
      </w:r>
      <w:r>
        <w:rPr>
          <w:spacing w:val="-5"/>
        </w:rPr>
        <w:t xml:space="preserve"> </w:t>
      </w:r>
      <w:r>
        <w:t>their</w:t>
      </w:r>
      <w:r>
        <w:rPr>
          <w:spacing w:val="-6"/>
        </w:rPr>
        <w:t xml:space="preserve"> </w:t>
      </w:r>
      <w:r>
        <w:t>heads</w:t>
      </w:r>
      <w:r>
        <w:rPr>
          <w:spacing w:val="-5"/>
        </w:rPr>
        <w:t xml:space="preserve"> </w:t>
      </w:r>
      <w:r>
        <w:t>and</w:t>
      </w:r>
      <w:r>
        <w:rPr>
          <w:spacing w:val="-5"/>
        </w:rPr>
        <w:t xml:space="preserve"> </w:t>
      </w:r>
      <w:r>
        <w:t>loosed</w:t>
      </w:r>
      <w:r>
        <w:rPr>
          <w:spacing w:val="-52"/>
        </w:rPr>
        <w:t xml:space="preserve"> </w:t>
      </w:r>
      <w:r>
        <w:t>their robes and threw some stones behind them. It is much beyond belief, were not receding ages witness, hard and</w:t>
      </w:r>
      <w:r>
        <w:rPr>
          <w:spacing w:val="-52"/>
        </w:rPr>
        <w:t xml:space="preserve"> </w:t>
      </w:r>
      <w:r>
        <w:t>rigid</w:t>
      </w:r>
      <w:r>
        <w:rPr>
          <w:spacing w:val="-6"/>
        </w:rPr>
        <w:t xml:space="preserve"> </w:t>
      </w:r>
      <w:r>
        <w:t>stones</w:t>
      </w:r>
      <w:r>
        <w:rPr>
          <w:spacing w:val="-5"/>
        </w:rPr>
        <w:t xml:space="preserve"> </w:t>
      </w:r>
      <w:r>
        <w:t>assumed</w:t>
      </w:r>
      <w:r>
        <w:rPr>
          <w:spacing w:val="-6"/>
        </w:rPr>
        <w:t xml:space="preserve"> </w:t>
      </w:r>
      <w:r>
        <w:t>a</w:t>
      </w:r>
      <w:r>
        <w:rPr>
          <w:spacing w:val="-5"/>
        </w:rPr>
        <w:t xml:space="preserve"> </w:t>
      </w:r>
      <w:r>
        <w:t>softer</w:t>
      </w:r>
      <w:r>
        <w:rPr>
          <w:spacing w:val="-5"/>
        </w:rPr>
        <w:t xml:space="preserve"> </w:t>
      </w:r>
      <w:r>
        <w:t>form,</w:t>
      </w:r>
      <w:r>
        <w:rPr>
          <w:spacing w:val="-6"/>
        </w:rPr>
        <w:t xml:space="preserve"> </w:t>
      </w:r>
      <w:r>
        <w:t>enlarging</w:t>
      </w:r>
      <w:r>
        <w:rPr>
          <w:spacing w:val="-5"/>
        </w:rPr>
        <w:t xml:space="preserve"> </w:t>
      </w:r>
      <w:r>
        <w:t>as</w:t>
      </w:r>
      <w:r>
        <w:rPr>
          <w:spacing w:val="-6"/>
        </w:rPr>
        <w:t xml:space="preserve"> </w:t>
      </w:r>
      <w:r>
        <w:t>their</w:t>
      </w:r>
      <w:r>
        <w:rPr>
          <w:spacing w:val="-5"/>
        </w:rPr>
        <w:t xml:space="preserve"> </w:t>
      </w:r>
      <w:r>
        <w:t>brittle</w:t>
      </w:r>
      <w:r>
        <w:rPr>
          <w:spacing w:val="-5"/>
        </w:rPr>
        <w:t xml:space="preserve"> </w:t>
      </w:r>
      <w:r>
        <w:t>nature</w:t>
      </w:r>
      <w:r>
        <w:rPr>
          <w:spacing w:val="-6"/>
        </w:rPr>
        <w:t xml:space="preserve"> </w:t>
      </w:r>
      <w:r>
        <w:t>changed</w:t>
      </w:r>
      <w:r>
        <w:rPr>
          <w:spacing w:val="-5"/>
        </w:rPr>
        <w:t xml:space="preserve"> </w:t>
      </w:r>
      <w:r>
        <w:t>to</w:t>
      </w:r>
      <w:r>
        <w:rPr>
          <w:spacing w:val="-5"/>
        </w:rPr>
        <w:t xml:space="preserve"> </w:t>
      </w:r>
      <w:r>
        <w:t>milder</w:t>
      </w:r>
      <w:r>
        <w:rPr>
          <w:spacing w:val="-6"/>
        </w:rPr>
        <w:t xml:space="preserve"> </w:t>
      </w:r>
      <w:proofErr w:type="gramStart"/>
      <w:r>
        <w:t>substance,—</w:t>
      </w:r>
      <w:proofErr w:type="gramEnd"/>
      <w:r>
        <w:t>till</w:t>
      </w:r>
      <w:r>
        <w:rPr>
          <w:spacing w:val="-5"/>
        </w:rPr>
        <w:t xml:space="preserve"> </w:t>
      </w:r>
      <w:r>
        <w:t>the</w:t>
      </w:r>
      <w:r>
        <w:rPr>
          <w:spacing w:val="-6"/>
        </w:rPr>
        <w:t xml:space="preserve"> </w:t>
      </w:r>
      <w:r>
        <w:t>shape</w:t>
      </w:r>
      <w:r w:rsidR="002672F3">
        <w:t xml:space="preserve"> </w:t>
      </w:r>
      <w:r>
        <w:t>of</w:t>
      </w:r>
      <w:r>
        <w:rPr>
          <w:spacing w:val="-8"/>
        </w:rPr>
        <w:t xml:space="preserve"> </w:t>
      </w:r>
      <w:r>
        <w:t>man</w:t>
      </w:r>
      <w:r>
        <w:rPr>
          <w:spacing w:val="-8"/>
        </w:rPr>
        <w:t xml:space="preserve"> </w:t>
      </w:r>
      <w:r>
        <w:t>appeared,</w:t>
      </w:r>
      <w:r>
        <w:rPr>
          <w:spacing w:val="-7"/>
        </w:rPr>
        <w:t xml:space="preserve"> </w:t>
      </w:r>
      <w:r>
        <w:lastRenderedPageBreak/>
        <w:t>imperfect,</w:t>
      </w:r>
      <w:r>
        <w:rPr>
          <w:spacing w:val="-8"/>
        </w:rPr>
        <w:t xml:space="preserve"> </w:t>
      </w:r>
      <w:r>
        <w:t>faintly</w:t>
      </w:r>
      <w:r>
        <w:rPr>
          <w:spacing w:val="-7"/>
        </w:rPr>
        <w:t xml:space="preserve"> </w:t>
      </w:r>
      <w:r>
        <w:t>outlined</w:t>
      </w:r>
      <w:r>
        <w:rPr>
          <w:spacing w:val="-8"/>
        </w:rPr>
        <w:t xml:space="preserve"> </w:t>
      </w:r>
      <w:r>
        <w:t>first,</w:t>
      </w:r>
      <w:r>
        <w:rPr>
          <w:spacing w:val="-7"/>
        </w:rPr>
        <w:t xml:space="preserve"> </w:t>
      </w:r>
      <w:r>
        <w:t>as</w:t>
      </w:r>
      <w:r>
        <w:rPr>
          <w:spacing w:val="-8"/>
        </w:rPr>
        <w:t xml:space="preserve"> </w:t>
      </w:r>
      <w:r>
        <w:t>marble</w:t>
      </w:r>
      <w:r>
        <w:rPr>
          <w:spacing w:val="-7"/>
        </w:rPr>
        <w:t xml:space="preserve"> </w:t>
      </w:r>
      <w:r>
        <w:t>statue</w:t>
      </w:r>
      <w:r>
        <w:rPr>
          <w:spacing w:val="-8"/>
        </w:rPr>
        <w:t xml:space="preserve"> </w:t>
      </w:r>
      <w:r>
        <w:t>chiseled</w:t>
      </w:r>
      <w:r>
        <w:rPr>
          <w:spacing w:val="-8"/>
        </w:rPr>
        <w:t xml:space="preserve"> </w:t>
      </w:r>
      <w:r>
        <w:t>in</w:t>
      </w:r>
      <w:r>
        <w:rPr>
          <w:spacing w:val="-7"/>
        </w:rPr>
        <w:t xml:space="preserve"> </w:t>
      </w:r>
      <w:r>
        <w:t>the</w:t>
      </w:r>
      <w:r>
        <w:rPr>
          <w:spacing w:val="-8"/>
        </w:rPr>
        <w:t xml:space="preserve"> </w:t>
      </w:r>
      <w:r>
        <w:t>rough.</w:t>
      </w:r>
      <w:r>
        <w:rPr>
          <w:spacing w:val="-7"/>
        </w:rPr>
        <w:t xml:space="preserve"> </w:t>
      </w:r>
      <w:r>
        <w:t>The</w:t>
      </w:r>
      <w:r>
        <w:rPr>
          <w:spacing w:val="-8"/>
        </w:rPr>
        <w:t xml:space="preserve"> </w:t>
      </w:r>
      <w:r>
        <w:t>soft</w:t>
      </w:r>
      <w:r>
        <w:rPr>
          <w:spacing w:val="-7"/>
        </w:rPr>
        <w:t xml:space="preserve"> </w:t>
      </w:r>
      <w:r>
        <w:t>moist</w:t>
      </w:r>
      <w:r>
        <w:rPr>
          <w:spacing w:val="-8"/>
        </w:rPr>
        <w:t xml:space="preserve"> </w:t>
      </w:r>
      <w:r>
        <w:t>parts</w:t>
      </w:r>
      <w:r>
        <w:rPr>
          <w:spacing w:val="-7"/>
        </w:rPr>
        <w:t xml:space="preserve"> </w:t>
      </w:r>
      <w:r>
        <w:t>were</w:t>
      </w:r>
      <w:r>
        <w:rPr>
          <w:spacing w:val="-52"/>
        </w:rPr>
        <w:t xml:space="preserve"> </w:t>
      </w:r>
      <w:r>
        <w:t>changed to softer flesh, the hard and brittle substance into bones, the veins retained their ancient name. And now</w:t>
      </w:r>
      <w:r>
        <w:rPr>
          <w:spacing w:val="-52"/>
        </w:rPr>
        <w:t xml:space="preserve"> </w:t>
      </w:r>
      <w:r>
        <w:t xml:space="preserve">the Gods supreme ordained that every stone Deucalion threw should take the form of man, and those by </w:t>
      </w:r>
      <w:r>
        <w:rPr>
          <w:color w:val="3953A4"/>
          <w:u w:val="single" w:color="3953A4"/>
        </w:rPr>
        <w:t>Pyrrha</w:t>
      </w:r>
      <w:r>
        <w:rPr>
          <w:color w:val="3953A4"/>
          <w:spacing w:val="1"/>
        </w:rPr>
        <w:t xml:space="preserve"> </w:t>
      </w:r>
      <w:r>
        <w:t>cast</w:t>
      </w:r>
      <w:r>
        <w:rPr>
          <w:spacing w:val="-9"/>
        </w:rPr>
        <w:t xml:space="preserve"> </w:t>
      </w:r>
      <w:r>
        <w:t>should</w:t>
      </w:r>
      <w:r>
        <w:rPr>
          <w:spacing w:val="-8"/>
        </w:rPr>
        <w:t xml:space="preserve"> </w:t>
      </w:r>
      <w:r>
        <w:t>woman’s</w:t>
      </w:r>
      <w:r>
        <w:rPr>
          <w:spacing w:val="-9"/>
        </w:rPr>
        <w:t xml:space="preserve"> </w:t>
      </w:r>
      <w:r>
        <w:t>form</w:t>
      </w:r>
      <w:r>
        <w:rPr>
          <w:spacing w:val="-8"/>
        </w:rPr>
        <w:t xml:space="preserve"> </w:t>
      </w:r>
      <w:proofErr w:type="gramStart"/>
      <w:r>
        <w:t>assume:</w:t>
      </w:r>
      <w:proofErr w:type="gramEnd"/>
      <w:r>
        <w:rPr>
          <w:spacing w:val="-8"/>
        </w:rPr>
        <w:t xml:space="preserve"> </w:t>
      </w:r>
      <w:r>
        <w:t>so</w:t>
      </w:r>
      <w:r>
        <w:rPr>
          <w:spacing w:val="-9"/>
        </w:rPr>
        <w:t xml:space="preserve"> </w:t>
      </w:r>
      <w:r>
        <w:t>are</w:t>
      </w:r>
      <w:r>
        <w:rPr>
          <w:spacing w:val="-8"/>
        </w:rPr>
        <w:t xml:space="preserve"> </w:t>
      </w:r>
      <w:r>
        <w:t>we</w:t>
      </w:r>
      <w:r>
        <w:rPr>
          <w:spacing w:val="-9"/>
        </w:rPr>
        <w:t xml:space="preserve"> </w:t>
      </w:r>
      <w:r>
        <w:t>hardy</w:t>
      </w:r>
      <w:r>
        <w:rPr>
          <w:spacing w:val="-8"/>
        </w:rPr>
        <w:t xml:space="preserve"> </w:t>
      </w:r>
      <w:r>
        <w:t>to</w:t>
      </w:r>
      <w:r>
        <w:rPr>
          <w:spacing w:val="-8"/>
        </w:rPr>
        <w:t xml:space="preserve"> </w:t>
      </w:r>
      <w:r>
        <w:t>endure</w:t>
      </w:r>
      <w:r>
        <w:rPr>
          <w:spacing w:val="-9"/>
        </w:rPr>
        <w:t xml:space="preserve"> </w:t>
      </w:r>
      <w:r>
        <w:t>and</w:t>
      </w:r>
      <w:r>
        <w:rPr>
          <w:spacing w:val="-8"/>
        </w:rPr>
        <w:t xml:space="preserve"> </w:t>
      </w:r>
      <w:r>
        <w:t>prove</w:t>
      </w:r>
      <w:r>
        <w:rPr>
          <w:spacing w:val="-9"/>
        </w:rPr>
        <w:t xml:space="preserve"> </w:t>
      </w:r>
      <w:r>
        <w:t>by</w:t>
      </w:r>
      <w:r>
        <w:rPr>
          <w:spacing w:val="-8"/>
        </w:rPr>
        <w:t xml:space="preserve"> </w:t>
      </w:r>
      <w:r>
        <w:t>toil</w:t>
      </w:r>
      <w:r>
        <w:rPr>
          <w:spacing w:val="-8"/>
        </w:rPr>
        <w:t xml:space="preserve"> </w:t>
      </w:r>
      <w:r>
        <w:t>and</w:t>
      </w:r>
      <w:r>
        <w:rPr>
          <w:spacing w:val="-9"/>
        </w:rPr>
        <w:t xml:space="preserve"> </w:t>
      </w:r>
      <w:r>
        <w:t>deeds</w:t>
      </w:r>
      <w:r>
        <w:rPr>
          <w:spacing w:val="-8"/>
        </w:rPr>
        <w:t xml:space="preserve"> </w:t>
      </w:r>
      <w:r>
        <w:t>from</w:t>
      </w:r>
      <w:r>
        <w:rPr>
          <w:spacing w:val="-9"/>
        </w:rPr>
        <w:t xml:space="preserve"> </w:t>
      </w:r>
      <w:r>
        <w:t>what</w:t>
      </w:r>
      <w:r>
        <w:rPr>
          <w:spacing w:val="-8"/>
        </w:rPr>
        <w:t xml:space="preserve"> </w:t>
      </w:r>
      <w:r>
        <w:t>we</w:t>
      </w:r>
      <w:r>
        <w:rPr>
          <w:spacing w:val="-8"/>
        </w:rPr>
        <w:t xml:space="preserve"> </w:t>
      </w:r>
      <w:r>
        <w:t>sprung.</w:t>
      </w:r>
    </w:p>
    <w:p w14:paraId="1A9F0494" w14:textId="77777777" w:rsidR="002672F3" w:rsidRDefault="002672F3" w:rsidP="002672F3">
      <w:pPr>
        <w:pStyle w:val="Body"/>
      </w:pPr>
    </w:p>
    <w:p w14:paraId="522B1AAB" w14:textId="7173C976" w:rsidR="003A417A" w:rsidRDefault="003A417A" w:rsidP="002672F3">
      <w:pPr>
        <w:pStyle w:val="Heading4"/>
      </w:pPr>
      <w:r w:rsidRPr="002672F3">
        <w:rPr>
          <w:i/>
          <w:iCs/>
        </w:rPr>
        <w:t>Python.</w:t>
      </w:r>
      <w:r w:rsidR="002672F3">
        <w:t xml:space="preserve"> </w:t>
      </w:r>
      <w:r>
        <w:t>The</w:t>
      </w:r>
      <w:r>
        <w:rPr>
          <w:spacing w:val="-13"/>
        </w:rPr>
        <w:t xml:space="preserve"> </w:t>
      </w:r>
      <w:r>
        <w:t>Pythian</w:t>
      </w:r>
      <w:r>
        <w:rPr>
          <w:spacing w:val="-13"/>
        </w:rPr>
        <w:t xml:space="preserve"> </w:t>
      </w:r>
      <w:r>
        <w:t>Games</w:t>
      </w:r>
    </w:p>
    <w:p w14:paraId="5AAAF4CD" w14:textId="77777777" w:rsidR="003A417A" w:rsidRDefault="003A417A" w:rsidP="002672F3">
      <w:pPr>
        <w:pStyle w:val="Body"/>
      </w:pPr>
      <w:r>
        <w:t>And after this the Earth spontaneous produced the world of animals, when all remaining moistures of the</w:t>
      </w:r>
      <w:r>
        <w:rPr>
          <w:spacing w:val="1"/>
        </w:rPr>
        <w:t xml:space="preserve"> </w:t>
      </w:r>
      <w:r>
        <w:t xml:space="preserve">mirey fens fermented in the sun, and fruitful seeds in soils nutritious grew to shapes ordained. </w:t>
      </w:r>
      <w:proofErr w:type="gramStart"/>
      <w:r>
        <w:t>So</w:t>
      </w:r>
      <w:proofErr w:type="gramEnd"/>
      <w:r>
        <w:t xml:space="preserve"> when the seven</w:t>
      </w:r>
      <w:r>
        <w:rPr>
          <w:spacing w:val="1"/>
        </w:rPr>
        <w:t xml:space="preserve"> </w:t>
      </w:r>
      <w:r>
        <w:t xml:space="preserve">streamed </w:t>
      </w:r>
      <w:r>
        <w:rPr>
          <w:color w:val="3953A4"/>
          <w:u w:val="single" w:color="3953A4"/>
        </w:rPr>
        <w:t>Nile</w:t>
      </w:r>
      <w:r>
        <w:rPr>
          <w:color w:val="3953A4"/>
        </w:rPr>
        <w:t xml:space="preserve"> </w:t>
      </w:r>
      <w:r>
        <w:t>from oozy fields returneth duly to her ancient bed, the sun’s ethereal rays impregn the slime, that</w:t>
      </w:r>
      <w:r>
        <w:rPr>
          <w:spacing w:val="1"/>
        </w:rPr>
        <w:t xml:space="preserve"> </w:t>
      </w:r>
      <w:r>
        <w:t>haply as the peasants turn the soil they find strange animals unknown before: some in the moment of their birth,</w:t>
      </w:r>
      <w:r>
        <w:rPr>
          <w:spacing w:val="1"/>
        </w:rPr>
        <w:t xml:space="preserve"> </w:t>
      </w:r>
      <w:r>
        <w:t>and</w:t>
      </w:r>
      <w:r>
        <w:rPr>
          <w:spacing w:val="-7"/>
        </w:rPr>
        <w:t xml:space="preserve"> </w:t>
      </w:r>
      <w:r>
        <w:t>some</w:t>
      </w:r>
      <w:r>
        <w:rPr>
          <w:spacing w:val="-6"/>
        </w:rPr>
        <w:t xml:space="preserve"> </w:t>
      </w:r>
      <w:r>
        <w:t>deprived</w:t>
      </w:r>
      <w:r>
        <w:rPr>
          <w:spacing w:val="-6"/>
        </w:rPr>
        <w:t xml:space="preserve"> </w:t>
      </w:r>
      <w:r>
        <w:t>of</w:t>
      </w:r>
      <w:r>
        <w:rPr>
          <w:spacing w:val="-6"/>
        </w:rPr>
        <w:t xml:space="preserve"> </w:t>
      </w:r>
      <w:r>
        <w:t>limbs,</w:t>
      </w:r>
      <w:r>
        <w:rPr>
          <w:spacing w:val="-6"/>
        </w:rPr>
        <w:t xml:space="preserve"> </w:t>
      </w:r>
      <w:r>
        <w:t>imperfect;</w:t>
      </w:r>
      <w:r>
        <w:rPr>
          <w:spacing w:val="-6"/>
        </w:rPr>
        <w:t xml:space="preserve"> </w:t>
      </w:r>
      <w:r>
        <w:t>often</w:t>
      </w:r>
      <w:r>
        <w:rPr>
          <w:spacing w:val="-6"/>
        </w:rPr>
        <w:t xml:space="preserve"> </w:t>
      </w:r>
      <w:r>
        <w:t>part</w:t>
      </w:r>
      <w:r>
        <w:rPr>
          <w:spacing w:val="-6"/>
        </w:rPr>
        <w:t xml:space="preserve"> </w:t>
      </w:r>
      <w:r>
        <w:t>alive</w:t>
      </w:r>
      <w:r>
        <w:rPr>
          <w:spacing w:val="-6"/>
        </w:rPr>
        <w:t xml:space="preserve"> </w:t>
      </w:r>
      <w:r>
        <w:t>and</w:t>
      </w:r>
      <w:r>
        <w:rPr>
          <w:spacing w:val="-6"/>
        </w:rPr>
        <w:t xml:space="preserve"> </w:t>
      </w:r>
      <w:r>
        <w:t>part</w:t>
      </w:r>
      <w:r>
        <w:rPr>
          <w:spacing w:val="-6"/>
        </w:rPr>
        <w:t xml:space="preserve"> </w:t>
      </w:r>
      <w:r>
        <w:t>of</w:t>
      </w:r>
      <w:r>
        <w:rPr>
          <w:spacing w:val="-6"/>
        </w:rPr>
        <w:t xml:space="preserve"> </w:t>
      </w:r>
      <w:r>
        <w:t>slime</w:t>
      </w:r>
      <w:r>
        <w:rPr>
          <w:spacing w:val="-7"/>
        </w:rPr>
        <w:t xml:space="preserve"> </w:t>
      </w:r>
      <w:r>
        <w:t>inanimate</w:t>
      </w:r>
      <w:r>
        <w:rPr>
          <w:spacing w:val="-6"/>
        </w:rPr>
        <w:t xml:space="preserve"> </w:t>
      </w:r>
      <w:r>
        <w:t>are</w:t>
      </w:r>
      <w:r>
        <w:rPr>
          <w:spacing w:val="-6"/>
        </w:rPr>
        <w:t xml:space="preserve"> </w:t>
      </w:r>
      <w:r>
        <w:t>fashioned</w:t>
      </w:r>
      <w:r>
        <w:rPr>
          <w:spacing w:val="-6"/>
        </w:rPr>
        <w:t xml:space="preserve"> </w:t>
      </w:r>
      <w:r>
        <w:t>in</w:t>
      </w:r>
      <w:r>
        <w:rPr>
          <w:spacing w:val="-6"/>
        </w:rPr>
        <w:t xml:space="preserve"> </w:t>
      </w:r>
      <w:r>
        <w:t>one</w:t>
      </w:r>
      <w:r>
        <w:rPr>
          <w:spacing w:val="-6"/>
        </w:rPr>
        <w:t xml:space="preserve"> </w:t>
      </w:r>
      <w:r>
        <w:t>body.</w:t>
      </w:r>
      <w:r>
        <w:rPr>
          <w:spacing w:val="-6"/>
        </w:rPr>
        <w:t xml:space="preserve"> </w:t>
      </w:r>
      <w:r>
        <w:t>Heat</w:t>
      </w:r>
      <w:r>
        <w:rPr>
          <w:spacing w:val="-52"/>
        </w:rPr>
        <w:t xml:space="preserve"> </w:t>
      </w:r>
      <w:r>
        <w:t>combined</w:t>
      </w:r>
      <w:r>
        <w:rPr>
          <w:spacing w:val="-8"/>
        </w:rPr>
        <w:t xml:space="preserve"> </w:t>
      </w:r>
      <w:r>
        <w:t>with</w:t>
      </w:r>
      <w:r>
        <w:rPr>
          <w:spacing w:val="-7"/>
        </w:rPr>
        <w:t xml:space="preserve"> </w:t>
      </w:r>
      <w:r>
        <w:t>moisture</w:t>
      </w:r>
      <w:r>
        <w:rPr>
          <w:spacing w:val="-7"/>
        </w:rPr>
        <w:t xml:space="preserve"> </w:t>
      </w:r>
      <w:r>
        <w:t>so</w:t>
      </w:r>
      <w:r>
        <w:rPr>
          <w:spacing w:val="-7"/>
        </w:rPr>
        <w:t xml:space="preserve"> </w:t>
      </w:r>
      <w:r>
        <w:t>conceives</w:t>
      </w:r>
      <w:r>
        <w:rPr>
          <w:spacing w:val="-7"/>
        </w:rPr>
        <w:t xml:space="preserve"> </w:t>
      </w:r>
      <w:r>
        <w:t>and</w:t>
      </w:r>
      <w:r>
        <w:rPr>
          <w:spacing w:val="-7"/>
        </w:rPr>
        <w:t xml:space="preserve"> </w:t>
      </w:r>
      <w:r>
        <w:t>life</w:t>
      </w:r>
      <w:r>
        <w:rPr>
          <w:spacing w:val="-7"/>
        </w:rPr>
        <w:t xml:space="preserve"> </w:t>
      </w:r>
      <w:r>
        <w:t>results</w:t>
      </w:r>
      <w:r>
        <w:rPr>
          <w:spacing w:val="-7"/>
        </w:rPr>
        <w:t xml:space="preserve"> </w:t>
      </w:r>
      <w:r>
        <w:t>from</w:t>
      </w:r>
      <w:r>
        <w:rPr>
          <w:spacing w:val="-7"/>
        </w:rPr>
        <w:t xml:space="preserve"> </w:t>
      </w:r>
      <w:r>
        <w:t>these</w:t>
      </w:r>
      <w:r>
        <w:rPr>
          <w:spacing w:val="-8"/>
        </w:rPr>
        <w:t xml:space="preserve"> </w:t>
      </w:r>
      <w:r>
        <w:t>two</w:t>
      </w:r>
      <w:r>
        <w:rPr>
          <w:spacing w:val="-7"/>
        </w:rPr>
        <w:t xml:space="preserve"> </w:t>
      </w:r>
      <w:r>
        <w:t>things.</w:t>
      </w:r>
      <w:r>
        <w:rPr>
          <w:spacing w:val="-7"/>
        </w:rPr>
        <w:t xml:space="preserve"> </w:t>
      </w:r>
      <w:r>
        <w:t>For</w:t>
      </w:r>
      <w:r>
        <w:rPr>
          <w:spacing w:val="-7"/>
        </w:rPr>
        <w:t xml:space="preserve"> </w:t>
      </w:r>
      <w:r>
        <w:t>though</w:t>
      </w:r>
      <w:r>
        <w:rPr>
          <w:spacing w:val="-7"/>
        </w:rPr>
        <w:t xml:space="preserve"> </w:t>
      </w:r>
      <w:r>
        <w:t>the</w:t>
      </w:r>
      <w:r>
        <w:rPr>
          <w:spacing w:val="-7"/>
        </w:rPr>
        <w:t xml:space="preserve"> </w:t>
      </w:r>
      <w:r>
        <w:t>flames</w:t>
      </w:r>
      <w:r>
        <w:rPr>
          <w:spacing w:val="-7"/>
        </w:rPr>
        <w:t xml:space="preserve"> </w:t>
      </w:r>
      <w:r>
        <w:t>may</w:t>
      </w:r>
      <w:r>
        <w:rPr>
          <w:spacing w:val="-7"/>
        </w:rPr>
        <w:t xml:space="preserve"> </w:t>
      </w:r>
      <w:r>
        <w:t>be</w:t>
      </w:r>
      <w:r>
        <w:rPr>
          <w:spacing w:val="-7"/>
        </w:rPr>
        <w:t xml:space="preserve"> </w:t>
      </w:r>
      <w:r>
        <w:t>the</w:t>
      </w:r>
      <w:r>
        <w:rPr>
          <w:spacing w:val="-7"/>
        </w:rPr>
        <w:t xml:space="preserve"> </w:t>
      </w:r>
      <w:r>
        <w:t>foes</w:t>
      </w:r>
      <w:r>
        <w:rPr>
          <w:spacing w:val="1"/>
        </w:rPr>
        <w:t xml:space="preserve"> </w:t>
      </w:r>
      <w:r>
        <w:t>of</w:t>
      </w:r>
      <w:r>
        <w:rPr>
          <w:spacing w:val="-8"/>
        </w:rPr>
        <w:t xml:space="preserve"> </w:t>
      </w:r>
      <w:r>
        <w:t>water,</w:t>
      </w:r>
      <w:r>
        <w:rPr>
          <w:spacing w:val="-7"/>
        </w:rPr>
        <w:t xml:space="preserve"> </w:t>
      </w:r>
      <w:r>
        <w:t>everything</w:t>
      </w:r>
      <w:r>
        <w:rPr>
          <w:spacing w:val="-7"/>
        </w:rPr>
        <w:t xml:space="preserve"> </w:t>
      </w:r>
      <w:r>
        <w:t>that</w:t>
      </w:r>
      <w:r>
        <w:rPr>
          <w:spacing w:val="-7"/>
        </w:rPr>
        <w:t xml:space="preserve"> </w:t>
      </w:r>
      <w:r>
        <w:t>lives</w:t>
      </w:r>
      <w:r>
        <w:rPr>
          <w:spacing w:val="-7"/>
        </w:rPr>
        <w:t xml:space="preserve"> </w:t>
      </w:r>
      <w:proofErr w:type="gramStart"/>
      <w:r>
        <w:t>begins</w:t>
      </w:r>
      <w:proofErr w:type="gramEnd"/>
      <w:r>
        <w:rPr>
          <w:spacing w:val="-8"/>
        </w:rPr>
        <w:t xml:space="preserve"> </w:t>
      </w:r>
      <w:r>
        <w:t>in</w:t>
      </w:r>
      <w:r>
        <w:rPr>
          <w:spacing w:val="-7"/>
        </w:rPr>
        <w:t xml:space="preserve"> </w:t>
      </w:r>
      <w:r>
        <w:t>humid</w:t>
      </w:r>
      <w:r>
        <w:rPr>
          <w:spacing w:val="-7"/>
        </w:rPr>
        <w:t xml:space="preserve"> </w:t>
      </w:r>
      <w:r>
        <w:t>vapour,</w:t>
      </w:r>
      <w:r>
        <w:rPr>
          <w:spacing w:val="-7"/>
        </w:rPr>
        <w:t xml:space="preserve"> </w:t>
      </w:r>
      <w:r>
        <w:t>and</w:t>
      </w:r>
      <w:r>
        <w:rPr>
          <w:spacing w:val="-7"/>
        </w:rPr>
        <w:t xml:space="preserve"> </w:t>
      </w:r>
      <w:r>
        <w:t>it</w:t>
      </w:r>
      <w:r>
        <w:rPr>
          <w:spacing w:val="-7"/>
        </w:rPr>
        <w:t xml:space="preserve"> </w:t>
      </w:r>
      <w:r>
        <w:t>seems</w:t>
      </w:r>
      <w:r>
        <w:rPr>
          <w:spacing w:val="-8"/>
        </w:rPr>
        <w:t xml:space="preserve"> </w:t>
      </w:r>
      <w:r>
        <w:t>discordant</w:t>
      </w:r>
      <w:r>
        <w:rPr>
          <w:spacing w:val="-7"/>
        </w:rPr>
        <w:t xml:space="preserve"> </w:t>
      </w:r>
      <w:r>
        <w:t>concord</w:t>
      </w:r>
      <w:r>
        <w:rPr>
          <w:spacing w:val="-7"/>
        </w:rPr>
        <w:t xml:space="preserve"> </w:t>
      </w:r>
      <w:r>
        <w:t>is</w:t>
      </w:r>
      <w:r>
        <w:rPr>
          <w:spacing w:val="-7"/>
        </w:rPr>
        <w:t xml:space="preserve"> </w:t>
      </w:r>
      <w:r>
        <w:t>the</w:t>
      </w:r>
      <w:r>
        <w:rPr>
          <w:spacing w:val="-7"/>
        </w:rPr>
        <w:t xml:space="preserve"> </w:t>
      </w:r>
      <w:r>
        <w:t>means</w:t>
      </w:r>
      <w:r>
        <w:rPr>
          <w:spacing w:val="-7"/>
        </w:rPr>
        <w:t xml:space="preserve"> </w:t>
      </w:r>
      <w:r>
        <w:t>of</w:t>
      </w:r>
      <w:r>
        <w:rPr>
          <w:spacing w:val="-8"/>
        </w:rPr>
        <w:t xml:space="preserve"> </w:t>
      </w:r>
      <w:r>
        <w:t>life.</w:t>
      </w:r>
    </w:p>
    <w:p w14:paraId="6B7E3EC7" w14:textId="77777777" w:rsidR="003A417A" w:rsidRDefault="003A417A" w:rsidP="002672F3">
      <w:pPr>
        <w:pStyle w:val="Body"/>
      </w:pPr>
      <w:r>
        <w:t>When Earth, spread over with diluvian ooze, felt heat ethereal from the glowing sun, unnumbered species to</w:t>
      </w:r>
      <w:r>
        <w:rPr>
          <w:spacing w:val="1"/>
        </w:rPr>
        <w:t xml:space="preserve"> </w:t>
      </w:r>
      <w:r>
        <w:t>the light she gave, and gave to being many an ancient form, or monster new created. Unwilling she created thus</w:t>
      </w:r>
      <w:r>
        <w:rPr>
          <w:spacing w:val="1"/>
        </w:rPr>
        <w:t xml:space="preserve"> </w:t>
      </w:r>
      <w:r>
        <w:t>enormous</w:t>
      </w:r>
      <w:r>
        <w:rPr>
          <w:spacing w:val="-4"/>
        </w:rPr>
        <w:t xml:space="preserve"> </w:t>
      </w:r>
      <w:proofErr w:type="gramStart"/>
      <w:r>
        <w:t>Python.—</w:t>
      </w:r>
      <w:proofErr w:type="gramEnd"/>
      <w:r>
        <w:t>Thou</w:t>
      </w:r>
      <w:r>
        <w:rPr>
          <w:spacing w:val="-4"/>
        </w:rPr>
        <w:t xml:space="preserve"> </w:t>
      </w:r>
      <w:r>
        <w:t>unheard</w:t>
      </w:r>
      <w:r>
        <w:rPr>
          <w:spacing w:val="-4"/>
        </w:rPr>
        <w:t xml:space="preserve"> </w:t>
      </w:r>
      <w:r>
        <w:t>of</w:t>
      </w:r>
      <w:r>
        <w:rPr>
          <w:spacing w:val="-4"/>
        </w:rPr>
        <w:t xml:space="preserve"> </w:t>
      </w:r>
      <w:r>
        <w:t>serpent</w:t>
      </w:r>
      <w:r>
        <w:rPr>
          <w:spacing w:val="-3"/>
        </w:rPr>
        <w:t xml:space="preserve"> </w:t>
      </w:r>
      <w:r>
        <w:t>spread</w:t>
      </w:r>
      <w:r>
        <w:rPr>
          <w:spacing w:val="-4"/>
        </w:rPr>
        <w:t xml:space="preserve"> </w:t>
      </w:r>
      <w:r>
        <w:t>so</w:t>
      </w:r>
      <w:r>
        <w:rPr>
          <w:spacing w:val="-4"/>
        </w:rPr>
        <w:t xml:space="preserve"> </w:t>
      </w:r>
      <w:r>
        <w:t>far</w:t>
      </w:r>
      <w:r>
        <w:rPr>
          <w:spacing w:val="-4"/>
        </w:rPr>
        <w:t xml:space="preserve"> </w:t>
      </w:r>
      <w:r>
        <w:t>athwart</w:t>
      </w:r>
      <w:r>
        <w:rPr>
          <w:spacing w:val="-3"/>
        </w:rPr>
        <w:t xml:space="preserve"> </w:t>
      </w:r>
      <w:r>
        <w:t>the</w:t>
      </w:r>
      <w:r>
        <w:rPr>
          <w:spacing w:val="-4"/>
        </w:rPr>
        <w:t xml:space="preserve"> </w:t>
      </w:r>
      <w:r>
        <w:t>side</w:t>
      </w:r>
      <w:r>
        <w:rPr>
          <w:spacing w:val="-4"/>
        </w:rPr>
        <w:t xml:space="preserve"> </w:t>
      </w:r>
      <w:r>
        <w:t>of</w:t>
      </w:r>
      <w:r>
        <w:rPr>
          <w:spacing w:val="-4"/>
        </w:rPr>
        <w:t xml:space="preserve"> </w:t>
      </w:r>
      <w:r>
        <w:t>a</w:t>
      </w:r>
      <w:r>
        <w:rPr>
          <w:spacing w:val="-4"/>
        </w:rPr>
        <w:t xml:space="preserve"> </w:t>
      </w:r>
      <w:r>
        <w:t>vast</w:t>
      </w:r>
      <w:r>
        <w:rPr>
          <w:spacing w:val="-3"/>
        </w:rPr>
        <w:t xml:space="preserve"> </w:t>
      </w:r>
      <w:r>
        <w:t>mountain,</w:t>
      </w:r>
      <w:r>
        <w:rPr>
          <w:spacing w:val="-4"/>
        </w:rPr>
        <w:t xml:space="preserve"> </w:t>
      </w:r>
      <w:r>
        <w:t>didst</w:t>
      </w:r>
      <w:r>
        <w:rPr>
          <w:spacing w:val="-4"/>
        </w:rPr>
        <w:t xml:space="preserve"> </w:t>
      </w:r>
      <w:r>
        <w:t>fill</w:t>
      </w:r>
      <w:r>
        <w:rPr>
          <w:spacing w:val="-4"/>
        </w:rPr>
        <w:t xml:space="preserve"> </w:t>
      </w:r>
      <w:r>
        <w:t>with</w:t>
      </w:r>
      <w:r>
        <w:rPr>
          <w:spacing w:val="-3"/>
        </w:rPr>
        <w:t xml:space="preserve"> </w:t>
      </w:r>
      <w:r>
        <w:t>fear</w:t>
      </w:r>
      <w:r>
        <w:rPr>
          <w:spacing w:val="-52"/>
        </w:rPr>
        <w:t xml:space="preserve"> </w:t>
      </w:r>
      <w:r>
        <w:t>the race of new created man. The God that bears the bow (a weapon used till then only to hunt the deer and agile</w:t>
      </w:r>
      <w:r>
        <w:rPr>
          <w:spacing w:val="-52"/>
        </w:rPr>
        <w:t xml:space="preserve"> </w:t>
      </w:r>
      <w:r>
        <w:t>goat) destroyed the monster with a myriad darts, and almost emptied all his quiver, till envenomed gore oozed</w:t>
      </w:r>
      <w:r>
        <w:rPr>
          <w:spacing w:val="1"/>
        </w:rPr>
        <w:t xml:space="preserve"> </w:t>
      </w:r>
      <w:r>
        <w:t>forth</w:t>
      </w:r>
      <w:r>
        <w:rPr>
          <w:spacing w:val="-6"/>
        </w:rPr>
        <w:t xml:space="preserve"> </w:t>
      </w:r>
      <w:r>
        <w:t>from</w:t>
      </w:r>
      <w:r>
        <w:rPr>
          <w:spacing w:val="-6"/>
        </w:rPr>
        <w:t xml:space="preserve"> </w:t>
      </w:r>
      <w:r>
        <w:t>livid</w:t>
      </w:r>
      <w:r>
        <w:rPr>
          <w:spacing w:val="-6"/>
        </w:rPr>
        <w:t xml:space="preserve"> </w:t>
      </w:r>
      <w:r>
        <w:t>wounds.</w:t>
      </w:r>
    </w:p>
    <w:p w14:paraId="653B3E1E" w14:textId="053322A7" w:rsidR="003A417A" w:rsidRDefault="003A417A" w:rsidP="002672F3">
      <w:pPr>
        <w:pStyle w:val="Body"/>
      </w:pPr>
      <w:r>
        <w:t>Lest</w:t>
      </w:r>
      <w:r>
        <w:rPr>
          <w:spacing w:val="-5"/>
        </w:rPr>
        <w:t xml:space="preserve"> </w:t>
      </w:r>
      <w:r>
        <w:t>in</w:t>
      </w:r>
      <w:r>
        <w:rPr>
          <w:spacing w:val="-4"/>
        </w:rPr>
        <w:t xml:space="preserve"> </w:t>
      </w:r>
      <w:r>
        <w:t>a</w:t>
      </w:r>
      <w:r>
        <w:rPr>
          <w:spacing w:val="-4"/>
        </w:rPr>
        <w:t xml:space="preserve"> </w:t>
      </w:r>
      <w:r>
        <w:t>dark</w:t>
      </w:r>
      <w:r>
        <w:rPr>
          <w:spacing w:val="-4"/>
        </w:rPr>
        <w:t xml:space="preserve"> </w:t>
      </w:r>
      <w:r>
        <w:t>oblivion</w:t>
      </w:r>
      <w:r>
        <w:rPr>
          <w:spacing w:val="-4"/>
        </w:rPr>
        <w:t xml:space="preserve"> </w:t>
      </w:r>
      <w:r>
        <w:t>time</w:t>
      </w:r>
      <w:r>
        <w:rPr>
          <w:spacing w:val="-5"/>
        </w:rPr>
        <w:t xml:space="preserve"> </w:t>
      </w:r>
      <w:r>
        <w:t>should</w:t>
      </w:r>
      <w:r>
        <w:rPr>
          <w:spacing w:val="-4"/>
        </w:rPr>
        <w:t xml:space="preserve"> </w:t>
      </w:r>
      <w:r>
        <w:t>hide</w:t>
      </w:r>
      <w:r>
        <w:rPr>
          <w:spacing w:val="-4"/>
        </w:rPr>
        <w:t xml:space="preserve"> </w:t>
      </w:r>
      <w:r>
        <w:t>the</w:t>
      </w:r>
      <w:r>
        <w:rPr>
          <w:spacing w:val="-4"/>
        </w:rPr>
        <w:t xml:space="preserve"> </w:t>
      </w:r>
      <w:r>
        <w:t>fame</w:t>
      </w:r>
      <w:r>
        <w:rPr>
          <w:spacing w:val="-4"/>
        </w:rPr>
        <w:t xml:space="preserve"> </w:t>
      </w:r>
      <w:r>
        <w:t>of</w:t>
      </w:r>
      <w:r>
        <w:rPr>
          <w:spacing w:val="-4"/>
        </w:rPr>
        <w:t xml:space="preserve"> </w:t>
      </w:r>
      <w:r>
        <w:t>this</w:t>
      </w:r>
      <w:r>
        <w:rPr>
          <w:spacing w:val="-5"/>
        </w:rPr>
        <w:t xml:space="preserve"> </w:t>
      </w:r>
      <w:r>
        <w:t>achievement,</w:t>
      </w:r>
      <w:r>
        <w:rPr>
          <w:spacing w:val="-4"/>
        </w:rPr>
        <w:t xml:space="preserve"> </w:t>
      </w:r>
      <w:r>
        <w:t>sacred</w:t>
      </w:r>
      <w:r>
        <w:rPr>
          <w:spacing w:val="-4"/>
        </w:rPr>
        <w:t xml:space="preserve"> </w:t>
      </w:r>
      <w:r>
        <w:t>sports</w:t>
      </w:r>
      <w:r>
        <w:rPr>
          <w:spacing w:val="-4"/>
        </w:rPr>
        <w:t xml:space="preserve"> </w:t>
      </w:r>
      <w:r>
        <w:t>he</w:t>
      </w:r>
      <w:r>
        <w:rPr>
          <w:spacing w:val="-4"/>
        </w:rPr>
        <w:t xml:space="preserve"> </w:t>
      </w:r>
      <w:r>
        <w:t>instituted,</w:t>
      </w:r>
      <w:r>
        <w:rPr>
          <w:spacing w:val="-4"/>
        </w:rPr>
        <w:t xml:space="preserve"> </w:t>
      </w:r>
      <w:r>
        <w:t>from</w:t>
      </w:r>
      <w:r>
        <w:rPr>
          <w:spacing w:val="-5"/>
        </w:rPr>
        <w:t xml:space="preserve"> </w:t>
      </w:r>
      <w:r>
        <w:t>the</w:t>
      </w:r>
      <w:r>
        <w:rPr>
          <w:spacing w:val="-4"/>
        </w:rPr>
        <w:t xml:space="preserve"> </w:t>
      </w:r>
      <w:r>
        <w:t>Python</w:t>
      </w:r>
      <w:r>
        <w:rPr>
          <w:spacing w:val="-4"/>
        </w:rPr>
        <w:t xml:space="preserve"> </w:t>
      </w:r>
      <w:r>
        <w:t>called</w:t>
      </w:r>
      <w:r>
        <w:rPr>
          <w:spacing w:val="-4"/>
        </w:rPr>
        <w:t xml:space="preserve"> </w:t>
      </w:r>
      <w:r>
        <w:t>“The</w:t>
      </w:r>
      <w:r>
        <w:rPr>
          <w:spacing w:val="-4"/>
        </w:rPr>
        <w:t xml:space="preserve"> </w:t>
      </w:r>
      <w:r>
        <w:t>Pythian</w:t>
      </w:r>
      <w:r>
        <w:rPr>
          <w:spacing w:val="-4"/>
        </w:rPr>
        <w:t xml:space="preserve"> </w:t>
      </w:r>
      <w:r>
        <w:t>Games.”</w:t>
      </w:r>
      <w:r>
        <w:rPr>
          <w:spacing w:val="-4"/>
        </w:rPr>
        <w:t xml:space="preserve"> </w:t>
      </w:r>
      <w:r>
        <w:t>In</w:t>
      </w:r>
      <w:r>
        <w:rPr>
          <w:spacing w:val="-4"/>
        </w:rPr>
        <w:t xml:space="preserve"> </w:t>
      </w:r>
      <w:r>
        <w:t>these</w:t>
      </w:r>
      <w:r>
        <w:rPr>
          <w:spacing w:val="-3"/>
        </w:rPr>
        <w:t xml:space="preserve"> </w:t>
      </w:r>
      <w:r>
        <w:t>the</w:t>
      </w:r>
      <w:r>
        <w:rPr>
          <w:spacing w:val="-4"/>
        </w:rPr>
        <w:t xml:space="preserve"> </w:t>
      </w:r>
      <w:r>
        <w:t>happy</w:t>
      </w:r>
      <w:r>
        <w:rPr>
          <w:spacing w:val="-4"/>
        </w:rPr>
        <w:t xml:space="preserve"> </w:t>
      </w:r>
      <w:r>
        <w:t>youth</w:t>
      </w:r>
      <w:r>
        <w:rPr>
          <w:spacing w:val="-4"/>
        </w:rPr>
        <w:t xml:space="preserve"> </w:t>
      </w:r>
      <w:r>
        <w:t>who</w:t>
      </w:r>
      <w:r>
        <w:rPr>
          <w:spacing w:val="-4"/>
        </w:rPr>
        <w:t xml:space="preserve"> </w:t>
      </w:r>
      <w:r>
        <w:t>proved</w:t>
      </w:r>
      <w:r>
        <w:rPr>
          <w:spacing w:val="-4"/>
        </w:rPr>
        <w:t xml:space="preserve"> </w:t>
      </w:r>
      <w:r>
        <w:t>victorious</w:t>
      </w:r>
      <w:r>
        <w:rPr>
          <w:spacing w:val="-4"/>
        </w:rPr>
        <w:t xml:space="preserve"> </w:t>
      </w:r>
      <w:r>
        <w:t>in</w:t>
      </w:r>
      <w:r>
        <w:rPr>
          <w:spacing w:val="-4"/>
        </w:rPr>
        <w:t xml:space="preserve"> </w:t>
      </w:r>
      <w:r>
        <w:t>the</w:t>
      </w:r>
      <w:r>
        <w:rPr>
          <w:spacing w:val="-3"/>
        </w:rPr>
        <w:t xml:space="preserve"> </w:t>
      </w:r>
      <w:r>
        <w:t>chariot</w:t>
      </w:r>
      <w:r>
        <w:rPr>
          <w:spacing w:val="-4"/>
        </w:rPr>
        <w:t xml:space="preserve"> </w:t>
      </w:r>
      <w:r>
        <w:t>race,</w:t>
      </w:r>
      <w:r>
        <w:rPr>
          <w:spacing w:val="-4"/>
        </w:rPr>
        <w:t xml:space="preserve"> </w:t>
      </w:r>
      <w:r>
        <w:t>running</w:t>
      </w:r>
      <w:r>
        <w:rPr>
          <w:spacing w:val="-4"/>
        </w:rPr>
        <w:t xml:space="preserve"> </w:t>
      </w:r>
      <w:r>
        <w:t>and</w:t>
      </w:r>
      <w:r>
        <w:rPr>
          <w:spacing w:val="-52"/>
        </w:rPr>
        <w:t xml:space="preserve"> </w:t>
      </w:r>
      <w:r>
        <w:t>boxing, with an honoured crown of oak leaves was enwreathed. The laurel then was not created, wherefore Phoebus,</w:t>
      </w:r>
      <w:r>
        <w:rPr>
          <w:spacing w:val="-10"/>
        </w:rPr>
        <w:t xml:space="preserve"> </w:t>
      </w:r>
      <w:r>
        <w:t>bright</w:t>
      </w:r>
      <w:r>
        <w:rPr>
          <w:spacing w:val="-9"/>
        </w:rPr>
        <w:t xml:space="preserve"> </w:t>
      </w:r>
      <w:r>
        <w:t>and</w:t>
      </w:r>
      <w:r>
        <w:rPr>
          <w:spacing w:val="-10"/>
        </w:rPr>
        <w:t xml:space="preserve"> </w:t>
      </w:r>
      <w:r>
        <w:t>godlike,</w:t>
      </w:r>
      <w:r>
        <w:rPr>
          <w:spacing w:val="-9"/>
        </w:rPr>
        <w:t xml:space="preserve"> </w:t>
      </w:r>
      <w:r>
        <w:t>beauteous</w:t>
      </w:r>
      <w:r>
        <w:rPr>
          <w:spacing w:val="-9"/>
        </w:rPr>
        <w:t xml:space="preserve"> </w:t>
      </w:r>
      <w:r>
        <w:t>with</w:t>
      </w:r>
      <w:r>
        <w:rPr>
          <w:spacing w:val="-10"/>
        </w:rPr>
        <w:t xml:space="preserve"> </w:t>
      </w:r>
      <w:r>
        <w:t>his</w:t>
      </w:r>
      <w:r>
        <w:rPr>
          <w:spacing w:val="-9"/>
        </w:rPr>
        <w:t xml:space="preserve"> </w:t>
      </w:r>
      <w:r>
        <w:t>flowing</w:t>
      </w:r>
      <w:r>
        <w:rPr>
          <w:spacing w:val="-9"/>
        </w:rPr>
        <w:t xml:space="preserve"> </w:t>
      </w:r>
      <w:r>
        <w:t>hair,</w:t>
      </w:r>
      <w:r>
        <w:rPr>
          <w:spacing w:val="-10"/>
        </w:rPr>
        <w:t xml:space="preserve"> </w:t>
      </w:r>
      <w:r>
        <w:t>was</w:t>
      </w:r>
      <w:r>
        <w:rPr>
          <w:spacing w:val="-9"/>
        </w:rPr>
        <w:t xml:space="preserve"> </w:t>
      </w:r>
      <w:r>
        <w:t>wont</w:t>
      </w:r>
      <w:r>
        <w:rPr>
          <w:spacing w:val="-9"/>
        </w:rPr>
        <w:t xml:space="preserve"> </w:t>
      </w:r>
      <w:r>
        <w:t>to</w:t>
      </w:r>
      <w:r>
        <w:rPr>
          <w:spacing w:val="-10"/>
        </w:rPr>
        <w:t xml:space="preserve"> </w:t>
      </w:r>
      <w:r>
        <w:t>wreathe</w:t>
      </w:r>
      <w:r>
        <w:rPr>
          <w:spacing w:val="-9"/>
        </w:rPr>
        <w:t xml:space="preserve"> </w:t>
      </w:r>
      <w:r>
        <w:t>his</w:t>
      </w:r>
      <w:r>
        <w:rPr>
          <w:spacing w:val="-9"/>
        </w:rPr>
        <w:t xml:space="preserve"> </w:t>
      </w:r>
      <w:r>
        <w:t>brows</w:t>
      </w:r>
      <w:r>
        <w:rPr>
          <w:spacing w:val="-10"/>
        </w:rPr>
        <w:t xml:space="preserve"> </w:t>
      </w:r>
      <w:r>
        <w:t>with</w:t>
      </w:r>
      <w:r>
        <w:rPr>
          <w:spacing w:val="-9"/>
        </w:rPr>
        <w:t xml:space="preserve"> </w:t>
      </w:r>
      <w:r>
        <w:t>various</w:t>
      </w:r>
      <w:r>
        <w:rPr>
          <w:spacing w:val="-9"/>
        </w:rPr>
        <w:t xml:space="preserve"> </w:t>
      </w:r>
      <w:r>
        <w:t>leaves.</w:t>
      </w:r>
    </w:p>
    <w:p w14:paraId="777E5098" w14:textId="77777777" w:rsidR="003A417A" w:rsidRDefault="003A417A" w:rsidP="003A417A">
      <w:pPr>
        <w:pStyle w:val="BodyText"/>
        <w:spacing w:before="2"/>
        <w:rPr>
          <w:sz w:val="28"/>
        </w:rPr>
      </w:pPr>
    </w:p>
    <w:p w14:paraId="09A115F6" w14:textId="0999A6FF" w:rsidR="003A417A" w:rsidRDefault="003A417A" w:rsidP="002672F3">
      <w:pPr>
        <w:pStyle w:val="Heading4"/>
      </w:pPr>
      <w:r w:rsidRPr="002672F3">
        <w:rPr>
          <w:i/>
          <w:iCs/>
        </w:rPr>
        <w:t>Daphne.</w:t>
      </w:r>
      <w:r w:rsidR="002672F3">
        <w:t xml:space="preserve"> </w:t>
      </w:r>
      <w:r>
        <w:rPr>
          <w:spacing w:val="-2"/>
        </w:rPr>
        <w:t>Daphne</w:t>
      </w:r>
      <w:r>
        <w:rPr>
          <w:spacing w:val="-12"/>
        </w:rPr>
        <w:t xml:space="preserve"> </w:t>
      </w:r>
      <w:r>
        <w:rPr>
          <w:spacing w:val="-2"/>
        </w:rPr>
        <w:t>and</w:t>
      </w:r>
      <w:r>
        <w:rPr>
          <w:spacing w:val="-11"/>
        </w:rPr>
        <w:t xml:space="preserve"> </w:t>
      </w:r>
      <w:r>
        <w:rPr>
          <w:spacing w:val="-1"/>
        </w:rPr>
        <w:t>Phoebus</w:t>
      </w:r>
    </w:p>
    <w:p w14:paraId="03D4415B" w14:textId="77777777" w:rsidR="003A417A" w:rsidRDefault="003A417A" w:rsidP="002672F3">
      <w:pPr>
        <w:pStyle w:val="Body"/>
      </w:pPr>
      <w:r>
        <w:rPr>
          <w:color w:val="3953A4"/>
          <w:u w:val="single" w:color="3953A4"/>
        </w:rPr>
        <w:t>Daphne</w:t>
      </w:r>
      <w:r>
        <w:t>,</w:t>
      </w:r>
      <w:r>
        <w:rPr>
          <w:spacing w:val="-11"/>
        </w:rPr>
        <w:t xml:space="preserve"> </w:t>
      </w:r>
      <w:r>
        <w:t>the</w:t>
      </w:r>
      <w:r>
        <w:rPr>
          <w:spacing w:val="-10"/>
        </w:rPr>
        <w:t xml:space="preserve"> </w:t>
      </w:r>
      <w:r>
        <w:t>daughter</w:t>
      </w:r>
      <w:r>
        <w:rPr>
          <w:spacing w:val="-10"/>
        </w:rPr>
        <w:t xml:space="preserve"> </w:t>
      </w:r>
      <w:r>
        <w:t>of</w:t>
      </w:r>
      <w:r>
        <w:rPr>
          <w:spacing w:val="-11"/>
        </w:rPr>
        <w:t xml:space="preserve"> </w:t>
      </w:r>
      <w:r>
        <w:t>a</w:t>
      </w:r>
      <w:r>
        <w:rPr>
          <w:spacing w:val="-10"/>
        </w:rPr>
        <w:t xml:space="preserve"> </w:t>
      </w:r>
      <w:r>
        <w:t>River</w:t>
      </w:r>
      <w:r>
        <w:rPr>
          <w:spacing w:val="-10"/>
        </w:rPr>
        <w:t xml:space="preserve"> </w:t>
      </w:r>
      <w:r>
        <w:t>God</w:t>
      </w:r>
      <w:r>
        <w:rPr>
          <w:spacing w:val="-11"/>
        </w:rPr>
        <w:t xml:space="preserve"> </w:t>
      </w:r>
      <w:r>
        <w:t>was</w:t>
      </w:r>
      <w:r>
        <w:rPr>
          <w:spacing w:val="-10"/>
        </w:rPr>
        <w:t xml:space="preserve"> </w:t>
      </w:r>
      <w:r>
        <w:t>first</w:t>
      </w:r>
      <w:r>
        <w:rPr>
          <w:spacing w:val="-10"/>
        </w:rPr>
        <w:t xml:space="preserve"> </w:t>
      </w:r>
      <w:r>
        <w:t>beloved</w:t>
      </w:r>
      <w:r>
        <w:rPr>
          <w:spacing w:val="-11"/>
        </w:rPr>
        <w:t xml:space="preserve"> </w:t>
      </w:r>
      <w:r>
        <w:t>by</w:t>
      </w:r>
      <w:r>
        <w:rPr>
          <w:spacing w:val="-10"/>
        </w:rPr>
        <w:t xml:space="preserve"> </w:t>
      </w:r>
      <w:r>
        <w:t>Phoebus,</w:t>
      </w:r>
      <w:r>
        <w:rPr>
          <w:spacing w:val="-10"/>
        </w:rPr>
        <w:t xml:space="preserve"> </w:t>
      </w:r>
      <w:r>
        <w:t>the</w:t>
      </w:r>
      <w:r>
        <w:rPr>
          <w:spacing w:val="-11"/>
        </w:rPr>
        <w:t xml:space="preserve"> </w:t>
      </w:r>
      <w:r>
        <w:t>great</w:t>
      </w:r>
      <w:r>
        <w:rPr>
          <w:spacing w:val="-10"/>
        </w:rPr>
        <w:t xml:space="preserve"> </w:t>
      </w:r>
      <w:r>
        <w:t>God</w:t>
      </w:r>
      <w:r>
        <w:rPr>
          <w:spacing w:val="-10"/>
        </w:rPr>
        <w:t xml:space="preserve"> </w:t>
      </w:r>
      <w:r>
        <w:t>of</w:t>
      </w:r>
      <w:r>
        <w:rPr>
          <w:spacing w:val="-11"/>
        </w:rPr>
        <w:t xml:space="preserve"> </w:t>
      </w:r>
      <w:r>
        <w:t>glorious</w:t>
      </w:r>
      <w:r>
        <w:rPr>
          <w:spacing w:val="-10"/>
        </w:rPr>
        <w:t xml:space="preserve"> </w:t>
      </w:r>
      <w:r>
        <w:t>light.</w:t>
      </w:r>
      <w:r>
        <w:rPr>
          <w:spacing w:val="-10"/>
        </w:rPr>
        <w:t xml:space="preserve"> </w:t>
      </w:r>
      <w:r>
        <w:t>‘Twas</w:t>
      </w:r>
      <w:r>
        <w:rPr>
          <w:spacing w:val="-10"/>
        </w:rPr>
        <w:t xml:space="preserve"> </w:t>
      </w:r>
      <w:r>
        <w:t>not</w:t>
      </w:r>
      <w:r>
        <w:rPr>
          <w:spacing w:val="-11"/>
        </w:rPr>
        <w:t xml:space="preserve"> </w:t>
      </w:r>
      <w:r>
        <w:t>a</w:t>
      </w:r>
      <w:r>
        <w:rPr>
          <w:spacing w:val="1"/>
        </w:rPr>
        <w:t xml:space="preserve"> </w:t>
      </w:r>
      <w:r>
        <w:t>cause</w:t>
      </w:r>
      <w:r>
        <w:rPr>
          <w:spacing w:val="-10"/>
        </w:rPr>
        <w:t xml:space="preserve"> </w:t>
      </w:r>
      <w:r>
        <w:t>of</w:t>
      </w:r>
      <w:r>
        <w:rPr>
          <w:spacing w:val="-9"/>
        </w:rPr>
        <w:t xml:space="preserve"> </w:t>
      </w:r>
      <w:r>
        <w:t>chance</w:t>
      </w:r>
      <w:r>
        <w:rPr>
          <w:spacing w:val="-9"/>
        </w:rPr>
        <w:t xml:space="preserve"> </w:t>
      </w:r>
      <w:r>
        <w:t>but</w:t>
      </w:r>
      <w:r>
        <w:rPr>
          <w:spacing w:val="-9"/>
        </w:rPr>
        <w:t xml:space="preserve"> </w:t>
      </w:r>
      <w:r>
        <w:t>out</w:t>
      </w:r>
      <w:r>
        <w:rPr>
          <w:spacing w:val="-9"/>
        </w:rPr>
        <w:t xml:space="preserve"> </w:t>
      </w:r>
      <w:r>
        <w:t>of</w:t>
      </w:r>
      <w:r>
        <w:rPr>
          <w:spacing w:val="-9"/>
        </w:rPr>
        <w:t xml:space="preserve"> </w:t>
      </w:r>
      <w:r>
        <w:t>Cupid’s</w:t>
      </w:r>
      <w:r>
        <w:rPr>
          <w:spacing w:val="-9"/>
        </w:rPr>
        <w:t xml:space="preserve"> </w:t>
      </w:r>
      <w:r>
        <w:t>vengeful</w:t>
      </w:r>
      <w:r>
        <w:rPr>
          <w:spacing w:val="-9"/>
        </w:rPr>
        <w:t xml:space="preserve"> </w:t>
      </w:r>
      <w:r>
        <w:t>spite</w:t>
      </w:r>
      <w:r>
        <w:rPr>
          <w:spacing w:val="-9"/>
        </w:rPr>
        <w:t xml:space="preserve"> </w:t>
      </w:r>
      <w:r>
        <w:t>that</w:t>
      </w:r>
      <w:r>
        <w:rPr>
          <w:spacing w:val="-9"/>
        </w:rPr>
        <w:t xml:space="preserve"> </w:t>
      </w:r>
      <w:r>
        <w:t>she</w:t>
      </w:r>
      <w:r>
        <w:rPr>
          <w:spacing w:val="-9"/>
        </w:rPr>
        <w:t xml:space="preserve"> </w:t>
      </w:r>
      <w:r>
        <w:t>was</w:t>
      </w:r>
      <w:r>
        <w:rPr>
          <w:spacing w:val="-9"/>
        </w:rPr>
        <w:t xml:space="preserve"> </w:t>
      </w:r>
      <w:r>
        <w:t>fated</w:t>
      </w:r>
      <w:r>
        <w:rPr>
          <w:spacing w:val="-10"/>
        </w:rPr>
        <w:t xml:space="preserve"> </w:t>
      </w:r>
      <w:r>
        <w:t>to</w:t>
      </w:r>
      <w:r>
        <w:rPr>
          <w:spacing w:val="-9"/>
        </w:rPr>
        <w:t xml:space="preserve"> </w:t>
      </w:r>
      <w:r>
        <w:t>torment</w:t>
      </w:r>
      <w:r>
        <w:rPr>
          <w:spacing w:val="-9"/>
        </w:rPr>
        <w:t xml:space="preserve"> </w:t>
      </w:r>
      <w:r>
        <w:t>the</w:t>
      </w:r>
      <w:r>
        <w:rPr>
          <w:spacing w:val="-9"/>
        </w:rPr>
        <w:t xml:space="preserve"> </w:t>
      </w:r>
      <w:r>
        <w:t>lord</w:t>
      </w:r>
      <w:r>
        <w:rPr>
          <w:spacing w:val="-9"/>
        </w:rPr>
        <w:t xml:space="preserve"> </w:t>
      </w:r>
      <w:r>
        <w:t>of</w:t>
      </w:r>
      <w:r>
        <w:rPr>
          <w:spacing w:val="-9"/>
        </w:rPr>
        <w:t xml:space="preserve"> </w:t>
      </w:r>
      <w:r>
        <w:t>light.</w:t>
      </w:r>
      <w:r>
        <w:rPr>
          <w:spacing w:val="-9"/>
        </w:rPr>
        <w:t xml:space="preserve"> </w:t>
      </w:r>
      <w:r>
        <w:t>For</w:t>
      </w:r>
      <w:r>
        <w:rPr>
          <w:spacing w:val="-9"/>
        </w:rPr>
        <w:t xml:space="preserve"> </w:t>
      </w:r>
      <w:r>
        <w:t>Phoebus,</w:t>
      </w:r>
      <w:r>
        <w:rPr>
          <w:spacing w:val="-9"/>
        </w:rPr>
        <w:t xml:space="preserve"> </w:t>
      </w:r>
      <w:r>
        <w:t>proud</w:t>
      </w:r>
      <w:r>
        <w:rPr>
          <w:spacing w:val="-52"/>
        </w:rPr>
        <w:t xml:space="preserve"> </w:t>
      </w:r>
      <w:r>
        <w:t>of Python’s death, beheld that impish god of Love upon a time when he was bending his diminished bow, and</w:t>
      </w:r>
      <w:r>
        <w:rPr>
          <w:spacing w:val="1"/>
        </w:rPr>
        <w:t xml:space="preserve"> </w:t>
      </w:r>
      <w:r>
        <w:t>voicing</w:t>
      </w:r>
      <w:r>
        <w:rPr>
          <w:spacing w:val="-8"/>
        </w:rPr>
        <w:t xml:space="preserve"> </w:t>
      </w:r>
      <w:r>
        <w:t>his</w:t>
      </w:r>
      <w:r>
        <w:rPr>
          <w:spacing w:val="-7"/>
        </w:rPr>
        <w:t xml:space="preserve"> </w:t>
      </w:r>
      <w:r>
        <w:t>contempt</w:t>
      </w:r>
      <w:r>
        <w:rPr>
          <w:spacing w:val="-7"/>
        </w:rPr>
        <w:t xml:space="preserve"> </w:t>
      </w:r>
      <w:r>
        <w:t>in</w:t>
      </w:r>
      <w:r>
        <w:rPr>
          <w:spacing w:val="-7"/>
        </w:rPr>
        <w:t xml:space="preserve"> </w:t>
      </w:r>
      <w:r>
        <w:t>anger</w:t>
      </w:r>
      <w:r>
        <w:rPr>
          <w:spacing w:val="-7"/>
        </w:rPr>
        <w:t xml:space="preserve"> </w:t>
      </w:r>
      <w:r>
        <w:t>said;</w:t>
      </w:r>
      <w:r>
        <w:rPr>
          <w:spacing w:val="-7"/>
        </w:rPr>
        <w:t xml:space="preserve"> </w:t>
      </w:r>
      <w:r>
        <w:t>“What,</w:t>
      </w:r>
      <w:r>
        <w:rPr>
          <w:spacing w:val="-7"/>
        </w:rPr>
        <w:t xml:space="preserve"> </w:t>
      </w:r>
      <w:r>
        <w:t>wanton</w:t>
      </w:r>
      <w:r>
        <w:rPr>
          <w:spacing w:val="-7"/>
        </w:rPr>
        <w:t xml:space="preserve"> </w:t>
      </w:r>
      <w:r>
        <w:lastRenderedPageBreak/>
        <w:t>boy,</w:t>
      </w:r>
      <w:r>
        <w:rPr>
          <w:spacing w:val="-8"/>
        </w:rPr>
        <w:t xml:space="preserve"> </w:t>
      </w:r>
      <w:r>
        <w:t>are</w:t>
      </w:r>
      <w:r>
        <w:rPr>
          <w:spacing w:val="-7"/>
        </w:rPr>
        <w:t xml:space="preserve"> </w:t>
      </w:r>
      <w:r>
        <w:t>mighty</w:t>
      </w:r>
      <w:r>
        <w:rPr>
          <w:spacing w:val="-7"/>
        </w:rPr>
        <w:t xml:space="preserve"> </w:t>
      </w:r>
      <w:r>
        <w:t>arms</w:t>
      </w:r>
      <w:r>
        <w:rPr>
          <w:spacing w:val="-7"/>
        </w:rPr>
        <w:t xml:space="preserve"> </w:t>
      </w:r>
      <w:r>
        <w:t>to</w:t>
      </w:r>
      <w:r>
        <w:rPr>
          <w:spacing w:val="-7"/>
        </w:rPr>
        <w:t xml:space="preserve"> </w:t>
      </w:r>
      <w:r>
        <w:t>thee,</w:t>
      </w:r>
      <w:r>
        <w:rPr>
          <w:spacing w:val="-7"/>
        </w:rPr>
        <w:t xml:space="preserve"> </w:t>
      </w:r>
      <w:r>
        <w:t>great</w:t>
      </w:r>
      <w:r>
        <w:rPr>
          <w:spacing w:val="-7"/>
        </w:rPr>
        <w:t xml:space="preserve"> </w:t>
      </w:r>
      <w:r>
        <w:t>weapons</w:t>
      </w:r>
      <w:r>
        <w:rPr>
          <w:spacing w:val="-7"/>
        </w:rPr>
        <w:t xml:space="preserve"> </w:t>
      </w:r>
      <w:r>
        <w:t>suited</w:t>
      </w:r>
      <w:r>
        <w:rPr>
          <w:spacing w:val="-8"/>
        </w:rPr>
        <w:t xml:space="preserve"> </w:t>
      </w:r>
      <w:r>
        <w:t>to</w:t>
      </w:r>
      <w:r>
        <w:rPr>
          <w:spacing w:val="-7"/>
        </w:rPr>
        <w:t xml:space="preserve"> </w:t>
      </w:r>
      <w:r>
        <w:t>the</w:t>
      </w:r>
      <w:r>
        <w:rPr>
          <w:spacing w:val="-7"/>
        </w:rPr>
        <w:t xml:space="preserve"> </w:t>
      </w:r>
      <w:r>
        <w:t>needs</w:t>
      </w:r>
      <w:r>
        <w:rPr>
          <w:spacing w:val="1"/>
        </w:rPr>
        <w:t xml:space="preserve"> </w:t>
      </w:r>
      <w:r>
        <w:t>of</w:t>
      </w:r>
      <w:r>
        <w:rPr>
          <w:spacing w:val="-9"/>
        </w:rPr>
        <w:t xml:space="preserve"> </w:t>
      </w:r>
      <w:r>
        <w:t>war?</w:t>
      </w:r>
      <w:r>
        <w:rPr>
          <w:spacing w:val="-9"/>
        </w:rPr>
        <w:t xml:space="preserve"> </w:t>
      </w:r>
      <w:r>
        <w:t>The</w:t>
      </w:r>
      <w:r>
        <w:rPr>
          <w:spacing w:val="-9"/>
        </w:rPr>
        <w:t xml:space="preserve"> </w:t>
      </w:r>
      <w:r>
        <w:t>bow</w:t>
      </w:r>
      <w:r>
        <w:rPr>
          <w:spacing w:val="-9"/>
        </w:rPr>
        <w:t xml:space="preserve"> </w:t>
      </w:r>
      <w:r>
        <w:t>is</w:t>
      </w:r>
      <w:r>
        <w:rPr>
          <w:spacing w:val="-8"/>
        </w:rPr>
        <w:t xml:space="preserve"> </w:t>
      </w:r>
      <w:r>
        <w:t>only</w:t>
      </w:r>
      <w:r>
        <w:rPr>
          <w:spacing w:val="-9"/>
        </w:rPr>
        <w:t xml:space="preserve"> </w:t>
      </w:r>
      <w:r>
        <w:t>for</w:t>
      </w:r>
      <w:r>
        <w:rPr>
          <w:spacing w:val="-9"/>
        </w:rPr>
        <w:t xml:space="preserve"> </w:t>
      </w:r>
      <w:r>
        <w:t>the</w:t>
      </w:r>
      <w:r>
        <w:rPr>
          <w:spacing w:val="-9"/>
        </w:rPr>
        <w:t xml:space="preserve"> </w:t>
      </w:r>
      <w:r>
        <w:t>use</w:t>
      </w:r>
      <w:r>
        <w:rPr>
          <w:spacing w:val="-8"/>
        </w:rPr>
        <w:t xml:space="preserve"> </w:t>
      </w:r>
      <w:r>
        <w:t>of</w:t>
      </w:r>
      <w:r>
        <w:rPr>
          <w:spacing w:val="-9"/>
        </w:rPr>
        <w:t xml:space="preserve"> </w:t>
      </w:r>
      <w:r>
        <w:t>those</w:t>
      </w:r>
      <w:r>
        <w:rPr>
          <w:spacing w:val="-9"/>
        </w:rPr>
        <w:t xml:space="preserve"> </w:t>
      </w:r>
      <w:r>
        <w:t>large</w:t>
      </w:r>
      <w:r>
        <w:rPr>
          <w:spacing w:val="-9"/>
        </w:rPr>
        <w:t xml:space="preserve"> </w:t>
      </w:r>
      <w:r>
        <w:t>deities</w:t>
      </w:r>
      <w:r>
        <w:rPr>
          <w:spacing w:val="-9"/>
        </w:rPr>
        <w:t xml:space="preserve"> </w:t>
      </w:r>
      <w:r>
        <w:t>of</w:t>
      </w:r>
      <w:r>
        <w:rPr>
          <w:spacing w:val="-8"/>
        </w:rPr>
        <w:t xml:space="preserve"> </w:t>
      </w:r>
      <w:r>
        <w:t>heaven</w:t>
      </w:r>
      <w:r>
        <w:rPr>
          <w:spacing w:val="-9"/>
        </w:rPr>
        <w:t xml:space="preserve"> </w:t>
      </w:r>
      <w:r>
        <w:t>whose</w:t>
      </w:r>
      <w:r>
        <w:rPr>
          <w:spacing w:val="-9"/>
        </w:rPr>
        <w:t xml:space="preserve"> </w:t>
      </w:r>
      <w:r>
        <w:t>strength</w:t>
      </w:r>
      <w:r>
        <w:rPr>
          <w:spacing w:val="-9"/>
        </w:rPr>
        <w:t xml:space="preserve"> </w:t>
      </w:r>
      <w:r>
        <w:t>may</w:t>
      </w:r>
      <w:r>
        <w:rPr>
          <w:spacing w:val="-8"/>
        </w:rPr>
        <w:t xml:space="preserve"> </w:t>
      </w:r>
      <w:r>
        <w:t>deal</w:t>
      </w:r>
      <w:r>
        <w:rPr>
          <w:spacing w:val="-9"/>
        </w:rPr>
        <w:t xml:space="preserve"> </w:t>
      </w:r>
      <w:r>
        <w:t>wounds,</w:t>
      </w:r>
      <w:r>
        <w:rPr>
          <w:spacing w:val="-9"/>
        </w:rPr>
        <w:t xml:space="preserve"> </w:t>
      </w:r>
      <w:r>
        <w:t>mortal,</w:t>
      </w:r>
      <w:r>
        <w:rPr>
          <w:spacing w:val="-9"/>
        </w:rPr>
        <w:t xml:space="preserve"> </w:t>
      </w:r>
      <w:r>
        <w:t>to</w:t>
      </w:r>
      <w:r>
        <w:rPr>
          <w:spacing w:val="-8"/>
        </w:rPr>
        <w:t xml:space="preserve"> </w:t>
      </w:r>
      <w:r>
        <w:t>the</w:t>
      </w:r>
      <w:r>
        <w:rPr>
          <w:spacing w:val="1"/>
        </w:rPr>
        <w:t xml:space="preserve"> </w:t>
      </w:r>
      <w:r>
        <w:t>savage</w:t>
      </w:r>
      <w:r>
        <w:rPr>
          <w:spacing w:val="-11"/>
        </w:rPr>
        <w:t xml:space="preserve"> </w:t>
      </w:r>
      <w:r>
        <w:t>beasts</w:t>
      </w:r>
      <w:r>
        <w:rPr>
          <w:spacing w:val="-10"/>
        </w:rPr>
        <w:t xml:space="preserve"> </w:t>
      </w:r>
      <w:r>
        <w:t>of</w:t>
      </w:r>
      <w:r>
        <w:rPr>
          <w:spacing w:val="-10"/>
        </w:rPr>
        <w:t xml:space="preserve"> </w:t>
      </w:r>
      <w:r>
        <w:t>prey;</w:t>
      </w:r>
      <w:r>
        <w:rPr>
          <w:spacing w:val="-10"/>
        </w:rPr>
        <w:t xml:space="preserve"> </w:t>
      </w:r>
      <w:r>
        <w:t>and</w:t>
      </w:r>
      <w:r>
        <w:rPr>
          <w:spacing w:val="-10"/>
        </w:rPr>
        <w:t xml:space="preserve"> </w:t>
      </w:r>
      <w:r>
        <w:t>who</w:t>
      </w:r>
      <w:r>
        <w:rPr>
          <w:spacing w:val="-10"/>
        </w:rPr>
        <w:t xml:space="preserve"> </w:t>
      </w:r>
      <w:r>
        <w:t>courageous</w:t>
      </w:r>
      <w:r>
        <w:rPr>
          <w:spacing w:val="-10"/>
        </w:rPr>
        <w:t xml:space="preserve"> </w:t>
      </w:r>
      <w:r>
        <w:t>overcome</w:t>
      </w:r>
      <w:r>
        <w:rPr>
          <w:spacing w:val="-10"/>
        </w:rPr>
        <w:t xml:space="preserve"> </w:t>
      </w:r>
      <w:r>
        <w:t>their</w:t>
      </w:r>
      <w:r>
        <w:rPr>
          <w:spacing w:val="-10"/>
        </w:rPr>
        <w:t xml:space="preserve"> </w:t>
      </w:r>
      <w:proofErr w:type="gramStart"/>
      <w:r>
        <w:t>foes.—</w:t>
      </w:r>
      <w:proofErr w:type="gramEnd"/>
      <w:r>
        <w:rPr>
          <w:spacing w:val="-10"/>
        </w:rPr>
        <w:t xml:space="preserve"> </w:t>
      </w:r>
      <w:r>
        <w:t>it</w:t>
      </w:r>
      <w:r>
        <w:rPr>
          <w:spacing w:val="-11"/>
        </w:rPr>
        <w:t xml:space="preserve"> </w:t>
      </w:r>
      <w:r>
        <w:t>is</w:t>
      </w:r>
      <w:r>
        <w:rPr>
          <w:spacing w:val="-10"/>
        </w:rPr>
        <w:t xml:space="preserve"> </w:t>
      </w:r>
      <w:r>
        <w:t>a</w:t>
      </w:r>
      <w:r>
        <w:rPr>
          <w:spacing w:val="-10"/>
        </w:rPr>
        <w:t xml:space="preserve"> </w:t>
      </w:r>
      <w:r>
        <w:t>proper</w:t>
      </w:r>
      <w:r>
        <w:rPr>
          <w:spacing w:val="-10"/>
        </w:rPr>
        <w:t xml:space="preserve"> </w:t>
      </w:r>
      <w:r>
        <w:t>weapon</w:t>
      </w:r>
      <w:r>
        <w:rPr>
          <w:spacing w:val="-10"/>
        </w:rPr>
        <w:t xml:space="preserve"> </w:t>
      </w:r>
      <w:r>
        <w:t>to</w:t>
      </w:r>
      <w:r>
        <w:rPr>
          <w:spacing w:val="-10"/>
        </w:rPr>
        <w:t xml:space="preserve"> </w:t>
      </w:r>
      <w:r>
        <w:t>the</w:t>
      </w:r>
      <w:r>
        <w:rPr>
          <w:spacing w:val="-10"/>
        </w:rPr>
        <w:t xml:space="preserve"> </w:t>
      </w:r>
      <w:r>
        <w:t>use</w:t>
      </w:r>
      <w:r>
        <w:rPr>
          <w:spacing w:val="-10"/>
        </w:rPr>
        <w:t xml:space="preserve"> </w:t>
      </w:r>
      <w:r>
        <w:t>of</w:t>
      </w:r>
      <w:r>
        <w:rPr>
          <w:spacing w:val="-10"/>
        </w:rPr>
        <w:t xml:space="preserve"> </w:t>
      </w:r>
      <w:r>
        <w:t>such</w:t>
      </w:r>
      <w:r>
        <w:rPr>
          <w:spacing w:val="-10"/>
        </w:rPr>
        <w:t xml:space="preserve"> </w:t>
      </w:r>
      <w:r>
        <w:t>as</w:t>
      </w:r>
      <w:r>
        <w:rPr>
          <w:spacing w:val="-10"/>
        </w:rPr>
        <w:t xml:space="preserve"> </w:t>
      </w:r>
      <w:r>
        <w:t>slew</w:t>
      </w:r>
      <w:r>
        <w:rPr>
          <w:spacing w:val="1"/>
        </w:rPr>
        <w:t xml:space="preserve"> </w:t>
      </w:r>
      <w:r>
        <w:t>with arrows Python, huge, whose pestilential carcase vast extent covered. Content thee with the flames thy torch</w:t>
      </w:r>
      <w:r>
        <w:rPr>
          <w:spacing w:val="1"/>
        </w:rPr>
        <w:t xml:space="preserve"> </w:t>
      </w:r>
      <w:r>
        <w:t>enkindles</w:t>
      </w:r>
      <w:r>
        <w:rPr>
          <w:spacing w:val="-7"/>
        </w:rPr>
        <w:t xml:space="preserve"> </w:t>
      </w:r>
      <w:r>
        <w:t>(fires</w:t>
      </w:r>
      <w:r>
        <w:rPr>
          <w:spacing w:val="-6"/>
        </w:rPr>
        <w:t xml:space="preserve"> </w:t>
      </w:r>
      <w:r>
        <w:t>too</w:t>
      </w:r>
      <w:r>
        <w:rPr>
          <w:spacing w:val="-6"/>
        </w:rPr>
        <w:t xml:space="preserve"> </w:t>
      </w:r>
      <w:r>
        <w:t>subtle</w:t>
      </w:r>
      <w:r>
        <w:rPr>
          <w:spacing w:val="-7"/>
        </w:rPr>
        <w:t xml:space="preserve"> </w:t>
      </w:r>
      <w:r>
        <w:t>for</w:t>
      </w:r>
      <w:r>
        <w:rPr>
          <w:spacing w:val="-6"/>
        </w:rPr>
        <w:t xml:space="preserve"> </w:t>
      </w:r>
      <w:r>
        <w:t>my</w:t>
      </w:r>
      <w:r>
        <w:rPr>
          <w:spacing w:val="-6"/>
        </w:rPr>
        <w:t xml:space="preserve"> </w:t>
      </w:r>
      <w:r>
        <w:t>thought)</w:t>
      </w:r>
      <w:r>
        <w:rPr>
          <w:spacing w:val="-7"/>
        </w:rPr>
        <w:t xml:space="preserve"> </w:t>
      </w:r>
      <w:r>
        <w:t>and</w:t>
      </w:r>
      <w:r>
        <w:rPr>
          <w:spacing w:val="-6"/>
        </w:rPr>
        <w:t xml:space="preserve"> </w:t>
      </w:r>
      <w:r>
        <w:t>leave</w:t>
      </w:r>
      <w:r>
        <w:rPr>
          <w:spacing w:val="-6"/>
        </w:rPr>
        <w:t xml:space="preserve"> </w:t>
      </w:r>
      <w:r>
        <w:t>to</w:t>
      </w:r>
      <w:r>
        <w:rPr>
          <w:spacing w:val="-7"/>
        </w:rPr>
        <w:t xml:space="preserve"> </w:t>
      </w:r>
      <w:r>
        <w:t>me</w:t>
      </w:r>
      <w:r>
        <w:rPr>
          <w:spacing w:val="-6"/>
        </w:rPr>
        <w:t xml:space="preserve"> </w:t>
      </w:r>
      <w:r>
        <w:t>the</w:t>
      </w:r>
      <w:r>
        <w:rPr>
          <w:spacing w:val="-6"/>
        </w:rPr>
        <w:t xml:space="preserve"> </w:t>
      </w:r>
      <w:r>
        <w:t>glory</w:t>
      </w:r>
      <w:r>
        <w:rPr>
          <w:spacing w:val="-7"/>
        </w:rPr>
        <w:t xml:space="preserve"> </w:t>
      </w:r>
      <w:r>
        <w:t>that</w:t>
      </w:r>
      <w:r>
        <w:rPr>
          <w:spacing w:val="-6"/>
        </w:rPr>
        <w:t xml:space="preserve"> </w:t>
      </w:r>
      <w:r>
        <w:t>is</w:t>
      </w:r>
      <w:r>
        <w:rPr>
          <w:spacing w:val="-6"/>
        </w:rPr>
        <w:t xml:space="preserve"> </w:t>
      </w:r>
      <w:r>
        <w:t>mine.”</w:t>
      </w:r>
    </w:p>
    <w:p w14:paraId="1353C6D7" w14:textId="43D96A2B" w:rsidR="003A417A" w:rsidRDefault="003A417A" w:rsidP="002672F3">
      <w:pPr>
        <w:pStyle w:val="Body"/>
      </w:pPr>
      <w:r>
        <w:t xml:space="preserve">To him, undaunted, Venus, son </w:t>
      </w:r>
      <w:proofErr w:type="gramStart"/>
      <w:r>
        <w:t>replied;</w:t>
      </w:r>
      <w:proofErr w:type="gramEnd"/>
      <w:r>
        <w:t xml:space="preserve"> “O Phoebus, thou canst conquer all the world with thy strong bow</w:t>
      </w:r>
      <w:r>
        <w:rPr>
          <w:spacing w:val="1"/>
        </w:rPr>
        <w:t xml:space="preserve"> </w:t>
      </w:r>
      <w:r>
        <w:t>and arrows, but with this small arrow I shall pierce thy vaunting breast! And by the measure that thy might exceeds</w:t>
      </w:r>
      <w:r>
        <w:rPr>
          <w:spacing w:val="-10"/>
        </w:rPr>
        <w:t xml:space="preserve"> </w:t>
      </w:r>
      <w:r>
        <w:t>the</w:t>
      </w:r>
      <w:r>
        <w:rPr>
          <w:spacing w:val="-10"/>
        </w:rPr>
        <w:t xml:space="preserve"> </w:t>
      </w:r>
      <w:r>
        <w:t>broken</w:t>
      </w:r>
      <w:r>
        <w:rPr>
          <w:spacing w:val="-10"/>
        </w:rPr>
        <w:t xml:space="preserve"> </w:t>
      </w:r>
      <w:r>
        <w:t>powers</w:t>
      </w:r>
      <w:r>
        <w:rPr>
          <w:spacing w:val="-10"/>
        </w:rPr>
        <w:t xml:space="preserve"> </w:t>
      </w:r>
      <w:r>
        <w:t>of</w:t>
      </w:r>
      <w:r>
        <w:rPr>
          <w:spacing w:val="-10"/>
        </w:rPr>
        <w:t xml:space="preserve"> </w:t>
      </w:r>
      <w:r>
        <w:t>thy</w:t>
      </w:r>
      <w:r>
        <w:rPr>
          <w:spacing w:val="-10"/>
        </w:rPr>
        <w:t xml:space="preserve"> </w:t>
      </w:r>
      <w:r>
        <w:t>defeated</w:t>
      </w:r>
      <w:r>
        <w:rPr>
          <w:spacing w:val="-10"/>
        </w:rPr>
        <w:t xml:space="preserve"> </w:t>
      </w:r>
      <w:r>
        <w:t>foes,</w:t>
      </w:r>
      <w:r>
        <w:rPr>
          <w:spacing w:val="-10"/>
        </w:rPr>
        <w:t xml:space="preserve"> </w:t>
      </w:r>
      <w:r>
        <w:t>so</w:t>
      </w:r>
      <w:r>
        <w:rPr>
          <w:spacing w:val="-10"/>
        </w:rPr>
        <w:t xml:space="preserve"> </w:t>
      </w:r>
      <w:r>
        <w:t>is</w:t>
      </w:r>
      <w:r>
        <w:rPr>
          <w:spacing w:val="-10"/>
        </w:rPr>
        <w:t xml:space="preserve"> </w:t>
      </w:r>
      <w:r>
        <w:t>thy</w:t>
      </w:r>
      <w:r>
        <w:rPr>
          <w:spacing w:val="-10"/>
        </w:rPr>
        <w:t xml:space="preserve"> </w:t>
      </w:r>
      <w:r>
        <w:t>glory</w:t>
      </w:r>
      <w:r>
        <w:rPr>
          <w:spacing w:val="-9"/>
        </w:rPr>
        <w:t xml:space="preserve"> </w:t>
      </w:r>
      <w:r>
        <w:t>less</w:t>
      </w:r>
      <w:r>
        <w:rPr>
          <w:spacing w:val="-10"/>
        </w:rPr>
        <w:t xml:space="preserve"> </w:t>
      </w:r>
      <w:r>
        <w:t>than</w:t>
      </w:r>
      <w:r>
        <w:rPr>
          <w:spacing w:val="-10"/>
        </w:rPr>
        <w:t xml:space="preserve"> </w:t>
      </w:r>
      <w:r>
        <w:t>mine.”</w:t>
      </w:r>
      <w:r>
        <w:rPr>
          <w:spacing w:val="-10"/>
        </w:rPr>
        <w:t xml:space="preserve"> </w:t>
      </w:r>
      <w:r>
        <w:t>No</w:t>
      </w:r>
      <w:r>
        <w:rPr>
          <w:spacing w:val="-10"/>
        </w:rPr>
        <w:t xml:space="preserve"> </w:t>
      </w:r>
      <w:r>
        <w:t>more</w:t>
      </w:r>
      <w:r>
        <w:rPr>
          <w:spacing w:val="-10"/>
        </w:rPr>
        <w:t xml:space="preserve"> </w:t>
      </w:r>
      <w:r>
        <w:t>he</w:t>
      </w:r>
      <w:r>
        <w:rPr>
          <w:spacing w:val="-10"/>
        </w:rPr>
        <w:t xml:space="preserve"> </w:t>
      </w:r>
      <w:r>
        <w:t>said,</w:t>
      </w:r>
      <w:r>
        <w:rPr>
          <w:spacing w:val="-10"/>
        </w:rPr>
        <w:t xml:space="preserve"> </w:t>
      </w:r>
      <w:r>
        <w:t>but</w:t>
      </w:r>
      <w:r>
        <w:rPr>
          <w:spacing w:val="-10"/>
        </w:rPr>
        <w:t xml:space="preserve"> </w:t>
      </w:r>
      <w:r>
        <w:t>with</w:t>
      </w:r>
      <w:r>
        <w:rPr>
          <w:spacing w:val="-10"/>
        </w:rPr>
        <w:t xml:space="preserve"> </w:t>
      </w:r>
      <w:r>
        <w:t>his</w:t>
      </w:r>
      <w:r>
        <w:rPr>
          <w:spacing w:val="-10"/>
        </w:rPr>
        <w:t xml:space="preserve"> </w:t>
      </w:r>
      <w:r>
        <w:t>wings</w:t>
      </w:r>
      <w:r>
        <w:rPr>
          <w:spacing w:val="1"/>
        </w:rPr>
        <w:t xml:space="preserve"> </w:t>
      </w:r>
      <w:r>
        <w:t>expanded</w:t>
      </w:r>
      <w:r>
        <w:rPr>
          <w:spacing w:val="-9"/>
        </w:rPr>
        <w:t xml:space="preserve"> </w:t>
      </w:r>
      <w:r>
        <w:t>thence</w:t>
      </w:r>
      <w:r>
        <w:rPr>
          <w:spacing w:val="-9"/>
        </w:rPr>
        <w:t xml:space="preserve"> </w:t>
      </w:r>
      <w:r>
        <w:t>flew</w:t>
      </w:r>
      <w:r>
        <w:rPr>
          <w:spacing w:val="-9"/>
        </w:rPr>
        <w:t xml:space="preserve"> </w:t>
      </w:r>
      <w:r>
        <w:t>lightly</w:t>
      </w:r>
      <w:r>
        <w:rPr>
          <w:spacing w:val="-8"/>
        </w:rPr>
        <w:t xml:space="preserve"> </w:t>
      </w:r>
      <w:r>
        <w:t>to</w:t>
      </w:r>
      <w:r>
        <w:rPr>
          <w:spacing w:val="-9"/>
        </w:rPr>
        <w:t xml:space="preserve"> </w:t>
      </w:r>
      <w:r>
        <w:rPr>
          <w:color w:val="3953A4"/>
          <w:u w:val="single" w:color="3953A4"/>
        </w:rPr>
        <w:t>Parnassus</w:t>
      </w:r>
      <w:r>
        <w:t>,</w:t>
      </w:r>
      <w:r>
        <w:rPr>
          <w:spacing w:val="-9"/>
        </w:rPr>
        <w:t xml:space="preserve"> </w:t>
      </w:r>
      <w:r>
        <w:t>lofty</w:t>
      </w:r>
      <w:r>
        <w:rPr>
          <w:spacing w:val="-9"/>
        </w:rPr>
        <w:t xml:space="preserve"> </w:t>
      </w:r>
      <w:r>
        <w:t>peak.</w:t>
      </w:r>
      <w:r>
        <w:rPr>
          <w:spacing w:val="-8"/>
        </w:rPr>
        <w:t xml:space="preserve"> </w:t>
      </w:r>
      <w:r>
        <w:t>There,</w:t>
      </w:r>
      <w:r>
        <w:rPr>
          <w:spacing w:val="-9"/>
        </w:rPr>
        <w:t xml:space="preserve"> </w:t>
      </w:r>
      <w:r>
        <w:t>from</w:t>
      </w:r>
      <w:r>
        <w:rPr>
          <w:spacing w:val="-9"/>
        </w:rPr>
        <w:t xml:space="preserve"> </w:t>
      </w:r>
      <w:r>
        <w:t>his</w:t>
      </w:r>
      <w:r>
        <w:rPr>
          <w:spacing w:val="-9"/>
        </w:rPr>
        <w:t xml:space="preserve"> </w:t>
      </w:r>
      <w:r>
        <w:t>quiver</w:t>
      </w:r>
      <w:r>
        <w:rPr>
          <w:spacing w:val="-8"/>
        </w:rPr>
        <w:t xml:space="preserve"> </w:t>
      </w:r>
      <w:r>
        <w:t>he</w:t>
      </w:r>
      <w:r>
        <w:rPr>
          <w:spacing w:val="-9"/>
        </w:rPr>
        <w:t xml:space="preserve"> </w:t>
      </w:r>
      <w:r>
        <w:t>plucked</w:t>
      </w:r>
      <w:r>
        <w:rPr>
          <w:spacing w:val="-9"/>
        </w:rPr>
        <w:t xml:space="preserve"> </w:t>
      </w:r>
      <w:r>
        <w:t>arrows</w:t>
      </w:r>
      <w:r>
        <w:rPr>
          <w:spacing w:val="-9"/>
        </w:rPr>
        <w:t xml:space="preserve"> </w:t>
      </w:r>
      <w:r>
        <w:t>twain,</w:t>
      </w:r>
      <w:r>
        <w:rPr>
          <w:spacing w:val="-8"/>
        </w:rPr>
        <w:t xml:space="preserve"> </w:t>
      </w:r>
      <w:r>
        <w:t>most</w:t>
      </w:r>
      <w:r>
        <w:rPr>
          <w:spacing w:val="-9"/>
        </w:rPr>
        <w:t xml:space="preserve"> </w:t>
      </w:r>
      <w:r>
        <w:t>curiously</w:t>
      </w:r>
      <w:r>
        <w:rPr>
          <w:spacing w:val="-14"/>
        </w:rPr>
        <w:t xml:space="preserve"> </w:t>
      </w:r>
      <w:r>
        <w:t>wrought</w:t>
      </w:r>
      <w:r>
        <w:rPr>
          <w:spacing w:val="-13"/>
        </w:rPr>
        <w:t xml:space="preserve"> </w:t>
      </w:r>
      <w:r>
        <w:t>of</w:t>
      </w:r>
      <w:r>
        <w:rPr>
          <w:spacing w:val="-14"/>
        </w:rPr>
        <w:t xml:space="preserve"> </w:t>
      </w:r>
      <w:r>
        <w:t>different</w:t>
      </w:r>
      <w:r>
        <w:rPr>
          <w:spacing w:val="-13"/>
        </w:rPr>
        <w:t xml:space="preserve"> </w:t>
      </w:r>
      <w:r>
        <w:t>art;</w:t>
      </w:r>
      <w:r>
        <w:rPr>
          <w:spacing w:val="-13"/>
        </w:rPr>
        <w:t xml:space="preserve"> </w:t>
      </w:r>
      <w:r>
        <w:t>one</w:t>
      </w:r>
      <w:r>
        <w:rPr>
          <w:spacing w:val="-14"/>
        </w:rPr>
        <w:t xml:space="preserve"> </w:t>
      </w:r>
      <w:r>
        <w:t>love</w:t>
      </w:r>
      <w:r>
        <w:rPr>
          <w:spacing w:val="-13"/>
        </w:rPr>
        <w:t xml:space="preserve"> </w:t>
      </w:r>
      <w:r>
        <w:t>exciting,</w:t>
      </w:r>
      <w:r>
        <w:rPr>
          <w:spacing w:val="-13"/>
        </w:rPr>
        <w:t xml:space="preserve"> </w:t>
      </w:r>
      <w:r>
        <w:t>one</w:t>
      </w:r>
      <w:r>
        <w:rPr>
          <w:spacing w:val="-14"/>
        </w:rPr>
        <w:t xml:space="preserve"> </w:t>
      </w:r>
      <w:r>
        <w:t>repelling</w:t>
      </w:r>
      <w:r>
        <w:rPr>
          <w:spacing w:val="-13"/>
        </w:rPr>
        <w:t xml:space="preserve"> </w:t>
      </w:r>
      <w:r>
        <w:t>love.</w:t>
      </w:r>
      <w:r>
        <w:rPr>
          <w:spacing w:val="-14"/>
        </w:rPr>
        <w:t xml:space="preserve"> </w:t>
      </w:r>
      <w:r>
        <w:t>The</w:t>
      </w:r>
      <w:r>
        <w:rPr>
          <w:spacing w:val="-13"/>
        </w:rPr>
        <w:t xml:space="preserve"> </w:t>
      </w:r>
      <w:r>
        <w:t>dart</w:t>
      </w:r>
      <w:r>
        <w:rPr>
          <w:spacing w:val="-13"/>
        </w:rPr>
        <w:t xml:space="preserve"> </w:t>
      </w:r>
      <w:r>
        <w:t>of</w:t>
      </w:r>
      <w:r>
        <w:rPr>
          <w:spacing w:val="-14"/>
        </w:rPr>
        <w:t xml:space="preserve"> </w:t>
      </w:r>
      <w:r>
        <w:t>love</w:t>
      </w:r>
      <w:r>
        <w:rPr>
          <w:spacing w:val="-13"/>
        </w:rPr>
        <w:t xml:space="preserve"> </w:t>
      </w:r>
      <w:r>
        <w:t>was</w:t>
      </w:r>
      <w:r>
        <w:rPr>
          <w:spacing w:val="-13"/>
        </w:rPr>
        <w:t xml:space="preserve"> </w:t>
      </w:r>
      <w:r>
        <w:t>glittering,</w:t>
      </w:r>
      <w:r>
        <w:rPr>
          <w:spacing w:val="-14"/>
        </w:rPr>
        <w:t xml:space="preserve"> </w:t>
      </w:r>
      <w:r>
        <w:t>gold</w:t>
      </w:r>
      <w:r>
        <w:rPr>
          <w:spacing w:val="-13"/>
        </w:rPr>
        <w:t xml:space="preserve"> </w:t>
      </w:r>
      <w:r>
        <w:t>and</w:t>
      </w:r>
      <w:r>
        <w:rPr>
          <w:spacing w:val="-13"/>
        </w:rPr>
        <w:t xml:space="preserve"> </w:t>
      </w:r>
      <w:r>
        <w:t>sharp,</w:t>
      </w:r>
      <w:r>
        <w:rPr>
          <w:spacing w:val="-52"/>
        </w:rPr>
        <w:t xml:space="preserve"> </w:t>
      </w:r>
      <w:r>
        <w:t>the</w:t>
      </w:r>
      <w:r>
        <w:rPr>
          <w:spacing w:val="-2"/>
        </w:rPr>
        <w:t xml:space="preserve"> </w:t>
      </w:r>
      <w:r>
        <w:t>other</w:t>
      </w:r>
      <w:r>
        <w:rPr>
          <w:spacing w:val="-1"/>
        </w:rPr>
        <w:t xml:space="preserve"> </w:t>
      </w:r>
      <w:r>
        <w:t>had</w:t>
      </w:r>
      <w:r>
        <w:rPr>
          <w:spacing w:val="-1"/>
        </w:rPr>
        <w:t xml:space="preserve"> </w:t>
      </w:r>
      <w:r>
        <w:t>a</w:t>
      </w:r>
      <w:r>
        <w:rPr>
          <w:spacing w:val="-1"/>
        </w:rPr>
        <w:t xml:space="preserve"> </w:t>
      </w:r>
      <w:r>
        <w:t>blunted</w:t>
      </w:r>
      <w:r>
        <w:rPr>
          <w:spacing w:val="-2"/>
        </w:rPr>
        <w:t xml:space="preserve"> </w:t>
      </w:r>
      <w:r>
        <w:t>tip</w:t>
      </w:r>
      <w:r>
        <w:rPr>
          <w:spacing w:val="-1"/>
        </w:rPr>
        <w:t xml:space="preserve"> </w:t>
      </w:r>
      <w:r>
        <w:t>of</w:t>
      </w:r>
      <w:r>
        <w:rPr>
          <w:spacing w:val="-1"/>
        </w:rPr>
        <w:t xml:space="preserve"> </w:t>
      </w:r>
      <w:r>
        <w:t>lead;</w:t>
      </w:r>
      <w:r>
        <w:rPr>
          <w:spacing w:val="-1"/>
        </w:rPr>
        <w:t xml:space="preserve"> </w:t>
      </w:r>
      <w:r>
        <w:t>and</w:t>
      </w:r>
      <w:r>
        <w:rPr>
          <w:spacing w:val="-2"/>
        </w:rPr>
        <w:t xml:space="preserve"> </w:t>
      </w:r>
      <w:r>
        <w:t>with</w:t>
      </w:r>
      <w:r>
        <w:rPr>
          <w:spacing w:val="-1"/>
        </w:rPr>
        <w:t xml:space="preserve"> </w:t>
      </w:r>
      <w:r>
        <w:t>that</w:t>
      </w:r>
      <w:r>
        <w:rPr>
          <w:spacing w:val="-1"/>
        </w:rPr>
        <w:t xml:space="preserve"> </w:t>
      </w:r>
      <w:r>
        <w:t>dull</w:t>
      </w:r>
      <w:r>
        <w:rPr>
          <w:spacing w:val="-1"/>
        </w:rPr>
        <w:t xml:space="preserve"> </w:t>
      </w:r>
      <w:r>
        <w:t>lead</w:t>
      </w:r>
      <w:r>
        <w:rPr>
          <w:spacing w:val="-1"/>
        </w:rPr>
        <w:t xml:space="preserve"> </w:t>
      </w:r>
      <w:r>
        <w:t>dart</w:t>
      </w:r>
      <w:r>
        <w:rPr>
          <w:spacing w:val="-2"/>
        </w:rPr>
        <w:t xml:space="preserve"> </w:t>
      </w:r>
      <w:r>
        <w:t>he</w:t>
      </w:r>
      <w:r>
        <w:rPr>
          <w:spacing w:val="-1"/>
        </w:rPr>
        <w:t xml:space="preserve"> </w:t>
      </w:r>
      <w:r>
        <w:t>shot</w:t>
      </w:r>
      <w:r>
        <w:rPr>
          <w:spacing w:val="-1"/>
        </w:rPr>
        <w:t xml:space="preserve"> </w:t>
      </w:r>
      <w:r>
        <w:t>the</w:t>
      </w:r>
      <w:r>
        <w:rPr>
          <w:spacing w:val="-1"/>
        </w:rPr>
        <w:t xml:space="preserve"> </w:t>
      </w:r>
      <w:r>
        <w:t>Nymph,</w:t>
      </w:r>
      <w:r>
        <w:rPr>
          <w:spacing w:val="-2"/>
        </w:rPr>
        <w:t xml:space="preserve"> </w:t>
      </w:r>
      <w:r>
        <w:t>but</w:t>
      </w:r>
      <w:r>
        <w:rPr>
          <w:spacing w:val="-1"/>
        </w:rPr>
        <w:t xml:space="preserve"> </w:t>
      </w:r>
      <w:r>
        <w:t>with</w:t>
      </w:r>
      <w:r>
        <w:rPr>
          <w:spacing w:val="-1"/>
        </w:rPr>
        <w:t xml:space="preserve"> </w:t>
      </w:r>
      <w:r>
        <w:t>the</w:t>
      </w:r>
      <w:r>
        <w:rPr>
          <w:spacing w:val="-1"/>
        </w:rPr>
        <w:t xml:space="preserve"> </w:t>
      </w:r>
      <w:r>
        <w:t>keen</w:t>
      </w:r>
      <w:r>
        <w:rPr>
          <w:spacing w:val="-1"/>
        </w:rPr>
        <w:t xml:space="preserve"> </w:t>
      </w:r>
      <w:r>
        <w:t>point</w:t>
      </w:r>
      <w:r>
        <w:rPr>
          <w:spacing w:val="-2"/>
        </w:rPr>
        <w:t xml:space="preserve"> </w:t>
      </w:r>
      <w:r>
        <w:t>of</w:t>
      </w:r>
      <w:r>
        <w:rPr>
          <w:spacing w:val="-1"/>
        </w:rPr>
        <w:t xml:space="preserve"> </w:t>
      </w:r>
      <w:r>
        <w:t>the</w:t>
      </w:r>
      <w:r w:rsidR="002672F3">
        <w:t xml:space="preserve"> </w:t>
      </w:r>
      <w:r>
        <w:t>golden dart he pierced the bone and marrow of</w:t>
      </w:r>
      <w:r>
        <w:rPr>
          <w:spacing w:val="-52"/>
        </w:rPr>
        <w:t xml:space="preserve"> </w:t>
      </w:r>
      <w:r>
        <w:t>the</w:t>
      </w:r>
      <w:r>
        <w:rPr>
          <w:spacing w:val="-6"/>
        </w:rPr>
        <w:t xml:space="preserve"> </w:t>
      </w:r>
      <w:r>
        <w:t>God.</w:t>
      </w:r>
    </w:p>
    <w:p w14:paraId="5F0A72DD" w14:textId="7B9074F3" w:rsidR="002672F3" w:rsidRDefault="002672F3" w:rsidP="003A417A">
      <w:pPr>
        <w:pStyle w:val="BodyText"/>
        <w:spacing w:line="228" w:lineRule="auto"/>
        <w:ind w:left="5913" w:right="629"/>
        <w:rPr>
          <w:color w:val="231F20"/>
        </w:rPr>
      </w:pPr>
    </w:p>
    <w:p w14:paraId="31767159" w14:textId="186F92B3" w:rsidR="002672F3" w:rsidRDefault="002672F3" w:rsidP="002672F3">
      <w:pPr>
        <w:pStyle w:val="Bodynoindent"/>
        <w:jc w:val="center"/>
        <w:rPr>
          <w:color w:val="231F20"/>
        </w:rPr>
      </w:pPr>
      <w:r>
        <w:rPr>
          <w:noProof/>
        </w:rPr>
        <w:drawing>
          <wp:inline distT="0" distB="0" distL="0" distR="0" wp14:anchorId="1EB9C4C7" wp14:editId="7782B148">
            <wp:extent cx="2918031" cy="4313257"/>
            <wp:effectExtent l="0" t="0" r="3175" b="5080"/>
            <wp:docPr id="61" name="image32.jpeg"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2.jpeg" descr="A picture containing text, outdoor&#10;&#10;Description automatically generated"/>
                    <pic:cNvPicPr/>
                  </pic:nvPicPr>
                  <pic:blipFill>
                    <a:blip r:embed="rId14" cstate="print"/>
                    <a:stretch>
                      <a:fillRect/>
                    </a:stretch>
                  </pic:blipFill>
                  <pic:spPr>
                    <a:xfrm>
                      <a:off x="0" y="0"/>
                      <a:ext cx="2949090" cy="4359167"/>
                    </a:xfrm>
                    <a:prstGeom prst="rect">
                      <a:avLst/>
                    </a:prstGeom>
                  </pic:spPr>
                </pic:pic>
              </a:graphicData>
            </a:graphic>
          </wp:inline>
        </w:drawing>
      </w:r>
    </w:p>
    <w:p w14:paraId="77CC6FAB" w14:textId="77777777" w:rsidR="002672F3" w:rsidRDefault="002672F3" w:rsidP="002672F3">
      <w:pPr>
        <w:pStyle w:val="CaptionHeader"/>
      </w:pPr>
      <w:r>
        <w:rPr>
          <w:spacing w:val="-1"/>
          <w:w w:val="105"/>
        </w:rPr>
        <w:t>Image</w:t>
      </w:r>
      <w:r>
        <w:rPr>
          <w:spacing w:val="-8"/>
          <w:w w:val="105"/>
        </w:rPr>
        <w:t xml:space="preserve"> </w:t>
      </w:r>
      <w:r>
        <w:rPr>
          <w:spacing w:val="-1"/>
          <w:w w:val="105"/>
        </w:rPr>
        <w:t>4.5:</w:t>
      </w:r>
      <w:r>
        <w:rPr>
          <w:spacing w:val="-8"/>
          <w:w w:val="105"/>
        </w:rPr>
        <w:t xml:space="preserve"> </w:t>
      </w:r>
      <w:r>
        <w:rPr>
          <w:spacing w:val="-1"/>
          <w:w w:val="115"/>
        </w:rPr>
        <w:t>Apollo</w:t>
      </w:r>
      <w:r>
        <w:rPr>
          <w:spacing w:val="-13"/>
          <w:w w:val="115"/>
        </w:rPr>
        <w:t xml:space="preserve"> </w:t>
      </w:r>
      <w:r>
        <w:rPr>
          <w:spacing w:val="-1"/>
          <w:w w:val="105"/>
        </w:rPr>
        <w:t>and</w:t>
      </w:r>
      <w:r>
        <w:rPr>
          <w:spacing w:val="-7"/>
          <w:w w:val="105"/>
        </w:rPr>
        <w:t xml:space="preserve"> </w:t>
      </w:r>
      <w:r>
        <w:rPr>
          <w:spacing w:val="-1"/>
          <w:w w:val="105"/>
        </w:rPr>
        <w:t>Daphne</w:t>
      </w:r>
      <w:r>
        <w:rPr>
          <w:spacing w:val="-8"/>
          <w:w w:val="105"/>
        </w:rPr>
        <w:t xml:space="preserve"> </w:t>
      </w:r>
      <w:r>
        <w:rPr>
          <w:spacing w:val="-1"/>
          <w:w w:val="115"/>
        </w:rPr>
        <w:t>|</w:t>
      </w:r>
      <w:r>
        <w:rPr>
          <w:spacing w:val="-13"/>
          <w:w w:val="115"/>
        </w:rPr>
        <w:t xml:space="preserve"> </w:t>
      </w:r>
      <w:r>
        <w:rPr>
          <w:spacing w:val="-1"/>
          <w:w w:val="105"/>
        </w:rPr>
        <w:t>This</w:t>
      </w:r>
      <w:r>
        <w:rPr>
          <w:spacing w:val="-6"/>
          <w:w w:val="105"/>
        </w:rPr>
        <w:t xml:space="preserve"> </w:t>
      </w:r>
      <w:r>
        <w:rPr>
          <w:spacing w:val="-1"/>
          <w:w w:val="105"/>
        </w:rPr>
        <w:t>oil</w:t>
      </w:r>
      <w:r>
        <w:rPr>
          <w:spacing w:val="-7"/>
          <w:w w:val="105"/>
        </w:rPr>
        <w:t xml:space="preserve"> </w:t>
      </w:r>
      <w:r>
        <w:rPr>
          <w:spacing w:val="-1"/>
          <w:w w:val="105"/>
        </w:rPr>
        <w:t>painting</w:t>
      </w:r>
      <w:r>
        <w:rPr>
          <w:spacing w:val="-7"/>
          <w:w w:val="105"/>
        </w:rPr>
        <w:t xml:space="preserve"> </w:t>
      </w:r>
      <w:r>
        <w:rPr>
          <w:spacing w:val="-1"/>
          <w:w w:val="105"/>
        </w:rPr>
        <w:t>by</w:t>
      </w:r>
      <w:r>
        <w:rPr>
          <w:spacing w:val="-7"/>
          <w:w w:val="105"/>
        </w:rPr>
        <w:t xml:space="preserve"> </w:t>
      </w:r>
      <w:r>
        <w:rPr>
          <w:spacing w:val="-1"/>
          <w:w w:val="105"/>
        </w:rPr>
        <w:t>Antonio</w:t>
      </w:r>
      <w:r>
        <w:rPr>
          <w:spacing w:val="-7"/>
          <w:w w:val="105"/>
        </w:rPr>
        <w:t xml:space="preserve"> </w:t>
      </w:r>
      <w:r>
        <w:rPr>
          <w:w w:val="105"/>
        </w:rPr>
        <w:t>del</w:t>
      </w:r>
      <w:r>
        <w:rPr>
          <w:spacing w:val="-44"/>
          <w:w w:val="105"/>
        </w:rPr>
        <w:t xml:space="preserve"> </w:t>
      </w:r>
      <w:r>
        <w:t>Pollaiuolo</w:t>
      </w:r>
      <w:r>
        <w:rPr>
          <w:spacing w:val="-6"/>
        </w:rPr>
        <w:t xml:space="preserve"> </w:t>
      </w:r>
      <w:r>
        <w:t>shows</w:t>
      </w:r>
      <w:r>
        <w:rPr>
          <w:spacing w:val="-5"/>
        </w:rPr>
        <w:t xml:space="preserve"> </w:t>
      </w:r>
      <w:r>
        <w:t>the</w:t>
      </w:r>
      <w:r>
        <w:rPr>
          <w:spacing w:val="-5"/>
        </w:rPr>
        <w:t xml:space="preserve"> </w:t>
      </w:r>
      <w:r>
        <w:t>god</w:t>
      </w:r>
      <w:r>
        <w:rPr>
          <w:spacing w:val="-6"/>
        </w:rPr>
        <w:t xml:space="preserve"> </w:t>
      </w:r>
      <w:r>
        <w:t>Apollo</w:t>
      </w:r>
      <w:r>
        <w:rPr>
          <w:spacing w:val="-5"/>
        </w:rPr>
        <w:t xml:space="preserve"> </w:t>
      </w:r>
      <w:r>
        <w:t>pursuing</w:t>
      </w:r>
      <w:r>
        <w:rPr>
          <w:spacing w:val="-5"/>
        </w:rPr>
        <w:t xml:space="preserve"> </w:t>
      </w:r>
      <w:r>
        <w:t>the</w:t>
      </w:r>
      <w:r>
        <w:rPr>
          <w:spacing w:val="-5"/>
        </w:rPr>
        <w:t xml:space="preserve"> </w:t>
      </w:r>
      <w:proofErr w:type="gramStart"/>
      <w:r>
        <w:t>naiad</w:t>
      </w:r>
      <w:proofErr w:type="gramEnd"/>
      <w:r>
        <w:rPr>
          <w:spacing w:val="-6"/>
        </w:rPr>
        <w:t xml:space="preserve"> </w:t>
      </w:r>
      <w:r>
        <w:t>Daphne.</w:t>
      </w:r>
    </w:p>
    <w:p w14:paraId="078408EF" w14:textId="77777777" w:rsidR="002672F3" w:rsidRDefault="002672F3" w:rsidP="002672F3">
      <w:pPr>
        <w:pStyle w:val="CaptionText"/>
        <w:rPr>
          <w:spacing w:val="-42"/>
        </w:rPr>
      </w:pPr>
      <w:r>
        <w:rPr>
          <w:b/>
          <w:spacing w:val="-2"/>
        </w:rPr>
        <w:lastRenderedPageBreak/>
        <w:t>Author:</w:t>
      </w:r>
      <w:r>
        <w:rPr>
          <w:b/>
          <w:spacing w:val="-9"/>
        </w:rPr>
        <w:t xml:space="preserve"> </w:t>
      </w:r>
      <w:r>
        <w:rPr>
          <w:spacing w:val="-1"/>
        </w:rPr>
        <w:t>Antonio</w:t>
      </w:r>
      <w:r>
        <w:rPr>
          <w:spacing w:val="-7"/>
        </w:rPr>
        <w:t xml:space="preserve"> </w:t>
      </w:r>
      <w:r>
        <w:rPr>
          <w:spacing w:val="-1"/>
        </w:rPr>
        <w:t>del</w:t>
      </w:r>
      <w:r>
        <w:rPr>
          <w:spacing w:val="-8"/>
        </w:rPr>
        <w:t xml:space="preserve"> </w:t>
      </w:r>
      <w:r>
        <w:rPr>
          <w:spacing w:val="-1"/>
        </w:rPr>
        <w:t>Pollaiolo</w:t>
      </w:r>
      <w:r>
        <w:rPr>
          <w:spacing w:val="-42"/>
        </w:rPr>
        <w:t xml:space="preserve"> </w:t>
      </w:r>
    </w:p>
    <w:p w14:paraId="0A43FC3B" w14:textId="77777777" w:rsidR="002672F3" w:rsidRDefault="002672F3" w:rsidP="002672F3">
      <w:pPr>
        <w:pStyle w:val="CaptionText"/>
        <w:rPr>
          <w:spacing w:val="-4"/>
        </w:rPr>
      </w:pPr>
      <w:r>
        <w:rPr>
          <w:b/>
          <w:spacing w:val="-6"/>
        </w:rPr>
        <w:t xml:space="preserve">Source: </w:t>
      </w:r>
      <w:r>
        <w:rPr>
          <w:spacing w:val="-5"/>
        </w:rPr>
        <w:t>Wikimedia Commons</w:t>
      </w:r>
      <w:r>
        <w:rPr>
          <w:spacing w:val="-4"/>
        </w:rPr>
        <w:t xml:space="preserve"> </w:t>
      </w:r>
    </w:p>
    <w:p w14:paraId="78E4D8B9" w14:textId="6F577C2F" w:rsidR="002672F3" w:rsidRDefault="002672F3" w:rsidP="002672F3">
      <w:pPr>
        <w:pStyle w:val="CaptionText"/>
      </w:pPr>
      <w:r>
        <w:rPr>
          <w:b/>
        </w:rPr>
        <w:t>License:</w:t>
      </w:r>
      <w:r>
        <w:rPr>
          <w:b/>
          <w:spacing w:val="-8"/>
        </w:rPr>
        <w:t xml:space="preserve"> </w:t>
      </w:r>
      <w:r>
        <w:t>Public</w:t>
      </w:r>
      <w:r>
        <w:rPr>
          <w:spacing w:val="-7"/>
        </w:rPr>
        <w:t xml:space="preserve"> </w:t>
      </w:r>
      <w:r>
        <w:t>Domain</w:t>
      </w:r>
    </w:p>
    <w:p w14:paraId="6D678F8D" w14:textId="77777777" w:rsidR="002672F3" w:rsidRDefault="002672F3" w:rsidP="003A417A">
      <w:pPr>
        <w:pStyle w:val="BodyText"/>
        <w:spacing w:line="228" w:lineRule="auto"/>
        <w:ind w:left="5913" w:right="629"/>
      </w:pPr>
    </w:p>
    <w:p w14:paraId="63AD18EC" w14:textId="3E1228D2" w:rsidR="003A417A" w:rsidRDefault="003A417A" w:rsidP="002672F3">
      <w:pPr>
        <w:pStyle w:val="Body"/>
      </w:pPr>
      <w:r>
        <w:t>Immediately the one with love was filled, the</w:t>
      </w:r>
      <w:r>
        <w:rPr>
          <w:spacing w:val="1"/>
        </w:rPr>
        <w:t xml:space="preserve"> </w:t>
      </w:r>
      <w:r>
        <w:t>other, scouting at the thought of love, rejoiced in</w:t>
      </w:r>
      <w:r>
        <w:rPr>
          <w:spacing w:val="1"/>
        </w:rPr>
        <w:t xml:space="preserve"> </w:t>
      </w:r>
      <w:r>
        <w:t>the deep shadow of the woods, and as the virgin</w:t>
      </w:r>
      <w:r>
        <w:rPr>
          <w:spacing w:val="1"/>
        </w:rPr>
        <w:t xml:space="preserve"> </w:t>
      </w:r>
      <w:r>
        <w:t>Phoebe</w:t>
      </w:r>
      <w:r>
        <w:rPr>
          <w:spacing w:val="-10"/>
        </w:rPr>
        <w:t xml:space="preserve"> </w:t>
      </w:r>
      <w:r>
        <w:t>(who</w:t>
      </w:r>
      <w:r>
        <w:rPr>
          <w:spacing w:val="-9"/>
        </w:rPr>
        <w:t xml:space="preserve"> </w:t>
      </w:r>
      <w:r>
        <w:t>denies</w:t>
      </w:r>
      <w:r>
        <w:rPr>
          <w:spacing w:val="-10"/>
        </w:rPr>
        <w:t xml:space="preserve"> </w:t>
      </w:r>
      <w:r>
        <w:t>the</w:t>
      </w:r>
      <w:r>
        <w:rPr>
          <w:spacing w:val="-9"/>
        </w:rPr>
        <w:t xml:space="preserve"> </w:t>
      </w:r>
      <w:r>
        <w:t>joys</w:t>
      </w:r>
      <w:r>
        <w:rPr>
          <w:spacing w:val="-10"/>
        </w:rPr>
        <w:t xml:space="preserve"> </w:t>
      </w:r>
      <w:r>
        <w:t>of</w:t>
      </w:r>
      <w:r>
        <w:rPr>
          <w:spacing w:val="-9"/>
        </w:rPr>
        <w:t xml:space="preserve"> </w:t>
      </w:r>
      <w:r>
        <w:t>love</w:t>
      </w:r>
      <w:r>
        <w:rPr>
          <w:spacing w:val="-10"/>
        </w:rPr>
        <w:t xml:space="preserve"> </w:t>
      </w:r>
      <w:r>
        <w:t>and</w:t>
      </w:r>
      <w:r>
        <w:rPr>
          <w:spacing w:val="-9"/>
        </w:rPr>
        <w:t xml:space="preserve"> </w:t>
      </w:r>
      <w:r>
        <w:t>loves</w:t>
      </w:r>
      <w:r>
        <w:rPr>
          <w:spacing w:val="-10"/>
        </w:rPr>
        <w:t xml:space="preserve"> </w:t>
      </w:r>
      <w:r>
        <w:t>the</w:t>
      </w:r>
      <w:r>
        <w:rPr>
          <w:spacing w:val="1"/>
        </w:rPr>
        <w:t xml:space="preserve"> </w:t>
      </w:r>
      <w:r>
        <w:rPr>
          <w:w w:val="95"/>
        </w:rPr>
        <w:t>joys</w:t>
      </w:r>
      <w:r>
        <w:rPr>
          <w:spacing w:val="4"/>
          <w:w w:val="95"/>
        </w:rPr>
        <w:t xml:space="preserve"> </w:t>
      </w:r>
      <w:r>
        <w:rPr>
          <w:w w:val="95"/>
        </w:rPr>
        <w:t>of</w:t>
      </w:r>
      <w:r>
        <w:rPr>
          <w:spacing w:val="5"/>
          <w:w w:val="95"/>
        </w:rPr>
        <w:t xml:space="preserve"> </w:t>
      </w:r>
      <w:r>
        <w:rPr>
          <w:w w:val="95"/>
        </w:rPr>
        <w:t>chase)</w:t>
      </w:r>
      <w:r>
        <w:rPr>
          <w:spacing w:val="4"/>
          <w:w w:val="95"/>
        </w:rPr>
        <w:t xml:space="preserve"> </w:t>
      </w:r>
      <w:r>
        <w:rPr>
          <w:w w:val="95"/>
        </w:rPr>
        <w:t>a</w:t>
      </w:r>
      <w:r>
        <w:rPr>
          <w:spacing w:val="5"/>
          <w:w w:val="95"/>
        </w:rPr>
        <w:t xml:space="preserve"> </w:t>
      </w:r>
      <w:r>
        <w:rPr>
          <w:w w:val="95"/>
        </w:rPr>
        <w:t>maiden’s</w:t>
      </w:r>
      <w:r>
        <w:rPr>
          <w:spacing w:val="5"/>
          <w:w w:val="95"/>
        </w:rPr>
        <w:t xml:space="preserve"> </w:t>
      </w:r>
      <w:r>
        <w:rPr>
          <w:w w:val="95"/>
        </w:rPr>
        <w:t>fillet</w:t>
      </w:r>
      <w:r>
        <w:rPr>
          <w:spacing w:val="4"/>
          <w:w w:val="95"/>
        </w:rPr>
        <w:t xml:space="preserve"> </w:t>
      </w:r>
      <w:r>
        <w:rPr>
          <w:w w:val="95"/>
        </w:rPr>
        <w:t>bound</w:t>
      </w:r>
      <w:r>
        <w:rPr>
          <w:spacing w:val="5"/>
          <w:w w:val="95"/>
        </w:rPr>
        <w:t xml:space="preserve"> </w:t>
      </w:r>
      <w:r>
        <w:rPr>
          <w:w w:val="95"/>
        </w:rPr>
        <w:t>her</w:t>
      </w:r>
      <w:r>
        <w:rPr>
          <w:spacing w:val="4"/>
          <w:w w:val="95"/>
        </w:rPr>
        <w:t xml:space="preserve"> </w:t>
      </w:r>
      <w:r>
        <w:rPr>
          <w:w w:val="95"/>
        </w:rPr>
        <w:t>flowing</w:t>
      </w:r>
      <w:r>
        <w:rPr>
          <w:spacing w:val="1"/>
          <w:w w:val="95"/>
        </w:rPr>
        <w:t xml:space="preserve"> </w:t>
      </w:r>
      <w:proofErr w:type="gramStart"/>
      <w:r>
        <w:t>hair,—</w:t>
      </w:r>
      <w:proofErr w:type="gramEnd"/>
      <w:r>
        <w:rPr>
          <w:spacing w:val="-3"/>
        </w:rPr>
        <w:t xml:space="preserve"> </w:t>
      </w:r>
      <w:r>
        <w:t>and</w:t>
      </w:r>
      <w:r>
        <w:rPr>
          <w:spacing w:val="-3"/>
        </w:rPr>
        <w:t xml:space="preserve"> </w:t>
      </w:r>
      <w:r>
        <w:t>her</w:t>
      </w:r>
      <w:r>
        <w:rPr>
          <w:spacing w:val="-2"/>
        </w:rPr>
        <w:t xml:space="preserve"> </w:t>
      </w:r>
      <w:r>
        <w:t>pure</w:t>
      </w:r>
      <w:r>
        <w:rPr>
          <w:spacing w:val="-3"/>
        </w:rPr>
        <w:t xml:space="preserve"> </w:t>
      </w:r>
      <w:r>
        <w:t>mind</w:t>
      </w:r>
      <w:r>
        <w:rPr>
          <w:spacing w:val="-2"/>
        </w:rPr>
        <w:t xml:space="preserve"> </w:t>
      </w:r>
      <w:r>
        <w:t>denied</w:t>
      </w:r>
      <w:r>
        <w:rPr>
          <w:spacing w:val="-3"/>
        </w:rPr>
        <w:t xml:space="preserve"> </w:t>
      </w:r>
      <w:r>
        <w:t>the</w:t>
      </w:r>
      <w:r>
        <w:rPr>
          <w:spacing w:val="-2"/>
        </w:rPr>
        <w:t xml:space="preserve"> </w:t>
      </w:r>
      <w:r>
        <w:t>love</w:t>
      </w:r>
      <w:r>
        <w:rPr>
          <w:spacing w:val="-3"/>
        </w:rPr>
        <w:t xml:space="preserve"> </w:t>
      </w:r>
      <w:r>
        <w:t>of</w:t>
      </w:r>
      <w:r>
        <w:rPr>
          <w:spacing w:val="-3"/>
        </w:rPr>
        <w:t xml:space="preserve"> </w:t>
      </w:r>
      <w:r>
        <w:t>man.</w:t>
      </w:r>
      <w:r>
        <w:rPr>
          <w:spacing w:val="-52"/>
        </w:rPr>
        <w:t xml:space="preserve"> </w:t>
      </w:r>
      <w:r>
        <w:t>Beloved</w:t>
      </w:r>
      <w:r>
        <w:rPr>
          <w:spacing w:val="-8"/>
        </w:rPr>
        <w:t xml:space="preserve"> </w:t>
      </w:r>
      <w:r>
        <w:t>and</w:t>
      </w:r>
      <w:r>
        <w:rPr>
          <w:spacing w:val="-7"/>
        </w:rPr>
        <w:t xml:space="preserve"> </w:t>
      </w:r>
      <w:r>
        <w:t>wooed</w:t>
      </w:r>
      <w:r>
        <w:rPr>
          <w:spacing w:val="-8"/>
        </w:rPr>
        <w:t xml:space="preserve"> </w:t>
      </w:r>
      <w:r>
        <w:t>she</w:t>
      </w:r>
      <w:r>
        <w:rPr>
          <w:spacing w:val="-7"/>
        </w:rPr>
        <w:t xml:space="preserve"> </w:t>
      </w:r>
      <w:r>
        <w:t>wandered</w:t>
      </w:r>
      <w:r>
        <w:rPr>
          <w:spacing w:val="-7"/>
        </w:rPr>
        <w:t xml:space="preserve"> </w:t>
      </w:r>
      <w:r>
        <w:t>silent</w:t>
      </w:r>
      <w:r>
        <w:rPr>
          <w:spacing w:val="-8"/>
        </w:rPr>
        <w:t xml:space="preserve"> </w:t>
      </w:r>
      <w:r>
        <w:t>paths,</w:t>
      </w:r>
      <w:r w:rsidR="002672F3">
        <w:t xml:space="preserve"> </w:t>
      </w:r>
      <w:r>
        <w:t>for</w:t>
      </w:r>
      <w:r>
        <w:rPr>
          <w:spacing w:val="-4"/>
        </w:rPr>
        <w:t xml:space="preserve"> </w:t>
      </w:r>
      <w:r>
        <w:t>never</w:t>
      </w:r>
      <w:r>
        <w:rPr>
          <w:spacing w:val="-4"/>
        </w:rPr>
        <w:t xml:space="preserve"> </w:t>
      </w:r>
      <w:r>
        <w:t>could</w:t>
      </w:r>
      <w:r>
        <w:rPr>
          <w:spacing w:val="-4"/>
        </w:rPr>
        <w:t xml:space="preserve"> </w:t>
      </w:r>
      <w:r>
        <w:t>her</w:t>
      </w:r>
      <w:r>
        <w:rPr>
          <w:spacing w:val="-4"/>
        </w:rPr>
        <w:t xml:space="preserve"> </w:t>
      </w:r>
      <w:r>
        <w:t>modesty</w:t>
      </w:r>
      <w:r>
        <w:rPr>
          <w:spacing w:val="-4"/>
        </w:rPr>
        <w:t xml:space="preserve"> </w:t>
      </w:r>
      <w:r>
        <w:t>endure</w:t>
      </w:r>
      <w:r>
        <w:rPr>
          <w:spacing w:val="-4"/>
        </w:rPr>
        <w:t xml:space="preserve"> </w:t>
      </w:r>
      <w:r>
        <w:t>the</w:t>
      </w:r>
      <w:r>
        <w:rPr>
          <w:spacing w:val="-4"/>
        </w:rPr>
        <w:t xml:space="preserve"> </w:t>
      </w:r>
      <w:r>
        <w:t>glance</w:t>
      </w:r>
      <w:r>
        <w:rPr>
          <w:spacing w:val="-4"/>
        </w:rPr>
        <w:t xml:space="preserve"> </w:t>
      </w:r>
      <w:r>
        <w:t>of</w:t>
      </w:r>
      <w:r>
        <w:rPr>
          <w:spacing w:val="-52"/>
        </w:rPr>
        <w:t xml:space="preserve"> </w:t>
      </w:r>
      <w:r>
        <w:t>man</w:t>
      </w:r>
      <w:r>
        <w:rPr>
          <w:spacing w:val="-7"/>
        </w:rPr>
        <w:t xml:space="preserve"> </w:t>
      </w:r>
      <w:r>
        <w:t>or</w:t>
      </w:r>
      <w:r>
        <w:rPr>
          <w:spacing w:val="-6"/>
        </w:rPr>
        <w:t xml:space="preserve"> </w:t>
      </w:r>
      <w:r>
        <w:t>listen</w:t>
      </w:r>
      <w:r>
        <w:rPr>
          <w:spacing w:val="-6"/>
        </w:rPr>
        <w:t xml:space="preserve"> </w:t>
      </w:r>
      <w:r>
        <w:t>to</w:t>
      </w:r>
      <w:r>
        <w:rPr>
          <w:spacing w:val="-6"/>
        </w:rPr>
        <w:t xml:space="preserve"> </w:t>
      </w:r>
      <w:r>
        <w:t>his</w:t>
      </w:r>
      <w:r>
        <w:rPr>
          <w:spacing w:val="-6"/>
        </w:rPr>
        <w:t xml:space="preserve"> </w:t>
      </w:r>
      <w:r>
        <w:t>love.</w:t>
      </w:r>
    </w:p>
    <w:p w14:paraId="1E434492" w14:textId="06AE7D5E" w:rsidR="003A417A" w:rsidRDefault="003A417A" w:rsidP="002672F3">
      <w:pPr>
        <w:pStyle w:val="Body"/>
      </w:pPr>
      <w:r>
        <w:t>Her grieving father spoke to her, “Alas, my</w:t>
      </w:r>
      <w:r>
        <w:rPr>
          <w:spacing w:val="1"/>
        </w:rPr>
        <w:t xml:space="preserve"> </w:t>
      </w:r>
      <w:r>
        <w:t>daughter,</w:t>
      </w:r>
      <w:r>
        <w:rPr>
          <w:spacing w:val="-11"/>
        </w:rPr>
        <w:t xml:space="preserve"> </w:t>
      </w:r>
      <w:r>
        <w:t>I</w:t>
      </w:r>
      <w:r>
        <w:rPr>
          <w:spacing w:val="-10"/>
        </w:rPr>
        <w:t xml:space="preserve"> </w:t>
      </w:r>
      <w:r>
        <w:t>have</w:t>
      </w:r>
      <w:r>
        <w:rPr>
          <w:spacing w:val="-11"/>
        </w:rPr>
        <w:t xml:space="preserve"> </w:t>
      </w:r>
      <w:r>
        <w:t>wished</w:t>
      </w:r>
      <w:r>
        <w:rPr>
          <w:spacing w:val="-10"/>
        </w:rPr>
        <w:t xml:space="preserve"> </w:t>
      </w:r>
      <w:r>
        <w:t>a</w:t>
      </w:r>
      <w:r>
        <w:rPr>
          <w:spacing w:val="-11"/>
        </w:rPr>
        <w:t xml:space="preserve"> </w:t>
      </w:r>
      <w:r>
        <w:t>son</w:t>
      </w:r>
      <w:r>
        <w:rPr>
          <w:spacing w:val="-10"/>
        </w:rPr>
        <w:t xml:space="preserve"> </w:t>
      </w:r>
      <w:r>
        <w:t>in</w:t>
      </w:r>
      <w:r>
        <w:rPr>
          <w:spacing w:val="-11"/>
        </w:rPr>
        <w:t xml:space="preserve"> </w:t>
      </w:r>
      <w:r>
        <w:t>law,</w:t>
      </w:r>
      <w:r>
        <w:rPr>
          <w:spacing w:val="-10"/>
        </w:rPr>
        <w:t xml:space="preserve"> </w:t>
      </w:r>
      <w:r>
        <w:t>and</w:t>
      </w:r>
      <w:r>
        <w:rPr>
          <w:spacing w:val="-11"/>
        </w:rPr>
        <w:t xml:space="preserve"> </w:t>
      </w:r>
      <w:r>
        <w:t>now</w:t>
      </w:r>
      <w:r>
        <w:rPr>
          <w:spacing w:val="-10"/>
        </w:rPr>
        <w:t xml:space="preserve"> </w:t>
      </w:r>
      <w:r>
        <w:t>you</w:t>
      </w:r>
      <w:r>
        <w:rPr>
          <w:spacing w:val="-52"/>
        </w:rPr>
        <w:t xml:space="preserve"> </w:t>
      </w:r>
      <w:r w:rsidRPr="002672F3">
        <w:t xml:space="preserve">owe a grandchild to the joy of my old age.” But </w:t>
      </w:r>
      <w:r>
        <w:rPr>
          <w:color w:val="3953A4"/>
          <w:u w:val="single" w:color="3953A4"/>
        </w:rPr>
        <w:t>Daphne</w:t>
      </w:r>
      <w:r>
        <w:rPr>
          <w:color w:val="3953A4"/>
          <w:spacing w:val="-2"/>
        </w:rPr>
        <w:t xml:space="preserve"> </w:t>
      </w:r>
      <w:r>
        <w:t>only</w:t>
      </w:r>
      <w:r>
        <w:rPr>
          <w:spacing w:val="-2"/>
        </w:rPr>
        <w:t xml:space="preserve"> </w:t>
      </w:r>
      <w:r>
        <w:t>hung</w:t>
      </w:r>
      <w:r>
        <w:rPr>
          <w:spacing w:val="-2"/>
        </w:rPr>
        <w:t xml:space="preserve"> </w:t>
      </w:r>
      <w:r>
        <w:t>her</w:t>
      </w:r>
      <w:r>
        <w:rPr>
          <w:spacing w:val="-2"/>
        </w:rPr>
        <w:t xml:space="preserve"> </w:t>
      </w:r>
      <w:r>
        <w:t>head</w:t>
      </w:r>
      <w:r>
        <w:rPr>
          <w:spacing w:val="-2"/>
        </w:rPr>
        <w:t xml:space="preserve"> </w:t>
      </w:r>
      <w:r>
        <w:t>to</w:t>
      </w:r>
      <w:r>
        <w:rPr>
          <w:spacing w:val="-1"/>
        </w:rPr>
        <w:t xml:space="preserve"> </w:t>
      </w:r>
      <w:r>
        <w:t>hide</w:t>
      </w:r>
      <w:r>
        <w:rPr>
          <w:spacing w:val="-2"/>
        </w:rPr>
        <w:t xml:space="preserve"> </w:t>
      </w:r>
      <w:r>
        <w:t>her</w:t>
      </w:r>
      <w:r>
        <w:rPr>
          <w:spacing w:val="-2"/>
        </w:rPr>
        <w:t xml:space="preserve"> </w:t>
      </w:r>
      <w:r>
        <w:t>shame.</w:t>
      </w:r>
      <w:r w:rsidR="002672F3">
        <w:t xml:space="preserve"> </w:t>
      </w:r>
      <w:r>
        <w:t>The nuptial torch seemed criminal to her. She</w:t>
      </w:r>
      <w:r>
        <w:rPr>
          <w:spacing w:val="1"/>
        </w:rPr>
        <w:t xml:space="preserve"> </w:t>
      </w:r>
      <w:r>
        <w:t>even</w:t>
      </w:r>
      <w:r>
        <w:rPr>
          <w:spacing w:val="-6"/>
        </w:rPr>
        <w:t xml:space="preserve"> </w:t>
      </w:r>
      <w:r>
        <w:t>clung,</w:t>
      </w:r>
      <w:r>
        <w:rPr>
          <w:spacing w:val="-6"/>
        </w:rPr>
        <w:t xml:space="preserve"> </w:t>
      </w:r>
      <w:r>
        <w:t>caressing,</w:t>
      </w:r>
      <w:r>
        <w:rPr>
          <w:spacing w:val="-6"/>
        </w:rPr>
        <w:t xml:space="preserve"> </w:t>
      </w:r>
      <w:r>
        <w:t>with</w:t>
      </w:r>
      <w:r>
        <w:rPr>
          <w:spacing w:val="-6"/>
        </w:rPr>
        <w:t xml:space="preserve"> </w:t>
      </w:r>
      <w:r>
        <w:t>her</w:t>
      </w:r>
      <w:r>
        <w:rPr>
          <w:spacing w:val="-6"/>
        </w:rPr>
        <w:t xml:space="preserve"> </w:t>
      </w:r>
      <w:r>
        <w:t>arms</w:t>
      </w:r>
      <w:r>
        <w:rPr>
          <w:spacing w:val="-6"/>
        </w:rPr>
        <w:t xml:space="preserve"> </w:t>
      </w:r>
      <w:r>
        <w:t>around</w:t>
      </w:r>
      <w:r>
        <w:rPr>
          <w:spacing w:val="-6"/>
        </w:rPr>
        <w:t xml:space="preserve"> </w:t>
      </w:r>
      <w:r>
        <w:t>his</w:t>
      </w:r>
      <w:r>
        <w:rPr>
          <w:spacing w:val="-52"/>
        </w:rPr>
        <w:t xml:space="preserve"> </w:t>
      </w:r>
      <w:r>
        <w:t>neck,</w:t>
      </w:r>
      <w:r>
        <w:rPr>
          <w:spacing w:val="-11"/>
        </w:rPr>
        <w:t xml:space="preserve"> </w:t>
      </w:r>
      <w:r>
        <w:t>and</w:t>
      </w:r>
      <w:r>
        <w:rPr>
          <w:spacing w:val="-11"/>
        </w:rPr>
        <w:t xml:space="preserve"> </w:t>
      </w:r>
      <w:r>
        <w:t>pled,</w:t>
      </w:r>
      <w:r>
        <w:rPr>
          <w:spacing w:val="-11"/>
        </w:rPr>
        <w:t xml:space="preserve"> </w:t>
      </w:r>
      <w:r>
        <w:t>“My</w:t>
      </w:r>
      <w:r>
        <w:rPr>
          <w:spacing w:val="-11"/>
        </w:rPr>
        <w:t xml:space="preserve"> </w:t>
      </w:r>
      <w:r>
        <w:t>dearest</w:t>
      </w:r>
      <w:r>
        <w:rPr>
          <w:spacing w:val="-11"/>
        </w:rPr>
        <w:t xml:space="preserve"> </w:t>
      </w:r>
      <w:r>
        <w:t>father</w:t>
      </w:r>
      <w:r>
        <w:rPr>
          <w:spacing w:val="-11"/>
        </w:rPr>
        <w:t xml:space="preserve"> </w:t>
      </w:r>
      <w:r>
        <w:t>let</w:t>
      </w:r>
      <w:r>
        <w:rPr>
          <w:spacing w:val="-10"/>
        </w:rPr>
        <w:t xml:space="preserve"> </w:t>
      </w:r>
      <w:r>
        <w:t>me</w:t>
      </w:r>
      <w:r>
        <w:rPr>
          <w:spacing w:val="-11"/>
        </w:rPr>
        <w:t xml:space="preserve"> </w:t>
      </w:r>
      <w:r>
        <w:t>live</w:t>
      </w:r>
      <w:r>
        <w:rPr>
          <w:spacing w:val="-11"/>
        </w:rPr>
        <w:t xml:space="preserve"> </w:t>
      </w:r>
      <w:r>
        <w:t>a</w:t>
      </w:r>
      <w:r>
        <w:rPr>
          <w:spacing w:val="1"/>
        </w:rPr>
        <w:t xml:space="preserve"> </w:t>
      </w:r>
      <w:r>
        <w:t>virgin</w:t>
      </w:r>
      <w:r>
        <w:rPr>
          <w:spacing w:val="-10"/>
        </w:rPr>
        <w:t xml:space="preserve"> </w:t>
      </w:r>
      <w:r>
        <w:t>always,</w:t>
      </w:r>
      <w:r>
        <w:rPr>
          <w:spacing w:val="-10"/>
        </w:rPr>
        <w:t xml:space="preserve"> </w:t>
      </w:r>
      <w:r>
        <w:t>for</w:t>
      </w:r>
      <w:r>
        <w:rPr>
          <w:spacing w:val="-10"/>
        </w:rPr>
        <w:t xml:space="preserve"> </w:t>
      </w:r>
      <w:r>
        <w:t>remember</w:t>
      </w:r>
      <w:r>
        <w:rPr>
          <w:spacing w:val="-9"/>
        </w:rPr>
        <w:t xml:space="preserve"> </w:t>
      </w:r>
      <w:r>
        <w:t>Jove</w:t>
      </w:r>
      <w:r>
        <w:rPr>
          <w:spacing w:val="-10"/>
        </w:rPr>
        <w:t xml:space="preserve"> </w:t>
      </w:r>
      <w:r>
        <w:t>did</w:t>
      </w:r>
      <w:r>
        <w:rPr>
          <w:spacing w:val="-10"/>
        </w:rPr>
        <w:t xml:space="preserve"> </w:t>
      </w:r>
      <w:r>
        <w:t>grant</w:t>
      </w:r>
      <w:r>
        <w:rPr>
          <w:spacing w:val="-10"/>
        </w:rPr>
        <w:t xml:space="preserve"> </w:t>
      </w:r>
      <w:r>
        <w:t>it</w:t>
      </w:r>
      <w:r>
        <w:rPr>
          <w:spacing w:val="-9"/>
        </w:rPr>
        <w:t xml:space="preserve"> </w:t>
      </w:r>
      <w:r>
        <w:t>to</w:t>
      </w:r>
      <w:r>
        <w:rPr>
          <w:spacing w:val="-52"/>
        </w:rPr>
        <w:t xml:space="preserve"> </w:t>
      </w:r>
      <w:r>
        <w:t>Diana</w:t>
      </w:r>
      <w:r>
        <w:rPr>
          <w:spacing w:val="-7"/>
        </w:rPr>
        <w:t xml:space="preserve"> </w:t>
      </w:r>
      <w:r>
        <w:t>at</w:t>
      </w:r>
      <w:r>
        <w:rPr>
          <w:spacing w:val="-6"/>
        </w:rPr>
        <w:t xml:space="preserve"> </w:t>
      </w:r>
      <w:r>
        <w:t>her</w:t>
      </w:r>
      <w:r>
        <w:rPr>
          <w:spacing w:val="-6"/>
        </w:rPr>
        <w:t xml:space="preserve"> </w:t>
      </w:r>
      <w:r>
        <w:t>birth.”</w:t>
      </w:r>
    </w:p>
    <w:p w14:paraId="15AA4646" w14:textId="77777777" w:rsidR="003A417A" w:rsidRDefault="003A417A" w:rsidP="002672F3">
      <w:pPr>
        <w:pStyle w:val="Body"/>
      </w:pPr>
      <w:r>
        <w:t>But though her father promised her desire,</w:t>
      </w:r>
      <w:r>
        <w:rPr>
          <w:spacing w:val="1"/>
        </w:rPr>
        <w:t xml:space="preserve"> </w:t>
      </w:r>
      <w:r>
        <w:t>her loveliness prevailed against their will; for,</w:t>
      </w:r>
      <w:r>
        <w:rPr>
          <w:spacing w:val="1"/>
        </w:rPr>
        <w:t xml:space="preserve"> </w:t>
      </w:r>
      <w:r>
        <w:t>Phoebus when he saw her waxed distraught, and</w:t>
      </w:r>
      <w:r>
        <w:rPr>
          <w:spacing w:val="-52"/>
        </w:rPr>
        <w:t xml:space="preserve"> </w:t>
      </w:r>
      <w:r>
        <w:t>filled with wonder his sick fancy raised delusive</w:t>
      </w:r>
      <w:r>
        <w:rPr>
          <w:spacing w:val="-52"/>
        </w:rPr>
        <w:t xml:space="preserve"> </w:t>
      </w:r>
      <w:r>
        <w:t>hopes, and his own oracles deceived him.—As</w:t>
      </w:r>
      <w:r>
        <w:rPr>
          <w:spacing w:val="1"/>
        </w:rPr>
        <w:t xml:space="preserve"> </w:t>
      </w:r>
      <w:r>
        <w:t>the</w:t>
      </w:r>
      <w:r>
        <w:rPr>
          <w:spacing w:val="-9"/>
        </w:rPr>
        <w:t xml:space="preserve"> </w:t>
      </w:r>
      <w:r>
        <w:t>stubble</w:t>
      </w:r>
      <w:r>
        <w:rPr>
          <w:spacing w:val="-8"/>
        </w:rPr>
        <w:t xml:space="preserve"> </w:t>
      </w:r>
      <w:r>
        <w:t>in</w:t>
      </w:r>
      <w:r>
        <w:rPr>
          <w:spacing w:val="-9"/>
        </w:rPr>
        <w:t xml:space="preserve"> </w:t>
      </w:r>
      <w:r>
        <w:t>the</w:t>
      </w:r>
      <w:r>
        <w:rPr>
          <w:spacing w:val="-8"/>
        </w:rPr>
        <w:t xml:space="preserve"> </w:t>
      </w:r>
      <w:r>
        <w:t>field</w:t>
      </w:r>
      <w:r>
        <w:rPr>
          <w:spacing w:val="-9"/>
        </w:rPr>
        <w:t xml:space="preserve"> </w:t>
      </w:r>
      <w:r>
        <w:t>flares</w:t>
      </w:r>
      <w:r>
        <w:rPr>
          <w:spacing w:val="-8"/>
        </w:rPr>
        <w:t xml:space="preserve"> </w:t>
      </w:r>
      <w:r>
        <w:t>up,</w:t>
      </w:r>
      <w:r>
        <w:rPr>
          <w:spacing w:val="-9"/>
        </w:rPr>
        <w:t xml:space="preserve"> </w:t>
      </w:r>
      <w:r>
        <w:t>or</w:t>
      </w:r>
      <w:r>
        <w:rPr>
          <w:spacing w:val="-8"/>
        </w:rPr>
        <w:t xml:space="preserve"> </w:t>
      </w:r>
      <w:r>
        <w:t>as</w:t>
      </w:r>
      <w:r>
        <w:rPr>
          <w:spacing w:val="-9"/>
        </w:rPr>
        <w:t xml:space="preserve"> </w:t>
      </w:r>
      <w:r>
        <w:t>the</w:t>
      </w:r>
      <w:r>
        <w:rPr>
          <w:spacing w:val="-8"/>
        </w:rPr>
        <w:t xml:space="preserve"> </w:t>
      </w:r>
      <w:r>
        <w:t>stacked</w:t>
      </w:r>
      <w:r>
        <w:rPr>
          <w:spacing w:val="-52"/>
        </w:rPr>
        <w:t xml:space="preserve"> </w:t>
      </w:r>
      <w:r>
        <w:t>wheat is consumed by flames, enkindled from a</w:t>
      </w:r>
      <w:r>
        <w:rPr>
          <w:spacing w:val="1"/>
        </w:rPr>
        <w:t xml:space="preserve"> </w:t>
      </w:r>
      <w:r>
        <w:t>spark or torch the chance pedestrian may neglect</w:t>
      </w:r>
      <w:r>
        <w:rPr>
          <w:spacing w:val="-52"/>
        </w:rPr>
        <w:t xml:space="preserve"> </w:t>
      </w:r>
      <w:r>
        <w:t>at</w:t>
      </w:r>
      <w:r>
        <w:rPr>
          <w:spacing w:val="-6"/>
        </w:rPr>
        <w:t xml:space="preserve"> </w:t>
      </w:r>
      <w:r>
        <w:t>dawn;</w:t>
      </w:r>
      <w:r>
        <w:rPr>
          <w:spacing w:val="-6"/>
        </w:rPr>
        <w:t xml:space="preserve"> </w:t>
      </w:r>
      <w:r>
        <w:t>so</w:t>
      </w:r>
      <w:r>
        <w:rPr>
          <w:spacing w:val="-6"/>
        </w:rPr>
        <w:t xml:space="preserve"> </w:t>
      </w:r>
      <w:r>
        <w:t>was</w:t>
      </w:r>
      <w:r>
        <w:rPr>
          <w:spacing w:val="-6"/>
        </w:rPr>
        <w:t xml:space="preserve"> </w:t>
      </w:r>
      <w:r>
        <w:t>the</w:t>
      </w:r>
      <w:r>
        <w:rPr>
          <w:spacing w:val="-6"/>
        </w:rPr>
        <w:t xml:space="preserve"> </w:t>
      </w:r>
      <w:r>
        <w:t>bosom</w:t>
      </w:r>
      <w:r>
        <w:rPr>
          <w:spacing w:val="-5"/>
        </w:rPr>
        <w:t xml:space="preserve"> </w:t>
      </w:r>
      <w:r>
        <w:t>of</w:t>
      </w:r>
      <w:r>
        <w:rPr>
          <w:spacing w:val="-6"/>
        </w:rPr>
        <w:t xml:space="preserve"> </w:t>
      </w:r>
      <w:r>
        <w:t>the</w:t>
      </w:r>
      <w:r>
        <w:rPr>
          <w:spacing w:val="-6"/>
        </w:rPr>
        <w:t xml:space="preserve"> </w:t>
      </w:r>
      <w:r>
        <w:t>god</w:t>
      </w:r>
      <w:r>
        <w:rPr>
          <w:spacing w:val="-6"/>
        </w:rPr>
        <w:t xml:space="preserve"> </w:t>
      </w:r>
      <w:r>
        <w:t>consumed,</w:t>
      </w:r>
      <w:r>
        <w:rPr>
          <w:spacing w:val="-52"/>
        </w:rPr>
        <w:t xml:space="preserve"> </w:t>
      </w:r>
      <w:r>
        <w:t>and</w:t>
      </w:r>
      <w:r>
        <w:rPr>
          <w:spacing w:val="-5"/>
        </w:rPr>
        <w:t xml:space="preserve"> </w:t>
      </w:r>
      <w:r>
        <w:t>so</w:t>
      </w:r>
      <w:r>
        <w:rPr>
          <w:spacing w:val="-5"/>
        </w:rPr>
        <w:t xml:space="preserve"> </w:t>
      </w:r>
      <w:r>
        <w:t>desire</w:t>
      </w:r>
      <w:r>
        <w:rPr>
          <w:spacing w:val="-5"/>
        </w:rPr>
        <w:t xml:space="preserve"> </w:t>
      </w:r>
      <w:r>
        <w:t>flamed</w:t>
      </w:r>
      <w:r>
        <w:rPr>
          <w:spacing w:val="-5"/>
        </w:rPr>
        <w:t xml:space="preserve"> </w:t>
      </w:r>
      <w:r>
        <w:t>in</w:t>
      </w:r>
      <w:r>
        <w:rPr>
          <w:spacing w:val="-5"/>
        </w:rPr>
        <w:t xml:space="preserve"> </w:t>
      </w:r>
      <w:r>
        <w:t>his</w:t>
      </w:r>
      <w:r>
        <w:rPr>
          <w:spacing w:val="-5"/>
        </w:rPr>
        <w:t xml:space="preserve"> </w:t>
      </w:r>
      <w:r>
        <w:t>stricken</w:t>
      </w:r>
      <w:r>
        <w:rPr>
          <w:spacing w:val="-5"/>
        </w:rPr>
        <w:t xml:space="preserve"> </w:t>
      </w:r>
      <w:r>
        <w:t>heart.</w:t>
      </w:r>
    </w:p>
    <w:p w14:paraId="3DE0764C" w14:textId="7525E2B7" w:rsidR="003A417A" w:rsidRDefault="003A417A" w:rsidP="002672F3">
      <w:pPr>
        <w:pStyle w:val="Body"/>
      </w:pPr>
      <w:r>
        <w:t>He</w:t>
      </w:r>
      <w:r>
        <w:rPr>
          <w:spacing w:val="-9"/>
        </w:rPr>
        <w:t xml:space="preserve"> </w:t>
      </w:r>
      <w:r>
        <w:t>saw</w:t>
      </w:r>
      <w:r>
        <w:rPr>
          <w:spacing w:val="-8"/>
        </w:rPr>
        <w:t xml:space="preserve"> </w:t>
      </w:r>
      <w:r>
        <w:t>her</w:t>
      </w:r>
      <w:r>
        <w:rPr>
          <w:spacing w:val="-8"/>
        </w:rPr>
        <w:t xml:space="preserve"> </w:t>
      </w:r>
      <w:r>
        <w:t>bright</w:t>
      </w:r>
      <w:r>
        <w:rPr>
          <w:spacing w:val="-9"/>
        </w:rPr>
        <w:t xml:space="preserve"> </w:t>
      </w:r>
      <w:r>
        <w:t>hair</w:t>
      </w:r>
      <w:r>
        <w:rPr>
          <w:spacing w:val="-8"/>
        </w:rPr>
        <w:t xml:space="preserve"> </w:t>
      </w:r>
      <w:r>
        <w:t>waving</w:t>
      </w:r>
      <w:r>
        <w:rPr>
          <w:spacing w:val="-8"/>
        </w:rPr>
        <w:t xml:space="preserve"> </w:t>
      </w:r>
      <w:r>
        <w:t>on</w:t>
      </w:r>
      <w:r>
        <w:rPr>
          <w:spacing w:val="-8"/>
        </w:rPr>
        <w:t xml:space="preserve"> </w:t>
      </w:r>
      <w:r>
        <w:t>her</w:t>
      </w:r>
      <w:r>
        <w:rPr>
          <w:spacing w:val="-9"/>
        </w:rPr>
        <w:t xml:space="preserve"> </w:t>
      </w:r>
      <w:proofErr w:type="gramStart"/>
      <w:r>
        <w:t>neck;—</w:t>
      </w:r>
      <w:proofErr w:type="gramEnd"/>
      <w:r>
        <w:rPr>
          <w:spacing w:val="-52"/>
        </w:rPr>
        <w:t xml:space="preserve"> </w:t>
      </w:r>
      <w:r>
        <w:t>“How</w:t>
      </w:r>
      <w:r>
        <w:rPr>
          <w:spacing w:val="-12"/>
        </w:rPr>
        <w:t xml:space="preserve"> </w:t>
      </w:r>
      <w:r>
        <w:t>beautiful</w:t>
      </w:r>
      <w:r>
        <w:rPr>
          <w:spacing w:val="-12"/>
        </w:rPr>
        <w:t xml:space="preserve"> </w:t>
      </w:r>
      <w:r>
        <w:t>if</w:t>
      </w:r>
      <w:r>
        <w:rPr>
          <w:spacing w:val="-12"/>
        </w:rPr>
        <w:t xml:space="preserve"> </w:t>
      </w:r>
      <w:r>
        <w:t>properly</w:t>
      </w:r>
      <w:r>
        <w:rPr>
          <w:spacing w:val="-12"/>
        </w:rPr>
        <w:t xml:space="preserve"> </w:t>
      </w:r>
      <w:r>
        <w:t>arranged!</w:t>
      </w:r>
      <w:r>
        <w:rPr>
          <w:spacing w:val="-11"/>
        </w:rPr>
        <w:t xml:space="preserve"> </w:t>
      </w:r>
      <w:r>
        <w:t>”</w:t>
      </w:r>
      <w:r>
        <w:rPr>
          <w:spacing w:val="-12"/>
        </w:rPr>
        <w:t xml:space="preserve"> </w:t>
      </w:r>
      <w:r>
        <w:t>He</w:t>
      </w:r>
      <w:r>
        <w:rPr>
          <w:spacing w:val="-12"/>
        </w:rPr>
        <w:t xml:space="preserve"> </w:t>
      </w:r>
      <w:r>
        <w:t>saw</w:t>
      </w:r>
      <w:r>
        <w:rPr>
          <w:spacing w:val="-12"/>
        </w:rPr>
        <w:t xml:space="preserve"> </w:t>
      </w:r>
      <w:r>
        <w:t>her</w:t>
      </w:r>
      <w:r>
        <w:rPr>
          <w:spacing w:val="-52"/>
        </w:rPr>
        <w:t xml:space="preserve"> </w:t>
      </w:r>
      <w:r>
        <w:rPr>
          <w:spacing w:val="-1"/>
        </w:rPr>
        <w:t>eyes</w:t>
      </w:r>
      <w:r>
        <w:rPr>
          <w:spacing w:val="-13"/>
        </w:rPr>
        <w:t xml:space="preserve"> </w:t>
      </w:r>
      <w:r>
        <w:rPr>
          <w:spacing w:val="-1"/>
        </w:rPr>
        <w:t>like</w:t>
      </w:r>
      <w:r>
        <w:rPr>
          <w:spacing w:val="-13"/>
        </w:rPr>
        <w:t xml:space="preserve"> </w:t>
      </w:r>
      <w:r>
        <w:rPr>
          <w:spacing w:val="-1"/>
        </w:rPr>
        <w:t>stars</w:t>
      </w:r>
      <w:r>
        <w:rPr>
          <w:spacing w:val="-12"/>
        </w:rPr>
        <w:t xml:space="preserve"> </w:t>
      </w:r>
      <w:r>
        <w:rPr>
          <w:spacing w:val="-1"/>
        </w:rPr>
        <w:t>of</w:t>
      </w:r>
      <w:r>
        <w:rPr>
          <w:spacing w:val="-13"/>
        </w:rPr>
        <w:t xml:space="preserve"> </w:t>
      </w:r>
      <w:r>
        <w:rPr>
          <w:spacing w:val="-1"/>
        </w:rPr>
        <w:t>sparkling</w:t>
      </w:r>
      <w:r>
        <w:rPr>
          <w:spacing w:val="-12"/>
        </w:rPr>
        <w:t xml:space="preserve"> </w:t>
      </w:r>
      <w:r>
        <w:t>fire,</w:t>
      </w:r>
      <w:r>
        <w:rPr>
          <w:spacing w:val="-13"/>
        </w:rPr>
        <w:t xml:space="preserve"> </w:t>
      </w:r>
      <w:r>
        <w:t>her</w:t>
      </w:r>
      <w:r>
        <w:rPr>
          <w:spacing w:val="-13"/>
        </w:rPr>
        <w:t xml:space="preserve"> </w:t>
      </w:r>
      <w:r>
        <w:t>lips</w:t>
      </w:r>
      <w:r>
        <w:rPr>
          <w:spacing w:val="-12"/>
        </w:rPr>
        <w:t xml:space="preserve"> </w:t>
      </w:r>
      <w:r>
        <w:t>for</w:t>
      </w:r>
      <w:r>
        <w:rPr>
          <w:spacing w:val="-13"/>
        </w:rPr>
        <w:t xml:space="preserve"> </w:t>
      </w:r>
      <w:r>
        <w:t>kissing</w:t>
      </w:r>
      <w:r>
        <w:rPr>
          <w:spacing w:val="-52"/>
        </w:rPr>
        <w:t xml:space="preserve"> </w:t>
      </w:r>
      <w:r>
        <w:t>sweetest, and her hands and fingers and her arms;</w:t>
      </w:r>
      <w:r>
        <w:rPr>
          <w:spacing w:val="-52"/>
        </w:rPr>
        <w:t xml:space="preserve"> </w:t>
      </w:r>
      <w:r>
        <w:t>her</w:t>
      </w:r>
      <w:r>
        <w:rPr>
          <w:spacing w:val="-12"/>
        </w:rPr>
        <w:t xml:space="preserve"> </w:t>
      </w:r>
      <w:r>
        <w:t>shoulders</w:t>
      </w:r>
      <w:r>
        <w:rPr>
          <w:spacing w:val="-11"/>
        </w:rPr>
        <w:t xml:space="preserve"> </w:t>
      </w:r>
      <w:r>
        <w:t>white</w:t>
      </w:r>
      <w:r>
        <w:rPr>
          <w:spacing w:val="-11"/>
        </w:rPr>
        <w:t xml:space="preserve"> </w:t>
      </w:r>
      <w:r>
        <w:t>as</w:t>
      </w:r>
      <w:r>
        <w:rPr>
          <w:spacing w:val="-11"/>
        </w:rPr>
        <w:t xml:space="preserve"> </w:t>
      </w:r>
      <w:proofErr w:type="gramStart"/>
      <w:r>
        <w:t>ivory;—</w:t>
      </w:r>
      <w:proofErr w:type="gramEnd"/>
      <w:r>
        <w:t>and</w:t>
      </w:r>
      <w:r>
        <w:rPr>
          <w:spacing w:val="-11"/>
        </w:rPr>
        <w:t xml:space="preserve"> </w:t>
      </w:r>
      <w:r>
        <w:t>whatever</w:t>
      </w:r>
      <w:r>
        <w:rPr>
          <w:spacing w:val="-11"/>
        </w:rPr>
        <w:t xml:space="preserve"> </w:t>
      </w:r>
      <w:r>
        <w:t>was</w:t>
      </w:r>
      <w:r w:rsidR="002672F3">
        <w:t xml:space="preserve"> </w:t>
      </w:r>
      <w:r>
        <w:t>not</w:t>
      </w:r>
      <w:r>
        <w:rPr>
          <w:spacing w:val="-2"/>
        </w:rPr>
        <w:t xml:space="preserve"> </w:t>
      </w:r>
      <w:r>
        <w:t>seen</w:t>
      </w:r>
      <w:r>
        <w:rPr>
          <w:spacing w:val="-2"/>
        </w:rPr>
        <w:t xml:space="preserve"> </w:t>
      </w:r>
      <w:r>
        <w:t>more</w:t>
      </w:r>
      <w:r>
        <w:rPr>
          <w:spacing w:val="-2"/>
        </w:rPr>
        <w:t xml:space="preserve"> </w:t>
      </w:r>
      <w:r>
        <w:t>beautiful</w:t>
      </w:r>
      <w:r>
        <w:rPr>
          <w:spacing w:val="-2"/>
        </w:rPr>
        <w:t xml:space="preserve"> </w:t>
      </w:r>
      <w:r>
        <w:t>must</w:t>
      </w:r>
      <w:r>
        <w:rPr>
          <w:spacing w:val="-2"/>
        </w:rPr>
        <w:t xml:space="preserve"> </w:t>
      </w:r>
      <w:r>
        <w:t>be.</w:t>
      </w:r>
    </w:p>
    <w:p w14:paraId="44558FCC" w14:textId="41CE17FF" w:rsidR="003A417A" w:rsidRDefault="003A417A" w:rsidP="002672F3">
      <w:pPr>
        <w:pStyle w:val="Body"/>
      </w:pPr>
      <w:r>
        <w:t>Swift</w:t>
      </w:r>
      <w:r>
        <w:rPr>
          <w:spacing w:val="-8"/>
        </w:rPr>
        <w:t xml:space="preserve"> </w:t>
      </w:r>
      <w:r>
        <w:t>as</w:t>
      </w:r>
      <w:r>
        <w:rPr>
          <w:spacing w:val="-7"/>
        </w:rPr>
        <w:t xml:space="preserve"> </w:t>
      </w:r>
      <w:r>
        <w:t>the</w:t>
      </w:r>
      <w:r>
        <w:rPr>
          <w:spacing w:val="-8"/>
        </w:rPr>
        <w:t xml:space="preserve"> </w:t>
      </w:r>
      <w:r>
        <w:t>wind</w:t>
      </w:r>
      <w:r>
        <w:rPr>
          <w:spacing w:val="-7"/>
        </w:rPr>
        <w:t xml:space="preserve"> </w:t>
      </w:r>
      <w:r>
        <w:t>from</w:t>
      </w:r>
      <w:r>
        <w:rPr>
          <w:spacing w:val="-8"/>
        </w:rPr>
        <w:t xml:space="preserve"> </w:t>
      </w:r>
      <w:r>
        <w:t>his</w:t>
      </w:r>
      <w:r>
        <w:rPr>
          <w:spacing w:val="-7"/>
        </w:rPr>
        <w:t xml:space="preserve"> </w:t>
      </w:r>
      <w:r>
        <w:t>pursuing</w:t>
      </w:r>
      <w:r>
        <w:rPr>
          <w:spacing w:val="-7"/>
        </w:rPr>
        <w:t xml:space="preserve"> </w:t>
      </w:r>
      <w:r>
        <w:t>feet</w:t>
      </w:r>
      <w:r>
        <w:rPr>
          <w:spacing w:val="-8"/>
        </w:rPr>
        <w:t xml:space="preserve"> </w:t>
      </w:r>
      <w:r>
        <w:t>the</w:t>
      </w:r>
      <w:r>
        <w:rPr>
          <w:spacing w:val="-52"/>
        </w:rPr>
        <w:t xml:space="preserve"> </w:t>
      </w:r>
      <w:r>
        <w:t>virgin fled, and neither stopped nor heeded as</w:t>
      </w:r>
      <w:r>
        <w:rPr>
          <w:spacing w:val="1"/>
        </w:rPr>
        <w:t xml:space="preserve"> </w:t>
      </w:r>
      <w:r>
        <w:t>he</w:t>
      </w:r>
      <w:r>
        <w:rPr>
          <w:spacing w:val="-8"/>
        </w:rPr>
        <w:t xml:space="preserve"> </w:t>
      </w:r>
      <w:r>
        <w:t>called;</w:t>
      </w:r>
      <w:r>
        <w:rPr>
          <w:spacing w:val="-8"/>
        </w:rPr>
        <w:t xml:space="preserve"> </w:t>
      </w:r>
      <w:r>
        <w:t>“O</w:t>
      </w:r>
      <w:r>
        <w:rPr>
          <w:spacing w:val="-8"/>
        </w:rPr>
        <w:t xml:space="preserve"> </w:t>
      </w:r>
      <w:r>
        <w:t>Nymph!</w:t>
      </w:r>
      <w:r>
        <w:rPr>
          <w:spacing w:val="-8"/>
        </w:rPr>
        <w:t xml:space="preserve"> </w:t>
      </w:r>
      <w:r>
        <w:t>O</w:t>
      </w:r>
      <w:r>
        <w:rPr>
          <w:spacing w:val="-8"/>
        </w:rPr>
        <w:t xml:space="preserve"> </w:t>
      </w:r>
      <w:r>
        <w:rPr>
          <w:color w:val="3953A4"/>
          <w:u w:val="single" w:color="3953A4"/>
        </w:rPr>
        <w:t>Daphne</w:t>
      </w:r>
      <w:r>
        <w:t>!</w:t>
      </w:r>
      <w:r>
        <w:rPr>
          <w:spacing w:val="-8"/>
        </w:rPr>
        <w:t xml:space="preserve"> </w:t>
      </w:r>
      <w:r>
        <w:t>I</w:t>
      </w:r>
      <w:r>
        <w:rPr>
          <w:spacing w:val="-7"/>
        </w:rPr>
        <w:t xml:space="preserve"> </w:t>
      </w:r>
      <w:r>
        <w:t>entreat</w:t>
      </w:r>
      <w:r>
        <w:rPr>
          <w:spacing w:val="-8"/>
        </w:rPr>
        <w:t xml:space="preserve"> </w:t>
      </w:r>
      <w:r>
        <w:t>thee</w:t>
      </w:r>
      <w:r w:rsidR="002672F3">
        <w:t xml:space="preserve"> </w:t>
      </w:r>
      <w:r>
        <w:t>stay,</w:t>
      </w:r>
      <w:r>
        <w:rPr>
          <w:spacing w:val="-13"/>
        </w:rPr>
        <w:t xml:space="preserve"> </w:t>
      </w:r>
      <w:r>
        <w:t>it</w:t>
      </w:r>
      <w:r>
        <w:rPr>
          <w:spacing w:val="-13"/>
        </w:rPr>
        <w:t xml:space="preserve"> </w:t>
      </w:r>
      <w:r>
        <w:t>is</w:t>
      </w:r>
      <w:r>
        <w:rPr>
          <w:spacing w:val="-13"/>
        </w:rPr>
        <w:t xml:space="preserve"> </w:t>
      </w:r>
      <w:r>
        <w:t>no</w:t>
      </w:r>
      <w:r>
        <w:rPr>
          <w:spacing w:val="-12"/>
        </w:rPr>
        <w:t xml:space="preserve"> </w:t>
      </w:r>
      <w:r>
        <w:t>enemy</w:t>
      </w:r>
      <w:r>
        <w:rPr>
          <w:spacing w:val="-13"/>
        </w:rPr>
        <w:t xml:space="preserve"> </w:t>
      </w:r>
      <w:r>
        <w:t>that</w:t>
      </w:r>
      <w:r>
        <w:rPr>
          <w:spacing w:val="-13"/>
        </w:rPr>
        <w:t xml:space="preserve"> </w:t>
      </w:r>
      <w:r>
        <w:t>follows</w:t>
      </w:r>
      <w:r>
        <w:rPr>
          <w:spacing w:val="-13"/>
        </w:rPr>
        <w:t xml:space="preserve"> </w:t>
      </w:r>
      <w:r>
        <w:t>thee—</w:t>
      </w:r>
      <w:r>
        <w:rPr>
          <w:spacing w:val="-12"/>
        </w:rPr>
        <w:t xml:space="preserve"> </w:t>
      </w:r>
      <w:r>
        <w:t>why,</w:t>
      </w:r>
      <w:r>
        <w:rPr>
          <w:spacing w:val="-13"/>
        </w:rPr>
        <w:t xml:space="preserve"> </w:t>
      </w:r>
      <w:r>
        <w:t>so</w:t>
      </w:r>
      <w:r>
        <w:rPr>
          <w:spacing w:val="-13"/>
        </w:rPr>
        <w:t xml:space="preserve"> </w:t>
      </w:r>
      <w:r>
        <w:t>the</w:t>
      </w:r>
      <w:r w:rsidR="002672F3">
        <w:t xml:space="preserve"> </w:t>
      </w:r>
      <w:r>
        <w:t>lamb</w:t>
      </w:r>
      <w:r>
        <w:rPr>
          <w:spacing w:val="-5"/>
        </w:rPr>
        <w:t xml:space="preserve"> </w:t>
      </w:r>
      <w:r>
        <w:t>leaps</w:t>
      </w:r>
      <w:r>
        <w:rPr>
          <w:spacing w:val="-5"/>
        </w:rPr>
        <w:t xml:space="preserve"> </w:t>
      </w:r>
      <w:r>
        <w:t>from</w:t>
      </w:r>
      <w:r>
        <w:rPr>
          <w:spacing w:val="-5"/>
        </w:rPr>
        <w:t xml:space="preserve"> </w:t>
      </w:r>
      <w:r>
        <w:t>the</w:t>
      </w:r>
      <w:r>
        <w:rPr>
          <w:spacing w:val="-5"/>
        </w:rPr>
        <w:t xml:space="preserve"> </w:t>
      </w:r>
      <w:r>
        <w:t>raging</w:t>
      </w:r>
      <w:r>
        <w:rPr>
          <w:spacing w:val="-5"/>
        </w:rPr>
        <w:t xml:space="preserve"> </w:t>
      </w:r>
      <w:r>
        <w:t>wolf,</w:t>
      </w:r>
      <w:r>
        <w:rPr>
          <w:spacing w:val="-4"/>
        </w:rPr>
        <w:t xml:space="preserve"> </w:t>
      </w:r>
      <w:r>
        <w:t>and</w:t>
      </w:r>
      <w:r>
        <w:rPr>
          <w:spacing w:val="-5"/>
        </w:rPr>
        <w:t xml:space="preserve"> </w:t>
      </w:r>
      <w:r>
        <w:t>from</w:t>
      </w:r>
      <w:r>
        <w:rPr>
          <w:spacing w:val="-5"/>
        </w:rPr>
        <w:t xml:space="preserve"> </w:t>
      </w:r>
      <w:r>
        <w:t>the</w:t>
      </w:r>
      <w:r>
        <w:rPr>
          <w:spacing w:val="-5"/>
        </w:rPr>
        <w:t xml:space="preserve"> </w:t>
      </w:r>
      <w:r>
        <w:t>lion</w:t>
      </w:r>
      <w:r>
        <w:rPr>
          <w:spacing w:val="-5"/>
        </w:rPr>
        <w:t xml:space="preserve"> </w:t>
      </w:r>
      <w:r>
        <w:t>runs</w:t>
      </w:r>
      <w:r>
        <w:rPr>
          <w:spacing w:val="-4"/>
        </w:rPr>
        <w:t xml:space="preserve"> </w:t>
      </w:r>
      <w:r>
        <w:t>the</w:t>
      </w:r>
      <w:r>
        <w:rPr>
          <w:spacing w:val="-5"/>
        </w:rPr>
        <w:t xml:space="preserve"> </w:t>
      </w:r>
      <w:r>
        <w:t>timid</w:t>
      </w:r>
      <w:r>
        <w:rPr>
          <w:spacing w:val="-5"/>
        </w:rPr>
        <w:t xml:space="preserve"> </w:t>
      </w:r>
      <w:r>
        <w:t>faun,</w:t>
      </w:r>
      <w:r>
        <w:rPr>
          <w:spacing w:val="-5"/>
        </w:rPr>
        <w:t xml:space="preserve"> </w:t>
      </w:r>
      <w:r>
        <w:t>and</w:t>
      </w:r>
      <w:r>
        <w:rPr>
          <w:spacing w:val="-5"/>
        </w:rPr>
        <w:t xml:space="preserve"> </w:t>
      </w:r>
      <w:r>
        <w:t>from</w:t>
      </w:r>
      <w:r>
        <w:rPr>
          <w:spacing w:val="-5"/>
        </w:rPr>
        <w:t xml:space="preserve"> </w:t>
      </w:r>
      <w:r>
        <w:t>the</w:t>
      </w:r>
      <w:r>
        <w:rPr>
          <w:spacing w:val="-4"/>
        </w:rPr>
        <w:t xml:space="preserve"> </w:t>
      </w:r>
      <w:r>
        <w:t>eagle</w:t>
      </w:r>
      <w:r>
        <w:rPr>
          <w:spacing w:val="-5"/>
        </w:rPr>
        <w:t xml:space="preserve"> </w:t>
      </w:r>
      <w:r>
        <w:t>flies</w:t>
      </w:r>
      <w:r>
        <w:rPr>
          <w:spacing w:val="-5"/>
        </w:rPr>
        <w:t xml:space="preserve"> </w:t>
      </w:r>
      <w:r>
        <w:t>the</w:t>
      </w:r>
      <w:r>
        <w:rPr>
          <w:spacing w:val="-5"/>
        </w:rPr>
        <w:t xml:space="preserve"> </w:t>
      </w:r>
      <w:r>
        <w:t>trembling</w:t>
      </w:r>
      <w:r>
        <w:rPr>
          <w:spacing w:val="-5"/>
        </w:rPr>
        <w:t xml:space="preserve"> </w:t>
      </w:r>
      <w:r>
        <w:t>dove,</w:t>
      </w:r>
      <w:r>
        <w:rPr>
          <w:spacing w:val="1"/>
        </w:rPr>
        <w:t xml:space="preserve"> </w:t>
      </w:r>
      <w:r>
        <w:t>all</w:t>
      </w:r>
      <w:r>
        <w:rPr>
          <w:spacing w:val="-7"/>
        </w:rPr>
        <w:t xml:space="preserve"> </w:t>
      </w:r>
      <w:r>
        <w:t>hasten</w:t>
      </w:r>
      <w:r>
        <w:rPr>
          <w:spacing w:val="-6"/>
        </w:rPr>
        <w:t xml:space="preserve"> </w:t>
      </w:r>
      <w:r>
        <w:t>from</w:t>
      </w:r>
      <w:r>
        <w:rPr>
          <w:spacing w:val="-6"/>
        </w:rPr>
        <w:t xml:space="preserve"> </w:t>
      </w:r>
      <w:r>
        <w:t>their</w:t>
      </w:r>
      <w:r>
        <w:rPr>
          <w:spacing w:val="-6"/>
        </w:rPr>
        <w:t xml:space="preserve"> </w:t>
      </w:r>
      <w:r>
        <w:t>natural</w:t>
      </w:r>
      <w:r>
        <w:rPr>
          <w:spacing w:val="-6"/>
        </w:rPr>
        <w:t xml:space="preserve"> </w:t>
      </w:r>
      <w:proofErr w:type="gramStart"/>
      <w:r>
        <w:t>enemy</w:t>
      </w:r>
      <w:proofErr w:type="gramEnd"/>
      <w:r>
        <w:rPr>
          <w:spacing w:val="-6"/>
        </w:rPr>
        <w:t xml:space="preserve"> </w:t>
      </w:r>
      <w:r>
        <w:t>but</w:t>
      </w:r>
      <w:r>
        <w:rPr>
          <w:spacing w:val="-6"/>
        </w:rPr>
        <w:t xml:space="preserve"> </w:t>
      </w:r>
      <w:r>
        <w:t>I</w:t>
      </w:r>
      <w:r>
        <w:rPr>
          <w:spacing w:val="-6"/>
        </w:rPr>
        <w:t xml:space="preserve"> </w:t>
      </w:r>
      <w:r>
        <w:t>alone</w:t>
      </w:r>
      <w:r>
        <w:rPr>
          <w:spacing w:val="-7"/>
        </w:rPr>
        <w:t xml:space="preserve"> </w:t>
      </w:r>
      <w:r>
        <w:t>pursue</w:t>
      </w:r>
      <w:r>
        <w:rPr>
          <w:spacing w:val="-6"/>
        </w:rPr>
        <w:t xml:space="preserve"> </w:t>
      </w:r>
      <w:r>
        <w:t>for</w:t>
      </w:r>
      <w:r>
        <w:rPr>
          <w:spacing w:val="-6"/>
        </w:rPr>
        <w:t xml:space="preserve"> </w:t>
      </w:r>
      <w:r>
        <w:t>my</w:t>
      </w:r>
      <w:r>
        <w:rPr>
          <w:spacing w:val="-6"/>
        </w:rPr>
        <w:t xml:space="preserve"> </w:t>
      </w:r>
      <w:r>
        <w:t>dear</w:t>
      </w:r>
      <w:r>
        <w:rPr>
          <w:spacing w:val="-6"/>
        </w:rPr>
        <w:t xml:space="preserve"> </w:t>
      </w:r>
      <w:r>
        <w:t>love.</w:t>
      </w:r>
      <w:r>
        <w:rPr>
          <w:spacing w:val="-6"/>
        </w:rPr>
        <w:t xml:space="preserve"> </w:t>
      </w:r>
      <w:r>
        <w:t>Alas,</w:t>
      </w:r>
      <w:r>
        <w:rPr>
          <w:spacing w:val="-6"/>
        </w:rPr>
        <w:t xml:space="preserve"> </w:t>
      </w:r>
      <w:r>
        <w:t>if</w:t>
      </w:r>
      <w:r>
        <w:rPr>
          <w:spacing w:val="-6"/>
        </w:rPr>
        <w:t xml:space="preserve"> </w:t>
      </w:r>
      <w:r>
        <w:t>thou</w:t>
      </w:r>
      <w:r>
        <w:rPr>
          <w:spacing w:val="-6"/>
        </w:rPr>
        <w:t xml:space="preserve"> </w:t>
      </w:r>
      <w:r>
        <w:t>shouldst</w:t>
      </w:r>
      <w:r>
        <w:rPr>
          <w:spacing w:val="-7"/>
        </w:rPr>
        <w:t xml:space="preserve"> </w:t>
      </w:r>
      <w:r>
        <w:t>fall</w:t>
      </w:r>
      <w:r>
        <w:rPr>
          <w:spacing w:val="-6"/>
        </w:rPr>
        <w:t xml:space="preserve"> </w:t>
      </w:r>
      <w:r>
        <w:t>and</w:t>
      </w:r>
      <w:r>
        <w:rPr>
          <w:spacing w:val="-6"/>
        </w:rPr>
        <w:t xml:space="preserve"> </w:t>
      </w:r>
      <w:r>
        <w:t>mar</w:t>
      </w:r>
      <w:r>
        <w:rPr>
          <w:spacing w:val="-6"/>
        </w:rPr>
        <w:t xml:space="preserve"> </w:t>
      </w:r>
      <w:r>
        <w:t>thy</w:t>
      </w:r>
      <w:r>
        <w:rPr>
          <w:spacing w:val="-6"/>
        </w:rPr>
        <w:t xml:space="preserve"> </w:t>
      </w:r>
      <w:r>
        <w:t>face,</w:t>
      </w:r>
      <w:r>
        <w:rPr>
          <w:spacing w:val="1"/>
        </w:rPr>
        <w:t xml:space="preserve"> </w:t>
      </w:r>
      <w:r>
        <w:t>or tear upon the bramble thy soft thighs, or should I prove unwilling cause of pain! “The wilderness is rough and</w:t>
      </w:r>
      <w:r>
        <w:rPr>
          <w:spacing w:val="1"/>
        </w:rPr>
        <w:t xml:space="preserve"> </w:t>
      </w:r>
      <w:r>
        <w:t>dangerous,</w:t>
      </w:r>
      <w:r>
        <w:rPr>
          <w:spacing w:val="-12"/>
        </w:rPr>
        <w:t xml:space="preserve"> </w:t>
      </w:r>
      <w:r>
        <w:t>and</w:t>
      </w:r>
      <w:r>
        <w:rPr>
          <w:spacing w:val="-11"/>
        </w:rPr>
        <w:t xml:space="preserve"> </w:t>
      </w:r>
      <w:r>
        <w:t>I</w:t>
      </w:r>
      <w:r>
        <w:rPr>
          <w:spacing w:val="-12"/>
        </w:rPr>
        <w:t xml:space="preserve"> </w:t>
      </w:r>
      <w:r>
        <w:t>beseech</w:t>
      </w:r>
      <w:r>
        <w:rPr>
          <w:spacing w:val="-12"/>
        </w:rPr>
        <w:t xml:space="preserve"> </w:t>
      </w:r>
      <w:r>
        <w:t>thee</w:t>
      </w:r>
      <w:r>
        <w:rPr>
          <w:spacing w:val="-11"/>
        </w:rPr>
        <w:t xml:space="preserve"> </w:t>
      </w:r>
      <w:r>
        <w:t>be</w:t>
      </w:r>
      <w:r>
        <w:rPr>
          <w:spacing w:val="-12"/>
        </w:rPr>
        <w:t xml:space="preserve"> </w:t>
      </w:r>
      <w:r>
        <w:t>more</w:t>
      </w:r>
      <w:r>
        <w:rPr>
          <w:spacing w:val="-11"/>
        </w:rPr>
        <w:t xml:space="preserve"> </w:t>
      </w:r>
      <w:r>
        <w:t>careful—I</w:t>
      </w:r>
      <w:r>
        <w:rPr>
          <w:spacing w:val="-12"/>
        </w:rPr>
        <w:t xml:space="preserve"> </w:t>
      </w:r>
      <w:r>
        <w:t>will</w:t>
      </w:r>
      <w:r>
        <w:rPr>
          <w:spacing w:val="-11"/>
        </w:rPr>
        <w:t xml:space="preserve"> </w:t>
      </w:r>
      <w:r>
        <w:t>follow</w:t>
      </w:r>
      <w:r>
        <w:rPr>
          <w:spacing w:val="-12"/>
        </w:rPr>
        <w:t xml:space="preserve"> </w:t>
      </w:r>
      <w:proofErr w:type="gramStart"/>
      <w:r>
        <w:t>slowly.—</w:t>
      </w:r>
      <w:proofErr w:type="gramEnd"/>
      <w:r>
        <w:t>Ask</w:t>
      </w:r>
      <w:r>
        <w:rPr>
          <w:spacing w:val="-11"/>
        </w:rPr>
        <w:t xml:space="preserve"> </w:t>
      </w:r>
      <w:r>
        <w:t>of</w:t>
      </w:r>
      <w:r>
        <w:rPr>
          <w:spacing w:val="-12"/>
        </w:rPr>
        <w:t xml:space="preserve"> </w:t>
      </w:r>
      <w:r>
        <w:t>whom</w:t>
      </w:r>
      <w:r>
        <w:rPr>
          <w:spacing w:val="-11"/>
        </w:rPr>
        <w:t xml:space="preserve"> </w:t>
      </w:r>
      <w:r>
        <w:t>thou</w:t>
      </w:r>
      <w:r>
        <w:rPr>
          <w:spacing w:val="-12"/>
        </w:rPr>
        <w:t xml:space="preserve"> </w:t>
      </w:r>
      <w:r>
        <w:t>wilt,</w:t>
      </w:r>
      <w:r>
        <w:rPr>
          <w:spacing w:val="-11"/>
        </w:rPr>
        <w:t xml:space="preserve"> </w:t>
      </w:r>
      <w:r>
        <w:t>and</w:t>
      </w:r>
      <w:r>
        <w:rPr>
          <w:spacing w:val="-12"/>
        </w:rPr>
        <w:t xml:space="preserve"> </w:t>
      </w:r>
      <w:r>
        <w:t>thou</w:t>
      </w:r>
      <w:r>
        <w:rPr>
          <w:spacing w:val="-11"/>
        </w:rPr>
        <w:t xml:space="preserve"> </w:t>
      </w:r>
      <w:r>
        <w:t>shalt</w:t>
      </w:r>
      <w:r>
        <w:rPr>
          <w:spacing w:val="-12"/>
        </w:rPr>
        <w:t xml:space="preserve"> </w:t>
      </w:r>
      <w:r>
        <w:t>learn</w:t>
      </w:r>
      <w:r>
        <w:rPr>
          <w:spacing w:val="1"/>
        </w:rPr>
        <w:t xml:space="preserve"> </w:t>
      </w:r>
      <w:r>
        <w:t>that</w:t>
      </w:r>
      <w:r>
        <w:rPr>
          <w:spacing w:val="-5"/>
        </w:rPr>
        <w:t xml:space="preserve"> </w:t>
      </w:r>
      <w:r>
        <w:t>I</w:t>
      </w:r>
      <w:r>
        <w:rPr>
          <w:spacing w:val="-5"/>
        </w:rPr>
        <w:t xml:space="preserve"> </w:t>
      </w:r>
      <w:r>
        <w:t>am</w:t>
      </w:r>
      <w:r>
        <w:rPr>
          <w:spacing w:val="-5"/>
        </w:rPr>
        <w:t xml:space="preserve"> </w:t>
      </w:r>
      <w:r>
        <w:t>not</w:t>
      </w:r>
      <w:r>
        <w:rPr>
          <w:spacing w:val="-5"/>
        </w:rPr>
        <w:t xml:space="preserve"> </w:t>
      </w:r>
      <w:r>
        <w:t>a</w:t>
      </w:r>
      <w:r>
        <w:rPr>
          <w:spacing w:val="-5"/>
        </w:rPr>
        <w:t xml:space="preserve"> </w:t>
      </w:r>
      <w:r>
        <w:t>churl—</w:t>
      </w:r>
      <w:r>
        <w:rPr>
          <w:spacing w:val="-5"/>
        </w:rPr>
        <w:t xml:space="preserve"> </w:t>
      </w:r>
      <w:r>
        <w:t>I</w:t>
      </w:r>
      <w:r>
        <w:rPr>
          <w:spacing w:val="-5"/>
        </w:rPr>
        <w:t xml:space="preserve"> </w:t>
      </w:r>
      <w:r>
        <w:t>am</w:t>
      </w:r>
      <w:r>
        <w:rPr>
          <w:spacing w:val="-4"/>
        </w:rPr>
        <w:t xml:space="preserve"> </w:t>
      </w:r>
      <w:r>
        <w:t>no</w:t>
      </w:r>
      <w:r>
        <w:rPr>
          <w:spacing w:val="-5"/>
        </w:rPr>
        <w:t xml:space="preserve"> </w:t>
      </w:r>
      <w:r>
        <w:t>mountain</w:t>
      </w:r>
      <w:r>
        <w:rPr>
          <w:spacing w:val="-5"/>
        </w:rPr>
        <w:t xml:space="preserve"> </w:t>
      </w:r>
      <w:r>
        <w:t>dweller</w:t>
      </w:r>
      <w:r>
        <w:rPr>
          <w:spacing w:val="-5"/>
        </w:rPr>
        <w:t xml:space="preserve"> </w:t>
      </w:r>
      <w:r>
        <w:t>of</w:t>
      </w:r>
      <w:r>
        <w:rPr>
          <w:spacing w:val="-5"/>
        </w:rPr>
        <w:t xml:space="preserve"> </w:t>
      </w:r>
      <w:r>
        <w:t>rude</w:t>
      </w:r>
      <w:r>
        <w:rPr>
          <w:spacing w:val="-5"/>
        </w:rPr>
        <w:t xml:space="preserve"> </w:t>
      </w:r>
      <w:r>
        <w:t>caves,</w:t>
      </w:r>
      <w:r>
        <w:rPr>
          <w:spacing w:val="-5"/>
        </w:rPr>
        <w:t xml:space="preserve"> </w:t>
      </w:r>
      <w:r>
        <w:t>nor</w:t>
      </w:r>
      <w:r>
        <w:rPr>
          <w:spacing w:val="-4"/>
        </w:rPr>
        <w:t xml:space="preserve"> </w:t>
      </w:r>
      <w:r>
        <w:t>clown</w:t>
      </w:r>
      <w:r>
        <w:rPr>
          <w:spacing w:val="-5"/>
        </w:rPr>
        <w:t xml:space="preserve"> </w:t>
      </w:r>
      <w:r>
        <w:t>compelled</w:t>
      </w:r>
      <w:r>
        <w:rPr>
          <w:spacing w:val="-5"/>
        </w:rPr>
        <w:t xml:space="preserve"> </w:t>
      </w:r>
      <w:r>
        <w:t>to</w:t>
      </w:r>
      <w:r>
        <w:rPr>
          <w:spacing w:val="-5"/>
        </w:rPr>
        <w:t xml:space="preserve"> </w:t>
      </w:r>
      <w:r>
        <w:t>watch</w:t>
      </w:r>
      <w:r>
        <w:rPr>
          <w:spacing w:val="-5"/>
        </w:rPr>
        <w:t xml:space="preserve"> </w:t>
      </w:r>
      <w:r>
        <w:t>the</w:t>
      </w:r>
      <w:r>
        <w:rPr>
          <w:spacing w:val="-5"/>
        </w:rPr>
        <w:t xml:space="preserve"> </w:t>
      </w:r>
      <w:r>
        <w:t>sheep</w:t>
      </w:r>
      <w:r>
        <w:rPr>
          <w:spacing w:val="-5"/>
        </w:rPr>
        <w:t xml:space="preserve"> </w:t>
      </w:r>
      <w:r>
        <w:t>and</w:t>
      </w:r>
      <w:r>
        <w:rPr>
          <w:spacing w:val="-4"/>
        </w:rPr>
        <w:t xml:space="preserve"> </w:t>
      </w:r>
      <w:r>
        <w:t>goats;</w:t>
      </w:r>
      <w:r>
        <w:rPr>
          <w:spacing w:val="-52"/>
        </w:rPr>
        <w:t xml:space="preserve"> </w:t>
      </w:r>
      <w:r>
        <w:t>and</w:t>
      </w:r>
      <w:r>
        <w:rPr>
          <w:spacing w:val="-7"/>
        </w:rPr>
        <w:t xml:space="preserve"> </w:t>
      </w:r>
      <w:r>
        <w:t>neither</w:t>
      </w:r>
      <w:r>
        <w:rPr>
          <w:spacing w:val="-6"/>
        </w:rPr>
        <w:t xml:space="preserve"> </w:t>
      </w:r>
      <w:r>
        <w:t>canst</w:t>
      </w:r>
      <w:r>
        <w:rPr>
          <w:spacing w:val="-7"/>
        </w:rPr>
        <w:t xml:space="preserve"> </w:t>
      </w:r>
      <w:r>
        <w:t>thou</w:t>
      </w:r>
      <w:r>
        <w:rPr>
          <w:spacing w:val="-6"/>
        </w:rPr>
        <w:t xml:space="preserve"> </w:t>
      </w:r>
      <w:r>
        <w:t>know</w:t>
      </w:r>
      <w:r>
        <w:rPr>
          <w:spacing w:val="-7"/>
        </w:rPr>
        <w:t xml:space="preserve"> </w:t>
      </w:r>
      <w:r>
        <w:t>from</w:t>
      </w:r>
      <w:r>
        <w:rPr>
          <w:spacing w:val="-6"/>
        </w:rPr>
        <w:t xml:space="preserve"> </w:t>
      </w:r>
      <w:r>
        <w:t>whom</w:t>
      </w:r>
      <w:r>
        <w:rPr>
          <w:spacing w:val="-7"/>
        </w:rPr>
        <w:t xml:space="preserve"> </w:t>
      </w:r>
      <w:r>
        <w:t>thy</w:t>
      </w:r>
      <w:r>
        <w:rPr>
          <w:spacing w:val="-6"/>
        </w:rPr>
        <w:t xml:space="preserve"> </w:t>
      </w:r>
      <w:r>
        <w:t>feet</w:t>
      </w:r>
      <w:r>
        <w:rPr>
          <w:spacing w:val="-7"/>
        </w:rPr>
        <w:t xml:space="preserve"> </w:t>
      </w:r>
      <w:r>
        <w:t>fly</w:t>
      </w:r>
      <w:r>
        <w:rPr>
          <w:spacing w:val="-6"/>
        </w:rPr>
        <w:t xml:space="preserve"> </w:t>
      </w:r>
      <w:r>
        <w:t>fearful,</w:t>
      </w:r>
      <w:r>
        <w:rPr>
          <w:spacing w:val="-6"/>
        </w:rPr>
        <w:t xml:space="preserve"> </w:t>
      </w:r>
      <w:r>
        <w:t>or</w:t>
      </w:r>
      <w:r>
        <w:rPr>
          <w:spacing w:val="-7"/>
        </w:rPr>
        <w:t xml:space="preserve"> </w:t>
      </w:r>
      <w:r>
        <w:t>thou</w:t>
      </w:r>
      <w:r>
        <w:rPr>
          <w:spacing w:val="-6"/>
        </w:rPr>
        <w:t xml:space="preserve"> </w:t>
      </w:r>
      <w:r>
        <w:t>wouldst</w:t>
      </w:r>
      <w:r>
        <w:rPr>
          <w:spacing w:val="-7"/>
        </w:rPr>
        <w:t xml:space="preserve"> </w:t>
      </w:r>
      <w:r>
        <w:t>not</w:t>
      </w:r>
      <w:r>
        <w:rPr>
          <w:spacing w:val="-6"/>
        </w:rPr>
        <w:t xml:space="preserve"> </w:t>
      </w:r>
      <w:r>
        <w:t>leave</w:t>
      </w:r>
      <w:r>
        <w:rPr>
          <w:spacing w:val="-7"/>
        </w:rPr>
        <w:t xml:space="preserve"> </w:t>
      </w:r>
      <w:r>
        <w:t>me</w:t>
      </w:r>
      <w:r>
        <w:rPr>
          <w:spacing w:val="-6"/>
        </w:rPr>
        <w:t xml:space="preserve"> </w:t>
      </w:r>
      <w:r>
        <w:t>thus.</w:t>
      </w:r>
      <w:r>
        <w:rPr>
          <w:spacing w:val="-7"/>
        </w:rPr>
        <w:t xml:space="preserve"> </w:t>
      </w:r>
      <w:r>
        <w:t>“The</w:t>
      </w:r>
      <w:r>
        <w:rPr>
          <w:spacing w:val="-6"/>
        </w:rPr>
        <w:t xml:space="preserve"> </w:t>
      </w:r>
      <w:r>
        <w:t>Delphic</w:t>
      </w:r>
      <w:r>
        <w:rPr>
          <w:spacing w:val="-6"/>
        </w:rPr>
        <w:t xml:space="preserve"> </w:t>
      </w:r>
      <w:r>
        <w:t>Land,</w:t>
      </w:r>
      <w:r>
        <w:rPr>
          <w:spacing w:val="-52"/>
        </w:rPr>
        <w:t xml:space="preserve"> </w:t>
      </w:r>
      <w:r>
        <w:t xml:space="preserve">the Pataraean Realm, Claros and </w:t>
      </w:r>
      <w:r>
        <w:rPr>
          <w:color w:val="3953A4"/>
          <w:u w:val="single" w:color="3953A4"/>
        </w:rPr>
        <w:t>Tenedos</w:t>
      </w:r>
      <w:r>
        <w:rPr>
          <w:color w:val="3953A4"/>
        </w:rPr>
        <w:t xml:space="preserve"> </w:t>
      </w:r>
      <w:r>
        <w:t>revere my name, and my immortal sire is Jupiter. The present, past and</w:t>
      </w:r>
      <w:r>
        <w:rPr>
          <w:spacing w:val="1"/>
        </w:rPr>
        <w:t xml:space="preserve"> </w:t>
      </w:r>
      <w:r>
        <w:t>future are through me in sacred oracles revealed to man, and from my harp the harmonies of sound are borrowed</w:t>
      </w:r>
      <w:r>
        <w:rPr>
          <w:spacing w:val="1"/>
        </w:rPr>
        <w:t xml:space="preserve"> </w:t>
      </w:r>
      <w:r>
        <w:t>by their bards to praise the Gods. My bow is certain, but a flaming shaft surpassing mine has pierced my heart—</w:t>
      </w:r>
      <w:r>
        <w:rPr>
          <w:spacing w:val="1"/>
        </w:rPr>
        <w:t xml:space="preserve"> </w:t>
      </w:r>
      <w:r>
        <w:t xml:space="preserve">untouched before. The art of </w:t>
      </w:r>
      <w:r>
        <w:lastRenderedPageBreak/>
        <w:t xml:space="preserve">medicine is my invention, and the power of herbs; but though the world </w:t>
      </w:r>
      <w:proofErr w:type="gramStart"/>
      <w:r>
        <w:t>declare</w:t>
      </w:r>
      <w:proofErr w:type="gramEnd"/>
      <w:r>
        <w:t xml:space="preserve"> my</w:t>
      </w:r>
      <w:r>
        <w:rPr>
          <w:spacing w:val="1"/>
        </w:rPr>
        <w:t xml:space="preserve"> </w:t>
      </w:r>
      <w:r>
        <w:t>useful</w:t>
      </w:r>
      <w:r>
        <w:rPr>
          <w:spacing w:val="-7"/>
        </w:rPr>
        <w:t xml:space="preserve"> </w:t>
      </w:r>
      <w:r>
        <w:t>works</w:t>
      </w:r>
      <w:r>
        <w:rPr>
          <w:spacing w:val="-7"/>
        </w:rPr>
        <w:t xml:space="preserve"> </w:t>
      </w:r>
      <w:r>
        <w:t>there</w:t>
      </w:r>
      <w:r>
        <w:rPr>
          <w:spacing w:val="-7"/>
        </w:rPr>
        <w:t xml:space="preserve"> </w:t>
      </w:r>
      <w:r>
        <w:t>is</w:t>
      </w:r>
      <w:r>
        <w:rPr>
          <w:spacing w:val="-7"/>
        </w:rPr>
        <w:t xml:space="preserve"> </w:t>
      </w:r>
      <w:r>
        <w:t>no</w:t>
      </w:r>
      <w:r>
        <w:rPr>
          <w:spacing w:val="-6"/>
        </w:rPr>
        <w:t xml:space="preserve"> </w:t>
      </w:r>
      <w:r>
        <w:t>herb</w:t>
      </w:r>
      <w:r>
        <w:rPr>
          <w:spacing w:val="-7"/>
        </w:rPr>
        <w:t xml:space="preserve"> </w:t>
      </w:r>
      <w:r>
        <w:t>to</w:t>
      </w:r>
      <w:r>
        <w:rPr>
          <w:spacing w:val="-7"/>
        </w:rPr>
        <w:t xml:space="preserve"> </w:t>
      </w:r>
      <w:r>
        <w:t>medicate</w:t>
      </w:r>
      <w:r>
        <w:rPr>
          <w:spacing w:val="-7"/>
        </w:rPr>
        <w:t xml:space="preserve"> </w:t>
      </w:r>
      <w:r>
        <w:t>my</w:t>
      </w:r>
      <w:r>
        <w:rPr>
          <w:spacing w:val="-7"/>
        </w:rPr>
        <w:t xml:space="preserve"> </w:t>
      </w:r>
      <w:r>
        <w:t>wound,</w:t>
      </w:r>
      <w:r>
        <w:rPr>
          <w:spacing w:val="-6"/>
        </w:rPr>
        <w:t xml:space="preserve"> </w:t>
      </w:r>
      <w:r>
        <w:t>and</w:t>
      </w:r>
      <w:r>
        <w:rPr>
          <w:spacing w:val="-7"/>
        </w:rPr>
        <w:t xml:space="preserve"> </w:t>
      </w:r>
      <w:r>
        <w:t>all</w:t>
      </w:r>
      <w:r>
        <w:rPr>
          <w:spacing w:val="-7"/>
        </w:rPr>
        <w:t xml:space="preserve"> </w:t>
      </w:r>
      <w:r>
        <w:t>the</w:t>
      </w:r>
      <w:r>
        <w:rPr>
          <w:spacing w:val="-7"/>
        </w:rPr>
        <w:t xml:space="preserve"> </w:t>
      </w:r>
      <w:r>
        <w:t>arts</w:t>
      </w:r>
      <w:r>
        <w:rPr>
          <w:spacing w:val="-6"/>
        </w:rPr>
        <w:t xml:space="preserve"> </w:t>
      </w:r>
      <w:r>
        <w:t>that</w:t>
      </w:r>
      <w:r>
        <w:rPr>
          <w:spacing w:val="-7"/>
        </w:rPr>
        <w:t xml:space="preserve"> </w:t>
      </w:r>
      <w:r>
        <w:t>save</w:t>
      </w:r>
      <w:r>
        <w:rPr>
          <w:spacing w:val="-7"/>
        </w:rPr>
        <w:t xml:space="preserve"> </w:t>
      </w:r>
      <w:r>
        <w:t>have</w:t>
      </w:r>
      <w:r>
        <w:rPr>
          <w:spacing w:val="-7"/>
        </w:rPr>
        <w:t xml:space="preserve"> </w:t>
      </w:r>
      <w:r>
        <w:t>failed</w:t>
      </w:r>
      <w:r>
        <w:rPr>
          <w:spacing w:val="-7"/>
        </w:rPr>
        <w:t xml:space="preserve"> </w:t>
      </w:r>
      <w:r>
        <w:t>their</w:t>
      </w:r>
      <w:r>
        <w:rPr>
          <w:spacing w:val="-6"/>
        </w:rPr>
        <w:t xml:space="preserve"> </w:t>
      </w:r>
      <w:r>
        <w:t>lord.,”</w:t>
      </w:r>
    </w:p>
    <w:p w14:paraId="217A58BB" w14:textId="77777777" w:rsidR="003A417A" w:rsidRDefault="003A417A" w:rsidP="002672F3">
      <w:pPr>
        <w:pStyle w:val="Body"/>
      </w:pPr>
      <w:r>
        <w:t>But</w:t>
      </w:r>
      <w:r>
        <w:rPr>
          <w:spacing w:val="-5"/>
        </w:rPr>
        <w:t xml:space="preserve"> </w:t>
      </w:r>
      <w:r>
        <w:t>even</w:t>
      </w:r>
      <w:r>
        <w:rPr>
          <w:spacing w:val="-5"/>
        </w:rPr>
        <w:t xml:space="preserve"> </w:t>
      </w:r>
      <w:r>
        <w:t>as</w:t>
      </w:r>
      <w:r>
        <w:rPr>
          <w:spacing w:val="-5"/>
        </w:rPr>
        <w:t xml:space="preserve"> </w:t>
      </w:r>
      <w:r>
        <w:t>he</w:t>
      </w:r>
      <w:r>
        <w:rPr>
          <w:spacing w:val="-5"/>
        </w:rPr>
        <w:t xml:space="preserve"> </w:t>
      </w:r>
      <w:r>
        <w:t>made</w:t>
      </w:r>
      <w:r>
        <w:rPr>
          <w:spacing w:val="-5"/>
        </w:rPr>
        <w:t xml:space="preserve"> </w:t>
      </w:r>
      <w:r>
        <w:t>his</w:t>
      </w:r>
      <w:r>
        <w:rPr>
          <w:spacing w:val="-5"/>
        </w:rPr>
        <w:t xml:space="preserve"> </w:t>
      </w:r>
      <w:r>
        <w:t>plaint,</w:t>
      </w:r>
      <w:r>
        <w:rPr>
          <w:spacing w:val="-5"/>
        </w:rPr>
        <w:t xml:space="preserve"> </w:t>
      </w:r>
      <w:r>
        <w:t>the</w:t>
      </w:r>
      <w:r>
        <w:rPr>
          <w:spacing w:val="-5"/>
        </w:rPr>
        <w:t xml:space="preserve"> </w:t>
      </w:r>
      <w:r>
        <w:t>Nymph</w:t>
      </w:r>
      <w:r>
        <w:rPr>
          <w:spacing w:val="-5"/>
        </w:rPr>
        <w:t xml:space="preserve"> </w:t>
      </w:r>
      <w:r>
        <w:t>with</w:t>
      </w:r>
      <w:r>
        <w:rPr>
          <w:spacing w:val="-5"/>
        </w:rPr>
        <w:t xml:space="preserve"> </w:t>
      </w:r>
      <w:r>
        <w:t>timid</w:t>
      </w:r>
      <w:r>
        <w:rPr>
          <w:spacing w:val="-5"/>
        </w:rPr>
        <w:t xml:space="preserve"> </w:t>
      </w:r>
      <w:r>
        <w:t>footsteps</w:t>
      </w:r>
      <w:r>
        <w:rPr>
          <w:spacing w:val="-5"/>
        </w:rPr>
        <w:t xml:space="preserve"> </w:t>
      </w:r>
      <w:r>
        <w:t>fled</w:t>
      </w:r>
      <w:r>
        <w:rPr>
          <w:spacing w:val="-5"/>
        </w:rPr>
        <w:t xml:space="preserve"> </w:t>
      </w:r>
      <w:r>
        <w:t>from</w:t>
      </w:r>
      <w:r>
        <w:rPr>
          <w:spacing w:val="-5"/>
        </w:rPr>
        <w:t xml:space="preserve"> </w:t>
      </w:r>
      <w:r>
        <w:t>his</w:t>
      </w:r>
      <w:r>
        <w:rPr>
          <w:spacing w:val="-5"/>
        </w:rPr>
        <w:t xml:space="preserve"> </w:t>
      </w:r>
      <w:r>
        <w:t>approach,</w:t>
      </w:r>
      <w:r>
        <w:rPr>
          <w:spacing w:val="-5"/>
        </w:rPr>
        <w:t xml:space="preserve"> </w:t>
      </w:r>
      <w:r>
        <w:t>and</w:t>
      </w:r>
      <w:r>
        <w:rPr>
          <w:spacing w:val="-5"/>
        </w:rPr>
        <w:t xml:space="preserve"> </w:t>
      </w:r>
      <w:r>
        <w:t>left</w:t>
      </w:r>
      <w:r>
        <w:rPr>
          <w:spacing w:val="-5"/>
        </w:rPr>
        <w:t xml:space="preserve"> </w:t>
      </w:r>
      <w:r>
        <w:t>him</w:t>
      </w:r>
      <w:r>
        <w:rPr>
          <w:spacing w:val="-5"/>
        </w:rPr>
        <w:t xml:space="preserve"> </w:t>
      </w:r>
      <w:r>
        <w:t>to</w:t>
      </w:r>
      <w:r>
        <w:rPr>
          <w:spacing w:val="-5"/>
        </w:rPr>
        <w:t xml:space="preserve"> </w:t>
      </w:r>
      <w:r>
        <w:t>his</w:t>
      </w:r>
      <w:r>
        <w:rPr>
          <w:spacing w:val="-52"/>
        </w:rPr>
        <w:t xml:space="preserve"> </w:t>
      </w:r>
      <w:r>
        <w:rPr>
          <w:w w:val="105"/>
        </w:rPr>
        <w:t>murmurs</w:t>
      </w:r>
      <w:r>
        <w:rPr>
          <w:spacing w:val="-9"/>
          <w:w w:val="105"/>
        </w:rPr>
        <w:t xml:space="preserve"> </w:t>
      </w:r>
      <w:r>
        <w:rPr>
          <w:w w:val="105"/>
        </w:rPr>
        <w:t>and</w:t>
      </w:r>
      <w:r>
        <w:rPr>
          <w:spacing w:val="-9"/>
          <w:w w:val="105"/>
        </w:rPr>
        <w:t xml:space="preserve"> </w:t>
      </w:r>
      <w:r>
        <w:rPr>
          <w:w w:val="105"/>
        </w:rPr>
        <w:t>his</w:t>
      </w:r>
      <w:r>
        <w:rPr>
          <w:spacing w:val="-9"/>
          <w:w w:val="105"/>
        </w:rPr>
        <w:t xml:space="preserve"> </w:t>
      </w:r>
      <w:r>
        <w:rPr>
          <w:w w:val="105"/>
        </w:rPr>
        <w:t>pain.</w:t>
      </w:r>
    </w:p>
    <w:p w14:paraId="6DAACCAE" w14:textId="06CABA95" w:rsidR="003A417A" w:rsidRDefault="003A417A" w:rsidP="002672F3">
      <w:pPr>
        <w:pStyle w:val="Body"/>
      </w:pPr>
      <w:r>
        <w:t>Lovely the virgin seemed as the soft wind exposed her limbs, and as the zephyrs fond fluttered amid her garments,</w:t>
      </w:r>
      <w:r>
        <w:rPr>
          <w:spacing w:val="-9"/>
        </w:rPr>
        <w:t xml:space="preserve"> </w:t>
      </w:r>
      <w:r>
        <w:t>and</w:t>
      </w:r>
      <w:r>
        <w:rPr>
          <w:spacing w:val="-8"/>
        </w:rPr>
        <w:t xml:space="preserve"> </w:t>
      </w:r>
      <w:r>
        <w:t>the</w:t>
      </w:r>
      <w:r>
        <w:rPr>
          <w:spacing w:val="-8"/>
        </w:rPr>
        <w:t xml:space="preserve"> </w:t>
      </w:r>
      <w:r>
        <w:t>breeze</w:t>
      </w:r>
      <w:r>
        <w:rPr>
          <w:spacing w:val="-9"/>
        </w:rPr>
        <w:t xml:space="preserve"> </w:t>
      </w:r>
      <w:r>
        <w:t>fanned</w:t>
      </w:r>
      <w:r>
        <w:rPr>
          <w:spacing w:val="-8"/>
        </w:rPr>
        <w:t xml:space="preserve"> </w:t>
      </w:r>
      <w:r>
        <w:t>lightly</w:t>
      </w:r>
      <w:r>
        <w:rPr>
          <w:spacing w:val="-8"/>
        </w:rPr>
        <w:t xml:space="preserve"> </w:t>
      </w:r>
      <w:r>
        <w:t>in</w:t>
      </w:r>
      <w:r>
        <w:rPr>
          <w:spacing w:val="-8"/>
        </w:rPr>
        <w:t xml:space="preserve"> </w:t>
      </w:r>
      <w:r>
        <w:t>her</w:t>
      </w:r>
      <w:r>
        <w:rPr>
          <w:spacing w:val="-9"/>
        </w:rPr>
        <w:t xml:space="preserve"> </w:t>
      </w:r>
      <w:r>
        <w:t>flowing</w:t>
      </w:r>
      <w:r>
        <w:rPr>
          <w:spacing w:val="-8"/>
        </w:rPr>
        <w:t xml:space="preserve"> </w:t>
      </w:r>
      <w:r>
        <w:t>hair.</w:t>
      </w:r>
      <w:r>
        <w:rPr>
          <w:spacing w:val="-8"/>
        </w:rPr>
        <w:t xml:space="preserve"> </w:t>
      </w:r>
      <w:r>
        <w:t>She</w:t>
      </w:r>
      <w:r>
        <w:rPr>
          <w:spacing w:val="-9"/>
        </w:rPr>
        <w:t xml:space="preserve"> </w:t>
      </w:r>
      <w:r>
        <w:t>seemed</w:t>
      </w:r>
      <w:r>
        <w:rPr>
          <w:spacing w:val="-8"/>
        </w:rPr>
        <w:t xml:space="preserve"> </w:t>
      </w:r>
      <w:r>
        <w:t>most</w:t>
      </w:r>
      <w:r>
        <w:rPr>
          <w:spacing w:val="-8"/>
        </w:rPr>
        <w:t xml:space="preserve"> </w:t>
      </w:r>
      <w:r>
        <w:t>lovely</w:t>
      </w:r>
      <w:r>
        <w:rPr>
          <w:spacing w:val="-8"/>
        </w:rPr>
        <w:t xml:space="preserve"> </w:t>
      </w:r>
      <w:r>
        <w:t>to</w:t>
      </w:r>
      <w:r>
        <w:rPr>
          <w:spacing w:val="-9"/>
        </w:rPr>
        <w:t xml:space="preserve"> </w:t>
      </w:r>
      <w:r>
        <w:t>his</w:t>
      </w:r>
      <w:r>
        <w:rPr>
          <w:spacing w:val="-8"/>
        </w:rPr>
        <w:t xml:space="preserve"> </w:t>
      </w:r>
      <w:r>
        <w:t>fancy</w:t>
      </w:r>
      <w:r>
        <w:rPr>
          <w:spacing w:val="-8"/>
        </w:rPr>
        <w:t xml:space="preserve"> </w:t>
      </w:r>
      <w:r>
        <w:t>in</w:t>
      </w:r>
      <w:r>
        <w:rPr>
          <w:spacing w:val="-9"/>
        </w:rPr>
        <w:t xml:space="preserve"> </w:t>
      </w:r>
      <w:r>
        <w:t>her</w:t>
      </w:r>
      <w:r>
        <w:rPr>
          <w:spacing w:val="-8"/>
        </w:rPr>
        <w:t xml:space="preserve"> </w:t>
      </w:r>
      <w:r>
        <w:t>flight;</w:t>
      </w:r>
      <w:r>
        <w:rPr>
          <w:spacing w:val="-8"/>
        </w:rPr>
        <w:t xml:space="preserve"> </w:t>
      </w:r>
      <w:r>
        <w:t>and</w:t>
      </w:r>
      <w:r>
        <w:rPr>
          <w:spacing w:val="-8"/>
        </w:rPr>
        <w:t xml:space="preserve"> </w:t>
      </w:r>
      <w:r>
        <w:t>mad</w:t>
      </w:r>
      <w:r>
        <w:rPr>
          <w:spacing w:val="-52"/>
        </w:rPr>
        <w:t xml:space="preserve"> </w:t>
      </w:r>
      <w:r>
        <w:t>with</w:t>
      </w:r>
      <w:r>
        <w:rPr>
          <w:spacing w:val="-7"/>
        </w:rPr>
        <w:t xml:space="preserve"> </w:t>
      </w:r>
      <w:r>
        <w:t>love</w:t>
      </w:r>
      <w:r>
        <w:rPr>
          <w:spacing w:val="-6"/>
        </w:rPr>
        <w:t xml:space="preserve"> </w:t>
      </w:r>
      <w:r>
        <w:t>he</w:t>
      </w:r>
      <w:r>
        <w:rPr>
          <w:spacing w:val="-7"/>
        </w:rPr>
        <w:t xml:space="preserve"> </w:t>
      </w:r>
      <w:r>
        <w:t>followed</w:t>
      </w:r>
      <w:r>
        <w:rPr>
          <w:spacing w:val="-6"/>
        </w:rPr>
        <w:t xml:space="preserve"> </w:t>
      </w:r>
      <w:r>
        <w:t>in</w:t>
      </w:r>
      <w:r>
        <w:rPr>
          <w:spacing w:val="-6"/>
        </w:rPr>
        <w:t xml:space="preserve"> </w:t>
      </w:r>
      <w:r>
        <w:t>her</w:t>
      </w:r>
      <w:r>
        <w:rPr>
          <w:spacing w:val="-7"/>
        </w:rPr>
        <w:t xml:space="preserve"> </w:t>
      </w:r>
      <w:r>
        <w:t>steps,</w:t>
      </w:r>
      <w:r>
        <w:rPr>
          <w:spacing w:val="-6"/>
        </w:rPr>
        <w:t xml:space="preserve"> </w:t>
      </w:r>
      <w:r>
        <w:t>and</w:t>
      </w:r>
      <w:r>
        <w:rPr>
          <w:spacing w:val="-7"/>
        </w:rPr>
        <w:t xml:space="preserve"> </w:t>
      </w:r>
      <w:r>
        <w:t>silent</w:t>
      </w:r>
      <w:r>
        <w:rPr>
          <w:spacing w:val="-6"/>
        </w:rPr>
        <w:t xml:space="preserve"> </w:t>
      </w:r>
      <w:r>
        <w:t>hastened</w:t>
      </w:r>
      <w:r>
        <w:rPr>
          <w:spacing w:val="-6"/>
        </w:rPr>
        <w:t xml:space="preserve"> </w:t>
      </w:r>
      <w:r>
        <w:t>his</w:t>
      </w:r>
      <w:r>
        <w:rPr>
          <w:spacing w:val="-7"/>
        </w:rPr>
        <w:t xml:space="preserve"> </w:t>
      </w:r>
      <w:r>
        <w:t>increasing</w:t>
      </w:r>
      <w:r>
        <w:rPr>
          <w:spacing w:val="-6"/>
        </w:rPr>
        <w:t xml:space="preserve"> </w:t>
      </w:r>
      <w:r>
        <w:t>speed.</w:t>
      </w:r>
    </w:p>
    <w:p w14:paraId="4C7B2BBE" w14:textId="77777777" w:rsidR="003A417A" w:rsidRDefault="003A417A" w:rsidP="002672F3">
      <w:pPr>
        <w:pStyle w:val="Body"/>
      </w:pPr>
      <w:r>
        <w:t>As</w:t>
      </w:r>
      <w:r>
        <w:rPr>
          <w:spacing w:val="-6"/>
        </w:rPr>
        <w:t xml:space="preserve"> </w:t>
      </w:r>
      <w:r>
        <w:t>when</w:t>
      </w:r>
      <w:r>
        <w:rPr>
          <w:spacing w:val="-6"/>
        </w:rPr>
        <w:t xml:space="preserve"> </w:t>
      </w:r>
      <w:r>
        <w:t>the</w:t>
      </w:r>
      <w:r>
        <w:rPr>
          <w:spacing w:val="-6"/>
        </w:rPr>
        <w:t xml:space="preserve"> </w:t>
      </w:r>
      <w:r>
        <w:t>greyhound</w:t>
      </w:r>
      <w:r>
        <w:rPr>
          <w:spacing w:val="-6"/>
        </w:rPr>
        <w:t xml:space="preserve"> </w:t>
      </w:r>
      <w:r>
        <w:t>sees</w:t>
      </w:r>
      <w:r>
        <w:rPr>
          <w:spacing w:val="-6"/>
        </w:rPr>
        <w:t xml:space="preserve"> </w:t>
      </w:r>
      <w:r>
        <w:t>the</w:t>
      </w:r>
      <w:r>
        <w:rPr>
          <w:spacing w:val="-6"/>
        </w:rPr>
        <w:t xml:space="preserve"> </w:t>
      </w:r>
      <w:r>
        <w:t>frightened</w:t>
      </w:r>
      <w:r>
        <w:rPr>
          <w:spacing w:val="-6"/>
        </w:rPr>
        <w:t xml:space="preserve"> </w:t>
      </w:r>
      <w:r>
        <w:t>hare</w:t>
      </w:r>
      <w:r>
        <w:rPr>
          <w:spacing w:val="-6"/>
        </w:rPr>
        <w:t xml:space="preserve"> </w:t>
      </w:r>
      <w:r>
        <w:t>flit</w:t>
      </w:r>
      <w:r>
        <w:rPr>
          <w:spacing w:val="-6"/>
        </w:rPr>
        <w:t xml:space="preserve"> </w:t>
      </w:r>
      <w:r>
        <w:t>over</w:t>
      </w:r>
      <w:r>
        <w:rPr>
          <w:spacing w:val="-6"/>
        </w:rPr>
        <w:t xml:space="preserve"> </w:t>
      </w:r>
      <w:r>
        <w:t>the</w:t>
      </w:r>
      <w:r>
        <w:rPr>
          <w:spacing w:val="-6"/>
        </w:rPr>
        <w:t xml:space="preserve"> </w:t>
      </w:r>
      <w:proofErr w:type="gramStart"/>
      <w:r>
        <w:t>plain:—</w:t>
      </w:r>
      <w:proofErr w:type="gramEnd"/>
      <w:r>
        <w:t>With</w:t>
      </w:r>
      <w:r>
        <w:rPr>
          <w:spacing w:val="-6"/>
        </w:rPr>
        <w:t xml:space="preserve"> </w:t>
      </w:r>
      <w:r>
        <w:t>eager</w:t>
      </w:r>
      <w:r>
        <w:rPr>
          <w:spacing w:val="-6"/>
        </w:rPr>
        <w:t xml:space="preserve"> </w:t>
      </w:r>
      <w:r>
        <w:t>nose</w:t>
      </w:r>
      <w:r>
        <w:rPr>
          <w:spacing w:val="-6"/>
        </w:rPr>
        <w:t xml:space="preserve"> </w:t>
      </w:r>
      <w:r>
        <w:t>outstretched,</w:t>
      </w:r>
      <w:r>
        <w:rPr>
          <w:spacing w:val="-5"/>
        </w:rPr>
        <w:t xml:space="preserve"> </w:t>
      </w:r>
      <w:r>
        <w:t>impetuous,</w:t>
      </w:r>
      <w:r>
        <w:rPr>
          <w:spacing w:val="-52"/>
        </w:rPr>
        <w:t xml:space="preserve"> </w:t>
      </w:r>
      <w:r>
        <w:t>he</w:t>
      </w:r>
      <w:r>
        <w:rPr>
          <w:spacing w:val="-6"/>
        </w:rPr>
        <w:t xml:space="preserve"> </w:t>
      </w:r>
      <w:r>
        <w:t>rushes</w:t>
      </w:r>
      <w:r>
        <w:rPr>
          <w:spacing w:val="-6"/>
        </w:rPr>
        <w:t xml:space="preserve"> </w:t>
      </w:r>
      <w:r>
        <w:t>on</w:t>
      </w:r>
      <w:r>
        <w:rPr>
          <w:spacing w:val="-5"/>
        </w:rPr>
        <w:t xml:space="preserve"> </w:t>
      </w:r>
      <w:r>
        <w:t>his</w:t>
      </w:r>
      <w:r>
        <w:rPr>
          <w:spacing w:val="-6"/>
        </w:rPr>
        <w:t xml:space="preserve"> </w:t>
      </w:r>
      <w:r>
        <w:t>prey,</w:t>
      </w:r>
      <w:r>
        <w:rPr>
          <w:spacing w:val="-5"/>
        </w:rPr>
        <w:t xml:space="preserve"> </w:t>
      </w:r>
      <w:r>
        <w:t>and</w:t>
      </w:r>
      <w:r>
        <w:rPr>
          <w:spacing w:val="-6"/>
        </w:rPr>
        <w:t xml:space="preserve"> </w:t>
      </w:r>
      <w:r>
        <w:t>gains</w:t>
      </w:r>
      <w:r>
        <w:rPr>
          <w:spacing w:val="-6"/>
        </w:rPr>
        <w:t xml:space="preserve"> </w:t>
      </w:r>
      <w:r>
        <w:t>upon</w:t>
      </w:r>
      <w:r>
        <w:rPr>
          <w:spacing w:val="-5"/>
        </w:rPr>
        <w:t xml:space="preserve"> </w:t>
      </w:r>
      <w:r>
        <w:t>her</w:t>
      </w:r>
      <w:r>
        <w:rPr>
          <w:spacing w:val="-6"/>
        </w:rPr>
        <w:t xml:space="preserve"> </w:t>
      </w:r>
      <w:r>
        <w:t>till</w:t>
      </w:r>
      <w:r>
        <w:rPr>
          <w:spacing w:val="-5"/>
        </w:rPr>
        <w:t xml:space="preserve"> </w:t>
      </w:r>
      <w:r>
        <w:t>he</w:t>
      </w:r>
      <w:r>
        <w:rPr>
          <w:spacing w:val="-6"/>
        </w:rPr>
        <w:t xml:space="preserve"> </w:t>
      </w:r>
      <w:r>
        <w:t>treads</w:t>
      </w:r>
      <w:r>
        <w:rPr>
          <w:spacing w:val="-5"/>
        </w:rPr>
        <w:t xml:space="preserve"> </w:t>
      </w:r>
      <w:r>
        <w:t>her</w:t>
      </w:r>
      <w:r>
        <w:rPr>
          <w:spacing w:val="-6"/>
        </w:rPr>
        <w:t xml:space="preserve"> </w:t>
      </w:r>
      <w:r>
        <w:t>feet,</w:t>
      </w:r>
      <w:r>
        <w:rPr>
          <w:spacing w:val="-6"/>
        </w:rPr>
        <w:t xml:space="preserve"> </w:t>
      </w:r>
      <w:r>
        <w:t>and</w:t>
      </w:r>
      <w:r>
        <w:rPr>
          <w:spacing w:val="-5"/>
        </w:rPr>
        <w:t xml:space="preserve"> </w:t>
      </w:r>
      <w:r>
        <w:t>almost</w:t>
      </w:r>
      <w:r>
        <w:rPr>
          <w:spacing w:val="-6"/>
        </w:rPr>
        <w:t xml:space="preserve"> </w:t>
      </w:r>
      <w:r>
        <w:t>fastens</w:t>
      </w:r>
      <w:r>
        <w:rPr>
          <w:spacing w:val="-5"/>
        </w:rPr>
        <w:t xml:space="preserve"> </w:t>
      </w:r>
      <w:r>
        <w:t>in</w:t>
      </w:r>
      <w:r>
        <w:rPr>
          <w:spacing w:val="-6"/>
        </w:rPr>
        <w:t xml:space="preserve"> </w:t>
      </w:r>
      <w:r>
        <w:t>her</w:t>
      </w:r>
      <w:r>
        <w:rPr>
          <w:spacing w:val="-6"/>
        </w:rPr>
        <w:t xml:space="preserve"> </w:t>
      </w:r>
      <w:r>
        <w:t>side</w:t>
      </w:r>
      <w:r>
        <w:rPr>
          <w:spacing w:val="-5"/>
        </w:rPr>
        <w:t xml:space="preserve"> </w:t>
      </w:r>
      <w:r>
        <w:t>his</w:t>
      </w:r>
      <w:r>
        <w:rPr>
          <w:spacing w:val="-6"/>
        </w:rPr>
        <w:t xml:space="preserve"> </w:t>
      </w:r>
      <w:r>
        <w:t>fangs;</w:t>
      </w:r>
    </w:p>
    <w:p w14:paraId="2C49EDAB" w14:textId="77777777" w:rsidR="003A417A" w:rsidRDefault="003A417A" w:rsidP="002672F3">
      <w:pPr>
        <w:pStyle w:val="Body"/>
      </w:pPr>
      <w:r>
        <w:t>but</w:t>
      </w:r>
      <w:r>
        <w:rPr>
          <w:spacing w:val="-6"/>
        </w:rPr>
        <w:t xml:space="preserve"> </w:t>
      </w:r>
      <w:r>
        <w:t>she,</w:t>
      </w:r>
      <w:r>
        <w:rPr>
          <w:spacing w:val="-5"/>
        </w:rPr>
        <w:t xml:space="preserve"> </w:t>
      </w:r>
      <w:r>
        <w:t>whilst</w:t>
      </w:r>
      <w:r>
        <w:rPr>
          <w:spacing w:val="-5"/>
        </w:rPr>
        <w:t xml:space="preserve"> </w:t>
      </w:r>
      <w:r>
        <w:t>dreading</w:t>
      </w:r>
      <w:r>
        <w:rPr>
          <w:spacing w:val="-5"/>
        </w:rPr>
        <w:t xml:space="preserve"> </w:t>
      </w:r>
      <w:r>
        <w:t>that</w:t>
      </w:r>
      <w:r>
        <w:rPr>
          <w:spacing w:val="-5"/>
        </w:rPr>
        <w:t xml:space="preserve"> </w:t>
      </w:r>
      <w:r>
        <w:t>her</w:t>
      </w:r>
      <w:r>
        <w:rPr>
          <w:spacing w:val="-5"/>
        </w:rPr>
        <w:t xml:space="preserve"> </w:t>
      </w:r>
      <w:r>
        <w:t>end</w:t>
      </w:r>
      <w:r>
        <w:rPr>
          <w:spacing w:val="-5"/>
        </w:rPr>
        <w:t xml:space="preserve"> </w:t>
      </w:r>
      <w:r>
        <w:t>is</w:t>
      </w:r>
      <w:r>
        <w:rPr>
          <w:spacing w:val="-5"/>
        </w:rPr>
        <w:t xml:space="preserve"> </w:t>
      </w:r>
      <w:r>
        <w:t>near,</w:t>
      </w:r>
      <w:r>
        <w:rPr>
          <w:spacing w:val="-5"/>
        </w:rPr>
        <w:t xml:space="preserve"> </w:t>
      </w:r>
      <w:r>
        <w:t>is</w:t>
      </w:r>
      <w:r>
        <w:rPr>
          <w:spacing w:val="-5"/>
        </w:rPr>
        <w:t xml:space="preserve"> </w:t>
      </w:r>
      <w:r>
        <w:t>suddenly</w:t>
      </w:r>
      <w:r>
        <w:rPr>
          <w:spacing w:val="-5"/>
        </w:rPr>
        <w:t xml:space="preserve"> </w:t>
      </w:r>
      <w:r>
        <w:t>delivered</w:t>
      </w:r>
      <w:r>
        <w:rPr>
          <w:spacing w:val="-5"/>
        </w:rPr>
        <w:t xml:space="preserve"> </w:t>
      </w:r>
      <w:r>
        <w:t>from</w:t>
      </w:r>
      <w:r>
        <w:rPr>
          <w:spacing w:val="-5"/>
        </w:rPr>
        <w:t xml:space="preserve"> </w:t>
      </w:r>
      <w:r>
        <w:t>her</w:t>
      </w:r>
      <w:r>
        <w:rPr>
          <w:spacing w:val="-5"/>
        </w:rPr>
        <w:t xml:space="preserve"> </w:t>
      </w:r>
      <w:r>
        <w:t>fright;</w:t>
      </w:r>
      <w:r>
        <w:rPr>
          <w:spacing w:val="-5"/>
        </w:rPr>
        <w:t xml:space="preserve"> </w:t>
      </w:r>
      <w:r>
        <w:t>so</w:t>
      </w:r>
      <w:r>
        <w:rPr>
          <w:spacing w:val="-5"/>
        </w:rPr>
        <w:t xml:space="preserve"> </w:t>
      </w:r>
      <w:r>
        <w:t>was</w:t>
      </w:r>
      <w:r>
        <w:rPr>
          <w:spacing w:val="-5"/>
        </w:rPr>
        <w:t xml:space="preserve"> </w:t>
      </w:r>
      <w:r>
        <w:t>it</w:t>
      </w:r>
      <w:r>
        <w:rPr>
          <w:spacing w:val="-5"/>
        </w:rPr>
        <w:t xml:space="preserve"> </w:t>
      </w:r>
      <w:r>
        <w:t>with</w:t>
      </w:r>
      <w:r>
        <w:rPr>
          <w:spacing w:val="-5"/>
        </w:rPr>
        <w:t xml:space="preserve"> </w:t>
      </w:r>
      <w:r>
        <w:t>the</w:t>
      </w:r>
      <w:r>
        <w:rPr>
          <w:spacing w:val="-5"/>
        </w:rPr>
        <w:t xml:space="preserve"> </w:t>
      </w:r>
      <w:r>
        <w:t>god</w:t>
      </w:r>
      <w:r>
        <w:rPr>
          <w:spacing w:val="-5"/>
        </w:rPr>
        <w:t xml:space="preserve"> </w:t>
      </w:r>
      <w:r>
        <w:t>and</w:t>
      </w:r>
      <w:r>
        <w:rPr>
          <w:spacing w:val="-53"/>
        </w:rPr>
        <w:t xml:space="preserve"> </w:t>
      </w:r>
      <w:r>
        <w:t>virgin:</w:t>
      </w:r>
      <w:r>
        <w:rPr>
          <w:spacing w:val="-6"/>
        </w:rPr>
        <w:t xml:space="preserve"> </w:t>
      </w:r>
      <w:r>
        <w:t>one</w:t>
      </w:r>
      <w:r>
        <w:rPr>
          <w:spacing w:val="-6"/>
        </w:rPr>
        <w:t xml:space="preserve"> </w:t>
      </w:r>
      <w:r>
        <w:t>with</w:t>
      </w:r>
      <w:r>
        <w:rPr>
          <w:spacing w:val="-5"/>
        </w:rPr>
        <w:t xml:space="preserve"> </w:t>
      </w:r>
      <w:r>
        <w:t>hope</w:t>
      </w:r>
      <w:r>
        <w:rPr>
          <w:spacing w:val="-6"/>
        </w:rPr>
        <w:t xml:space="preserve"> </w:t>
      </w:r>
      <w:r>
        <w:t>pursued,</w:t>
      </w:r>
      <w:r>
        <w:rPr>
          <w:spacing w:val="-5"/>
        </w:rPr>
        <w:t xml:space="preserve"> </w:t>
      </w:r>
      <w:r>
        <w:t>the</w:t>
      </w:r>
      <w:r>
        <w:rPr>
          <w:spacing w:val="-6"/>
        </w:rPr>
        <w:t xml:space="preserve"> </w:t>
      </w:r>
      <w:r>
        <w:t>other</w:t>
      </w:r>
      <w:r>
        <w:rPr>
          <w:spacing w:val="-5"/>
        </w:rPr>
        <w:t xml:space="preserve"> </w:t>
      </w:r>
      <w:r>
        <w:t>fled</w:t>
      </w:r>
      <w:r>
        <w:rPr>
          <w:spacing w:val="-6"/>
        </w:rPr>
        <w:t xml:space="preserve"> </w:t>
      </w:r>
      <w:r>
        <w:t>in</w:t>
      </w:r>
      <w:r>
        <w:rPr>
          <w:spacing w:val="-5"/>
        </w:rPr>
        <w:t xml:space="preserve"> </w:t>
      </w:r>
      <w:r>
        <w:t>fear;</w:t>
      </w:r>
      <w:r>
        <w:rPr>
          <w:spacing w:val="-6"/>
        </w:rPr>
        <w:t xml:space="preserve"> </w:t>
      </w:r>
      <w:r>
        <w:t>and</w:t>
      </w:r>
      <w:r>
        <w:rPr>
          <w:spacing w:val="-5"/>
        </w:rPr>
        <w:t xml:space="preserve"> </w:t>
      </w:r>
      <w:r>
        <w:t>he</w:t>
      </w:r>
      <w:r>
        <w:rPr>
          <w:spacing w:val="-6"/>
        </w:rPr>
        <w:t xml:space="preserve"> </w:t>
      </w:r>
      <w:r>
        <w:t>who</w:t>
      </w:r>
      <w:r>
        <w:rPr>
          <w:spacing w:val="-5"/>
        </w:rPr>
        <w:t xml:space="preserve"> </w:t>
      </w:r>
      <w:r>
        <w:t>followed,</w:t>
      </w:r>
      <w:r>
        <w:rPr>
          <w:spacing w:val="-6"/>
        </w:rPr>
        <w:t xml:space="preserve"> </w:t>
      </w:r>
      <w:r>
        <w:t>borne</w:t>
      </w:r>
      <w:r>
        <w:rPr>
          <w:spacing w:val="-5"/>
        </w:rPr>
        <w:t xml:space="preserve"> </w:t>
      </w:r>
      <w:r>
        <w:t>on</w:t>
      </w:r>
      <w:r>
        <w:rPr>
          <w:spacing w:val="-6"/>
        </w:rPr>
        <w:t xml:space="preserve"> </w:t>
      </w:r>
      <w:r>
        <w:t>wings</w:t>
      </w:r>
      <w:r>
        <w:rPr>
          <w:spacing w:val="-6"/>
        </w:rPr>
        <w:t xml:space="preserve"> </w:t>
      </w:r>
      <w:r>
        <w:t>of</w:t>
      </w:r>
      <w:r>
        <w:rPr>
          <w:spacing w:val="-5"/>
        </w:rPr>
        <w:t xml:space="preserve"> </w:t>
      </w:r>
      <w:r>
        <w:t>love,</w:t>
      </w:r>
      <w:r>
        <w:rPr>
          <w:spacing w:val="-6"/>
        </w:rPr>
        <w:t xml:space="preserve"> </w:t>
      </w:r>
      <w:r>
        <w:t>permitted</w:t>
      </w:r>
      <w:r>
        <w:rPr>
          <w:spacing w:val="-5"/>
        </w:rPr>
        <w:t xml:space="preserve"> </w:t>
      </w:r>
      <w:r>
        <w:t>her</w:t>
      </w:r>
      <w:r>
        <w:rPr>
          <w:spacing w:val="-53"/>
        </w:rPr>
        <w:t xml:space="preserve"> </w:t>
      </w:r>
      <w:r>
        <w:rPr>
          <w:w w:val="105"/>
        </w:rPr>
        <w:t>no</w:t>
      </w:r>
      <w:r>
        <w:rPr>
          <w:spacing w:val="-11"/>
          <w:w w:val="105"/>
        </w:rPr>
        <w:t xml:space="preserve"> </w:t>
      </w:r>
      <w:r>
        <w:rPr>
          <w:w w:val="105"/>
        </w:rPr>
        <w:t>rest</w:t>
      </w:r>
      <w:r>
        <w:rPr>
          <w:spacing w:val="-11"/>
          <w:w w:val="105"/>
        </w:rPr>
        <w:t xml:space="preserve"> </w:t>
      </w:r>
      <w:r>
        <w:rPr>
          <w:w w:val="105"/>
        </w:rPr>
        <w:t>and</w:t>
      </w:r>
      <w:r>
        <w:rPr>
          <w:spacing w:val="-11"/>
          <w:w w:val="105"/>
        </w:rPr>
        <w:t xml:space="preserve"> </w:t>
      </w:r>
      <w:r>
        <w:rPr>
          <w:w w:val="105"/>
        </w:rPr>
        <w:t>gained</w:t>
      </w:r>
      <w:r>
        <w:rPr>
          <w:spacing w:val="-11"/>
          <w:w w:val="105"/>
        </w:rPr>
        <w:t xml:space="preserve"> </w:t>
      </w:r>
      <w:r>
        <w:rPr>
          <w:w w:val="105"/>
        </w:rPr>
        <w:t>on</w:t>
      </w:r>
      <w:r>
        <w:rPr>
          <w:spacing w:val="-11"/>
          <w:w w:val="105"/>
        </w:rPr>
        <w:t xml:space="preserve"> </w:t>
      </w:r>
      <w:r>
        <w:rPr>
          <w:w w:val="105"/>
        </w:rPr>
        <w:t>her,</w:t>
      </w:r>
      <w:r>
        <w:rPr>
          <w:spacing w:val="-11"/>
          <w:w w:val="105"/>
        </w:rPr>
        <w:t xml:space="preserve"> </w:t>
      </w:r>
      <w:r>
        <w:rPr>
          <w:w w:val="105"/>
        </w:rPr>
        <w:t>until</w:t>
      </w:r>
      <w:r>
        <w:rPr>
          <w:spacing w:val="-10"/>
          <w:w w:val="105"/>
        </w:rPr>
        <w:t xml:space="preserve"> </w:t>
      </w:r>
      <w:r>
        <w:rPr>
          <w:w w:val="105"/>
        </w:rPr>
        <w:t>his</w:t>
      </w:r>
      <w:r>
        <w:rPr>
          <w:spacing w:val="-11"/>
          <w:w w:val="105"/>
        </w:rPr>
        <w:t xml:space="preserve"> </w:t>
      </w:r>
      <w:r>
        <w:rPr>
          <w:w w:val="105"/>
        </w:rPr>
        <w:t>warm</w:t>
      </w:r>
      <w:r>
        <w:rPr>
          <w:spacing w:val="-11"/>
          <w:w w:val="105"/>
        </w:rPr>
        <w:t xml:space="preserve"> </w:t>
      </w:r>
      <w:r>
        <w:rPr>
          <w:w w:val="105"/>
        </w:rPr>
        <w:t>breath</w:t>
      </w:r>
      <w:r>
        <w:rPr>
          <w:spacing w:val="-11"/>
          <w:w w:val="105"/>
        </w:rPr>
        <w:t xml:space="preserve"> </w:t>
      </w:r>
      <w:r>
        <w:rPr>
          <w:w w:val="105"/>
        </w:rPr>
        <w:t>mingled</w:t>
      </w:r>
      <w:r>
        <w:rPr>
          <w:spacing w:val="-11"/>
          <w:w w:val="105"/>
        </w:rPr>
        <w:t xml:space="preserve"> </w:t>
      </w:r>
      <w:r>
        <w:rPr>
          <w:w w:val="105"/>
        </w:rPr>
        <w:t>in</w:t>
      </w:r>
      <w:r>
        <w:rPr>
          <w:spacing w:val="-11"/>
          <w:w w:val="105"/>
        </w:rPr>
        <w:t xml:space="preserve"> </w:t>
      </w:r>
      <w:r>
        <w:rPr>
          <w:w w:val="105"/>
        </w:rPr>
        <w:t>her</w:t>
      </w:r>
      <w:r>
        <w:rPr>
          <w:spacing w:val="-10"/>
          <w:w w:val="105"/>
        </w:rPr>
        <w:t xml:space="preserve"> </w:t>
      </w:r>
      <w:r>
        <w:rPr>
          <w:w w:val="105"/>
        </w:rPr>
        <w:t>hair.</w:t>
      </w:r>
    </w:p>
    <w:p w14:paraId="2B2F8433" w14:textId="77777777" w:rsidR="003A417A" w:rsidRDefault="003A417A" w:rsidP="002672F3">
      <w:pPr>
        <w:pStyle w:val="Body"/>
      </w:pPr>
      <w:r>
        <w:t>Her strength spent, pale and faint, with pleading eyes she gazed upon her father’s waves and prayed, “Help me</w:t>
      </w:r>
      <w:r>
        <w:rPr>
          <w:spacing w:val="-52"/>
        </w:rPr>
        <w:t xml:space="preserve"> </w:t>
      </w:r>
      <w:r>
        <w:t>my</w:t>
      </w:r>
      <w:r>
        <w:rPr>
          <w:spacing w:val="-8"/>
        </w:rPr>
        <w:t xml:space="preserve"> </w:t>
      </w:r>
      <w:r>
        <w:t>father,</w:t>
      </w:r>
      <w:r>
        <w:rPr>
          <w:spacing w:val="-7"/>
        </w:rPr>
        <w:t xml:space="preserve"> </w:t>
      </w:r>
      <w:r>
        <w:t>if</w:t>
      </w:r>
      <w:r>
        <w:rPr>
          <w:spacing w:val="-8"/>
        </w:rPr>
        <w:t xml:space="preserve"> </w:t>
      </w:r>
      <w:r>
        <w:t>thy</w:t>
      </w:r>
      <w:r>
        <w:rPr>
          <w:spacing w:val="-7"/>
        </w:rPr>
        <w:t xml:space="preserve"> </w:t>
      </w:r>
      <w:r>
        <w:t>flowing</w:t>
      </w:r>
      <w:r>
        <w:rPr>
          <w:spacing w:val="-7"/>
        </w:rPr>
        <w:t xml:space="preserve"> </w:t>
      </w:r>
      <w:r>
        <w:t>streams</w:t>
      </w:r>
      <w:r>
        <w:rPr>
          <w:spacing w:val="-8"/>
        </w:rPr>
        <w:t xml:space="preserve"> </w:t>
      </w:r>
      <w:r>
        <w:t>have</w:t>
      </w:r>
      <w:r>
        <w:rPr>
          <w:spacing w:val="-7"/>
        </w:rPr>
        <w:t xml:space="preserve"> </w:t>
      </w:r>
      <w:r>
        <w:t>virtue!</w:t>
      </w:r>
      <w:r>
        <w:rPr>
          <w:spacing w:val="-7"/>
        </w:rPr>
        <w:t xml:space="preserve"> </w:t>
      </w:r>
      <w:r>
        <w:t>Cover</w:t>
      </w:r>
      <w:r>
        <w:rPr>
          <w:spacing w:val="-8"/>
        </w:rPr>
        <w:t xml:space="preserve"> </w:t>
      </w:r>
      <w:r>
        <w:t>me,</w:t>
      </w:r>
      <w:r>
        <w:rPr>
          <w:spacing w:val="-7"/>
        </w:rPr>
        <w:t xml:space="preserve"> </w:t>
      </w:r>
      <w:r>
        <w:t>O</w:t>
      </w:r>
      <w:r>
        <w:rPr>
          <w:spacing w:val="-7"/>
        </w:rPr>
        <w:t xml:space="preserve"> </w:t>
      </w:r>
      <w:r>
        <w:t>mother</w:t>
      </w:r>
      <w:r>
        <w:rPr>
          <w:spacing w:val="-8"/>
        </w:rPr>
        <w:t xml:space="preserve"> </w:t>
      </w:r>
      <w:r>
        <w:t>Earth!</w:t>
      </w:r>
      <w:r>
        <w:rPr>
          <w:spacing w:val="-7"/>
        </w:rPr>
        <w:t xml:space="preserve"> </w:t>
      </w:r>
      <w:r>
        <w:t>Destroy</w:t>
      </w:r>
      <w:r>
        <w:rPr>
          <w:spacing w:val="-7"/>
        </w:rPr>
        <w:t xml:space="preserve"> </w:t>
      </w:r>
      <w:r>
        <w:t>the</w:t>
      </w:r>
      <w:r>
        <w:rPr>
          <w:spacing w:val="-8"/>
        </w:rPr>
        <w:t xml:space="preserve"> </w:t>
      </w:r>
      <w:r>
        <w:t>beauty</w:t>
      </w:r>
      <w:r>
        <w:rPr>
          <w:spacing w:val="-7"/>
        </w:rPr>
        <w:t xml:space="preserve"> </w:t>
      </w:r>
      <w:r>
        <w:t>that</w:t>
      </w:r>
      <w:r>
        <w:rPr>
          <w:spacing w:val="-8"/>
        </w:rPr>
        <w:t xml:space="preserve"> </w:t>
      </w:r>
      <w:r>
        <w:t>has</w:t>
      </w:r>
      <w:r>
        <w:rPr>
          <w:spacing w:val="-7"/>
        </w:rPr>
        <w:t xml:space="preserve"> </w:t>
      </w:r>
      <w:r>
        <w:t>injured</w:t>
      </w:r>
      <w:r>
        <w:rPr>
          <w:spacing w:val="-7"/>
        </w:rPr>
        <w:t xml:space="preserve"> </w:t>
      </w:r>
      <w:proofErr w:type="gramStart"/>
      <w:r>
        <w:t>me,</w:t>
      </w:r>
      <w:r>
        <w:rPr>
          <w:spacing w:val="-8"/>
        </w:rPr>
        <w:t xml:space="preserve"> </w:t>
      </w:r>
      <w:r>
        <w:t>or</w:t>
      </w:r>
      <w:proofErr w:type="gramEnd"/>
      <w:r>
        <w:rPr>
          <w:spacing w:val="-52"/>
        </w:rPr>
        <w:t xml:space="preserve"> </w:t>
      </w:r>
      <w:r>
        <w:t>change</w:t>
      </w:r>
      <w:r>
        <w:rPr>
          <w:spacing w:val="-7"/>
        </w:rPr>
        <w:t xml:space="preserve"> </w:t>
      </w:r>
      <w:r>
        <w:t>the</w:t>
      </w:r>
      <w:r>
        <w:rPr>
          <w:spacing w:val="-6"/>
        </w:rPr>
        <w:t xml:space="preserve"> </w:t>
      </w:r>
      <w:r>
        <w:t>body</w:t>
      </w:r>
      <w:r>
        <w:rPr>
          <w:spacing w:val="-7"/>
        </w:rPr>
        <w:t xml:space="preserve"> </w:t>
      </w:r>
      <w:r>
        <w:t>that</w:t>
      </w:r>
      <w:r>
        <w:rPr>
          <w:spacing w:val="-6"/>
        </w:rPr>
        <w:t xml:space="preserve"> </w:t>
      </w:r>
      <w:r>
        <w:t>destroys</w:t>
      </w:r>
      <w:r>
        <w:rPr>
          <w:spacing w:val="-7"/>
        </w:rPr>
        <w:t xml:space="preserve"> </w:t>
      </w:r>
      <w:r>
        <w:t>my</w:t>
      </w:r>
      <w:r>
        <w:rPr>
          <w:spacing w:val="-6"/>
        </w:rPr>
        <w:t xml:space="preserve"> </w:t>
      </w:r>
      <w:r>
        <w:t>life.”</w:t>
      </w:r>
    </w:p>
    <w:p w14:paraId="58EF7284" w14:textId="77777777" w:rsidR="003A417A" w:rsidRDefault="003A417A" w:rsidP="002672F3">
      <w:pPr>
        <w:pStyle w:val="Body"/>
      </w:pPr>
      <w:r>
        <w:t>Before her prayer was ended, torpor seized on all her body, and a thin bark closed around her gentle bosom,</w:t>
      </w:r>
      <w:r>
        <w:rPr>
          <w:spacing w:val="-52"/>
        </w:rPr>
        <w:t xml:space="preserve"> </w:t>
      </w:r>
      <w:r>
        <w:t>and</w:t>
      </w:r>
      <w:r>
        <w:rPr>
          <w:spacing w:val="-10"/>
        </w:rPr>
        <w:t xml:space="preserve"> </w:t>
      </w:r>
      <w:r>
        <w:t>her</w:t>
      </w:r>
      <w:r>
        <w:rPr>
          <w:spacing w:val="-9"/>
        </w:rPr>
        <w:t xml:space="preserve"> </w:t>
      </w:r>
      <w:r>
        <w:t>hair</w:t>
      </w:r>
      <w:r>
        <w:rPr>
          <w:spacing w:val="-9"/>
        </w:rPr>
        <w:t xml:space="preserve"> </w:t>
      </w:r>
      <w:r>
        <w:t>became</w:t>
      </w:r>
      <w:r>
        <w:rPr>
          <w:spacing w:val="-9"/>
        </w:rPr>
        <w:t xml:space="preserve"> </w:t>
      </w:r>
      <w:r>
        <w:t>as</w:t>
      </w:r>
      <w:r>
        <w:rPr>
          <w:spacing w:val="-9"/>
        </w:rPr>
        <w:t xml:space="preserve"> </w:t>
      </w:r>
      <w:r>
        <w:t>moving</w:t>
      </w:r>
      <w:r>
        <w:rPr>
          <w:spacing w:val="-9"/>
        </w:rPr>
        <w:t xml:space="preserve"> </w:t>
      </w:r>
      <w:r>
        <w:t>leaves;</w:t>
      </w:r>
      <w:r>
        <w:rPr>
          <w:spacing w:val="-9"/>
        </w:rPr>
        <w:t xml:space="preserve"> </w:t>
      </w:r>
      <w:r>
        <w:t>her</w:t>
      </w:r>
      <w:r>
        <w:rPr>
          <w:spacing w:val="-9"/>
        </w:rPr>
        <w:t xml:space="preserve"> </w:t>
      </w:r>
      <w:r>
        <w:t>arms</w:t>
      </w:r>
      <w:r>
        <w:rPr>
          <w:spacing w:val="-9"/>
        </w:rPr>
        <w:t xml:space="preserve"> </w:t>
      </w:r>
      <w:r>
        <w:t>were</w:t>
      </w:r>
      <w:r>
        <w:rPr>
          <w:spacing w:val="-9"/>
        </w:rPr>
        <w:t xml:space="preserve"> </w:t>
      </w:r>
      <w:r>
        <w:t>changed</w:t>
      </w:r>
      <w:r>
        <w:rPr>
          <w:spacing w:val="-9"/>
        </w:rPr>
        <w:t xml:space="preserve"> </w:t>
      </w:r>
      <w:r>
        <w:t>to</w:t>
      </w:r>
      <w:r>
        <w:rPr>
          <w:spacing w:val="-9"/>
        </w:rPr>
        <w:t xml:space="preserve"> </w:t>
      </w:r>
      <w:r>
        <w:t>waving</w:t>
      </w:r>
      <w:r>
        <w:rPr>
          <w:spacing w:val="-9"/>
        </w:rPr>
        <w:t xml:space="preserve"> </w:t>
      </w:r>
      <w:r>
        <w:t>branches,</w:t>
      </w:r>
      <w:r>
        <w:rPr>
          <w:spacing w:val="-9"/>
        </w:rPr>
        <w:t xml:space="preserve"> </w:t>
      </w:r>
      <w:r>
        <w:t>and</w:t>
      </w:r>
      <w:r>
        <w:rPr>
          <w:spacing w:val="-10"/>
        </w:rPr>
        <w:t xml:space="preserve"> </w:t>
      </w:r>
      <w:r>
        <w:t>her</w:t>
      </w:r>
      <w:r>
        <w:rPr>
          <w:spacing w:val="-9"/>
        </w:rPr>
        <w:t xml:space="preserve"> </w:t>
      </w:r>
      <w:r>
        <w:t>active</w:t>
      </w:r>
      <w:r>
        <w:rPr>
          <w:spacing w:val="-9"/>
        </w:rPr>
        <w:t xml:space="preserve"> </w:t>
      </w:r>
      <w:r>
        <w:t>feet</w:t>
      </w:r>
      <w:r>
        <w:rPr>
          <w:spacing w:val="-9"/>
        </w:rPr>
        <w:t xml:space="preserve"> </w:t>
      </w:r>
      <w:r>
        <w:t>as</w:t>
      </w:r>
      <w:r>
        <w:rPr>
          <w:spacing w:val="-9"/>
        </w:rPr>
        <w:t xml:space="preserve"> </w:t>
      </w:r>
      <w:r>
        <w:t>clinging</w:t>
      </w:r>
      <w:r>
        <w:rPr>
          <w:spacing w:val="-52"/>
        </w:rPr>
        <w:t xml:space="preserve"> </w:t>
      </w:r>
      <w:r>
        <w:t>roots</w:t>
      </w:r>
      <w:r>
        <w:rPr>
          <w:spacing w:val="-7"/>
        </w:rPr>
        <w:t xml:space="preserve"> </w:t>
      </w:r>
      <w:r>
        <w:t>were</w:t>
      </w:r>
      <w:r>
        <w:rPr>
          <w:spacing w:val="-7"/>
        </w:rPr>
        <w:t xml:space="preserve"> </w:t>
      </w:r>
      <w:r>
        <w:t>fastened</w:t>
      </w:r>
      <w:r>
        <w:rPr>
          <w:spacing w:val="-7"/>
        </w:rPr>
        <w:t xml:space="preserve"> </w:t>
      </w:r>
      <w:r>
        <w:t>to</w:t>
      </w:r>
      <w:r>
        <w:rPr>
          <w:spacing w:val="-6"/>
        </w:rPr>
        <w:t xml:space="preserve"> </w:t>
      </w:r>
      <w:r>
        <w:t>the</w:t>
      </w:r>
      <w:r>
        <w:rPr>
          <w:spacing w:val="-7"/>
        </w:rPr>
        <w:t xml:space="preserve"> </w:t>
      </w:r>
      <w:r>
        <w:t>ground—</w:t>
      </w:r>
      <w:r>
        <w:rPr>
          <w:spacing w:val="-7"/>
        </w:rPr>
        <w:t xml:space="preserve"> </w:t>
      </w:r>
      <w:r>
        <w:t>her</w:t>
      </w:r>
      <w:r>
        <w:rPr>
          <w:spacing w:val="-7"/>
        </w:rPr>
        <w:t xml:space="preserve"> </w:t>
      </w:r>
      <w:r>
        <w:t>face</w:t>
      </w:r>
      <w:r>
        <w:rPr>
          <w:spacing w:val="-6"/>
        </w:rPr>
        <w:t xml:space="preserve"> </w:t>
      </w:r>
      <w:r>
        <w:t>was</w:t>
      </w:r>
      <w:r>
        <w:rPr>
          <w:spacing w:val="-7"/>
        </w:rPr>
        <w:t xml:space="preserve"> </w:t>
      </w:r>
      <w:r>
        <w:t>hidden</w:t>
      </w:r>
      <w:r>
        <w:rPr>
          <w:spacing w:val="-7"/>
        </w:rPr>
        <w:t xml:space="preserve"> </w:t>
      </w:r>
      <w:r>
        <w:t>with</w:t>
      </w:r>
      <w:r>
        <w:rPr>
          <w:spacing w:val="-7"/>
        </w:rPr>
        <w:t xml:space="preserve"> </w:t>
      </w:r>
      <w:r>
        <w:t>encircling</w:t>
      </w:r>
      <w:r>
        <w:rPr>
          <w:spacing w:val="-7"/>
        </w:rPr>
        <w:t xml:space="preserve"> </w:t>
      </w:r>
      <w:proofErr w:type="gramStart"/>
      <w:r>
        <w:t>leaves.—</w:t>
      </w:r>
      <w:proofErr w:type="gramEnd"/>
    </w:p>
    <w:p w14:paraId="7509118F" w14:textId="77777777" w:rsidR="003A417A" w:rsidRDefault="003A417A" w:rsidP="002672F3">
      <w:pPr>
        <w:pStyle w:val="Body"/>
      </w:pPr>
      <w:r>
        <w:t>Phoebus admired and loved the graceful tree, (For still, though changed, her slender form remained) and with</w:t>
      </w:r>
      <w:r>
        <w:rPr>
          <w:spacing w:val="-52"/>
        </w:rPr>
        <w:t xml:space="preserve"> </w:t>
      </w:r>
      <w:r>
        <w:t xml:space="preserve">his </w:t>
      </w:r>
      <w:proofErr w:type="gramStart"/>
      <w:r>
        <w:t>right hand</w:t>
      </w:r>
      <w:proofErr w:type="gramEnd"/>
      <w:r>
        <w:t xml:space="preserve"> lingering on the trunk he felt her bosom throbbing in the bark. He clung to trunk and branch</w:t>
      </w:r>
      <w:r>
        <w:rPr>
          <w:spacing w:val="1"/>
        </w:rPr>
        <w:t xml:space="preserve"> </w:t>
      </w:r>
      <w:r>
        <w:t>as</w:t>
      </w:r>
      <w:r>
        <w:rPr>
          <w:spacing w:val="1"/>
        </w:rPr>
        <w:t xml:space="preserve"> </w:t>
      </w:r>
      <w:r>
        <w:t>though</w:t>
      </w:r>
      <w:r>
        <w:rPr>
          <w:spacing w:val="-6"/>
        </w:rPr>
        <w:t xml:space="preserve"> </w:t>
      </w:r>
      <w:r>
        <w:t>to</w:t>
      </w:r>
      <w:r>
        <w:rPr>
          <w:spacing w:val="-5"/>
        </w:rPr>
        <w:t xml:space="preserve"> </w:t>
      </w:r>
      <w:r>
        <w:t>twine.</w:t>
      </w:r>
      <w:r>
        <w:rPr>
          <w:spacing w:val="-6"/>
        </w:rPr>
        <w:t xml:space="preserve"> </w:t>
      </w:r>
      <w:r>
        <w:t>His</w:t>
      </w:r>
      <w:r>
        <w:rPr>
          <w:spacing w:val="-5"/>
        </w:rPr>
        <w:t xml:space="preserve"> </w:t>
      </w:r>
      <w:r>
        <w:t>form</w:t>
      </w:r>
      <w:r>
        <w:rPr>
          <w:spacing w:val="-5"/>
        </w:rPr>
        <w:t xml:space="preserve"> </w:t>
      </w:r>
      <w:r>
        <w:t>with</w:t>
      </w:r>
      <w:r>
        <w:rPr>
          <w:spacing w:val="-6"/>
        </w:rPr>
        <w:t xml:space="preserve"> </w:t>
      </w:r>
      <w:r>
        <w:t>hers,</w:t>
      </w:r>
      <w:r>
        <w:rPr>
          <w:spacing w:val="-5"/>
        </w:rPr>
        <w:t xml:space="preserve"> </w:t>
      </w:r>
      <w:r>
        <w:t>and</w:t>
      </w:r>
      <w:r>
        <w:rPr>
          <w:spacing w:val="-6"/>
        </w:rPr>
        <w:t xml:space="preserve"> </w:t>
      </w:r>
      <w:r>
        <w:t>fondly</w:t>
      </w:r>
      <w:r>
        <w:rPr>
          <w:spacing w:val="-5"/>
        </w:rPr>
        <w:t xml:space="preserve"> </w:t>
      </w:r>
      <w:r>
        <w:t>kissed</w:t>
      </w:r>
      <w:r>
        <w:rPr>
          <w:spacing w:val="-5"/>
        </w:rPr>
        <w:t xml:space="preserve"> </w:t>
      </w:r>
      <w:r>
        <w:t>the</w:t>
      </w:r>
      <w:r>
        <w:rPr>
          <w:spacing w:val="-6"/>
        </w:rPr>
        <w:t xml:space="preserve"> </w:t>
      </w:r>
      <w:r>
        <w:t>wood</w:t>
      </w:r>
      <w:r>
        <w:rPr>
          <w:spacing w:val="-5"/>
        </w:rPr>
        <w:t xml:space="preserve"> </w:t>
      </w:r>
      <w:r>
        <w:t>that</w:t>
      </w:r>
      <w:r>
        <w:rPr>
          <w:spacing w:val="-6"/>
        </w:rPr>
        <w:t xml:space="preserve"> </w:t>
      </w:r>
      <w:r>
        <w:t>shrank</w:t>
      </w:r>
      <w:r>
        <w:rPr>
          <w:spacing w:val="-5"/>
        </w:rPr>
        <w:t xml:space="preserve"> </w:t>
      </w:r>
      <w:r>
        <w:t>from</w:t>
      </w:r>
      <w:r>
        <w:rPr>
          <w:spacing w:val="-5"/>
        </w:rPr>
        <w:t xml:space="preserve"> </w:t>
      </w:r>
      <w:r>
        <w:t>every</w:t>
      </w:r>
      <w:r>
        <w:rPr>
          <w:spacing w:val="-6"/>
        </w:rPr>
        <w:t xml:space="preserve"> </w:t>
      </w:r>
      <w:r>
        <w:t>kiss.</w:t>
      </w:r>
    </w:p>
    <w:p w14:paraId="564687EA" w14:textId="0AC8C527" w:rsidR="003A417A" w:rsidRDefault="003A417A" w:rsidP="002672F3">
      <w:pPr>
        <w:pStyle w:val="Body"/>
      </w:pPr>
      <w:r>
        <w:t xml:space="preserve">And </w:t>
      </w:r>
      <w:proofErr w:type="gramStart"/>
      <w:r>
        <w:t>thus</w:t>
      </w:r>
      <w:proofErr w:type="gramEnd"/>
      <w:r>
        <w:t xml:space="preserve"> the God; “Although thou canst not be my bride, thou shalt be called my chosen tree, and thy green</w:t>
      </w:r>
      <w:r>
        <w:rPr>
          <w:spacing w:val="1"/>
        </w:rPr>
        <w:t xml:space="preserve"> </w:t>
      </w:r>
      <w:r>
        <w:t>leaves,</w:t>
      </w:r>
      <w:r>
        <w:rPr>
          <w:spacing w:val="-12"/>
        </w:rPr>
        <w:t xml:space="preserve"> </w:t>
      </w:r>
      <w:r>
        <w:t>O</w:t>
      </w:r>
      <w:r>
        <w:rPr>
          <w:spacing w:val="-11"/>
        </w:rPr>
        <w:t xml:space="preserve"> </w:t>
      </w:r>
      <w:r>
        <w:t>Laurel!</w:t>
      </w:r>
      <w:r>
        <w:rPr>
          <w:spacing w:val="-11"/>
        </w:rPr>
        <w:t xml:space="preserve"> </w:t>
      </w:r>
      <w:r>
        <w:t>shall</w:t>
      </w:r>
      <w:r>
        <w:rPr>
          <w:spacing w:val="-11"/>
        </w:rPr>
        <w:t xml:space="preserve"> </w:t>
      </w:r>
      <w:r>
        <w:t>forever</w:t>
      </w:r>
      <w:r>
        <w:rPr>
          <w:spacing w:val="-12"/>
        </w:rPr>
        <w:t xml:space="preserve"> </w:t>
      </w:r>
      <w:r>
        <w:t>crown</w:t>
      </w:r>
      <w:r>
        <w:rPr>
          <w:spacing w:val="-11"/>
        </w:rPr>
        <w:t xml:space="preserve"> </w:t>
      </w:r>
      <w:r>
        <w:t>my</w:t>
      </w:r>
      <w:r>
        <w:rPr>
          <w:spacing w:val="-11"/>
        </w:rPr>
        <w:t xml:space="preserve"> </w:t>
      </w:r>
      <w:r>
        <w:t>brows,</w:t>
      </w:r>
      <w:r>
        <w:rPr>
          <w:spacing w:val="-11"/>
        </w:rPr>
        <w:t xml:space="preserve"> </w:t>
      </w:r>
      <w:r>
        <w:t>be</w:t>
      </w:r>
      <w:r>
        <w:rPr>
          <w:spacing w:val="-11"/>
        </w:rPr>
        <w:t xml:space="preserve"> </w:t>
      </w:r>
      <w:r>
        <w:t>wreathed</w:t>
      </w:r>
      <w:r>
        <w:rPr>
          <w:spacing w:val="-12"/>
        </w:rPr>
        <w:t xml:space="preserve"> </w:t>
      </w:r>
      <w:r>
        <w:t>around</w:t>
      </w:r>
      <w:r>
        <w:rPr>
          <w:spacing w:val="-11"/>
        </w:rPr>
        <w:t xml:space="preserve"> </w:t>
      </w:r>
      <w:r>
        <w:t>my</w:t>
      </w:r>
      <w:r>
        <w:rPr>
          <w:spacing w:val="-11"/>
        </w:rPr>
        <w:t xml:space="preserve"> </w:t>
      </w:r>
      <w:r>
        <w:t>quiver</w:t>
      </w:r>
      <w:r>
        <w:rPr>
          <w:spacing w:val="-11"/>
        </w:rPr>
        <w:t xml:space="preserve"> </w:t>
      </w:r>
      <w:r>
        <w:t>and</w:t>
      </w:r>
      <w:r>
        <w:rPr>
          <w:spacing w:val="-11"/>
        </w:rPr>
        <w:t xml:space="preserve"> </w:t>
      </w:r>
      <w:r>
        <w:t>my</w:t>
      </w:r>
      <w:r>
        <w:rPr>
          <w:spacing w:val="-12"/>
        </w:rPr>
        <w:t xml:space="preserve"> </w:t>
      </w:r>
      <w:r>
        <w:t>lyre;</w:t>
      </w:r>
      <w:r>
        <w:rPr>
          <w:spacing w:val="-11"/>
        </w:rPr>
        <w:t xml:space="preserve"> </w:t>
      </w:r>
      <w:r>
        <w:t>the</w:t>
      </w:r>
      <w:r>
        <w:rPr>
          <w:spacing w:val="-11"/>
        </w:rPr>
        <w:t xml:space="preserve"> </w:t>
      </w:r>
      <w:r>
        <w:t>Roman</w:t>
      </w:r>
      <w:r>
        <w:rPr>
          <w:spacing w:val="-11"/>
        </w:rPr>
        <w:t xml:space="preserve"> </w:t>
      </w:r>
      <w:r>
        <w:t>heroes</w:t>
      </w:r>
      <w:r>
        <w:rPr>
          <w:spacing w:val="-11"/>
        </w:rPr>
        <w:t xml:space="preserve"> </w:t>
      </w:r>
      <w:r>
        <w:t>shall</w:t>
      </w:r>
      <w:r>
        <w:rPr>
          <w:spacing w:val="-52"/>
        </w:rPr>
        <w:t xml:space="preserve"> </w:t>
      </w:r>
      <w:r>
        <w:t>be</w:t>
      </w:r>
      <w:r>
        <w:rPr>
          <w:spacing w:val="-6"/>
        </w:rPr>
        <w:t xml:space="preserve"> </w:t>
      </w:r>
      <w:r>
        <w:t>crowned</w:t>
      </w:r>
      <w:r>
        <w:rPr>
          <w:spacing w:val="-6"/>
        </w:rPr>
        <w:t xml:space="preserve"> </w:t>
      </w:r>
      <w:r>
        <w:t>with</w:t>
      </w:r>
      <w:r>
        <w:rPr>
          <w:spacing w:val="-5"/>
        </w:rPr>
        <w:t xml:space="preserve"> </w:t>
      </w:r>
      <w:r>
        <w:t>thee,</w:t>
      </w:r>
      <w:r>
        <w:rPr>
          <w:spacing w:val="-6"/>
        </w:rPr>
        <w:t xml:space="preserve"> </w:t>
      </w:r>
      <w:r>
        <w:t>as</w:t>
      </w:r>
      <w:r>
        <w:rPr>
          <w:spacing w:val="-5"/>
        </w:rPr>
        <w:t xml:space="preserve"> </w:t>
      </w:r>
      <w:r>
        <w:t>long</w:t>
      </w:r>
      <w:r>
        <w:rPr>
          <w:spacing w:val="-6"/>
        </w:rPr>
        <w:t xml:space="preserve"> </w:t>
      </w:r>
      <w:r>
        <w:t>processions</w:t>
      </w:r>
      <w:r>
        <w:rPr>
          <w:spacing w:val="-5"/>
        </w:rPr>
        <w:t xml:space="preserve"> </w:t>
      </w:r>
      <w:r>
        <w:t>climb</w:t>
      </w:r>
      <w:r>
        <w:rPr>
          <w:spacing w:val="-6"/>
        </w:rPr>
        <w:t xml:space="preserve"> </w:t>
      </w:r>
      <w:r>
        <w:t>the</w:t>
      </w:r>
      <w:r>
        <w:rPr>
          <w:spacing w:val="-5"/>
        </w:rPr>
        <w:t xml:space="preserve"> </w:t>
      </w:r>
      <w:r>
        <w:t>Capitol</w:t>
      </w:r>
      <w:r>
        <w:rPr>
          <w:spacing w:val="-6"/>
        </w:rPr>
        <w:t xml:space="preserve"> </w:t>
      </w:r>
      <w:r>
        <w:t>and</w:t>
      </w:r>
      <w:r>
        <w:rPr>
          <w:spacing w:val="-5"/>
        </w:rPr>
        <w:t xml:space="preserve"> </w:t>
      </w:r>
      <w:r>
        <w:t>chanting</w:t>
      </w:r>
      <w:r>
        <w:rPr>
          <w:spacing w:val="-6"/>
        </w:rPr>
        <w:t xml:space="preserve"> </w:t>
      </w:r>
      <w:r>
        <w:t>throngs</w:t>
      </w:r>
      <w:r>
        <w:rPr>
          <w:spacing w:val="-5"/>
        </w:rPr>
        <w:t xml:space="preserve"> </w:t>
      </w:r>
      <w:r>
        <w:t>proclaim</w:t>
      </w:r>
      <w:r>
        <w:rPr>
          <w:spacing w:val="-6"/>
        </w:rPr>
        <w:t xml:space="preserve"> </w:t>
      </w:r>
      <w:r>
        <w:t>their</w:t>
      </w:r>
      <w:r>
        <w:rPr>
          <w:spacing w:val="-5"/>
        </w:rPr>
        <w:t xml:space="preserve"> </w:t>
      </w:r>
      <w:r>
        <w:t>victories;</w:t>
      </w:r>
      <w:r>
        <w:rPr>
          <w:spacing w:val="-6"/>
        </w:rPr>
        <w:t xml:space="preserve"> </w:t>
      </w:r>
      <w:r>
        <w:t>and</w:t>
      </w:r>
      <w:r>
        <w:rPr>
          <w:spacing w:val="-5"/>
        </w:rPr>
        <w:t xml:space="preserve"> </w:t>
      </w:r>
      <w:r>
        <w:t>as</w:t>
      </w:r>
      <w:r w:rsidR="002672F3">
        <w:t xml:space="preserve"> </w:t>
      </w:r>
      <w:r>
        <w:t>a</w:t>
      </w:r>
      <w:r>
        <w:rPr>
          <w:spacing w:val="-9"/>
        </w:rPr>
        <w:t xml:space="preserve"> </w:t>
      </w:r>
      <w:r>
        <w:t>faithful</w:t>
      </w:r>
      <w:r>
        <w:rPr>
          <w:spacing w:val="-9"/>
        </w:rPr>
        <w:t xml:space="preserve"> </w:t>
      </w:r>
      <w:r>
        <w:t>warden</w:t>
      </w:r>
      <w:r>
        <w:rPr>
          <w:spacing w:val="-10"/>
        </w:rPr>
        <w:t xml:space="preserve"> </w:t>
      </w:r>
      <w:r>
        <w:t>thou</w:t>
      </w:r>
      <w:r>
        <w:rPr>
          <w:spacing w:val="-9"/>
        </w:rPr>
        <w:t xml:space="preserve"> </w:t>
      </w:r>
      <w:r>
        <w:t>shalt</w:t>
      </w:r>
      <w:r>
        <w:rPr>
          <w:spacing w:val="-9"/>
        </w:rPr>
        <w:t xml:space="preserve"> </w:t>
      </w:r>
      <w:r>
        <w:t>guard</w:t>
      </w:r>
      <w:r>
        <w:rPr>
          <w:spacing w:val="-9"/>
        </w:rPr>
        <w:t xml:space="preserve"> </w:t>
      </w:r>
      <w:r>
        <w:t>the</w:t>
      </w:r>
      <w:r>
        <w:rPr>
          <w:spacing w:val="-9"/>
        </w:rPr>
        <w:t xml:space="preserve"> </w:t>
      </w:r>
      <w:r>
        <w:t>civic</w:t>
      </w:r>
      <w:r>
        <w:rPr>
          <w:spacing w:val="-9"/>
        </w:rPr>
        <w:t xml:space="preserve"> </w:t>
      </w:r>
      <w:r>
        <w:t>crown</w:t>
      </w:r>
      <w:r>
        <w:rPr>
          <w:spacing w:val="-9"/>
        </w:rPr>
        <w:t xml:space="preserve"> </w:t>
      </w:r>
      <w:r>
        <w:t>of</w:t>
      </w:r>
      <w:r>
        <w:rPr>
          <w:spacing w:val="-9"/>
        </w:rPr>
        <w:t xml:space="preserve"> </w:t>
      </w:r>
      <w:r>
        <w:t>oak</w:t>
      </w:r>
      <w:r>
        <w:rPr>
          <w:spacing w:val="-9"/>
        </w:rPr>
        <w:t xml:space="preserve"> </w:t>
      </w:r>
      <w:r>
        <w:t>leaves</w:t>
      </w:r>
      <w:r>
        <w:rPr>
          <w:spacing w:val="-9"/>
        </w:rPr>
        <w:t xml:space="preserve"> </w:t>
      </w:r>
      <w:r>
        <w:t>fixed</w:t>
      </w:r>
      <w:r>
        <w:rPr>
          <w:spacing w:val="-9"/>
        </w:rPr>
        <w:t xml:space="preserve"> </w:t>
      </w:r>
      <w:r>
        <w:t>between</w:t>
      </w:r>
      <w:r>
        <w:rPr>
          <w:spacing w:val="-9"/>
        </w:rPr>
        <w:t xml:space="preserve"> </w:t>
      </w:r>
      <w:r>
        <w:t>thy</w:t>
      </w:r>
      <w:r>
        <w:rPr>
          <w:spacing w:val="-9"/>
        </w:rPr>
        <w:t xml:space="preserve"> </w:t>
      </w:r>
      <w:r>
        <w:t>branches,</w:t>
      </w:r>
      <w:r>
        <w:rPr>
          <w:spacing w:val="-9"/>
        </w:rPr>
        <w:t xml:space="preserve"> </w:t>
      </w:r>
      <w:r>
        <w:t>and</w:t>
      </w:r>
      <w:r>
        <w:rPr>
          <w:spacing w:val="-9"/>
        </w:rPr>
        <w:t xml:space="preserve"> </w:t>
      </w:r>
      <w:r>
        <w:t>before</w:t>
      </w:r>
      <w:r>
        <w:rPr>
          <w:spacing w:val="-9"/>
        </w:rPr>
        <w:t xml:space="preserve"> </w:t>
      </w:r>
      <w:r>
        <w:t>Augustan</w:t>
      </w:r>
      <w:r>
        <w:rPr>
          <w:spacing w:val="-52"/>
        </w:rPr>
        <w:t xml:space="preserve"> </w:t>
      </w:r>
      <w:r>
        <w:t>gates.</w:t>
      </w:r>
      <w:r>
        <w:rPr>
          <w:spacing w:val="-12"/>
        </w:rPr>
        <w:t xml:space="preserve"> </w:t>
      </w:r>
      <w:r>
        <w:t>And</w:t>
      </w:r>
      <w:r>
        <w:rPr>
          <w:spacing w:val="-11"/>
        </w:rPr>
        <w:t xml:space="preserve"> </w:t>
      </w:r>
      <w:r>
        <w:t>as</w:t>
      </w:r>
      <w:r>
        <w:rPr>
          <w:spacing w:val="-11"/>
        </w:rPr>
        <w:t xml:space="preserve"> </w:t>
      </w:r>
      <w:r>
        <w:t>my</w:t>
      </w:r>
      <w:r>
        <w:rPr>
          <w:spacing w:val="-12"/>
        </w:rPr>
        <w:t xml:space="preserve"> </w:t>
      </w:r>
      <w:r>
        <w:t>youthful</w:t>
      </w:r>
      <w:r>
        <w:rPr>
          <w:spacing w:val="-11"/>
        </w:rPr>
        <w:t xml:space="preserve"> </w:t>
      </w:r>
      <w:r>
        <w:t>head</w:t>
      </w:r>
      <w:r>
        <w:rPr>
          <w:spacing w:val="-11"/>
        </w:rPr>
        <w:t xml:space="preserve"> </w:t>
      </w:r>
      <w:r>
        <w:t>is</w:t>
      </w:r>
      <w:r>
        <w:rPr>
          <w:spacing w:val="-11"/>
        </w:rPr>
        <w:t xml:space="preserve"> </w:t>
      </w:r>
      <w:r>
        <w:t>never</w:t>
      </w:r>
      <w:r>
        <w:rPr>
          <w:spacing w:val="-12"/>
        </w:rPr>
        <w:t xml:space="preserve"> </w:t>
      </w:r>
      <w:r>
        <w:t>shorn,</w:t>
      </w:r>
      <w:r>
        <w:rPr>
          <w:spacing w:val="-11"/>
        </w:rPr>
        <w:t xml:space="preserve"> </w:t>
      </w:r>
      <w:r>
        <w:t>so,</w:t>
      </w:r>
      <w:r>
        <w:rPr>
          <w:spacing w:val="-11"/>
        </w:rPr>
        <w:t xml:space="preserve"> </w:t>
      </w:r>
      <w:r>
        <w:t>also,</w:t>
      </w:r>
      <w:r>
        <w:rPr>
          <w:spacing w:val="-11"/>
        </w:rPr>
        <w:t xml:space="preserve"> </w:t>
      </w:r>
      <w:r>
        <w:t>shalt</w:t>
      </w:r>
      <w:r>
        <w:rPr>
          <w:spacing w:val="-12"/>
        </w:rPr>
        <w:t xml:space="preserve"> </w:t>
      </w:r>
      <w:r>
        <w:t>thou</w:t>
      </w:r>
      <w:r>
        <w:rPr>
          <w:spacing w:val="-11"/>
        </w:rPr>
        <w:t xml:space="preserve"> </w:t>
      </w:r>
      <w:r>
        <w:t>ever</w:t>
      </w:r>
      <w:r>
        <w:rPr>
          <w:spacing w:val="-11"/>
        </w:rPr>
        <w:t xml:space="preserve"> </w:t>
      </w:r>
      <w:r>
        <w:t>bear</w:t>
      </w:r>
      <w:r>
        <w:rPr>
          <w:spacing w:val="-11"/>
        </w:rPr>
        <w:t xml:space="preserve"> </w:t>
      </w:r>
      <w:r>
        <w:t>thy</w:t>
      </w:r>
      <w:r>
        <w:rPr>
          <w:spacing w:val="-12"/>
        </w:rPr>
        <w:t xml:space="preserve"> </w:t>
      </w:r>
      <w:r>
        <w:t>leaves</w:t>
      </w:r>
      <w:r>
        <w:rPr>
          <w:spacing w:val="-11"/>
        </w:rPr>
        <w:t xml:space="preserve"> </w:t>
      </w:r>
      <w:r>
        <w:t>unchanging</w:t>
      </w:r>
      <w:r>
        <w:rPr>
          <w:spacing w:val="-11"/>
        </w:rPr>
        <w:t xml:space="preserve"> </w:t>
      </w:r>
      <w:r>
        <w:t>to</w:t>
      </w:r>
      <w:r>
        <w:rPr>
          <w:spacing w:val="-11"/>
        </w:rPr>
        <w:t xml:space="preserve"> </w:t>
      </w:r>
      <w:r>
        <w:t>thy</w:t>
      </w:r>
      <w:r>
        <w:rPr>
          <w:spacing w:val="-12"/>
        </w:rPr>
        <w:t xml:space="preserve"> </w:t>
      </w:r>
      <w:r>
        <w:t>glory.,”</w:t>
      </w:r>
    </w:p>
    <w:p w14:paraId="6AD90E1F" w14:textId="53401FF1" w:rsidR="003A417A" w:rsidRDefault="003A417A" w:rsidP="002672F3">
      <w:pPr>
        <w:pStyle w:val="Body"/>
      </w:pPr>
      <w:r>
        <w:t>Here</w:t>
      </w:r>
      <w:r>
        <w:rPr>
          <w:spacing w:val="-6"/>
        </w:rPr>
        <w:t xml:space="preserve"> </w:t>
      </w:r>
      <w:r>
        <w:t>the</w:t>
      </w:r>
      <w:r>
        <w:rPr>
          <w:spacing w:val="-5"/>
        </w:rPr>
        <w:t xml:space="preserve"> </w:t>
      </w:r>
      <w:r>
        <w:t>God,</w:t>
      </w:r>
      <w:r>
        <w:rPr>
          <w:spacing w:val="-5"/>
        </w:rPr>
        <w:t xml:space="preserve"> </w:t>
      </w:r>
      <w:r>
        <w:t>Phoebus</w:t>
      </w:r>
      <w:r>
        <w:rPr>
          <w:spacing w:val="-5"/>
        </w:rPr>
        <w:t xml:space="preserve"> </w:t>
      </w:r>
      <w:r>
        <w:t>Apollo,</w:t>
      </w:r>
      <w:r>
        <w:rPr>
          <w:spacing w:val="-5"/>
        </w:rPr>
        <w:t xml:space="preserve"> </w:t>
      </w:r>
      <w:r>
        <w:t>ended</w:t>
      </w:r>
      <w:r>
        <w:rPr>
          <w:spacing w:val="-5"/>
        </w:rPr>
        <w:t xml:space="preserve"> </w:t>
      </w:r>
      <w:r>
        <w:t>his</w:t>
      </w:r>
      <w:r>
        <w:rPr>
          <w:spacing w:val="-5"/>
        </w:rPr>
        <w:t xml:space="preserve"> </w:t>
      </w:r>
      <w:r>
        <w:t>lament,</w:t>
      </w:r>
      <w:r>
        <w:rPr>
          <w:spacing w:val="-6"/>
        </w:rPr>
        <w:t xml:space="preserve"> </w:t>
      </w:r>
      <w:r>
        <w:t>and</w:t>
      </w:r>
      <w:r>
        <w:rPr>
          <w:spacing w:val="-5"/>
        </w:rPr>
        <w:t xml:space="preserve"> </w:t>
      </w:r>
      <w:r>
        <w:t>unto</w:t>
      </w:r>
      <w:r>
        <w:rPr>
          <w:spacing w:val="-5"/>
        </w:rPr>
        <w:t xml:space="preserve"> </w:t>
      </w:r>
      <w:r>
        <w:t>him</w:t>
      </w:r>
      <w:r>
        <w:rPr>
          <w:spacing w:val="-5"/>
        </w:rPr>
        <w:t xml:space="preserve"> </w:t>
      </w:r>
      <w:r>
        <w:t>the</w:t>
      </w:r>
      <w:r>
        <w:rPr>
          <w:spacing w:val="-5"/>
        </w:rPr>
        <w:t xml:space="preserve"> </w:t>
      </w:r>
      <w:r>
        <w:t>Laurel</w:t>
      </w:r>
      <w:r>
        <w:rPr>
          <w:spacing w:val="-5"/>
        </w:rPr>
        <w:t xml:space="preserve"> </w:t>
      </w:r>
      <w:r>
        <w:t>bent</w:t>
      </w:r>
      <w:r>
        <w:rPr>
          <w:spacing w:val="-5"/>
        </w:rPr>
        <w:t xml:space="preserve"> </w:t>
      </w:r>
      <w:r>
        <w:t>her</w:t>
      </w:r>
      <w:r>
        <w:rPr>
          <w:spacing w:val="-5"/>
        </w:rPr>
        <w:t xml:space="preserve"> </w:t>
      </w:r>
      <w:r>
        <w:t>boughs,</w:t>
      </w:r>
      <w:r>
        <w:rPr>
          <w:spacing w:val="-6"/>
        </w:rPr>
        <w:t xml:space="preserve"> </w:t>
      </w:r>
      <w:r>
        <w:t>so</w:t>
      </w:r>
      <w:r>
        <w:rPr>
          <w:spacing w:val="-5"/>
        </w:rPr>
        <w:t xml:space="preserve"> </w:t>
      </w:r>
      <w:r>
        <w:t>lately</w:t>
      </w:r>
      <w:r>
        <w:rPr>
          <w:spacing w:val="-5"/>
        </w:rPr>
        <w:t xml:space="preserve"> </w:t>
      </w:r>
      <w:r>
        <w:t>fashioned;</w:t>
      </w:r>
      <w:r>
        <w:rPr>
          <w:spacing w:val="-52"/>
        </w:rPr>
        <w:t xml:space="preserve"> </w:t>
      </w:r>
      <w:r>
        <w:t>and</w:t>
      </w:r>
      <w:r>
        <w:rPr>
          <w:spacing w:val="-7"/>
        </w:rPr>
        <w:t xml:space="preserve"> </w:t>
      </w:r>
      <w:r>
        <w:t>it</w:t>
      </w:r>
      <w:r>
        <w:rPr>
          <w:spacing w:val="-6"/>
        </w:rPr>
        <w:t xml:space="preserve"> </w:t>
      </w:r>
      <w:r>
        <w:t>seemed</w:t>
      </w:r>
      <w:r>
        <w:rPr>
          <w:spacing w:val="-6"/>
        </w:rPr>
        <w:t xml:space="preserve"> </w:t>
      </w:r>
      <w:r>
        <w:t>to</w:t>
      </w:r>
      <w:r>
        <w:rPr>
          <w:spacing w:val="-6"/>
        </w:rPr>
        <w:t xml:space="preserve"> </w:t>
      </w:r>
      <w:r>
        <w:t>him</w:t>
      </w:r>
      <w:r>
        <w:rPr>
          <w:spacing w:val="-6"/>
        </w:rPr>
        <w:t xml:space="preserve"> </w:t>
      </w:r>
      <w:r>
        <w:t>her</w:t>
      </w:r>
      <w:r>
        <w:rPr>
          <w:spacing w:val="-6"/>
        </w:rPr>
        <w:t xml:space="preserve"> </w:t>
      </w:r>
      <w:r>
        <w:t>graceful</w:t>
      </w:r>
      <w:r>
        <w:rPr>
          <w:spacing w:val="-6"/>
        </w:rPr>
        <w:t xml:space="preserve"> </w:t>
      </w:r>
      <w:r>
        <w:t>nod</w:t>
      </w:r>
      <w:r>
        <w:rPr>
          <w:spacing w:val="-6"/>
        </w:rPr>
        <w:t xml:space="preserve"> </w:t>
      </w:r>
      <w:r>
        <w:t>gave</w:t>
      </w:r>
      <w:r>
        <w:rPr>
          <w:spacing w:val="-6"/>
        </w:rPr>
        <w:t xml:space="preserve"> </w:t>
      </w:r>
      <w:r>
        <w:t>answer</w:t>
      </w:r>
      <w:r>
        <w:rPr>
          <w:spacing w:val="-6"/>
        </w:rPr>
        <w:t xml:space="preserve"> </w:t>
      </w:r>
      <w:r>
        <w:t>to</w:t>
      </w:r>
      <w:r>
        <w:rPr>
          <w:spacing w:val="-6"/>
        </w:rPr>
        <w:t xml:space="preserve"> </w:t>
      </w:r>
      <w:r>
        <w:t>his</w:t>
      </w:r>
      <w:r>
        <w:rPr>
          <w:spacing w:val="-6"/>
        </w:rPr>
        <w:t xml:space="preserve"> </w:t>
      </w:r>
      <w:r>
        <w:t>love.</w:t>
      </w:r>
    </w:p>
    <w:p w14:paraId="5E1631EC" w14:textId="77777777" w:rsidR="002672F3" w:rsidRDefault="002672F3" w:rsidP="002672F3">
      <w:pPr>
        <w:pStyle w:val="Body"/>
      </w:pPr>
    </w:p>
    <w:p w14:paraId="22B3CDFB" w14:textId="75EB7BBE" w:rsidR="003A417A" w:rsidRDefault="003A417A" w:rsidP="002672F3">
      <w:pPr>
        <w:pStyle w:val="Heading4"/>
      </w:pPr>
      <w:r w:rsidRPr="002672F3">
        <w:rPr>
          <w:i/>
          <w:iCs/>
          <w:w w:val="95"/>
        </w:rPr>
        <w:t>Io.</w:t>
      </w:r>
      <w:r w:rsidRPr="002672F3">
        <w:rPr>
          <w:i/>
          <w:iCs/>
          <w:spacing w:val="-3"/>
          <w:w w:val="95"/>
        </w:rPr>
        <w:t xml:space="preserve"> </w:t>
      </w:r>
      <w:r w:rsidRPr="002672F3">
        <w:rPr>
          <w:i/>
          <w:iCs/>
          <w:w w:val="95"/>
        </w:rPr>
        <w:t>Argus.</w:t>
      </w:r>
      <w:r w:rsidRPr="002672F3">
        <w:rPr>
          <w:i/>
          <w:iCs/>
          <w:spacing w:val="-3"/>
          <w:w w:val="95"/>
        </w:rPr>
        <w:t xml:space="preserve"> </w:t>
      </w:r>
      <w:r w:rsidRPr="002672F3">
        <w:rPr>
          <w:i/>
          <w:iCs/>
          <w:w w:val="95"/>
        </w:rPr>
        <w:t>Syrinx.</w:t>
      </w:r>
      <w:r w:rsidR="002672F3">
        <w:t xml:space="preserve"> </w:t>
      </w:r>
      <w:r>
        <w:rPr>
          <w:w w:val="95"/>
        </w:rPr>
        <w:t>Io</w:t>
      </w:r>
      <w:r>
        <w:rPr>
          <w:spacing w:val="-4"/>
          <w:w w:val="95"/>
        </w:rPr>
        <w:t xml:space="preserve"> </w:t>
      </w:r>
      <w:r>
        <w:rPr>
          <w:w w:val="95"/>
        </w:rPr>
        <w:t>and</w:t>
      </w:r>
      <w:r>
        <w:rPr>
          <w:spacing w:val="-4"/>
          <w:w w:val="95"/>
        </w:rPr>
        <w:t xml:space="preserve"> </w:t>
      </w:r>
      <w:r>
        <w:rPr>
          <w:w w:val="95"/>
        </w:rPr>
        <w:t>Jupiter</w:t>
      </w:r>
    </w:p>
    <w:p w14:paraId="66F1D246" w14:textId="77777777" w:rsidR="003A417A" w:rsidRDefault="003A417A" w:rsidP="002672F3">
      <w:pPr>
        <w:pStyle w:val="Body"/>
      </w:pPr>
      <w:r>
        <w:rPr>
          <w:spacing w:val="-1"/>
        </w:rPr>
        <w:t>There</w:t>
      </w:r>
      <w:r>
        <w:rPr>
          <w:spacing w:val="-13"/>
        </w:rPr>
        <w:t xml:space="preserve"> </w:t>
      </w:r>
      <w:r>
        <w:rPr>
          <w:spacing w:val="-1"/>
        </w:rPr>
        <w:t>is</w:t>
      </w:r>
      <w:r>
        <w:rPr>
          <w:spacing w:val="-13"/>
        </w:rPr>
        <w:t xml:space="preserve"> </w:t>
      </w:r>
      <w:r>
        <w:rPr>
          <w:spacing w:val="-1"/>
        </w:rPr>
        <w:t>a</w:t>
      </w:r>
      <w:r>
        <w:rPr>
          <w:spacing w:val="-13"/>
        </w:rPr>
        <w:t xml:space="preserve"> </w:t>
      </w:r>
      <w:r>
        <w:rPr>
          <w:spacing w:val="-1"/>
        </w:rPr>
        <w:t>grove</w:t>
      </w:r>
      <w:r>
        <w:rPr>
          <w:spacing w:val="-12"/>
        </w:rPr>
        <w:t xml:space="preserve"> </w:t>
      </w:r>
      <w:r>
        <w:rPr>
          <w:spacing w:val="-1"/>
        </w:rPr>
        <w:t>in</w:t>
      </w:r>
      <w:r>
        <w:rPr>
          <w:spacing w:val="-13"/>
        </w:rPr>
        <w:t xml:space="preserve"> </w:t>
      </w:r>
      <w:r>
        <w:rPr>
          <w:color w:val="3953A4"/>
          <w:spacing w:val="-1"/>
          <w:u w:val="single" w:color="3953A4"/>
        </w:rPr>
        <w:t>Thessaly</w:t>
      </w:r>
      <w:r>
        <w:rPr>
          <w:spacing w:val="-1"/>
        </w:rPr>
        <w:t>,</w:t>
      </w:r>
      <w:r>
        <w:rPr>
          <w:spacing w:val="-13"/>
        </w:rPr>
        <w:t xml:space="preserve"> </w:t>
      </w:r>
      <w:r>
        <w:rPr>
          <w:spacing w:val="-1"/>
        </w:rPr>
        <w:t>enclosed</w:t>
      </w:r>
      <w:r>
        <w:rPr>
          <w:spacing w:val="-12"/>
        </w:rPr>
        <w:t xml:space="preserve"> </w:t>
      </w:r>
      <w:r>
        <w:rPr>
          <w:spacing w:val="-1"/>
        </w:rPr>
        <w:t>on</w:t>
      </w:r>
      <w:r>
        <w:rPr>
          <w:spacing w:val="-13"/>
        </w:rPr>
        <w:t xml:space="preserve"> </w:t>
      </w:r>
      <w:r>
        <w:rPr>
          <w:spacing w:val="-1"/>
        </w:rPr>
        <w:t>every</w:t>
      </w:r>
      <w:r>
        <w:rPr>
          <w:spacing w:val="-13"/>
        </w:rPr>
        <w:t xml:space="preserve"> </w:t>
      </w:r>
      <w:r>
        <w:t>side</w:t>
      </w:r>
      <w:r>
        <w:rPr>
          <w:spacing w:val="-12"/>
        </w:rPr>
        <w:t xml:space="preserve"> </w:t>
      </w:r>
      <w:r>
        <w:t>with</w:t>
      </w:r>
      <w:r>
        <w:rPr>
          <w:spacing w:val="-13"/>
        </w:rPr>
        <w:t xml:space="preserve"> </w:t>
      </w:r>
      <w:r>
        <w:t>crags,</w:t>
      </w:r>
      <w:r>
        <w:rPr>
          <w:spacing w:val="-13"/>
        </w:rPr>
        <w:t xml:space="preserve"> </w:t>
      </w:r>
      <w:proofErr w:type="gramStart"/>
      <w:r>
        <w:t>precipitous,—</w:t>
      </w:r>
      <w:proofErr w:type="gramEnd"/>
      <w:r>
        <w:rPr>
          <w:spacing w:val="-12"/>
        </w:rPr>
        <w:t xml:space="preserve"> </w:t>
      </w:r>
      <w:r>
        <w:t>on</w:t>
      </w:r>
      <w:r>
        <w:rPr>
          <w:spacing w:val="-13"/>
        </w:rPr>
        <w:t xml:space="preserve"> </w:t>
      </w:r>
      <w:r>
        <w:t>which</w:t>
      </w:r>
      <w:r>
        <w:rPr>
          <w:spacing w:val="-13"/>
        </w:rPr>
        <w:t xml:space="preserve"> </w:t>
      </w:r>
      <w:r>
        <w:t>a</w:t>
      </w:r>
      <w:r>
        <w:rPr>
          <w:spacing w:val="-12"/>
        </w:rPr>
        <w:t xml:space="preserve"> </w:t>
      </w:r>
      <w:r>
        <w:t>forest</w:t>
      </w:r>
      <w:r>
        <w:rPr>
          <w:spacing w:val="-13"/>
        </w:rPr>
        <w:t xml:space="preserve"> </w:t>
      </w:r>
      <w:r>
        <w:t>grows—and</w:t>
      </w:r>
      <w:r>
        <w:rPr>
          <w:spacing w:val="-13"/>
        </w:rPr>
        <w:t xml:space="preserve"> </w:t>
      </w:r>
      <w:r>
        <w:t>this</w:t>
      </w:r>
      <w:r>
        <w:rPr>
          <w:spacing w:val="-52"/>
        </w:rPr>
        <w:t xml:space="preserve"> </w:t>
      </w:r>
      <w:r>
        <w:rPr>
          <w:w w:val="95"/>
        </w:rPr>
        <w:t>is</w:t>
      </w:r>
      <w:r>
        <w:rPr>
          <w:spacing w:val="10"/>
          <w:w w:val="95"/>
        </w:rPr>
        <w:t xml:space="preserve"> </w:t>
      </w:r>
      <w:r>
        <w:rPr>
          <w:w w:val="95"/>
        </w:rPr>
        <w:t>called</w:t>
      </w:r>
      <w:r>
        <w:rPr>
          <w:spacing w:val="10"/>
          <w:w w:val="95"/>
        </w:rPr>
        <w:t xml:space="preserve"> </w:t>
      </w:r>
      <w:r>
        <w:rPr>
          <w:w w:val="95"/>
        </w:rPr>
        <w:t>the</w:t>
      </w:r>
      <w:r>
        <w:rPr>
          <w:spacing w:val="10"/>
          <w:w w:val="95"/>
        </w:rPr>
        <w:t xml:space="preserve"> </w:t>
      </w:r>
      <w:r>
        <w:rPr>
          <w:w w:val="95"/>
        </w:rPr>
        <w:t>Vale</w:t>
      </w:r>
      <w:r>
        <w:rPr>
          <w:spacing w:val="10"/>
          <w:w w:val="95"/>
        </w:rPr>
        <w:t xml:space="preserve"> </w:t>
      </w:r>
      <w:r>
        <w:rPr>
          <w:w w:val="95"/>
        </w:rPr>
        <w:t>of</w:t>
      </w:r>
      <w:r>
        <w:rPr>
          <w:spacing w:val="10"/>
          <w:w w:val="95"/>
        </w:rPr>
        <w:t xml:space="preserve"> </w:t>
      </w:r>
      <w:r>
        <w:rPr>
          <w:w w:val="95"/>
        </w:rPr>
        <w:t>Tempe—through</w:t>
      </w:r>
      <w:r>
        <w:rPr>
          <w:spacing w:val="10"/>
          <w:w w:val="95"/>
        </w:rPr>
        <w:t xml:space="preserve"> </w:t>
      </w:r>
      <w:r>
        <w:rPr>
          <w:w w:val="95"/>
        </w:rPr>
        <w:t>this</w:t>
      </w:r>
      <w:r>
        <w:rPr>
          <w:spacing w:val="10"/>
          <w:w w:val="95"/>
        </w:rPr>
        <w:t xml:space="preserve"> </w:t>
      </w:r>
      <w:r>
        <w:rPr>
          <w:w w:val="95"/>
        </w:rPr>
        <w:t>valley</w:t>
      </w:r>
      <w:r>
        <w:rPr>
          <w:spacing w:val="10"/>
          <w:w w:val="95"/>
        </w:rPr>
        <w:t xml:space="preserve"> </w:t>
      </w:r>
      <w:r>
        <w:rPr>
          <w:w w:val="95"/>
        </w:rPr>
        <w:t>flows</w:t>
      </w:r>
      <w:r>
        <w:rPr>
          <w:spacing w:val="10"/>
          <w:w w:val="95"/>
        </w:rPr>
        <w:t xml:space="preserve"> </w:t>
      </w:r>
      <w:r>
        <w:rPr>
          <w:w w:val="95"/>
        </w:rPr>
        <w:t>the</w:t>
      </w:r>
      <w:r>
        <w:rPr>
          <w:spacing w:val="10"/>
          <w:w w:val="95"/>
        </w:rPr>
        <w:t xml:space="preserve"> </w:t>
      </w:r>
      <w:r>
        <w:rPr>
          <w:w w:val="95"/>
        </w:rPr>
        <w:t>River</w:t>
      </w:r>
      <w:r>
        <w:rPr>
          <w:spacing w:val="10"/>
          <w:w w:val="95"/>
        </w:rPr>
        <w:t xml:space="preserve"> </w:t>
      </w:r>
      <w:r>
        <w:rPr>
          <w:w w:val="95"/>
        </w:rPr>
        <w:t>Peneus,</w:t>
      </w:r>
      <w:r>
        <w:rPr>
          <w:spacing w:val="10"/>
          <w:w w:val="95"/>
        </w:rPr>
        <w:t xml:space="preserve"> </w:t>
      </w:r>
      <w:r>
        <w:rPr>
          <w:w w:val="95"/>
        </w:rPr>
        <w:t>white</w:t>
      </w:r>
      <w:r>
        <w:rPr>
          <w:spacing w:val="10"/>
          <w:w w:val="95"/>
        </w:rPr>
        <w:t xml:space="preserve"> </w:t>
      </w:r>
      <w:r>
        <w:rPr>
          <w:w w:val="95"/>
        </w:rPr>
        <w:t>with</w:t>
      </w:r>
      <w:r>
        <w:rPr>
          <w:spacing w:val="11"/>
          <w:w w:val="95"/>
        </w:rPr>
        <w:t xml:space="preserve"> </w:t>
      </w:r>
      <w:r>
        <w:rPr>
          <w:w w:val="95"/>
        </w:rPr>
        <w:t>foaming</w:t>
      </w:r>
      <w:r>
        <w:rPr>
          <w:spacing w:val="10"/>
          <w:w w:val="95"/>
        </w:rPr>
        <w:t xml:space="preserve"> </w:t>
      </w:r>
      <w:r>
        <w:rPr>
          <w:w w:val="95"/>
        </w:rPr>
        <w:t>waves,</w:t>
      </w:r>
      <w:r>
        <w:rPr>
          <w:spacing w:val="10"/>
          <w:w w:val="95"/>
        </w:rPr>
        <w:t xml:space="preserve"> </w:t>
      </w:r>
      <w:r>
        <w:rPr>
          <w:w w:val="95"/>
        </w:rPr>
        <w:t>that</w:t>
      </w:r>
      <w:r>
        <w:rPr>
          <w:spacing w:val="10"/>
          <w:w w:val="95"/>
        </w:rPr>
        <w:t xml:space="preserve"> </w:t>
      </w:r>
      <w:r>
        <w:rPr>
          <w:w w:val="95"/>
        </w:rPr>
        <w:t>issue</w:t>
      </w:r>
      <w:r>
        <w:rPr>
          <w:spacing w:val="10"/>
          <w:w w:val="95"/>
        </w:rPr>
        <w:t xml:space="preserve"> </w:t>
      </w:r>
      <w:r>
        <w:rPr>
          <w:w w:val="95"/>
        </w:rPr>
        <w:t>from</w:t>
      </w:r>
      <w:r>
        <w:rPr>
          <w:spacing w:val="1"/>
          <w:w w:val="95"/>
        </w:rPr>
        <w:t xml:space="preserve"> </w:t>
      </w:r>
      <w:r>
        <w:t>the foot of Pindus, whence with sudden fall up gather steamy clouds that sprinkle mist upon the circling trees, and</w:t>
      </w:r>
      <w:r>
        <w:rPr>
          <w:spacing w:val="1"/>
        </w:rPr>
        <w:t xml:space="preserve"> </w:t>
      </w:r>
      <w:r>
        <w:t>far</w:t>
      </w:r>
      <w:r>
        <w:rPr>
          <w:spacing w:val="-8"/>
        </w:rPr>
        <w:t xml:space="preserve"> </w:t>
      </w:r>
      <w:r>
        <w:t>away</w:t>
      </w:r>
      <w:r>
        <w:rPr>
          <w:spacing w:val="-7"/>
        </w:rPr>
        <w:t xml:space="preserve"> </w:t>
      </w:r>
      <w:r>
        <w:t>with</w:t>
      </w:r>
      <w:r>
        <w:rPr>
          <w:spacing w:val="-7"/>
        </w:rPr>
        <w:t xml:space="preserve"> </w:t>
      </w:r>
      <w:r>
        <w:t>mighty</w:t>
      </w:r>
      <w:r>
        <w:rPr>
          <w:spacing w:val="-7"/>
        </w:rPr>
        <w:t xml:space="preserve"> </w:t>
      </w:r>
      <w:r>
        <w:t>roar</w:t>
      </w:r>
      <w:r>
        <w:rPr>
          <w:spacing w:val="-8"/>
        </w:rPr>
        <w:t xml:space="preserve"> </w:t>
      </w:r>
      <w:r>
        <w:t>resound.</w:t>
      </w:r>
      <w:r>
        <w:rPr>
          <w:spacing w:val="-7"/>
        </w:rPr>
        <w:t xml:space="preserve"> </w:t>
      </w:r>
      <w:r>
        <w:t>It</w:t>
      </w:r>
      <w:r>
        <w:rPr>
          <w:spacing w:val="-7"/>
        </w:rPr>
        <w:t xml:space="preserve"> </w:t>
      </w:r>
      <w:r>
        <w:t>is</w:t>
      </w:r>
      <w:r>
        <w:rPr>
          <w:spacing w:val="-7"/>
        </w:rPr>
        <w:t xml:space="preserve"> </w:t>
      </w:r>
      <w:r>
        <w:t>the</w:t>
      </w:r>
      <w:r>
        <w:rPr>
          <w:spacing w:val="-8"/>
        </w:rPr>
        <w:t xml:space="preserve"> </w:t>
      </w:r>
      <w:r>
        <w:t>abode,</w:t>
      </w:r>
      <w:r>
        <w:rPr>
          <w:spacing w:val="-7"/>
        </w:rPr>
        <w:t xml:space="preserve"> </w:t>
      </w:r>
      <w:r>
        <w:t>the</w:t>
      </w:r>
      <w:r>
        <w:rPr>
          <w:spacing w:val="-7"/>
        </w:rPr>
        <w:t xml:space="preserve"> </w:t>
      </w:r>
      <w:r>
        <w:t>solitary</w:t>
      </w:r>
      <w:r>
        <w:rPr>
          <w:spacing w:val="-7"/>
        </w:rPr>
        <w:t xml:space="preserve"> </w:t>
      </w:r>
      <w:r>
        <w:t>home,</w:t>
      </w:r>
      <w:r>
        <w:rPr>
          <w:spacing w:val="-7"/>
        </w:rPr>
        <w:t xml:space="preserve"> </w:t>
      </w:r>
      <w:r>
        <w:t>that</w:t>
      </w:r>
      <w:r>
        <w:rPr>
          <w:spacing w:val="-8"/>
        </w:rPr>
        <w:t xml:space="preserve"> </w:t>
      </w:r>
      <w:r>
        <w:t>mighty</w:t>
      </w:r>
      <w:r>
        <w:rPr>
          <w:spacing w:val="-7"/>
        </w:rPr>
        <w:t xml:space="preserve"> </w:t>
      </w:r>
      <w:r>
        <w:t>River</w:t>
      </w:r>
      <w:r>
        <w:rPr>
          <w:spacing w:val="-7"/>
        </w:rPr>
        <w:t xml:space="preserve"> </w:t>
      </w:r>
      <w:r>
        <w:t>loves,</w:t>
      </w:r>
      <w:r>
        <w:rPr>
          <w:spacing w:val="-7"/>
        </w:rPr>
        <w:t xml:space="preserve"> </w:t>
      </w:r>
      <w:r>
        <w:t>where</w:t>
      </w:r>
      <w:r>
        <w:rPr>
          <w:spacing w:val="-8"/>
        </w:rPr>
        <w:t xml:space="preserve"> </w:t>
      </w:r>
      <w:r>
        <w:t>deep</w:t>
      </w:r>
      <w:r>
        <w:rPr>
          <w:spacing w:val="-7"/>
        </w:rPr>
        <w:t xml:space="preserve"> </w:t>
      </w:r>
      <w:r>
        <w:t>in</w:t>
      </w:r>
      <w:r>
        <w:rPr>
          <w:spacing w:val="-7"/>
        </w:rPr>
        <w:t xml:space="preserve"> </w:t>
      </w:r>
      <w:r>
        <w:t>gloom</w:t>
      </w:r>
      <w:r>
        <w:rPr>
          <w:spacing w:val="1"/>
        </w:rPr>
        <w:t xml:space="preserve"> </w:t>
      </w:r>
      <w:r>
        <w:t>of rocky cavern, he resides and rules the flowing waters and the water nymphs abiding there. All rivers of that land</w:t>
      </w:r>
      <w:r>
        <w:rPr>
          <w:spacing w:val="-52"/>
        </w:rPr>
        <w:t xml:space="preserve"> </w:t>
      </w:r>
      <w:r>
        <w:t>now</w:t>
      </w:r>
      <w:r>
        <w:rPr>
          <w:spacing w:val="-9"/>
        </w:rPr>
        <w:t xml:space="preserve"> </w:t>
      </w:r>
      <w:r>
        <w:t>hasten</w:t>
      </w:r>
      <w:r>
        <w:rPr>
          <w:spacing w:val="-8"/>
        </w:rPr>
        <w:t xml:space="preserve"> </w:t>
      </w:r>
      <w:r>
        <w:t>thither,</w:t>
      </w:r>
      <w:r>
        <w:rPr>
          <w:spacing w:val="-8"/>
        </w:rPr>
        <w:t xml:space="preserve"> </w:t>
      </w:r>
      <w:r>
        <w:t>doubtful</w:t>
      </w:r>
      <w:r>
        <w:rPr>
          <w:spacing w:val="-8"/>
        </w:rPr>
        <w:t xml:space="preserve"> </w:t>
      </w:r>
      <w:r>
        <w:t>to</w:t>
      </w:r>
      <w:r>
        <w:rPr>
          <w:spacing w:val="-8"/>
        </w:rPr>
        <w:t xml:space="preserve"> </w:t>
      </w:r>
      <w:r>
        <w:t>console</w:t>
      </w:r>
      <w:r>
        <w:rPr>
          <w:spacing w:val="-9"/>
        </w:rPr>
        <w:t xml:space="preserve"> </w:t>
      </w:r>
      <w:r>
        <w:t>or</w:t>
      </w:r>
      <w:r>
        <w:rPr>
          <w:spacing w:val="-8"/>
        </w:rPr>
        <w:t xml:space="preserve"> </w:t>
      </w:r>
      <w:r>
        <w:t>flatter</w:t>
      </w:r>
      <w:r>
        <w:rPr>
          <w:spacing w:val="-8"/>
        </w:rPr>
        <w:t xml:space="preserve"> </w:t>
      </w:r>
      <w:r>
        <w:rPr>
          <w:color w:val="3953A4"/>
          <w:u w:val="single" w:color="3953A4"/>
        </w:rPr>
        <w:t>Daphne</w:t>
      </w:r>
      <w:r>
        <w:t>’s</w:t>
      </w:r>
      <w:r>
        <w:rPr>
          <w:spacing w:val="-8"/>
        </w:rPr>
        <w:t xml:space="preserve"> </w:t>
      </w:r>
      <w:r>
        <w:t>parent:</w:t>
      </w:r>
      <w:r>
        <w:rPr>
          <w:spacing w:val="-8"/>
        </w:rPr>
        <w:t xml:space="preserve"> </w:t>
      </w:r>
      <w:r>
        <w:t>poplar</w:t>
      </w:r>
      <w:r>
        <w:rPr>
          <w:spacing w:val="-8"/>
        </w:rPr>
        <w:t xml:space="preserve"> </w:t>
      </w:r>
      <w:r>
        <w:t>crowned</w:t>
      </w:r>
      <w:r>
        <w:rPr>
          <w:spacing w:val="-9"/>
        </w:rPr>
        <w:t xml:space="preserve"> </w:t>
      </w:r>
      <w:r>
        <w:t>Sperchios,</w:t>
      </w:r>
      <w:r>
        <w:rPr>
          <w:spacing w:val="-8"/>
        </w:rPr>
        <w:t xml:space="preserve"> </w:t>
      </w:r>
      <w:r>
        <w:t>swift</w:t>
      </w:r>
      <w:r>
        <w:rPr>
          <w:spacing w:val="-8"/>
        </w:rPr>
        <w:t xml:space="preserve"> </w:t>
      </w:r>
      <w:r>
        <w:t>Enipeus</w:t>
      </w:r>
      <w:r>
        <w:rPr>
          <w:spacing w:val="-8"/>
        </w:rPr>
        <w:t xml:space="preserve"> </w:t>
      </w:r>
      <w:r>
        <w:t>and</w:t>
      </w:r>
      <w:r>
        <w:rPr>
          <w:spacing w:val="-8"/>
        </w:rPr>
        <w:t xml:space="preserve"> </w:t>
      </w:r>
      <w:r>
        <w:t>the</w:t>
      </w:r>
      <w:r>
        <w:rPr>
          <w:spacing w:val="1"/>
        </w:rPr>
        <w:t xml:space="preserve"> </w:t>
      </w:r>
      <w:r>
        <w:t>wild Amphrysos, old Apidanus and Aeas, with all their kindred streams that wandering maze and wearied seek the</w:t>
      </w:r>
      <w:r>
        <w:rPr>
          <w:spacing w:val="-52"/>
        </w:rPr>
        <w:t xml:space="preserve"> </w:t>
      </w:r>
      <w:r>
        <w:t>ocean. Inachus alone is absent, hidden in his cave obscure, deepening his waters with his tears— most wretchedly</w:t>
      </w:r>
      <w:r>
        <w:rPr>
          <w:spacing w:val="1"/>
        </w:rPr>
        <w:t xml:space="preserve"> </w:t>
      </w:r>
      <w:r>
        <w:t xml:space="preserve">bewailing, for he deems his daughter Io lost. If she may live or roam a spirit in the nether </w:t>
      </w:r>
      <w:proofErr w:type="gramStart"/>
      <w:r>
        <w:t>shades</w:t>
      </w:r>
      <w:proofErr w:type="gramEnd"/>
      <w:r>
        <w:t xml:space="preserve"> he dares not even</w:t>
      </w:r>
      <w:r>
        <w:rPr>
          <w:spacing w:val="-52"/>
        </w:rPr>
        <w:t xml:space="preserve"> </w:t>
      </w:r>
      <w:r>
        <w:t>guess</w:t>
      </w:r>
      <w:r>
        <w:rPr>
          <w:spacing w:val="-6"/>
        </w:rPr>
        <w:t xml:space="preserve"> </w:t>
      </w:r>
      <w:r>
        <w:t>but</w:t>
      </w:r>
      <w:r>
        <w:rPr>
          <w:spacing w:val="-6"/>
        </w:rPr>
        <w:t xml:space="preserve"> </w:t>
      </w:r>
      <w:r>
        <w:t>dreads</w:t>
      </w:r>
    </w:p>
    <w:p w14:paraId="3B1CB093" w14:textId="0B819474" w:rsidR="003A417A" w:rsidRDefault="003A417A" w:rsidP="002672F3">
      <w:pPr>
        <w:pStyle w:val="Body"/>
      </w:pPr>
      <w:r>
        <w:t>for</w:t>
      </w:r>
      <w:r>
        <w:rPr>
          <w:spacing w:val="-9"/>
        </w:rPr>
        <w:t xml:space="preserve"> </w:t>
      </w:r>
      <w:r>
        <w:t>Jove</w:t>
      </w:r>
      <w:r>
        <w:rPr>
          <w:spacing w:val="-9"/>
        </w:rPr>
        <w:t xml:space="preserve"> </w:t>
      </w:r>
      <w:r>
        <w:t>not</w:t>
      </w:r>
      <w:r>
        <w:rPr>
          <w:spacing w:val="-9"/>
        </w:rPr>
        <w:t xml:space="preserve"> </w:t>
      </w:r>
      <w:r>
        <w:t>long</w:t>
      </w:r>
      <w:r>
        <w:rPr>
          <w:spacing w:val="-8"/>
        </w:rPr>
        <w:t xml:space="preserve"> </w:t>
      </w:r>
      <w:r>
        <w:t>before</w:t>
      </w:r>
      <w:r>
        <w:rPr>
          <w:spacing w:val="-9"/>
        </w:rPr>
        <w:t xml:space="preserve"> </w:t>
      </w:r>
      <w:r>
        <w:t>had</w:t>
      </w:r>
      <w:r>
        <w:rPr>
          <w:spacing w:val="-9"/>
        </w:rPr>
        <w:t xml:space="preserve"> </w:t>
      </w:r>
      <w:r>
        <w:t>seen</w:t>
      </w:r>
      <w:r>
        <w:rPr>
          <w:spacing w:val="-8"/>
        </w:rPr>
        <w:t xml:space="preserve"> </w:t>
      </w:r>
      <w:r>
        <w:t>her</w:t>
      </w:r>
      <w:r>
        <w:rPr>
          <w:spacing w:val="-9"/>
        </w:rPr>
        <w:t xml:space="preserve"> </w:t>
      </w:r>
      <w:r>
        <w:t>while</w:t>
      </w:r>
      <w:r>
        <w:rPr>
          <w:spacing w:val="-9"/>
        </w:rPr>
        <w:t xml:space="preserve"> </w:t>
      </w:r>
      <w:r>
        <w:t>returning</w:t>
      </w:r>
      <w:r>
        <w:rPr>
          <w:spacing w:val="-8"/>
        </w:rPr>
        <w:t xml:space="preserve"> </w:t>
      </w:r>
      <w:r>
        <w:t>from</w:t>
      </w:r>
      <w:r>
        <w:rPr>
          <w:spacing w:val="-9"/>
        </w:rPr>
        <w:t xml:space="preserve"> </w:t>
      </w:r>
      <w:r>
        <w:t>her</w:t>
      </w:r>
      <w:r>
        <w:rPr>
          <w:spacing w:val="-9"/>
        </w:rPr>
        <w:t xml:space="preserve"> </w:t>
      </w:r>
      <w:r>
        <w:t>father’s</w:t>
      </w:r>
      <w:r>
        <w:rPr>
          <w:spacing w:val="-9"/>
        </w:rPr>
        <w:t xml:space="preserve"> </w:t>
      </w:r>
      <w:r>
        <w:t>stream,</w:t>
      </w:r>
      <w:r>
        <w:rPr>
          <w:spacing w:val="-8"/>
        </w:rPr>
        <w:t xml:space="preserve"> </w:t>
      </w:r>
      <w:r>
        <w:t>and</w:t>
      </w:r>
      <w:r>
        <w:rPr>
          <w:spacing w:val="-9"/>
        </w:rPr>
        <w:t xml:space="preserve"> </w:t>
      </w:r>
      <w:r>
        <w:t>said;</w:t>
      </w:r>
      <w:r>
        <w:rPr>
          <w:spacing w:val="-9"/>
        </w:rPr>
        <w:t xml:space="preserve"> </w:t>
      </w:r>
      <w:r>
        <w:t>“O</w:t>
      </w:r>
      <w:r>
        <w:rPr>
          <w:spacing w:val="-8"/>
        </w:rPr>
        <w:t xml:space="preserve"> </w:t>
      </w:r>
      <w:r>
        <w:t>virgin,</w:t>
      </w:r>
      <w:r>
        <w:rPr>
          <w:spacing w:val="-9"/>
        </w:rPr>
        <w:t xml:space="preserve"> </w:t>
      </w:r>
      <w:r>
        <w:t>worthy</w:t>
      </w:r>
      <w:r>
        <w:rPr>
          <w:spacing w:val="-9"/>
        </w:rPr>
        <w:t xml:space="preserve"> </w:t>
      </w:r>
      <w:r>
        <w:t>of</w:t>
      </w:r>
      <w:r>
        <w:rPr>
          <w:spacing w:val="1"/>
        </w:rPr>
        <w:t xml:space="preserve"> </w:t>
      </w:r>
      <w:r>
        <w:t>immortal</w:t>
      </w:r>
      <w:r>
        <w:rPr>
          <w:spacing w:val="-11"/>
        </w:rPr>
        <w:t xml:space="preserve"> </w:t>
      </w:r>
      <w:r>
        <w:t>Jove,</w:t>
      </w:r>
      <w:r>
        <w:rPr>
          <w:spacing w:val="-11"/>
        </w:rPr>
        <w:t xml:space="preserve"> </w:t>
      </w:r>
      <w:r>
        <w:t>although</w:t>
      </w:r>
      <w:r>
        <w:rPr>
          <w:spacing w:val="-10"/>
        </w:rPr>
        <w:t xml:space="preserve"> </w:t>
      </w:r>
      <w:r>
        <w:t>some</w:t>
      </w:r>
      <w:r>
        <w:rPr>
          <w:spacing w:val="-11"/>
        </w:rPr>
        <w:t xml:space="preserve"> </w:t>
      </w:r>
      <w:r>
        <w:t>happy</w:t>
      </w:r>
      <w:r>
        <w:rPr>
          <w:spacing w:val="-10"/>
        </w:rPr>
        <w:t xml:space="preserve"> </w:t>
      </w:r>
      <w:r>
        <w:t>mortal’s</w:t>
      </w:r>
      <w:r>
        <w:rPr>
          <w:spacing w:val="-11"/>
        </w:rPr>
        <w:t xml:space="preserve"> </w:t>
      </w:r>
      <w:r>
        <w:t>chosen</w:t>
      </w:r>
      <w:r>
        <w:rPr>
          <w:spacing w:val="-11"/>
        </w:rPr>
        <w:t xml:space="preserve"> </w:t>
      </w:r>
      <w:r>
        <w:t>bride,—</w:t>
      </w:r>
      <w:r>
        <w:rPr>
          <w:spacing w:val="-10"/>
        </w:rPr>
        <w:t xml:space="preserve"> </w:t>
      </w:r>
      <w:r>
        <w:t>behold</w:t>
      </w:r>
      <w:r>
        <w:rPr>
          <w:spacing w:val="-11"/>
        </w:rPr>
        <w:t xml:space="preserve"> </w:t>
      </w:r>
      <w:r>
        <w:t>these</w:t>
      </w:r>
      <w:r>
        <w:rPr>
          <w:spacing w:val="-10"/>
        </w:rPr>
        <w:t xml:space="preserve"> </w:t>
      </w:r>
      <w:r>
        <w:t>shades</w:t>
      </w:r>
      <w:r>
        <w:rPr>
          <w:spacing w:val="-11"/>
        </w:rPr>
        <w:t xml:space="preserve"> </w:t>
      </w:r>
      <w:r>
        <w:t>of</w:t>
      </w:r>
      <w:r>
        <w:rPr>
          <w:spacing w:val="-11"/>
        </w:rPr>
        <w:t xml:space="preserve"> </w:t>
      </w:r>
      <w:r>
        <w:t>overhanging</w:t>
      </w:r>
      <w:r>
        <w:rPr>
          <w:spacing w:val="-10"/>
        </w:rPr>
        <w:t xml:space="preserve"> </w:t>
      </w:r>
      <w:r>
        <w:t>trees,</w:t>
      </w:r>
      <w:r>
        <w:rPr>
          <w:spacing w:val="-11"/>
        </w:rPr>
        <w:t xml:space="preserve"> </w:t>
      </w:r>
      <w:r>
        <w:t>and</w:t>
      </w:r>
      <w:r>
        <w:rPr>
          <w:spacing w:val="-10"/>
        </w:rPr>
        <w:t xml:space="preserve"> </w:t>
      </w:r>
      <w:r>
        <w:t>seek</w:t>
      </w:r>
      <w:r>
        <w:rPr>
          <w:spacing w:val="-52"/>
        </w:rPr>
        <w:t xml:space="preserve"> </w:t>
      </w:r>
      <w:r>
        <w:t>their cool recesses while the sun is glowing in the height of middle skies—” and as he spoke he pointed out the</w:t>
      </w:r>
      <w:r>
        <w:rPr>
          <w:spacing w:val="1"/>
        </w:rPr>
        <w:t xml:space="preserve"> </w:t>
      </w:r>
      <w:r>
        <w:t>groves—</w:t>
      </w:r>
      <w:r>
        <w:rPr>
          <w:spacing w:val="-10"/>
        </w:rPr>
        <w:t xml:space="preserve"> </w:t>
      </w:r>
      <w:r>
        <w:t>“But</w:t>
      </w:r>
      <w:r>
        <w:rPr>
          <w:spacing w:val="-9"/>
        </w:rPr>
        <w:t xml:space="preserve"> </w:t>
      </w:r>
      <w:r>
        <w:t>should</w:t>
      </w:r>
      <w:r>
        <w:rPr>
          <w:spacing w:val="-10"/>
        </w:rPr>
        <w:t xml:space="preserve"> </w:t>
      </w:r>
      <w:r>
        <w:t>the</w:t>
      </w:r>
      <w:r>
        <w:rPr>
          <w:spacing w:val="-9"/>
        </w:rPr>
        <w:t xml:space="preserve"> </w:t>
      </w:r>
      <w:r>
        <w:t>dens</w:t>
      </w:r>
      <w:r>
        <w:rPr>
          <w:spacing w:val="-10"/>
        </w:rPr>
        <w:t xml:space="preserve"> </w:t>
      </w:r>
      <w:r>
        <w:t>of</w:t>
      </w:r>
      <w:r>
        <w:rPr>
          <w:spacing w:val="-9"/>
        </w:rPr>
        <w:t xml:space="preserve"> </w:t>
      </w:r>
      <w:r>
        <w:t>wild</w:t>
      </w:r>
      <w:r>
        <w:rPr>
          <w:spacing w:val="-10"/>
        </w:rPr>
        <w:t xml:space="preserve"> </w:t>
      </w:r>
      <w:r>
        <w:t>beasts</w:t>
      </w:r>
      <w:r>
        <w:rPr>
          <w:spacing w:val="-9"/>
        </w:rPr>
        <w:t xml:space="preserve"> </w:t>
      </w:r>
      <w:r>
        <w:t>frighten</w:t>
      </w:r>
      <w:r>
        <w:rPr>
          <w:spacing w:val="-9"/>
        </w:rPr>
        <w:t xml:space="preserve"> </w:t>
      </w:r>
      <w:r>
        <w:t>you,</w:t>
      </w:r>
      <w:r>
        <w:rPr>
          <w:spacing w:val="-10"/>
        </w:rPr>
        <w:t xml:space="preserve"> </w:t>
      </w:r>
      <w:r>
        <w:t>with</w:t>
      </w:r>
      <w:r>
        <w:rPr>
          <w:spacing w:val="-9"/>
        </w:rPr>
        <w:t xml:space="preserve"> </w:t>
      </w:r>
      <w:r>
        <w:t>safety</w:t>
      </w:r>
      <w:r>
        <w:rPr>
          <w:spacing w:val="-10"/>
        </w:rPr>
        <w:t xml:space="preserve"> </w:t>
      </w:r>
      <w:r>
        <w:t>you</w:t>
      </w:r>
      <w:r>
        <w:rPr>
          <w:spacing w:val="-9"/>
        </w:rPr>
        <w:t xml:space="preserve"> </w:t>
      </w:r>
      <w:r>
        <w:t>may</w:t>
      </w:r>
      <w:r>
        <w:rPr>
          <w:spacing w:val="-10"/>
        </w:rPr>
        <w:t xml:space="preserve"> </w:t>
      </w:r>
      <w:r>
        <w:t>enter</w:t>
      </w:r>
      <w:r>
        <w:rPr>
          <w:spacing w:val="-9"/>
        </w:rPr>
        <w:t xml:space="preserve"> </w:t>
      </w:r>
      <w:r>
        <w:t>the</w:t>
      </w:r>
      <w:r>
        <w:rPr>
          <w:spacing w:val="-9"/>
        </w:rPr>
        <w:t xml:space="preserve"> </w:t>
      </w:r>
      <w:r>
        <w:t>deep</w:t>
      </w:r>
      <w:r>
        <w:rPr>
          <w:spacing w:val="-10"/>
        </w:rPr>
        <w:t xml:space="preserve"> </w:t>
      </w:r>
      <w:r>
        <w:t>woods,</w:t>
      </w:r>
      <w:r>
        <w:rPr>
          <w:spacing w:val="-9"/>
        </w:rPr>
        <w:t xml:space="preserve"> </w:t>
      </w:r>
      <w:r>
        <w:t>conducted</w:t>
      </w:r>
      <w:r>
        <w:rPr>
          <w:spacing w:val="1"/>
        </w:rPr>
        <w:t xml:space="preserve"> </w:t>
      </w:r>
      <w:r>
        <w:t>by</w:t>
      </w:r>
      <w:r>
        <w:rPr>
          <w:spacing w:val="-5"/>
        </w:rPr>
        <w:t xml:space="preserve"> </w:t>
      </w:r>
      <w:r>
        <w:t>a</w:t>
      </w:r>
      <w:r>
        <w:rPr>
          <w:spacing w:val="-4"/>
        </w:rPr>
        <w:t xml:space="preserve"> </w:t>
      </w:r>
      <w:r>
        <w:t>God—not</w:t>
      </w:r>
      <w:r>
        <w:rPr>
          <w:spacing w:val="-5"/>
        </w:rPr>
        <w:t xml:space="preserve"> </w:t>
      </w:r>
      <w:r>
        <w:t>with</w:t>
      </w:r>
      <w:r>
        <w:rPr>
          <w:spacing w:val="-4"/>
        </w:rPr>
        <w:t xml:space="preserve"> </w:t>
      </w:r>
      <w:r>
        <w:t>a</w:t>
      </w:r>
      <w:r>
        <w:rPr>
          <w:spacing w:val="-4"/>
        </w:rPr>
        <w:t xml:space="preserve"> </w:t>
      </w:r>
      <w:r>
        <w:t>God</w:t>
      </w:r>
      <w:r>
        <w:rPr>
          <w:spacing w:val="-5"/>
        </w:rPr>
        <w:t xml:space="preserve"> </w:t>
      </w:r>
      <w:r>
        <w:t>of</w:t>
      </w:r>
      <w:r>
        <w:rPr>
          <w:spacing w:val="-4"/>
        </w:rPr>
        <w:t xml:space="preserve"> </w:t>
      </w:r>
      <w:r>
        <w:t>small</w:t>
      </w:r>
      <w:r>
        <w:rPr>
          <w:spacing w:val="-4"/>
        </w:rPr>
        <w:t xml:space="preserve"> </w:t>
      </w:r>
      <w:r>
        <w:t>repute,</w:t>
      </w:r>
      <w:r>
        <w:rPr>
          <w:spacing w:val="-5"/>
        </w:rPr>
        <w:t xml:space="preserve"> </w:t>
      </w:r>
      <w:r>
        <w:t>but</w:t>
      </w:r>
      <w:r>
        <w:rPr>
          <w:spacing w:val="-4"/>
        </w:rPr>
        <w:t xml:space="preserve"> </w:t>
      </w:r>
      <w:r>
        <w:t>in</w:t>
      </w:r>
      <w:r>
        <w:rPr>
          <w:spacing w:val="-5"/>
        </w:rPr>
        <w:t xml:space="preserve"> </w:t>
      </w:r>
      <w:r>
        <w:t>the</w:t>
      </w:r>
      <w:r>
        <w:rPr>
          <w:spacing w:val="-4"/>
        </w:rPr>
        <w:t xml:space="preserve"> </w:t>
      </w:r>
      <w:r>
        <w:t>care</w:t>
      </w:r>
      <w:r>
        <w:rPr>
          <w:spacing w:val="-4"/>
        </w:rPr>
        <w:t xml:space="preserve"> </w:t>
      </w:r>
      <w:r>
        <w:t>of</w:t>
      </w:r>
      <w:r>
        <w:rPr>
          <w:spacing w:val="-5"/>
        </w:rPr>
        <w:t xml:space="preserve"> </w:t>
      </w:r>
      <w:r>
        <w:t>him</w:t>
      </w:r>
      <w:r>
        <w:rPr>
          <w:spacing w:val="-4"/>
        </w:rPr>
        <w:t xml:space="preserve"> </w:t>
      </w:r>
      <w:r>
        <w:t>who</w:t>
      </w:r>
      <w:r>
        <w:rPr>
          <w:spacing w:val="-4"/>
        </w:rPr>
        <w:t xml:space="preserve"> </w:t>
      </w:r>
      <w:r>
        <w:t>holds</w:t>
      </w:r>
      <w:r>
        <w:rPr>
          <w:spacing w:val="-5"/>
        </w:rPr>
        <w:t xml:space="preserve"> </w:t>
      </w:r>
      <w:r>
        <w:t>the</w:t>
      </w:r>
      <w:r>
        <w:rPr>
          <w:spacing w:val="-4"/>
        </w:rPr>
        <w:t xml:space="preserve"> </w:t>
      </w:r>
      <w:r>
        <w:t>heavenly</w:t>
      </w:r>
      <w:r>
        <w:rPr>
          <w:spacing w:val="-5"/>
        </w:rPr>
        <w:t xml:space="preserve"> </w:t>
      </w:r>
      <w:r>
        <w:t>scepter</w:t>
      </w:r>
      <w:r>
        <w:rPr>
          <w:spacing w:val="-4"/>
        </w:rPr>
        <w:t xml:space="preserve"> </w:t>
      </w:r>
      <w:r>
        <w:t>in</w:t>
      </w:r>
      <w:r>
        <w:rPr>
          <w:spacing w:val="-4"/>
        </w:rPr>
        <w:t xml:space="preserve"> </w:t>
      </w:r>
      <w:r>
        <w:t>his</w:t>
      </w:r>
      <w:r>
        <w:rPr>
          <w:spacing w:val="-5"/>
        </w:rPr>
        <w:t xml:space="preserve"> </w:t>
      </w:r>
      <w:r>
        <w:t>hand</w:t>
      </w:r>
      <w:r>
        <w:rPr>
          <w:spacing w:val="-4"/>
        </w:rPr>
        <w:t xml:space="preserve"> </w:t>
      </w:r>
      <w:r>
        <w:t>and</w:t>
      </w:r>
      <w:r>
        <w:rPr>
          <w:spacing w:val="1"/>
        </w:rPr>
        <w:t xml:space="preserve"> </w:t>
      </w:r>
      <w:r>
        <w:t>fulminates</w:t>
      </w:r>
      <w:r>
        <w:rPr>
          <w:spacing w:val="-10"/>
        </w:rPr>
        <w:t xml:space="preserve"> </w:t>
      </w:r>
      <w:r>
        <w:t>the</w:t>
      </w:r>
      <w:r>
        <w:rPr>
          <w:spacing w:val="-10"/>
        </w:rPr>
        <w:t xml:space="preserve"> </w:t>
      </w:r>
      <w:r>
        <w:t>trackless</w:t>
      </w:r>
      <w:r>
        <w:rPr>
          <w:spacing w:val="-9"/>
        </w:rPr>
        <w:t xml:space="preserve"> </w:t>
      </w:r>
      <w:r>
        <w:t>thunder</w:t>
      </w:r>
      <w:r>
        <w:rPr>
          <w:spacing w:val="-10"/>
        </w:rPr>
        <w:t xml:space="preserve"> </w:t>
      </w:r>
      <w:r>
        <w:t>bolts.—</w:t>
      </w:r>
      <w:r>
        <w:rPr>
          <w:spacing w:val="-9"/>
        </w:rPr>
        <w:t xml:space="preserve"> </w:t>
      </w:r>
      <w:r>
        <w:t>forsake</w:t>
      </w:r>
      <w:r>
        <w:rPr>
          <w:spacing w:val="-10"/>
        </w:rPr>
        <w:t xml:space="preserve"> </w:t>
      </w:r>
      <w:r>
        <w:t>me</w:t>
      </w:r>
      <w:r>
        <w:rPr>
          <w:spacing w:val="-9"/>
        </w:rPr>
        <w:t xml:space="preserve"> </w:t>
      </w:r>
      <w:r>
        <w:t>not!</w:t>
      </w:r>
      <w:r>
        <w:rPr>
          <w:spacing w:val="-10"/>
        </w:rPr>
        <w:t xml:space="preserve"> </w:t>
      </w:r>
      <w:r>
        <w:t>”</w:t>
      </w:r>
      <w:r>
        <w:rPr>
          <w:spacing w:val="-9"/>
        </w:rPr>
        <w:t xml:space="preserve"> </w:t>
      </w:r>
      <w:r>
        <w:t>For</w:t>
      </w:r>
      <w:r>
        <w:rPr>
          <w:spacing w:val="-10"/>
        </w:rPr>
        <w:t xml:space="preserve"> </w:t>
      </w:r>
      <w:r>
        <w:t>while</w:t>
      </w:r>
      <w:r>
        <w:rPr>
          <w:spacing w:val="-9"/>
        </w:rPr>
        <w:t xml:space="preserve"> </w:t>
      </w:r>
      <w:r>
        <w:t>he</w:t>
      </w:r>
      <w:r>
        <w:rPr>
          <w:spacing w:val="-10"/>
        </w:rPr>
        <w:t xml:space="preserve"> </w:t>
      </w:r>
      <w:proofErr w:type="gramStart"/>
      <w:r>
        <w:t>spoke</w:t>
      </w:r>
      <w:proofErr w:type="gramEnd"/>
      <w:r>
        <w:rPr>
          <w:spacing w:val="-9"/>
        </w:rPr>
        <w:t xml:space="preserve"> </w:t>
      </w:r>
      <w:r>
        <w:t>she</w:t>
      </w:r>
      <w:r>
        <w:rPr>
          <w:spacing w:val="-10"/>
        </w:rPr>
        <w:t xml:space="preserve"> </w:t>
      </w:r>
      <w:r>
        <w:t>fled,</w:t>
      </w:r>
      <w:r>
        <w:rPr>
          <w:spacing w:val="-9"/>
        </w:rPr>
        <w:t xml:space="preserve"> </w:t>
      </w:r>
      <w:r>
        <w:t>and</w:t>
      </w:r>
      <w:r>
        <w:rPr>
          <w:spacing w:val="-10"/>
        </w:rPr>
        <w:t xml:space="preserve"> </w:t>
      </w:r>
      <w:r>
        <w:t>swiftly</w:t>
      </w:r>
      <w:r>
        <w:rPr>
          <w:spacing w:val="-9"/>
        </w:rPr>
        <w:t xml:space="preserve"> </w:t>
      </w:r>
      <w:r>
        <w:t>left</w:t>
      </w:r>
      <w:r>
        <w:rPr>
          <w:spacing w:val="-10"/>
        </w:rPr>
        <w:t xml:space="preserve"> </w:t>
      </w:r>
      <w:r>
        <w:t>behind</w:t>
      </w:r>
      <w:r>
        <w:rPr>
          <w:spacing w:val="-9"/>
        </w:rPr>
        <w:t xml:space="preserve"> </w:t>
      </w:r>
      <w:r>
        <w:t>the</w:t>
      </w:r>
      <w:r w:rsidR="002672F3">
        <w:t xml:space="preserve"> </w:t>
      </w:r>
      <w:r>
        <w:t>pasture</w:t>
      </w:r>
      <w:r>
        <w:rPr>
          <w:spacing w:val="-14"/>
        </w:rPr>
        <w:t xml:space="preserve"> </w:t>
      </w:r>
      <w:r>
        <w:t>fields</w:t>
      </w:r>
      <w:r>
        <w:rPr>
          <w:spacing w:val="-13"/>
        </w:rPr>
        <w:t xml:space="preserve"> </w:t>
      </w:r>
      <w:r>
        <w:t>of</w:t>
      </w:r>
      <w:r>
        <w:rPr>
          <w:spacing w:val="-14"/>
        </w:rPr>
        <w:t xml:space="preserve"> </w:t>
      </w:r>
      <w:r>
        <w:rPr>
          <w:color w:val="3953A4"/>
          <w:u w:val="single" w:color="3953A4"/>
        </w:rPr>
        <w:t>Lerna</w:t>
      </w:r>
      <w:r>
        <w:t>,</w:t>
      </w:r>
      <w:r>
        <w:rPr>
          <w:spacing w:val="-13"/>
        </w:rPr>
        <w:t xml:space="preserve"> </w:t>
      </w:r>
      <w:r>
        <w:t>and</w:t>
      </w:r>
      <w:r>
        <w:rPr>
          <w:spacing w:val="-13"/>
        </w:rPr>
        <w:t xml:space="preserve"> </w:t>
      </w:r>
      <w:r>
        <w:t>Lyrcea’s</w:t>
      </w:r>
      <w:r>
        <w:rPr>
          <w:spacing w:val="-14"/>
        </w:rPr>
        <w:t xml:space="preserve"> </w:t>
      </w:r>
      <w:r>
        <w:t>arbours,</w:t>
      </w:r>
      <w:r>
        <w:rPr>
          <w:spacing w:val="-13"/>
        </w:rPr>
        <w:t xml:space="preserve"> </w:t>
      </w:r>
      <w:r>
        <w:t>where</w:t>
      </w:r>
      <w:r>
        <w:rPr>
          <w:spacing w:val="-13"/>
        </w:rPr>
        <w:t xml:space="preserve"> </w:t>
      </w:r>
      <w:r>
        <w:t>the</w:t>
      </w:r>
      <w:r>
        <w:rPr>
          <w:spacing w:val="-14"/>
        </w:rPr>
        <w:t xml:space="preserve"> </w:t>
      </w:r>
      <w:r>
        <w:t>trees</w:t>
      </w:r>
      <w:r>
        <w:rPr>
          <w:spacing w:val="-13"/>
        </w:rPr>
        <w:t xml:space="preserve"> </w:t>
      </w:r>
      <w:r>
        <w:t>are</w:t>
      </w:r>
      <w:r>
        <w:rPr>
          <w:spacing w:val="-13"/>
        </w:rPr>
        <w:t xml:space="preserve"> </w:t>
      </w:r>
      <w:r>
        <w:t>planted</w:t>
      </w:r>
      <w:r>
        <w:rPr>
          <w:spacing w:val="-14"/>
        </w:rPr>
        <w:t xml:space="preserve"> </w:t>
      </w:r>
      <w:r>
        <w:t>thickly.</w:t>
      </w:r>
      <w:r>
        <w:rPr>
          <w:spacing w:val="-13"/>
        </w:rPr>
        <w:t xml:space="preserve"> </w:t>
      </w:r>
      <w:r>
        <w:t>But</w:t>
      </w:r>
      <w:r>
        <w:rPr>
          <w:spacing w:val="-13"/>
        </w:rPr>
        <w:t xml:space="preserve"> </w:t>
      </w:r>
      <w:r>
        <w:t>the</w:t>
      </w:r>
      <w:r>
        <w:rPr>
          <w:spacing w:val="-14"/>
        </w:rPr>
        <w:t xml:space="preserve"> </w:t>
      </w:r>
      <w:r>
        <w:t>God</w:t>
      </w:r>
      <w:r>
        <w:rPr>
          <w:spacing w:val="-13"/>
        </w:rPr>
        <w:t xml:space="preserve"> </w:t>
      </w:r>
      <w:r>
        <w:t>called</w:t>
      </w:r>
      <w:r>
        <w:rPr>
          <w:spacing w:val="-13"/>
        </w:rPr>
        <w:t xml:space="preserve"> </w:t>
      </w:r>
      <w:r>
        <w:t>forth</w:t>
      </w:r>
      <w:r>
        <w:rPr>
          <w:spacing w:val="-14"/>
        </w:rPr>
        <w:t xml:space="preserve"> </w:t>
      </w:r>
      <w:r>
        <w:t>a</w:t>
      </w:r>
      <w:r>
        <w:rPr>
          <w:spacing w:val="-13"/>
        </w:rPr>
        <w:t xml:space="preserve"> </w:t>
      </w:r>
      <w:r>
        <w:t>heavy</w:t>
      </w:r>
      <w:r>
        <w:rPr>
          <w:spacing w:val="-52"/>
        </w:rPr>
        <w:t xml:space="preserve"> </w:t>
      </w:r>
      <w:r>
        <w:t>shadow</w:t>
      </w:r>
      <w:r>
        <w:rPr>
          <w:spacing w:val="-6"/>
        </w:rPr>
        <w:t xml:space="preserve"> </w:t>
      </w:r>
      <w:r>
        <w:t>which</w:t>
      </w:r>
      <w:r>
        <w:rPr>
          <w:spacing w:val="-5"/>
        </w:rPr>
        <w:t xml:space="preserve"> </w:t>
      </w:r>
      <w:r>
        <w:t>involved</w:t>
      </w:r>
      <w:r>
        <w:rPr>
          <w:spacing w:val="-5"/>
        </w:rPr>
        <w:t xml:space="preserve"> </w:t>
      </w:r>
      <w:r>
        <w:t>the</w:t>
      </w:r>
      <w:r>
        <w:rPr>
          <w:spacing w:val="-5"/>
        </w:rPr>
        <w:t xml:space="preserve"> </w:t>
      </w:r>
      <w:r>
        <w:t>wide</w:t>
      </w:r>
      <w:r>
        <w:rPr>
          <w:spacing w:val="-5"/>
        </w:rPr>
        <w:t xml:space="preserve"> </w:t>
      </w:r>
      <w:r>
        <w:t>extended</w:t>
      </w:r>
      <w:r>
        <w:rPr>
          <w:spacing w:val="-5"/>
        </w:rPr>
        <w:t xml:space="preserve"> </w:t>
      </w:r>
      <w:proofErr w:type="gramStart"/>
      <w:r>
        <w:t>earth,</w:t>
      </w:r>
      <w:r>
        <w:rPr>
          <w:spacing w:val="-6"/>
        </w:rPr>
        <w:t xml:space="preserve"> </w:t>
      </w:r>
      <w:r>
        <w:t>and</w:t>
      </w:r>
      <w:proofErr w:type="gramEnd"/>
      <w:r>
        <w:rPr>
          <w:spacing w:val="-5"/>
        </w:rPr>
        <w:t xml:space="preserve"> </w:t>
      </w:r>
      <w:r>
        <w:t>stopped</w:t>
      </w:r>
      <w:r>
        <w:rPr>
          <w:spacing w:val="-5"/>
        </w:rPr>
        <w:t xml:space="preserve"> </w:t>
      </w:r>
      <w:r>
        <w:t>her</w:t>
      </w:r>
      <w:r>
        <w:rPr>
          <w:spacing w:val="-5"/>
        </w:rPr>
        <w:t xml:space="preserve"> </w:t>
      </w:r>
      <w:r>
        <w:t>flight</w:t>
      </w:r>
      <w:r>
        <w:rPr>
          <w:spacing w:val="-5"/>
        </w:rPr>
        <w:t xml:space="preserve"> </w:t>
      </w:r>
      <w:r>
        <w:t>and</w:t>
      </w:r>
      <w:r>
        <w:rPr>
          <w:spacing w:val="-5"/>
        </w:rPr>
        <w:t xml:space="preserve"> </w:t>
      </w:r>
      <w:r>
        <w:t>ravished</w:t>
      </w:r>
      <w:r>
        <w:rPr>
          <w:spacing w:val="-6"/>
        </w:rPr>
        <w:t xml:space="preserve"> </w:t>
      </w:r>
      <w:r>
        <w:t>in</w:t>
      </w:r>
      <w:r>
        <w:rPr>
          <w:spacing w:val="-5"/>
        </w:rPr>
        <w:t xml:space="preserve"> </w:t>
      </w:r>
      <w:r>
        <w:t>that</w:t>
      </w:r>
      <w:r>
        <w:rPr>
          <w:spacing w:val="-5"/>
        </w:rPr>
        <w:t xml:space="preserve"> </w:t>
      </w:r>
      <w:r>
        <w:t>cloud</w:t>
      </w:r>
      <w:r>
        <w:rPr>
          <w:spacing w:val="-5"/>
        </w:rPr>
        <w:t xml:space="preserve"> </w:t>
      </w:r>
      <w:r>
        <w:t>her</w:t>
      </w:r>
      <w:r>
        <w:rPr>
          <w:spacing w:val="-5"/>
        </w:rPr>
        <w:t xml:space="preserve"> </w:t>
      </w:r>
      <w:r>
        <w:t>chastity.</w:t>
      </w:r>
    </w:p>
    <w:p w14:paraId="09D7DDA2" w14:textId="09AD4588" w:rsidR="003A417A" w:rsidRDefault="003A417A" w:rsidP="002672F3">
      <w:pPr>
        <w:pStyle w:val="Body"/>
      </w:pPr>
      <w:r>
        <w:t>Meanwhile, the goddess Juno gazing down on earth’s expanse, with wonder saw the clouds as dark as night</w:t>
      </w:r>
      <w:r>
        <w:rPr>
          <w:spacing w:val="1"/>
        </w:rPr>
        <w:t xml:space="preserve"> </w:t>
      </w:r>
      <w:r>
        <w:t>enfold</w:t>
      </w:r>
      <w:r>
        <w:rPr>
          <w:spacing w:val="-11"/>
        </w:rPr>
        <w:t xml:space="preserve"> </w:t>
      </w:r>
      <w:r>
        <w:t>those</w:t>
      </w:r>
      <w:r>
        <w:rPr>
          <w:spacing w:val="-11"/>
        </w:rPr>
        <w:t xml:space="preserve"> </w:t>
      </w:r>
      <w:r>
        <w:t>middle</w:t>
      </w:r>
      <w:r>
        <w:rPr>
          <w:spacing w:val="-10"/>
        </w:rPr>
        <w:t xml:space="preserve"> </w:t>
      </w:r>
      <w:r>
        <w:t>fields</w:t>
      </w:r>
      <w:r>
        <w:rPr>
          <w:spacing w:val="-11"/>
        </w:rPr>
        <w:t xml:space="preserve"> </w:t>
      </w:r>
      <w:r>
        <w:t>while</w:t>
      </w:r>
      <w:r>
        <w:rPr>
          <w:spacing w:val="-10"/>
        </w:rPr>
        <w:t xml:space="preserve"> </w:t>
      </w:r>
      <w:r>
        <w:t>day</w:t>
      </w:r>
      <w:r>
        <w:rPr>
          <w:spacing w:val="-11"/>
        </w:rPr>
        <w:t xml:space="preserve"> </w:t>
      </w:r>
      <w:r>
        <w:t>was</w:t>
      </w:r>
      <w:r>
        <w:rPr>
          <w:spacing w:val="-10"/>
        </w:rPr>
        <w:t xml:space="preserve"> </w:t>
      </w:r>
      <w:r>
        <w:t>bright</w:t>
      </w:r>
      <w:r>
        <w:rPr>
          <w:spacing w:val="-11"/>
        </w:rPr>
        <w:t xml:space="preserve"> </w:t>
      </w:r>
      <w:r>
        <w:t>above.</w:t>
      </w:r>
      <w:r>
        <w:rPr>
          <w:spacing w:val="-10"/>
        </w:rPr>
        <w:t xml:space="preserve"> </w:t>
      </w:r>
      <w:r>
        <w:t>She</w:t>
      </w:r>
      <w:r>
        <w:rPr>
          <w:spacing w:val="-11"/>
        </w:rPr>
        <w:t xml:space="preserve"> </w:t>
      </w:r>
      <w:r>
        <w:t>was</w:t>
      </w:r>
      <w:r>
        <w:rPr>
          <w:spacing w:val="-10"/>
        </w:rPr>
        <w:t xml:space="preserve"> </w:t>
      </w:r>
      <w:r>
        <w:t>convinced</w:t>
      </w:r>
      <w:r>
        <w:rPr>
          <w:spacing w:val="-11"/>
        </w:rPr>
        <w:t xml:space="preserve"> </w:t>
      </w:r>
      <w:r>
        <w:t>the</w:t>
      </w:r>
      <w:r>
        <w:rPr>
          <w:spacing w:val="-10"/>
        </w:rPr>
        <w:t xml:space="preserve"> </w:t>
      </w:r>
      <w:r>
        <w:t>clouds</w:t>
      </w:r>
      <w:r>
        <w:rPr>
          <w:spacing w:val="-11"/>
        </w:rPr>
        <w:t xml:space="preserve"> </w:t>
      </w:r>
      <w:r>
        <w:t>were</w:t>
      </w:r>
      <w:r>
        <w:rPr>
          <w:spacing w:val="-10"/>
        </w:rPr>
        <w:t xml:space="preserve"> </w:t>
      </w:r>
      <w:r>
        <w:t>none</w:t>
      </w:r>
      <w:r>
        <w:rPr>
          <w:spacing w:val="-11"/>
        </w:rPr>
        <w:t xml:space="preserve"> </w:t>
      </w:r>
      <w:r>
        <w:t>composed</w:t>
      </w:r>
      <w:r>
        <w:rPr>
          <w:spacing w:val="-10"/>
        </w:rPr>
        <w:t xml:space="preserve"> </w:t>
      </w:r>
      <w:r>
        <w:t>of</w:t>
      </w:r>
      <w:r>
        <w:rPr>
          <w:spacing w:val="-11"/>
        </w:rPr>
        <w:t xml:space="preserve"> </w:t>
      </w:r>
      <w:r>
        <w:t>river</w:t>
      </w:r>
      <w:r>
        <w:rPr>
          <w:spacing w:val="1"/>
        </w:rPr>
        <w:t xml:space="preserve"> </w:t>
      </w:r>
      <w:r>
        <w:t>mist nor raised from marshy fens. Suspicious now, from oft detected amours of her spouse, she glanced around to</w:t>
      </w:r>
      <w:r>
        <w:rPr>
          <w:spacing w:val="1"/>
        </w:rPr>
        <w:t xml:space="preserve"> </w:t>
      </w:r>
      <w:r>
        <w:t>find</w:t>
      </w:r>
      <w:r>
        <w:rPr>
          <w:spacing w:val="-10"/>
        </w:rPr>
        <w:t xml:space="preserve"> </w:t>
      </w:r>
      <w:r>
        <w:t>her</w:t>
      </w:r>
      <w:r>
        <w:rPr>
          <w:spacing w:val="-9"/>
        </w:rPr>
        <w:t xml:space="preserve"> </w:t>
      </w:r>
      <w:r>
        <w:t>absent</w:t>
      </w:r>
      <w:r>
        <w:rPr>
          <w:spacing w:val="-9"/>
        </w:rPr>
        <w:t xml:space="preserve"> </w:t>
      </w:r>
      <w:r>
        <w:t>lord,</w:t>
      </w:r>
      <w:r>
        <w:rPr>
          <w:spacing w:val="-9"/>
        </w:rPr>
        <w:t xml:space="preserve"> </w:t>
      </w:r>
      <w:r>
        <w:t>and</w:t>
      </w:r>
      <w:r>
        <w:rPr>
          <w:spacing w:val="-9"/>
        </w:rPr>
        <w:t xml:space="preserve"> </w:t>
      </w:r>
      <w:r>
        <w:t>quite</w:t>
      </w:r>
      <w:r>
        <w:rPr>
          <w:spacing w:val="-9"/>
        </w:rPr>
        <w:t xml:space="preserve"> </w:t>
      </w:r>
      <w:r>
        <w:t>convinced</w:t>
      </w:r>
      <w:r>
        <w:rPr>
          <w:spacing w:val="-9"/>
        </w:rPr>
        <w:t xml:space="preserve"> </w:t>
      </w:r>
      <w:r>
        <w:t>that</w:t>
      </w:r>
      <w:r>
        <w:rPr>
          <w:spacing w:val="-10"/>
        </w:rPr>
        <w:t xml:space="preserve"> </w:t>
      </w:r>
      <w:r>
        <w:t>he</w:t>
      </w:r>
      <w:r>
        <w:rPr>
          <w:spacing w:val="-9"/>
        </w:rPr>
        <w:t xml:space="preserve"> </w:t>
      </w:r>
      <w:r>
        <w:t>was</w:t>
      </w:r>
      <w:r>
        <w:rPr>
          <w:spacing w:val="-9"/>
        </w:rPr>
        <w:t xml:space="preserve"> </w:t>
      </w:r>
      <w:r>
        <w:t>far</w:t>
      </w:r>
      <w:r>
        <w:rPr>
          <w:spacing w:val="-9"/>
        </w:rPr>
        <w:t xml:space="preserve"> </w:t>
      </w:r>
      <w:r>
        <w:t>from</w:t>
      </w:r>
      <w:r>
        <w:rPr>
          <w:spacing w:val="-9"/>
        </w:rPr>
        <w:t xml:space="preserve"> </w:t>
      </w:r>
      <w:r>
        <w:t>heaven,</w:t>
      </w:r>
      <w:r>
        <w:rPr>
          <w:spacing w:val="-9"/>
        </w:rPr>
        <w:t xml:space="preserve"> </w:t>
      </w:r>
      <w:r>
        <w:t>she</w:t>
      </w:r>
      <w:r>
        <w:rPr>
          <w:spacing w:val="-9"/>
        </w:rPr>
        <w:t xml:space="preserve"> </w:t>
      </w:r>
      <w:r>
        <w:t>thus</w:t>
      </w:r>
      <w:r>
        <w:rPr>
          <w:spacing w:val="-9"/>
        </w:rPr>
        <w:t xml:space="preserve"> </w:t>
      </w:r>
      <w:r>
        <w:t>exclaimed;</w:t>
      </w:r>
      <w:r>
        <w:rPr>
          <w:spacing w:val="-10"/>
        </w:rPr>
        <w:t xml:space="preserve"> </w:t>
      </w:r>
      <w:r>
        <w:t>“This</w:t>
      </w:r>
      <w:r>
        <w:rPr>
          <w:spacing w:val="-9"/>
        </w:rPr>
        <w:t xml:space="preserve"> </w:t>
      </w:r>
      <w:r>
        <w:t>cloud</w:t>
      </w:r>
      <w:r>
        <w:rPr>
          <w:spacing w:val="-9"/>
        </w:rPr>
        <w:t xml:space="preserve"> </w:t>
      </w:r>
      <w:r>
        <w:t>deceives</w:t>
      </w:r>
      <w:r>
        <w:rPr>
          <w:spacing w:val="-9"/>
        </w:rPr>
        <w:t xml:space="preserve"> </w:t>
      </w:r>
      <w:r>
        <w:t>my</w:t>
      </w:r>
      <w:r>
        <w:rPr>
          <w:spacing w:val="1"/>
        </w:rPr>
        <w:t xml:space="preserve"> </w:t>
      </w:r>
      <w:r>
        <w:t>mind,</w:t>
      </w:r>
      <w:r>
        <w:rPr>
          <w:spacing w:val="-5"/>
        </w:rPr>
        <w:t xml:space="preserve"> </w:t>
      </w:r>
      <w:r>
        <w:t>or</w:t>
      </w:r>
      <w:r>
        <w:rPr>
          <w:spacing w:val="-4"/>
        </w:rPr>
        <w:t xml:space="preserve"> </w:t>
      </w:r>
      <w:r>
        <w:t>Jove</w:t>
      </w:r>
      <w:r>
        <w:rPr>
          <w:spacing w:val="-4"/>
        </w:rPr>
        <w:t xml:space="preserve"> </w:t>
      </w:r>
      <w:r>
        <w:t>has</w:t>
      </w:r>
      <w:r>
        <w:rPr>
          <w:spacing w:val="-4"/>
        </w:rPr>
        <w:t xml:space="preserve"> </w:t>
      </w:r>
      <w:r>
        <w:t>wronged</w:t>
      </w:r>
      <w:r>
        <w:rPr>
          <w:spacing w:val="-5"/>
        </w:rPr>
        <w:t xml:space="preserve"> </w:t>
      </w:r>
      <w:r>
        <w:t>me.”</w:t>
      </w:r>
      <w:r>
        <w:rPr>
          <w:spacing w:val="-4"/>
        </w:rPr>
        <w:t xml:space="preserve"> </w:t>
      </w:r>
      <w:r>
        <w:t>From</w:t>
      </w:r>
      <w:r>
        <w:rPr>
          <w:spacing w:val="-4"/>
        </w:rPr>
        <w:t xml:space="preserve"> </w:t>
      </w:r>
      <w:r>
        <w:t>the</w:t>
      </w:r>
      <w:r>
        <w:rPr>
          <w:spacing w:val="-4"/>
        </w:rPr>
        <w:t xml:space="preserve"> </w:t>
      </w:r>
      <w:r>
        <w:t>dome</w:t>
      </w:r>
      <w:r>
        <w:rPr>
          <w:spacing w:val="-4"/>
        </w:rPr>
        <w:t xml:space="preserve"> </w:t>
      </w:r>
      <w:r>
        <w:t>of</w:t>
      </w:r>
      <w:r>
        <w:rPr>
          <w:spacing w:val="-5"/>
        </w:rPr>
        <w:t xml:space="preserve"> </w:t>
      </w:r>
      <w:proofErr w:type="gramStart"/>
      <w:r>
        <w:t>heaven</w:t>
      </w:r>
      <w:proofErr w:type="gramEnd"/>
      <w:r>
        <w:rPr>
          <w:spacing w:val="-4"/>
        </w:rPr>
        <w:t xml:space="preserve"> </w:t>
      </w:r>
      <w:r>
        <w:t>she</w:t>
      </w:r>
      <w:r>
        <w:rPr>
          <w:spacing w:val="-4"/>
        </w:rPr>
        <w:t xml:space="preserve"> </w:t>
      </w:r>
      <w:r>
        <w:t>glided</w:t>
      </w:r>
      <w:r>
        <w:rPr>
          <w:spacing w:val="-4"/>
        </w:rPr>
        <w:t xml:space="preserve"> </w:t>
      </w:r>
      <w:r>
        <w:t>down</w:t>
      </w:r>
      <w:r>
        <w:rPr>
          <w:spacing w:val="-5"/>
        </w:rPr>
        <w:t xml:space="preserve"> </w:t>
      </w:r>
      <w:r>
        <w:t>and</w:t>
      </w:r>
      <w:r>
        <w:rPr>
          <w:spacing w:val="-4"/>
        </w:rPr>
        <w:t xml:space="preserve"> </w:t>
      </w:r>
      <w:r>
        <w:t>stood</w:t>
      </w:r>
      <w:r>
        <w:rPr>
          <w:spacing w:val="-4"/>
        </w:rPr>
        <w:t xml:space="preserve"> </w:t>
      </w:r>
      <w:r>
        <w:t>upon</w:t>
      </w:r>
      <w:r>
        <w:rPr>
          <w:spacing w:val="-4"/>
        </w:rPr>
        <w:t xml:space="preserve"> </w:t>
      </w:r>
      <w:r>
        <w:t>the</w:t>
      </w:r>
      <w:r>
        <w:rPr>
          <w:spacing w:val="-4"/>
        </w:rPr>
        <w:t xml:space="preserve"> </w:t>
      </w:r>
      <w:r>
        <w:t>earth,</w:t>
      </w:r>
      <w:r>
        <w:rPr>
          <w:spacing w:val="-5"/>
        </w:rPr>
        <w:t xml:space="preserve"> </w:t>
      </w:r>
      <w:r>
        <w:t>and</w:t>
      </w:r>
      <w:r>
        <w:rPr>
          <w:spacing w:val="-4"/>
        </w:rPr>
        <w:t xml:space="preserve"> </w:t>
      </w:r>
      <w:r>
        <w:t>bade</w:t>
      </w:r>
      <w:r>
        <w:rPr>
          <w:spacing w:val="-4"/>
        </w:rPr>
        <w:t xml:space="preserve"> </w:t>
      </w:r>
      <w:r>
        <w:t>the</w:t>
      </w:r>
      <w:r>
        <w:rPr>
          <w:spacing w:val="1"/>
        </w:rPr>
        <w:t xml:space="preserve"> </w:t>
      </w:r>
      <w:r>
        <w:t>clouds</w:t>
      </w:r>
      <w:r>
        <w:rPr>
          <w:spacing w:val="-8"/>
        </w:rPr>
        <w:t xml:space="preserve"> </w:t>
      </w:r>
      <w:r>
        <w:t>recede.</w:t>
      </w:r>
      <w:r>
        <w:rPr>
          <w:spacing w:val="-7"/>
        </w:rPr>
        <w:t xml:space="preserve"> </w:t>
      </w:r>
      <w:r>
        <w:t>But</w:t>
      </w:r>
      <w:r>
        <w:rPr>
          <w:spacing w:val="-7"/>
        </w:rPr>
        <w:t xml:space="preserve"> </w:t>
      </w:r>
      <w:r>
        <w:t>Jove</w:t>
      </w:r>
      <w:r>
        <w:rPr>
          <w:spacing w:val="-8"/>
        </w:rPr>
        <w:t xml:space="preserve"> </w:t>
      </w:r>
      <w:r>
        <w:t>had</w:t>
      </w:r>
      <w:r>
        <w:rPr>
          <w:spacing w:val="-7"/>
        </w:rPr>
        <w:t xml:space="preserve"> </w:t>
      </w:r>
      <w:r>
        <w:t>known</w:t>
      </w:r>
      <w:r>
        <w:rPr>
          <w:spacing w:val="-7"/>
        </w:rPr>
        <w:t xml:space="preserve"> </w:t>
      </w:r>
      <w:r>
        <w:t>the</w:t>
      </w:r>
      <w:r>
        <w:rPr>
          <w:spacing w:val="-8"/>
        </w:rPr>
        <w:t xml:space="preserve"> </w:t>
      </w:r>
      <w:r>
        <w:t>coming</w:t>
      </w:r>
      <w:r>
        <w:rPr>
          <w:spacing w:val="-7"/>
        </w:rPr>
        <w:t xml:space="preserve"> </w:t>
      </w:r>
      <w:r>
        <w:t>of</w:t>
      </w:r>
      <w:r>
        <w:rPr>
          <w:spacing w:val="-7"/>
        </w:rPr>
        <w:t xml:space="preserve"> </w:t>
      </w:r>
      <w:r>
        <w:t>his</w:t>
      </w:r>
      <w:r>
        <w:rPr>
          <w:spacing w:val="-7"/>
        </w:rPr>
        <w:t xml:space="preserve"> </w:t>
      </w:r>
      <w:r>
        <w:t>queen.</w:t>
      </w:r>
      <w:r>
        <w:rPr>
          <w:spacing w:val="-8"/>
        </w:rPr>
        <w:t xml:space="preserve"> </w:t>
      </w:r>
      <w:r>
        <w:t>He</w:t>
      </w:r>
      <w:r>
        <w:rPr>
          <w:spacing w:val="-7"/>
        </w:rPr>
        <w:t xml:space="preserve"> </w:t>
      </w:r>
      <w:r>
        <w:t>had</w:t>
      </w:r>
      <w:r>
        <w:rPr>
          <w:spacing w:val="-7"/>
        </w:rPr>
        <w:t xml:space="preserve"> </w:t>
      </w:r>
      <w:r>
        <w:t>transformed</w:t>
      </w:r>
      <w:r>
        <w:rPr>
          <w:spacing w:val="-8"/>
        </w:rPr>
        <w:t xml:space="preserve"> </w:t>
      </w:r>
      <w:r>
        <w:t>the</w:t>
      </w:r>
      <w:r>
        <w:rPr>
          <w:spacing w:val="-7"/>
        </w:rPr>
        <w:t xml:space="preserve"> </w:t>
      </w:r>
      <w:r>
        <w:t>lovely</w:t>
      </w:r>
      <w:r>
        <w:rPr>
          <w:spacing w:val="-7"/>
        </w:rPr>
        <w:t xml:space="preserve"> </w:t>
      </w:r>
      <w:r>
        <w:t>Io,</w:t>
      </w:r>
      <w:r>
        <w:rPr>
          <w:spacing w:val="-8"/>
        </w:rPr>
        <w:t xml:space="preserve"> </w:t>
      </w:r>
      <w:r>
        <w:t>so</w:t>
      </w:r>
      <w:r>
        <w:rPr>
          <w:spacing w:val="-7"/>
        </w:rPr>
        <w:t xml:space="preserve"> </w:t>
      </w:r>
      <w:r>
        <w:t>that</w:t>
      </w:r>
      <w:r>
        <w:rPr>
          <w:spacing w:val="-7"/>
        </w:rPr>
        <w:t xml:space="preserve"> </w:t>
      </w:r>
      <w:r>
        <w:t>she</w:t>
      </w:r>
      <w:r>
        <w:rPr>
          <w:spacing w:val="-7"/>
        </w:rPr>
        <w:t xml:space="preserve"> </w:t>
      </w:r>
      <w:r>
        <w:t>appeared</w:t>
      </w:r>
      <w:r>
        <w:rPr>
          <w:spacing w:val="-52"/>
        </w:rPr>
        <w:t xml:space="preserve"> </w:t>
      </w:r>
      <w:r>
        <w:t>a</w:t>
      </w:r>
      <w:r>
        <w:rPr>
          <w:spacing w:val="-10"/>
        </w:rPr>
        <w:t xml:space="preserve"> </w:t>
      </w:r>
      <w:r>
        <w:t>milk</w:t>
      </w:r>
      <w:r>
        <w:rPr>
          <w:spacing w:val="-10"/>
        </w:rPr>
        <w:t xml:space="preserve"> </w:t>
      </w:r>
      <w:r>
        <w:t>white</w:t>
      </w:r>
      <w:r>
        <w:rPr>
          <w:spacing w:val="-9"/>
        </w:rPr>
        <w:t xml:space="preserve"> </w:t>
      </w:r>
      <w:r>
        <w:t>heifer—formed</w:t>
      </w:r>
      <w:r>
        <w:rPr>
          <w:spacing w:val="-10"/>
        </w:rPr>
        <w:t xml:space="preserve"> </w:t>
      </w:r>
      <w:r>
        <w:t>so</w:t>
      </w:r>
      <w:r>
        <w:rPr>
          <w:spacing w:val="-10"/>
        </w:rPr>
        <w:t xml:space="preserve"> </w:t>
      </w:r>
      <w:r>
        <w:t>beautiful</w:t>
      </w:r>
      <w:r>
        <w:rPr>
          <w:spacing w:val="-9"/>
        </w:rPr>
        <w:t xml:space="preserve"> </w:t>
      </w:r>
      <w:r>
        <w:t>and</w:t>
      </w:r>
      <w:r>
        <w:rPr>
          <w:spacing w:val="-10"/>
        </w:rPr>
        <w:t xml:space="preserve"> </w:t>
      </w:r>
      <w:r>
        <w:t>fair</w:t>
      </w:r>
      <w:r>
        <w:rPr>
          <w:spacing w:val="-9"/>
        </w:rPr>
        <w:t xml:space="preserve"> </w:t>
      </w:r>
      <w:r>
        <w:t>that</w:t>
      </w:r>
      <w:r>
        <w:rPr>
          <w:spacing w:val="-10"/>
        </w:rPr>
        <w:t xml:space="preserve"> </w:t>
      </w:r>
      <w:r>
        <w:t>envious</w:t>
      </w:r>
      <w:r>
        <w:rPr>
          <w:spacing w:val="-10"/>
        </w:rPr>
        <w:t xml:space="preserve"> </w:t>
      </w:r>
      <w:r>
        <w:t>Juno</w:t>
      </w:r>
      <w:r>
        <w:rPr>
          <w:spacing w:val="-9"/>
        </w:rPr>
        <w:t xml:space="preserve"> </w:t>
      </w:r>
      <w:r>
        <w:t>gazed</w:t>
      </w:r>
      <w:r>
        <w:rPr>
          <w:spacing w:val="-10"/>
        </w:rPr>
        <w:t xml:space="preserve"> </w:t>
      </w:r>
      <w:r>
        <w:t>on</w:t>
      </w:r>
      <w:r>
        <w:rPr>
          <w:spacing w:val="-10"/>
        </w:rPr>
        <w:t xml:space="preserve"> </w:t>
      </w:r>
      <w:r>
        <w:t>her.</w:t>
      </w:r>
      <w:r>
        <w:rPr>
          <w:spacing w:val="-9"/>
        </w:rPr>
        <w:t xml:space="preserve"> </w:t>
      </w:r>
      <w:r>
        <w:t>She</w:t>
      </w:r>
      <w:r>
        <w:rPr>
          <w:spacing w:val="-10"/>
        </w:rPr>
        <w:t xml:space="preserve"> </w:t>
      </w:r>
      <w:r>
        <w:t>queried:</w:t>
      </w:r>
      <w:r>
        <w:rPr>
          <w:spacing w:val="-9"/>
        </w:rPr>
        <w:t xml:space="preserve"> </w:t>
      </w:r>
      <w:r>
        <w:t>“Whose?</w:t>
      </w:r>
      <w:r>
        <w:rPr>
          <w:spacing w:val="-10"/>
        </w:rPr>
        <w:t xml:space="preserve"> </w:t>
      </w:r>
      <w:r>
        <w:t>what</w:t>
      </w:r>
      <w:r>
        <w:rPr>
          <w:spacing w:val="-10"/>
        </w:rPr>
        <w:t xml:space="preserve"> </w:t>
      </w:r>
      <w:r>
        <w:t>herd?</w:t>
      </w:r>
      <w:r>
        <w:rPr>
          <w:spacing w:val="-52"/>
        </w:rPr>
        <w:t xml:space="preserve"> </w:t>
      </w:r>
      <w:r>
        <w:t>what</w:t>
      </w:r>
      <w:r>
        <w:rPr>
          <w:spacing w:val="-11"/>
        </w:rPr>
        <w:t xml:space="preserve"> </w:t>
      </w:r>
      <w:r>
        <w:t>pasture</w:t>
      </w:r>
      <w:r>
        <w:rPr>
          <w:spacing w:val="-10"/>
        </w:rPr>
        <w:t xml:space="preserve"> </w:t>
      </w:r>
      <w:r>
        <w:t>fields?”</w:t>
      </w:r>
      <w:r>
        <w:rPr>
          <w:spacing w:val="-11"/>
        </w:rPr>
        <w:t xml:space="preserve"> </w:t>
      </w:r>
      <w:r>
        <w:t>As</w:t>
      </w:r>
      <w:r>
        <w:rPr>
          <w:spacing w:val="-10"/>
        </w:rPr>
        <w:t xml:space="preserve"> </w:t>
      </w:r>
      <w:r>
        <w:t>if</w:t>
      </w:r>
      <w:r>
        <w:rPr>
          <w:spacing w:val="-11"/>
        </w:rPr>
        <w:t xml:space="preserve"> </w:t>
      </w:r>
      <w:r>
        <w:t>she</w:t>
      </w:r>
      <w:r>
        <w:rPr>
          <w:spacing w:val="-10"/>
        </w:rPr>
        <w:t xml:space="preserve"> </w:t>
      </w:r>
      <w:r>
        <w:t>guessed</w:t>
      </w:r>
      <w:r>
        <w:rPr>
          <w:spacing w:val="-11"/>
        </w:rPr>
        <w:t xml:space="preserve"> </w:t>
      </w:r>
      <w:r>
        <w:t>no</w:t>
      </w:r>
      <w:r>
        <w:rPr>
          <w:spacing w:val="-10"/>
        </w:rPr>
        <w:t xml:space="preserve"> </w:t>
      </w:r>
      <w:r>
        <w:t>knowledge</w:t>
      </w:r>
      <w:r>
        <w:rPr>
          <w:spacing w:val="-11"/>
        </w:rPr>
        <w:t xml:space="preserve"> </w:t>
      </w:r>
      <w:r>
        <w:t>of</w:t>
      </w:r>
      <w:r>
        <w:rPr>
          <w:spacing w:val="-10"/>
        </w:rPr>
        <w:t xml:space="preserve"> </w:t>
      </w:r>
      <w:r>
        <w:t>the</w:t>
      </w:r>
      <w:r>
        <w:rPr>
          <w:spacing w:val="-11"/>
        </w:rPr>
        <w:t xml:space="preserve"> </w:t>
      </w:r>
      <w:r>
        <w:t>truth.</w:t>
      </w:r>
      <w:r>
        <w:rPr>
          <w:spacing w:val="-10"/>
        </w:rPr>
        <w:t xml:space="preserve"> </w:t>
      </w:r>
      <w:r>
        <w:t>And</w:t>
      </w:r>
      <w:r>
        <w:rPr>
          <w:spacing w:val="-11"/>
        </w:rPr>
        <w:t xml:space="preserve"> </w:t>
      </w:r>
      <w:r>
        <w:rPr>
          <w:color w:val="3953A4"/>
          <w:u w:val="single" w:color="3953A4"/>
        </w:rPr>
        <w:t>Jupiter</w:t>
      </w:r>
      <w:r>
        <w:t>,</w:t>
      </w:r>
      <w:r>
        <w:rPr>
          <w:spacing w:val="-10"/>
        </w:rPr>
        <w:t xml:space="preserve"> </w:t>
      </w:r>
      <w:r>
        <w:t>false</w:t>
      </w:r>
      <w:r>
        <w:rPr>
          <w:spacing w:val="-11"/>
        </w:rPr>
        <w:t xml:space="preserve"> </w:t>
      </w:r>
      <w:r>
        <w:t>hearted,</w:t>
      </w:r>
      <w:r>
        <w:rPr>
          <w:spacing w:val="-10"/>
        </w:rPr>
        <w:t xml:space="preserve"> </w:t>
      </w:r>
      <w:r>
        <w:t>said</w:t>
      </w:r>
      <w:r>
        <w:rPr>
          <w:spacing w:val="-11"/>
        </w:rPr>
        <w:t xml:space="preserve"> </w:t>
      </w:r>
      <w:r>
        <w:t>the</w:t>
      </w:r>
      <w:r>
        <w:rPr>
          <w:spacing w:val="-10"/>
        </w:rPr>
        <w:t xml:space="preserve"> </w:t>
      </w:r>
      <w:r>
        <w:t>cow</w:t>
      </w:r>
      <w:r>
        <w:rPr>
          <w:spacing w:val="-11"/>
        </w:rPr>
        <w:t xml:space="preserve"> </w:t>
      </w:r>
      <w:r>
        <w:t>was</w:t>
      </w:r>
      <w:r>
        <w:rPr>
          <w:spacing w:val="-10"/>
        </w:rPr>
        <w:t xml:space="preserve"> </w:t>
      </w:r>
      <w:r>
        <w:t>earth</w:t>
      </w:r>
      <w:r>
        <w:rPr>
          <w:spacing w:val="1"/>
        </w:rPr>
        <w:t xml:space="preserve"> </w:t>
      </w:r>
      <w:r>
        <w:t xml:space="preserve">begotten, for he feared his queen might make inquiry of the owner’s name. Juno implored the heifer as a </w:t>
      </w:r>
      <w:proofErr w:type="gramStart"/>
      <w:r>
        <w:t>gift.—</w:t>
      </w:r>
      <w:proofErr w:type="gramEnd"/>
      <w:r>
        <w:rPr>
          <w:spacing w:val="1"/>
        </w:rPr>
        <w:t xml:space="preserve"> </w:t>
      </w:r>
      <w:r>
        <w:t>what</w:t>
      </w:r>
      <w:r>
        <w:rPr>
          <w:spacing w:val="-11"/>
        </w:rPr>
        <w:t xml:space="preserve"> </w:t>
      </w:r>
      <w:r>
        <w:t>then</w:t>
      </w:r>
      <w:r>
        <w:rPr>
          <w:spacing w:val="-11"/>
        </w:rPr>
        <w:t xml:space="preserve"> </w:t>
      </w:r>
      <w:r>
        <w:t>was</w:t>
      </w:r>
      <w:r>
        <w:rPr>
          <w:spacing w:val="-11"/>
        </w:rPr>
        <w:t xml:space="preserve"> </w:t>
      </w:r>
      <w:r>
        <w:t>left</w:t>
      </w:r>
      <w:r>
        <w:rPr>
          <w:spacing w:val="-11"/>
        </w:rPr>
        <w:t xml:space="preserve"> </w:t>
      </w:r>
      <w:r>
        <w:t>the</w:t>
      </w:r>
      <w:r>
        <w:rPr>
          <w:spacing w:val="-10"/>
        </w:rPr>
        <w:t xml:space="preserve"> </w:t>
      </w:r>
      <w:r>
        <w:t>Father</w:t>
      </w:r>
      <w:r>
        <w:rPr>
          <w:spacing w:val="-11"/>
        </w:rPr>
        <w:t xml:space="preserve"> </w:t>
      </w:r>
      <w:r>
        <w:t>of</w:t>
      </w:r>
      <w:r>
        <w:rPr>
          <w:spacing w:val="-11"/>
        </w:rPr>
        <w:t xml:space="preserve"> </w:t>
      </w:r>
      <w:r>
        <w:lastRenderedPageBreak/>
        <w:t>the</w:t>
      </w:r>
      <w:r>
        <w:rPr>
          <w:spacing w:val="-11"/>
        </w:rPr>
        <w:t xml:space="preserve"> </w:t>
      </w:r>
      <w:r>
        <w:t>Gods?</w:t>
      </w:r>
      <w:r>
        <w:rPr>
          <w:spacing w:val="-11"/>
        </w:rPr>
        <w:t xml:space="preserve"> </w:t>
      </w:r>
      <w:r>
        <w:t>‘Twould</w:t>
      </w:r>
      <w:r>
        <w:rPr>
          <w:spacing w:val="-10"/>
        </w:rPr>
        <w:t xml:space="preserve"> </w:t>
      </w:r>
      <w:r>
        <w:t>be</w:t>
      </w:r>
      <w:r>
        <w:rPr>
          <w:spacing w:val="-11"/>
        </w:rPr>
        <w:t xml:space="preserve"> </w:t>
      </w:r>
      <w:r>
        <w:t>a</w:t>
      </w:r>
      <w:r>
        <w:rPr>
          <w:spacing w:val="-11"/>
        </w:rPr>
        <w:t xml:space="preserve"> </w:t>
      </w:r>
      <w:r>
        <w:t>cruel</w:t>
      </w:r>
      <w:r>
        <w:rPr>
          <w:spacing w:val="-11"/>
        </w:rPr>
        <w:t xml:space="preserve"> </w:t>
      </w:r>
      <w:r>
        <w:t>thing</w:t>
      </w:r>
      <w:r>
        <w:rPr>
          <w:spacing w:val="-10"/>
        </w:rPr>
        <w:t xml:space="preserve"> </w:t>
      </w:r>
      <w:r>
        <w:t>to</w:t>
      </w:r>
      <w:r>
        <w:rPr>
          <w:spacing w:val="-11"/>
        </w:rPr>
        <w:t xml:space="preserve"> </w:t>
      </w:r>
      <w:r>
        <w:t>sacrifice</w:t>
      </w:r>
      <w:r>
        <w:rPr>
          <w:spacing w:val="-11"/>
        </w:rPr>
        <w:t xml:space="preserve"> </w:t>
      </w:r>
      <w:r>
        <w:t>his</w:t>
      </w:r>
      <w:r>
        <w:rPr>
          <w:spacing w:val="-11"/>
        </w:rPr>
        <w:t xml:space="preserve"> </w:t>
      </w:r>
      <w:r>
        <w:t>own</w:t>
      </w:r>
      <w:r>
        <w:rPr>
          <w:spacing w:val="-11"/>
        </w:rPr>
        <w:t xml:space="preserve"> </w:t>
      </w:r>
      <w:r>
        <w:t>beloved</w:t>
      </w:r>
      <w:r>
        <w:rPr>
          <w:spacing w:val="-10"/>
        </w:rPr>
        <w:t xml:space="preserve"> </w:t>
      </w:r>
      <w:r>
        <w:t>to</w:t>
      </w:r>
      <w:r>
        <w:rPr>
          <w:spacing w:val="-11"/>
        </w:rPr>
        <w:t xml:space="preserve"> </w:t>
      </w:r>
      <w:r>
        <w:t>a</w:t>
      </w:r>
      <w:r>
        <w:rPr>
          <w:spacing w:val="-11"/>
        </w:rPr>
        <w:t xml:space="preserve"> </w:t>
      </w:r>
      <w:r>
        <w:t>rival’s</w:t>
      </w:r>
      <w:r>
        <w:rPr>
          <w:spacing w:val="-11"/>
        </w:rPr>
        <w:t xml:space="preserve"> </w:t>
      </w:r>
      <w:r>
        <w:t>wrath.</w:t>
      </w:r>
      <w:r w:rsidR="002672F3">
        <w:t xml:space="preserve"> </w:t>
      </w:r>
      <w:r>
        <w:t>Although refusal must imply his guilt the shame and love of her almost prevailed; but if a present of such little</w:t>
      </w:r>
      <w:r>
        <w:rPr>
          <w:spacing w:val="1"/>
        </w:rPr>
        <w:t xml:space="preserve"> </w:t>
      </w:r>
      <w:r>
        <w:t>worth were now denied the sharer of his couch, the partner of his birth, ‘twould prove indeed the earth born heifer</w:t>
      </w:r>
      <w:r>
        <w:rPr>
          <w:spacing w:val="-52"/>
        </w:rPr>
        <w:t xml:space="preserve"> </w:t>
      </w:r>
      <w:r>
        <w:t>other</w:t>
      </w:r>
      <w:r>
        <w:rPr>
          <w:spacing w:val="-6"/>
        </w:rPr>
        <w:t xml:space="preserve"> </w:t>
      </w:r>
      <w:r>
        <w:t>than</w:t>
      </w:r>
      <w:r>
        <w:rPr>
          <w:spacing w:val="-6"/>
        </w:rPr>
        <w:t xml:space="preserve"> </w:t>
      </w:r>
      <w:r>
        <w:t>she</w:t>
      </w:r>
      <w:r>
        <w:rPr>
          <w:spacing w:val="-6"/>
        </w:rPr>
        <w:t xml:space="preserve"> </w:t>
      </w:r>
      <w:r>
        <w:t>seemed—</w:t>
      </w:r>
      <w:r>
        <w:rPr>
          <w:spacing w:val="-6"/>
        </w:rPr>
        <w:t xml:space="preserve"> </w:t>
      </w:r>
      <w:r>
        <w:t>and</w:t>
      </w:r>
      <w:r>
        <w:rPr>
          <w:spacing w:val="-6"/>
        </w:rPr>
        <w:t xml:space="preserve"> </w:t>
      </w:r>
      <w:r>
        <w:t>so</w:t>
      </w:r>
      <w:r>
        <w:rPr>
          <w:spacing w:val="-6"/>
        </w:rPr>
        <w:t xml:space="preserve"> </w:t>
      </w:r>
      <w:r>
        <w:t>he</w:t>
      </w:r>
      <w:r>
        <w:rPr>
          <w:spacing w:val="-6"/>
        </w:rPr>
        <w:t xml:space="preserve"> </w:t>
      </w:r>
      <w:r>
        <w:t>gave</w:t>
      </w:r>
      <w:r>
        <w:rPr>
          <w:spacing w:val="-6"/>
        </w:rPr>
        <w:t xml:space="preserve"> </w:t>
      </w:r>
      <w:r>
        <w:t>his</w:t>
      </w:r>
      <w:r>
        <w:rPr>
          <w:spacing w:val="-6"/>
        </w:rPr>
        <w:t xml:space="preserve"> </w:t>
      </w:r>
      <w:r>
        <w:t>mistress</w:t>
      </w:r>
      <w:r>
        <w:rPr>
          <w:spacing w:val="-6"/>
        </w:rPr>
        <w:t xml:space="preserve"> </w:t>
      </w:r>
      <w:r>
        <w:t>up</w:t>
      </w:r>
      <w:r>
        <w:rPr>
          <w:spacing w:val="-6"/>
        </w:rPr>
        <w:t xml:space="preserve"> </w:t>
      </w:r>
      <w:r>
        <w:t>to</w:t>
      </w:r>
      <w:r>
        <w:rPr>
          <w:spacing w:val="-6"/>
        </w:rPr>
        <w:t xml:space="preserve"> </w:t>
      </w:r>
      <w:r>
        <w:t>her.</w:t>
      </w:r>
    </w:p>
    <w:p w14:paraId="395E41D4" w14:textId="2A649A21" w:rsidR="003A417A" w:rsidRDefault="003A417A" w:rsidP="002672F3">
      <w:pPr>
        <w:pStyle w:val="Body"/>
      </w:pPr>
      <w:r>
        <w:t>Juno regardful of Jove’s cunning art, lest he might change her to her human form, gave the unhappy heifer to</w:t>
      </w:r>
      <w:r>
        <w:rPr>
          <w:spacing w:val="-52"/>
        </w:rPr>
        <w:t xml:space="preserve"> </w:t>
      </w:r>
      <w:r>
        <w:t>the</w:t>
      </w:r>
      <w:r>
        <w:rPr>
          <w:spacing w:val="-10"/>
        </w:rPr>
        <w:t xml:space="preserve"> </w:t>
      </w:r>
      <w:r>
        <w:t>charge</w:t>
      </w:r>
      <w:r>
        <w:rPr>
          <w:spacing w:val="-9"/>
        </w:rPr>
        <w:t xml:space="preserve"> </w:t>
      </w:r>
      <w:r>
        <w:t>of</w:t>
      </w:r>
      <w:r>
        <w:rPr>
          <w:spacing w:val="-9"/>
        </w:rPr>
        <w:t xml:space="preserve"> </w:t>
      </w:r>
      <w:r>
        <w:rPr>
          <w:color w:val="3953A4"/>
          <w:u w:val="single" w:color="3953A4"/>
        </w:rPr>
        <w:t>Argus</w:t>
      </w:r>
      <w:r>
        <w:t>,</w:t>
      </w:r>
      <w:r>
        <w:rPr>
          <w:spacing w:val="-9"/>
        </w:rPr>
        <w:t xml:space="preserve"> </w:t>
      </w:r>
      <w:r>
        <w:t>Aristorides,</w:t>
      </w:r>
      <w:r>
        <w:rPr>
          <w:spacing w:val="-9"/>
        </w:rPr>
        <w:t xml:space="preserve"> </w:t>
      </w:r>
      <w:r>
        <w:t>whose</w:t>
      </w:r>
      <w:r>
        <w:rPr>
          <w:spacing w:val="-9"/>
        </w:rPr>
        <w:t xml:space="preserve"> </w:t>
      </w:r>
      <w:r>
        <w:t>head</w:t>
      </w:r>
      <w:r>
        <w:rPr>
          <w:spacing w:val="-9"/>
        </w:rPr>
        <w:t xml:space="preserve"> </w:t>
      </w:r>
      <w:r>
        <w:t>was</w:t>
      </w:r>
      <w:r>
        <w:rPr>
          <w:spacing w:val="-9"/>
        </w:rPr>
        <w:t xml:space="preserve"> </w:t>
      </w:r>
      <w:r>
        <w:t>circled</w:t>
      </w:r>
      <w:r>
        <w:rPr>
          <w:spacing w:val="-9"/>
        </w:rPr>
        <w:t xml:space="preserve"> </w:t>
      </w:r>
      <w:r>
        <w:t>with</w:t>
      </w:r>
      <w:r>
        <w:rPr>
          <w:spacing w:val="-10"/>
        </w:rPr>
        <w:t xml:space="preserve"> </w:t>
      </w:r>
      <w:r>
        <w:t>a</w:t>
      </w:r>
      <w:r>
        <w:rPr>
          <w:spacing w:val="-9"/>
        </w:rPr>
        <w:t xml:space="preserve"> </w:t>
      </w:r>
      <w:r>
        <w:t>hundred</w:t>
      </w:r>
      <w:r>
        <w:rPr>
          <w:spacing w:val="-9"/>
        </w:rPr>
        <w:t xml:space="preserve"> </w:t>
      </w:r>
      <w:r>
        <w:t>glowing</w:t>
      </w:r>
      <w:r>
        <w:rPr>
          <w:spacing w:val="-9"/>
        </w:rPr>
        <w:t xml:space="preserve"> </w:t>
      </w:r>
      <w:r>
        <w:t>eyes;</w:t>
      </w:r>
      <w:r>
        <w:rPr>
          <w:spacing w:val="-9"/>
        </w:rPr>
        <w:t xml:space="preserve"> </w:t>
      </w:r>
      <w:r>
        <w:t>of</w:t>
      </w:r>
      <w:r>
        <w:rPr>
          <w:spacing w:val="-9"/>
        </w:rPr>
        <w:t xml:space="preserve"> </w:t>
      </w:r>
      <w:r>
        <w:t>which</w:t>
      </w:r>
      <w:r>
        <w:rPr>
          <w:spacing w:val="-9"/>
        </w:rPr>
        <w:t xml:space="preserve"> </w:t>
      </w:r>
      <w:r>
        <w:t>but</w:t>
      </w:r>
      <w:r>
        <w:rPr>
          <w:spacing w:val="-9"/>
        </w:rPr>
        <w:t xml:space="preserve"> </w:t>
      </w:r>
      <w:r>
        <w:t>two</w:t>
      </w:r>
      <w:r>
        <w:rPr>
          <w:spacing w:val="-9"/>
        </w:rPr>
        <w:t xml:space="preserve"> </w:t>
      </w:r>
      <w:r>
        <w:t>did</w:t>
      </w:r>
      <w:r>
        <w:rPr>
          <w:spacing w:val="-9"/>
        </w:rPr>
        <w:t xml:space="preserve"> </w:t>
      </w:r>
      <w:r>
        <w:t>slumber</w:t>
      </w:r>
      <w:r>
        <w:rPr>
          <w:spacing w:val="-6"/>
        </w:rPr>
        <w:t xml:space="preserve"> </w:t>
      </w:r>
      <w:r>
        <w:t>in</w:t>
      </w:r>
      <w:r>
        <w:rPr>
          <w:spacing w:val="-5"/>
        </w:rPr>
        <w:t xml:space="preserve"> </w:t>
      </w:r>
      <w:r>
        <w:t>their</w:t>
      </w:r>
      <w:r>
        <w:rPr>
          <w:spacing w:val="-5"/>
        </w:rPr>
        <w:t xml:space="preserve"> </w:t>
      </w:r>
      <w:r>
        <w:t>turn</w:t>
      </w:r>
      <w:r>
        <w:rPr>
          <w:spacing w:val="-6"/>
        </w:rPr>
        <w:t xml:space="preserve"> </w:t>
      </w:r>
      <w:r>
        <w:t>whilst</w:t>
      </w:r>
      <w:r>
        <w:rPr>
          <w:spacing w:val="-5"/>
        </w:rPr>
        <w:t xml:space="preserve"> </w:t>
      </w:r>
      <w:r>
        <w:t>all</w:t>
      </w:r>
      <w:r>
        <w:rPr>
          <w:spacing w:val="-5"/>
        </w:rPr>
        <w:t xml:space="preserve"> </w:t>
      </w:r>
      <w:r>
        <w:t>the</w:t>
      </w:r>
      <w:r>
        <w:rPr>
          <w:spacing w:val="-5"/>
        </w:rPr>
        <w:t xml:space="preserve"> </w:t>
      </w:r>
      <w:r>
        <w:t>others</w:t>
      </w:r>
      <w:r>
        <w:rPr>
          <w:spacing w:val="-6"/>
        </w:rPr>
        <w:t xml:space="preserve"> </w:t>
      </w:r>
      <w:r>
        <w:t>kept</w:t>
      </w:r>
      <w:r>
        <w:rPr>
          <w:spacing w:val="-5"/>
        </w:rPr>
        <w:t xml:space="preserve"> </w:t>
      </w:r>
      <w:r>
        <w:t>on</w:t>
      </w:r>
      <w:r>
        <w:rPr>
          <w:spacing w:val="-5"/>
        </w:rPr>
        <w:t xml:space="preserve"> </w:t>
      </w:r>
      <w:r>
        <w:t>watch</w:t>
      </w:r>
      <w:r>
        <w:rPr>
          <w:spacing w:val="-5"/>
        </w:rPr>
        <w:t xml:space="preserve"> </w:t>
      </w:r>
      <w:r>
        <w:t>and</w:t>
      </w:r>
      <w:r>
        <w:rPr>
          <w:spacing w:val="-6"/>
        </w:rPr>
        <w:t xml:space="preserve"> </w:t>
      </w:r>
      <w:r>
        <w:t>guard.</w:t>
      </w:r>
    </w:p>
    <w:p w14:paraId="701041C5" w14:textId="7079C013" w:rsidR="003A417A" w:rsidRDefault="003A417A" w:rsidP="002672F3">
      <w:pPr>
        <w:pStyle w:val="Body"/>
      </w:pPr>
      <w:r>
        <w:t>Whichever way he stood his gaze was fixed on Io—even if he turned away his watchful eyes on Io still remained.</w:t>
      </w:r>
      <w:r>
        <w:rPr>
          <w:spacing w:val="-2"/>
        </w:rPr>
        <w:t xml:space="preserve"> </w:t>
      </w:r>
      <w:r>
        <w:t>He</w:t>
      </w:r>
      <w:r>
        <w:rPr>
          <w:spacing w:val="-2"/>
        </w:rPr>
        <w:t xml:space="preserve"> </w:t>
      </w:r>
      <w:r>
        <w:t>let</w:t>
      </w:r>
      <w:r>
        <w:rPr>
          <w:spacing w:val="-2"/>
        </w:rPr>
        <w:t xml:space="preserve"> </w:t>
      </w:r>
      <w:r>
        <w:t>her</w:t>
      </w:r>
      <w:r>
        <w:rPr>
          <w:spacing w:val="-2"/>
        </w:rPr>
        <w:t xml:space="preserve"> </w:t>
      </w:r>
      <w:r>
        <w:t>feed</w:t>
      </w:r>
      <w:r>
        <w:rPr>
          <w:spacing w:val="-2"/>
        </w:rPr>
        <w:t xml:space="preserve"> </w:t>
      </w:r>
      <w:r>
        <w:t>by</w:t>
      </w:r>
      <w:r>
        <w:rPr>
          <w:spacing w:val="-2"/>
        </w:rPr>
        <w:t xml:space="preserve"> </w:t>
      </w:r>
      <w:r>
        <w:t>day;</w:t>
      </w:r>
      <w:r>
        <w:rPr>
          <w:spacing w:val="-2"/>
        </w:rPr>
        <w:t xml:space="preserve"> </w:t>
      </w:r>
      <w:r>
        <w:t>but</w:t>
      </w:r>
      <w:r>
        <w:rPr>
          <w:spacing w:val="-1"/>
        </w:rPr>
        <w:t xml:space="preserve"> </w:t>
      </w:r>
      <w:r>
        <w:t>when</w:t>
      </w:r>
      <w:r>
        <w:rPr>
          <w:spacing w:val="-2"/>
        </w:rPr>
        <w:t xml:space="preserve"> </w:t>
      </w:r>
      <w:r>
        <w:t>the</w:t>
      </w:r>
      <w:r>
        <w:rPr>
          <w:spacing w:val="-2"/>
        </w:rPr>
        <w:t xml:space="preserve"> </w:t>
      </w:r>
      <w:r>
        <w:t>sun</w:t>
      </w:r>
      <w:r>
        <w:rPr>
          <w:spacing w:val="-2"/>
        </w:rPr>
        <w:t xml:space="preserve"> </w:t>
      </w:r>
      <w:r>
        <w:t>was</w:t>
      </w:r>
      <w:r>
        <w:rPr>
          <w:spacing w:val="-2"/>
        </w:rPr>
        <w:t xml:space="preserve"> </w:t>
      </w:r>
      <w:r>
        <w:t>under</w:t>
      </w:r>
      <w:r>
        <w:rPr>
          <w:spacing w:val="-2"/>
        </w:rPr>
        <w:t xml:space="preserve"> </w:t>
      </w:r>
      <w:r>
        <w:t>the</w:t>
      </w:r>
      <w:r>
        <w:rPr>
          <w:spacing w:val="-2"/>
        </w:rPr>
        <w:t xml:space="preserve"> </w:t>
      </w:r>
      <w:r>
        <w:t>deep</w:t>
      </w:r>
      <w:r>
        <w:rPr>
          <w:spacing w:val="-1"/>
        </w:rPr>
        <w:t xml:space="preserve"> </w:t>
      </w:r>
      <w:proofErr w:type="gramStart"/>
      <w:r>
        <w:t>world</w:t>
      </w:r>
      <w:proofErr w:type="gramEnd"/>
      <w:r>
        <w:rPr>
          <w:spacing w:val="-2"/>
        </w:rPr>
        <w:t xml:space="preserve"> </w:t>
      </w:r>
      <w:r>
        <w:t>he</w:t>
      </w:r>
      <w:r>
        <w:rPr>
          <w:spacing w:val="-2"/>
        </w:rPr>
        <w:t xml:space="preserve"> </w:t>
      </w:r>
      <w:r>
        <w:t>shut</w:t>
      </w:r>
      <w:r>
        <w:rPr>
          <w:spacing w:val="-2"/>
        </w:rPr>
        <w:t xml:space="preserve"> </w:t>
      </w:r>
      <w:r>
        <w:t>her</w:t>
      </w:r>
      <w:r>
        <w:rPr>
          <w:spacing w:val="-2"/>
        </w:rPr>
        <w:t xml:space="preserve"> </w:t>
      </w:r>
      <w:r>
        <w:t>up,</w:t>
      </w:r>
      <w:r>
        <w:rPr>
          <w:spacing w:val="-2"/>
        </w:rPr>
        <w:t xml:space="preserve"> </w:t>
      </w:r>
      <w:r>
        <w:t>and</w:t>
      </w:r>
      <w:r>
        <w:rPr>
          <w:spacing w:val="-2"/>
        </w:rPr>
        <w:t xml:space="preserve"> </w:t>
      </w:r>
      <w:r>
        <w:t>tied</w:t>
      </w:r>
      <w:r>
        <w:rPr>
          <w:spacing w:val="-2"/>
        </w:rPr>
        <w:t xml:space="preserve"> </w:t>
      </w:r>
      <w:r>
        <w:t>a</w:t>
      </w:r>
      <w:r>
        <w:rPr>
          <w:spacing w:val="-1"/>
        </w:rPr>
        <w:t xml:space="preserve"> </w:t>
      </w:r>
      <w:r>
        <w:t>rope</w:t>
      </w:r>
      <w:r>
        <w:rPr>
          <w:spacing w:val="-2"/>
        </w:rPr>
        <w:t xml:space="preserve"> </w:t>
      </w:r>
      <w:r>
        <w:t>around</w:t>
      </w:r>
      <w:r>
        <w:rPr>
          <w:spacing w:val="-52"/>
        </w:rPr>
        <w:t xml:space="preserve"> </w:t>
      </w:r>
      <w:r>
        <w:t>her</w:t>
      </w:r>
      <w:r>
        <w:rPr>
          <w:spacing w:val="-6"/>
        </w:rPr>
        <w:t xml:space="preserve"> </w:t>
      </w:r>
      <w:r>
        <w:t>tender</w:t>
      </w:r>
      <w:r>
        <w:rPr>
          <w:spacing w:val="-6"/>
        </w:rPr>
        <w:t xml:space="preserve"> </w:t>
      </w:r>
      <w:r>
        <w:t>neck.</w:t>
      </w:r>
    </w:p>
    <w:p w14:paraId="3AB82804" w14:textId="77777777" w:rsidR="003A417A" w:rsidRDefault="003A417A" w:rsidP="002672F3">
      <w:pPr>
        <w:pStyle w:val="Body"/>
      </w:pPr>
      <w:r>
        <w:t>She fed upon green leaves and bitter herbs and on the cold ground slept—too often bare, she could not rest</w:t>
      </w:r>
      <w:r>
        <w:rPr>
          <w:spacing w:val="1"/>
        </w:rPr>
        <w:t xml:space="preserve"> </w:t>
      </w:r>
      <w:r>
        <w:t xml:space="preserve">upon a cushioned couch. She drank the troubled waters. Hoping </w:t>
      </w:r>
      <w:proofErr w:type="gramStart"/>
      <w:r>
        <w:t>aid</w:t>
      </w:r>
      <w:proofErr w:type="gramEnd"/>
      <w:r>
        <w:t xml:space="preserve"> she tried to stretch imploring arms to </w:t>
      </w:r>
      <w:r>
        <w:rPr>
          <w:color w:val="3953A4"/>
          <w:u w:val="single" w:color="3953A4"/>
        </w:rPr>
        <w:t>Argus</w:t>
      </w:r>
      <w:r>
        <w:t>,</w:t>
      </w:r>
      <w:r>
        <w:rPr>
          <w:spacing w:val="1"/>
        </w:rPr>
        <w:t xml:space="preserve"> </w:t>
      </w:r>
      <w:r>
        <w:t>but</w:t>
      </w:r>
      <w:r>
        <w:rPr>
          <w:spacing w:val="-6"/>
        </w:rPr>
        <w:t xml:space="preserve"> </w:t>
      </w:r>
      <w:r>
        <w:t>all</w:t>
      </w:r>
      <w:r>
        <w:rPr>
          <w:spacing w:val="-5"/>
        </w:rPr>
        <w:t xml:space="preserve"> </w:t>
      </w:r>
      <w:r>
        <w:t>in</w:t>
      </w:r>
      <w:r>
        <w:rPr>
          <w:spacing w:val="-6"/>
        </w:rPr>
        <w:t xml:space="preserve"> </w:t>
      </w:r>
      <w:r>
        <w:t>vain</w:t>
      </w:r>
      <w:r>
        <w:rPr>
          <w:spacing w:val="-5"/>
        </w:rPr>
        <w:t xml:space="preserve"> </w:t>
      </w:r>
      <w:r>
        <w:t>for</w:t>
      </w:r>
      <w:r>
        <w:rPr>
          <w:spacing w:val="-6"/>
        </w:rPr>
        <w:t xml:space="preserve"> </w:t>
      </w:r>
      <w:r>
        <w:t>now</w:t>
      </w:r>
      <w:r>
        <w:rPr>
          <w:spacing w:val="-5"/>
        </w:rPr>
        <w:t xml:space="preserve"> </w:t>
      </w:r>
      <w:r>
        <w:t>no</w:t>
      </w:r>
      <w:r>
        <w:rPr>
          <w:spacing w:val="-6"/>
        </w:rPr>
        <w:t xml:space="preserve"> </w:t>
      </w:r>
      <w:r>
        <w:t>arms</w:t>
      </w:r>
      <w:r>
        <w:rPr>
          <w:spacing w:val="-5"/>
        </w:rPr>
        <w:t xml:space="preserve"> </w:t>
      </w:r>
      <w:r>
        <w:t>remained;</w:t>
      </w:r>
      <w:r>
        <w:rPr>
          <w:spacing w:val="-6"/>
        </w:rPr>
        <w:t xml:space="preserve"> </w:t>
      </w:r>
      <w:r>
        <w:t>the</w:t>
      </w:r>
      <w:r>
        <w:rPr>
          <w:spacing w:val="-5"/>
        </w:rPr>
        <w:t xml:space="preserve"> </w:t>
      </w:r>
      <w:r>
        <w:t>sound</w:t>
      </w:r>
      <w:r>
        <w:rPr>
          <w:spacing w:val="-6"/>
        </w:rPr>
        <w:t xml:space="preserve"> </w:t>
      </w:r>
      <w:r>
        <w:t>of</w:t>
      </w:r>
      <w:r>
        <w:rPr>
          <w:spacing w:val="-5"/>
        </w:rPr>
        <w:t xml:space="preserve"> </w:t>
      </w:r>
      <w:r>
        <w:t>bellowing</w:t>
      </w:r>
      <w:r>
        <w:rPr>
          <w:spacing w:val="-5"/>
        </w:rPr>
        <w:t xml:space="preserve"> </w:t>
      </w:r>
      <w:r>
        <w:t>was</w:t>
      </w:r>
      <w:r>
        <w:rPr>
          <w:spacing w:val="-6"/>
        </w:rPr>
        <w:t xml:space="preserve"> </w:t>
      </w:r>
      <w:r>
        <w:t>all</w:t>
      </w:r>
      <w:r>
        <w:rPr>
          <w:spacing w:val="-5"/>
        </w:rPr>
        <w:t xml:space="preserve"> </w:t>
      </w:r>
      <w:r>
        <w:t>she</w:t>
      </w:r>
      <w:r>
        <w:rPr>
          <w:spacing w:val="-6"/>
        </w:rPr>
        <w:t xml:space="preserve"> </w:t>
      </w:r>
      <w:r>
        <w:t>heard,</w:t>
      </w:r>
      <w:r>
        <w:rPr>
          <w:spacing w:val="-5"/>
        </w:rPr>
        <w:t xml:space="preserve"> </w:t>
      </w:r>
      <w:r>
        <w:t>and</w:t>
      </w:r>
      <w:r>
        <w:rPr>
          <w:spacing w:val="-6"/>
        </w:rPr>
        <w:t xml:space="preserve"> </w:t>
      </w:r>
      <w:r>
        <w:t>she</w:t>
      </w:r>
      <w:r>
        <w:rPr>
          <w:spacing w:val="-5"/>
        </w:rPr>
        <w:t xml:space="preserve"> </w:t>
      </w:r>
      <w:r>
        <w:t>was</w:t>
      </w:r>
      <w:r>
        <w:rPr>
          <w:spacing w:val="-6"/>
        </w:rPr>
        <w:t xml:space="preserve"> </w:t>
      </w:r>
      <w:r>
        <w:t>frightened</w:t>
      </w:r>
      <w:r>
        <w:rPr>
          <w:spacing w:val="-5"/>
        </w:rPr>
        <w:t xml:space="preserve"> </w:t>
      </w:r>
      <w:r>
        <w:t>with</w:t>
      </w:r>
      <w:r>
        <w:rPr>
          <w:spacing w:val="-6"/>
        </w:rPr>
        <w:t xml:space="preserve"> </w:t>
      </w:r>
      <w:r>
        <w:t>her</w:t>
      </w:r>
      <w:r>
        <w:rPr>
          <w:spacing w:val="-52"/>
        </w:rPr>
        <w:t xml:space="preserve"> </w:t>
      </w:r>
      <w:r>
        <w:t>proper</w:t>
      </w:r>
      <w:r>
        <w:rPr>
          <w:spacing w:val="-7"/>
        </w:rPr>
        <w:t xml:space="preserve"> </w:t>
      </w:r>
      <w:r>
        <w:t>voice.</w:t>
      </w:r>
    </w:p>
    <w:p w14:paraId="45E3E843" w14:textId="09CA7BD0" w:rsidR="003A417A" w:rsidRDefault="003A417A" w:rsidP="002672F3">
      <w:pPr>
        <w:pStyle w:val="Body"/>
      </w:pPr>
      <w:r>
        <w:t>Where</w:t>
      </w:r>
      <w:r>
        <w:rPr>
          <w:spacing w:val="-4"/>
        </w:rPr>
        <w:t xml:space="preserve"> </w:t>
      </w:r>
      <w:r>
        <w:t>former</w:t>
      </w:r>
      <w:r>
        <w:rPr>
          <w:spacing w:val="-4"/>
        </w:rPr>
        <w:t xml:space="preserve"> </w:t>
      </w:r>
      <w:r>
        <w:t>days</w:t>
      </w:r>
      <w:r>
        <w:rPr>
          <w:spacing w:val="-4"/>
        </w:rPr>
        <w:t xml:space="preserve"> </w:t>
      </w:r>
      <w:r>
        <w:t>she</w:t>
      </w:r>
      <w:r>
        <w:rPr>
          <w:spacing w:val="-3"/>
        </w:rPr>
        <w:t xml:space="preserve"> </w:t>
      </w:r>
      <w:r>
        <w:t>loved</w:t>
      </w:r>
      <w:r>
        <w:rPr>
          <w:spacing w:val="-4"/>
        </w:rPr>
        <w:t xml:space="preserve"> </w:t>
      </w:r>
      <w:r>
        <w:t>to</w:t>
      </w:r>
      <w:r>
        <w:rPr>
          <w:spacing w:val="-4"/>
        </w:rPr>
        <w:t xml:space="preserve"> </w:t>
      </w:r>
      <w:r>
        <w:t>roam</w:t>
      </w:r>
      <w:r>
        <w:rPr>
          <w:spacing w:val="-3"/>
        </w:rPr>
        <w:t xml:space="preserve"> </w:t>
      </w:r>
      <w:r>
        <w:t>and</w:t>
      </w:r>
      <w:r>
        <w:rPr>
          <w:spacing w:val="-4"/>
        </w:rPr>
        <w:t xml:space="preserve"> </w:t>
      </w:r>
      <w:r>
        <w:t>sport,</w:t>
      </w:r>
      <w:r>
        <w:rPr>
          <w:spacing w:val="-4"/>
        </w:rPr>
        <w:t xml:space="preserve"> </w:t>
      </w:r>
      <w:r>
        <w:t>she</w:t>
      </w:r>
      <w:r>
        <w:rPr>
          <w:spacing w:val="-3"/>
        </w:rPr>
        <w:t xml:space="preserve"> </w:t>
      </w:r>
      <w:r>
        <w:t>wandered</w:t>
      </w:r>
      <w:r>
        <w:rPr>
          <w:spacing w:val="-4"/>
        </w:rPr>
        <w:t xml:space="preserve"> </w:t>
      </w:r>
      <w:r>
        <w:t>by</w:t>
      </w:r>
      <w:r>
        <w:rPr>
          <w:spacing w:val="-4"/>
        </w:rPr>
        <w:t xml:space="preserve"> </w:t>
      </w:r>
      <w:r>
        <w:t>the</w:t>
      </w:r>
      <w:r>
        <w:rPr>
          <w:spacing w:val="-3"/>
        </w:rPr>
        <w:t xml:space="preserve"> </w:t>
      </w:r>
      <w:r>
        <w:t>banks</w:t>
      </w:r>
      <w:r>
        <w:rPr>
          <w:spacing w:val="-4"/>
        </w:rPr>
        <w:t xml:space="preserve"> </w:t>
      </w:r>
      <w:r>
        <w:t>of</w:t>
      </w:r>
      <w:r>
        <w:rPr>
          <w:spacing w:val="-4"/>
        </w:rPr>
        <w:t xml:space="preserve"> </w:t>
      </w:r>
      <w:r>
        <w:t>Inachus:</w:t>
      </w:r>
      <w:r>
        <w:rPr>
          <w:spacing w:val="-3"/>
        </w:rPr>
        <w:t xml:space="preserve"> </w:t>
      </w:r>
      <w:r>
        <w:t>there</w:t>
      </w:r>
      <w:r>
        <w:rPr>
          <w:spacing w:val="-4"/>
        </w:rPr>
        <w:t xml:space="preserve"> </w:t>
      </w:r>
      <w:r>
        <w:t>imaged</w:t>
      </w:r>
      <w:r>
        <w:rPr>
          <w:spacing w:val="-4"/>
        </w:rPr>
        <w:t xml:space="preserve"> </w:t>
      </w:r>
      <w:r>
        <w:t>in</w:t>
      </w:r>
      <w:r>
        <w:rPr>
          <w:spacing w:val="-3"/>
        </w:rPr>
        <w:t xml:space="preserve"> </w:t>
      </w:r>
      <w:r>
        <w:t>the</w:t>
      </w:r>
      <w:r>
        <w:rPr>
          <w:spacing w:val="-53"/>
        </w:rPr>
        <w:t xml:space="preserve"> </w:t>
      </w:r>
      <w:r>
        <w:t>stream she saw her horns and, startled, turned and fled. And Inachus and all her sister Naiads knew her not, although</w:t>
      </w:r>
      <w:r>
        <w:rPr>
          <w:spacing w:val="-5"/>
        </w:rPr>
        <w:t xml:space="preserve"> </w:t>
      </w:r>
      <w:r>
        <w:t>she</w:t>
      </w:r>
      <w:r>
        <w:rPr>
          <w:spacing w:val="-4"/>
        </w:rPr>
        <w:t xml:space="preserve"> </w:t>
      </w:r>
      <w:r>
        <w:t>followed</w:t>
      </w:r>
      <w:r>
        <w:rPr>
          <w:spacing w:val="-4"/>
        </w:rPr>
        <w:t xml:space="preserve"> </w:t>
      </w:r>
      <w:r>
        <w:t>them,</w:t>
      </w:r>
      <w:r>
        <w:rPr>
          <w:spacing w:val="-5"/>
        </w:rPr>
        <w:t xml:space="preserve"> </w:t>
      </w:r>
      <w:r>
        <w:t>they</w:t>
      </w:r>
      <w:r>
        <w:rPr>
          <w:spacing w:val="-4"/>
        </w:rPr>
        <w:t xml:space="preserve"> </w:t>
      </w:r>
      <w:r>
        <w:t>knew</w:t>
      </w:r>
      <w:r>
        <w:rPr>
          <w:spacing w:val="-4"/>
        </w:rPr>
        <w:t xml:space="preserve"> </w:t>
      </w:r>
      <w:r>
        <w:t>her</w:t>
      </w:r>
      <w:r>
        <w:rPr>
          <w:spacing w:val="-4"/>
        </w:rPr>
        <w:t xml:space="preserve"> </w:t>
      </w:r>
      <w:r>
        <w:t>not,</w:t>
      </w:r>
      <w:r>
        <w:rPr>
          <w:spacing w:val="-5"/>
        </w:rPr>
        <w:t xml:space="preserve"> </w:t>
      </w:r>
      <w:r>
        <w:t>although</w:t>
      </w:r>
      <w:r>
        <w:rPr>
          <w:spacing w:val="-4"/>
        </w:rPr>
        <w:t xml:space="preserve"> </w:t>
      </w:r>
      <w:r>
        <w:t>she</w:t>
      </w:r>
      <w:r>
        <w:rPr>
          <w:spacing w:val="-4"/>
        </w:rPr>
        <w:t xml:space="preserve"> </w:t>
      </w:r>
      <w:r>
        <w:t>suffered</w:t>
      </w:r>
      <w:r>
        <w:rPr>
          <w:spacing w:val="-5"/>
        </w:rPr>
        <w:t xml:space="preserve"> </w:t>
      </w:r>
      <w:r>
        <w:t>them</w:t>
      </w:r>
      <w:r>
        <w:rPr>
          <w:spacing w:val="-4"/>
        </w:rPr>
        <w:t xml:space="preserve"> </w:t>
      </w:r>
      <w:r>
        <w:t>to</w:t>
      </w:r>
      <w:r>
        <w:rPr>
          <w:spacing w:val="-4"/>
        </w:rPr>
        <w:t xml:space="preserve"> </w:t>
      </w:r>
      <w:r>
        <w:t>touch</w:t>
      </w:r>
      <w:r>
        <w:rPr>
          <w:spacing w:val="-4"/>
        </w:rPr>
        <w:t xml:space="preserve"> </w:t>
      </w:r>
      <w:r>
        <w:t>her</w:t>
      </w:r>
      <w:r>
        <w:rPr>
          <w:spacing w:val="-5"/>
        </w:rPr>
        <w:t xml:space="preserve"> </w:t>
      </w:r>
      <w:r>
        <w:t>sides</w:t>
      </w:r>
      <w:r>
        <w:rPr>
          <w:spacing w:val="-4"/>
        </w:rPr>
        <w:t xml:space="preserve"> </w:t>
      </w:r>
      <w:r>
        <w:t>and</w:t>
      </w:r>
      <w:r>
        <w:rPr>
          <w:spacing w:val="-4"/>
        </w:rPr>
        <w:t xml:space="preserve"> </w:t>
      </w:r>
      <w:r>
        <w:t>praise</w:t>
      </w:r>
      <w:r>
        <w:rPr>
          <w:spacing w:val="-5"/>
        </w:rPr>
        <w:t xml:space="preserve"> </w:t>
      </w:r>
      <w:r>
        <w:t>her.</w:t>
      </w:r>
    </w:p>
    <w:p w14:paraId="10732989" w14:textId="61F8A050" w:rsidR="003A417A" w:rsidRDefault="003A417A" w:rsidP="002672F3">
      <w:pPr>
        <w:pStyle w:val="Body"/>
      </w:pPr>
      <w:r>
        <w:t>When the ancient Inachus gathered sweet herbs and offered them to her, she licked his hands, kissing her</w:t>
      </w:r>
      <w:r>
        <w:rPr>
          <w:spacing w:val="1"/>
        </w:rPr>
        <w:t xml:space="preserve"> </w:t>
      </w:r>
      <w:r>
        <w:t>father’s palms, nor could she more restrain her falling tears. If only words as well as tears would flow, she might</w:t>
      </w:r>
      <w:r>
        <w:rPr>
          <w:spacing w:val="1"/>
        </w:rPr>
        <w:t xml:space="preserve"> </w:t>
      </w:r>
      <w:r>
        <w:t>implore</w:t>
      </w:r>
      <w:r>
        <w:rPr>
          <w:spacing w:val="-3"/>
        </w:rPr>
        <w:t xml:space="preserve"> </w:t>
      </w:r>
      <w:r>
        <w:t>his</w:t>
      </w:r>
      <w:r>
        <w:rPr>
          <w:spacing w:val="-2"/>
        </w:rPr>
        <w:t xml:space="preserve"> </w:t>
      </w:r>
      <w:r>
        <w:t>aid</w:t>
      </w:r>
      <w:r>
        <w:rPr>
          <w:spacing w:val="-2"/>
        </w:rPr>
        <w:t xml:space="preserve"> </w:t>
      </w:r>
      <w:r>
        <w:t>and</w:t>
      </w:r>
      <w:r>
        <w:rPr>
          <w:spacing w:val="-3"/>
        </w:rPr>
        <w:t xml:space="preserve"> </w:t>
      </w:r>
      <w:r>
        <w:t>tell</w:t>
      </w:r>
      <w:r>
        <w:rPr>
          <w:spacing w:val="-2"/>
        </w:rPr>
        <w:t xml:space="preserve"> </w:t>
      </w:r>
      <w:r>
        <w:t>her</w:t>
      </w:r>
      <w:r>
        <w:rPr>
          <w:spacing w:val="-2"/>
        </w:rPr>
        <w:t xml:space="preserve"> </w:t>
      </w:r>
      <w:r>
        <w:t>name</w:t>
      </w:r>
      <w:r>
        <w:rPr>
          <w:spacing w:val="-2"/>
        </w:rPr>
        <w:t xml:space="preserve"> </w:t>
      </w:r>
      <w:r>
        <w:t>and</w:t>
      </w:r>
      <w:r>
        <w:rPr>
          <w:spacing w:val="-3"/>
        </w:rPr>
        <w:t xml:space="preserve"> </w:t>
      </w:r>
      <w:r>
        <w:t>all</w:t>
      </w:r>
      <w:r>
        <w:rPr>
          <w:spacing w:val="-2"/>
        </w:rPr>
        <w:t xml:space="preserve"> </w:t>
      </w:r>
      <w:r>
        <w:t>her</w:t>
      </w:r>
      <w:r>
        <w:rPr>
          <w:spacing w:val="-2"/>
        </w:rPr>
        <w:t xml:space="preserve"> </w:t>
      </w:r>
      <w:r>
        <w:t>sad</w:t>
      </w:r>
      <w:r>
        <w:rPr>
          <w:spacing w:val="-2"/>
        </w:rPr>
        <w:t xml:space="preserve"> </w:t>
      </w:r>
      <w:r>
        <w:t>misfortune;</w:t>
      </w:r>
      <w:r>
        <w:rPr>
          <w:spacing w:val="-3"/>
        </w:rPr>
        <w:t xml:space="preserve"> </w:t>
      </w:r>
      <w:proofErr w:type="gramStart"/>
      <w:r>
        <w:t>but,</w:t>
      </w:r>
      <w:proofErr w:type="gramEnd"/>
      <w:r>
        <w:rPr>
          <w:spacing w:val="-2"/>
        </w:rPr>
        <w:t xml:space="preserve"> </w:t>
      </w:r>
      <w:r>
        <w:t>instead,</w:t>
      </w:r>
      <w:r>
        <w:rPr>
          <w:spacing w:val="-2"/>
        </w:rPr>
        <w:t xml:space="preserve"> </w:t>
      </w:r>
      <w:r>
        <w:t>she</w:t>
      </w:r>
      <w:r>
        <w:rPr>
          <w:spacing w:val="-3"/>
        </w:rPr>
        <w:t xml:space="preserve"> </w:t>
      </w:r>
      <w:r>
        <w:t>traced</w:t>
      </w:r>
      <w:r>
        <w:rPr>
          <w:spacing w:val="-2"/>
        </w:rPr>
        <w:t xml:space="preserve"> </w:t>
      </w:r>
      <w:r>
        <w:t>in</w:t>
      </w:r>
      <w:r>
        <w:rPr>
          <w:spacing w:val="-2"/>
        </w:rPr>
        <w:t xml:space="preserve"> </w:t>
      </w:r>
      <w:r>
        <w:t>dust</w:t>
      </w:r>
      <w:r>
        <w:rPr>
          <w:spacing w:val="-2"/>
        </w:rPr>
        <w:t xml:space="preserve"> </w:t>
      </w:r>
      <w:r>
        <w:t>the</w:t>
      </w:r>
      <w:r>
        <w:rPr>
          <w:spacing w:val="-3"/>
        </w:rPr>
        <w:t xml:space="preserve"> </w:t>
      </w:r>
      <w:r>
        <w:t>letters</w:t>
      </w:r>
      <w:r>
        <w:rPr>
          <w:spacing w:val="-2"/>
        </w:rPr>
        <w:t xml:space="preserve"> </w:t>
      </w:r>
      <w:r>
        <w:t>of</w:t>
      </w:r>
      <w:r>
        <w:rPr>
          <w:spacing w:val="-2"/>
        </w:rPr>
        <w:t xml:space="preserve"> </w:t>
      </w:r>
      <w:r>
        <w:t>her</w:t>
      </w:r>
      <w:r>
        <w:rPr>
          <w:spacing w:val="-2"/>
        </w:rPr>
        <w:t xml:space="preserve"> </w:t>
      </w:r>
      <w:r>
        <w:t>name</w:t>
      </w:r>
      <w:r>
        <w:rPr>
          <w:spacing w:val="-52"/>
        </w:rPr>
        <w:t xml:space="preserve"> </w:t>
      </w:r>
      <w:r>
        <w:t>with</w:t>
      </w:r>
      <w:r>
        <w:rPr>
          <w:spacing w:val="-8"/>
        </w:rPr>
        <w:t xml:space="preserve"> </w:t>
      </w:r>
      <w:r>
        <w:t>cloven</w:t>
      </w:r>
      <w:r>
        <w:rPr>
          <w:spacing w:val="-8"/>
        </w:rPr>
        <w:t xml:space="preserve"> </w:t>
      </w:r>
      <w:r>
        <w:t>hoof;</w:t>
      </w:r>
      <w:r>
        <w:rPr>
          <w:spacing w:val="-8"/>
        </w:rPr>
        <w:t xml:space="preserve"> </w:t>
      </w:r>
      <w:r>
        <w:t>and</w:t>
      </w:r>
      <w:r>
        <w:rPr>
          <w:spacing w:val="-7"/>
        </w:rPr>
        <w:t xml:space="preserve"> </w:t>
      </w:r>
      <w:r>
        <w:t>thus</w:t>
      </w:r>
      <w:r>
        <w:rPr>
          <w:spacing w:val="-8"/>
        </w:rPr>
        <w:t xml:space="preserve"> </w:t>
      </w:r>
      <w:r>
        <w:t>her</w:t>
      </w:r>
      <w:r>
        <w:rPr>
          <w:spacing w:val="-8"/>
        </w:rPr>
        <w:t xml:space="preserve"> </w:t>
      </w:r>
      <w:r>
        <w:t>sad</w:t>
      </w:r>
      <w:r>
        <w:rPr>
          <w:spacing w:val="-8"/>
        </w:rPr>
        <w:t xml:space="preserve"> </w:t>
      </w:r>
      <w:r>
        <w:t>estate</w:t>
      </w:r>
      <w:r>
        <w:rPr>
          <w:spacing w:val="-7"/>
        </w:rPr>
        <w:t xml:space="preserve"> </w:t>
      </w:r>
      <w:r>
        <w:t>was</w:t>
      </w:r>
      <w:r>
        <w:rPr>
          <w:spacing w:val="-8"/>
        </w:rPr>
        <w:t xml:space="preserve"> </w:t>
      </w:r>
      <w:r>
        <w:t>known.</w:t>
      </w:r>
      <w:r>
        <w:rPr>
          <w:spacing w:val="-8"/>
        </w:rPr>
        <w:t xml:space="preserve"> </w:t>
      </w:r>
      <w:r>
        <w:t>“Ah</w:t>
      </w:r>
      <w:r>
        <w:rPr>
          <w:spacing w:val="-8"/>
        </w:rPr>
        <w:t xml:space="preserve"> </w:t>
      </w:r>
      <w:r>
        <w:t>wretched</w:t>
      </w:r>
      <w:r>
        <w:rPr>
          <w:spacing w:val="-7"/>
        </w:rPr>
        <w:t xml:space="preserve"> </w:t>
      </w:r>
      <w:r>
        <w:t>me</w:t>
      </w:r>
      <w:proofErr w:type="gramStart"/>
      <w:r>
        <w:t>!</w:t>
      </w:r>
      <w:r>
        <w:rPr>
          <w:spacing w:val="-8"/>
        </w:rPr>
        <w:t xml:space="preserve"> </w:t>
      </w:r>
      <w:r>
        <w:t>”</w:t>
      </w:r>
      <w:proofErr w:type="gramEnd"/>
      <w:r>
        <w:rPr>
          <w:spacing w:val="-8"/>
        </w:rPr>
        <w:t xml:space="preserve"> </w:t>
      </w:r>
      <w:r>
        <w:t>her</w:t>
      </w:r>
      <w:r>
        <w:rPr>
          <w:spacing w:val="-7"/>
        </w:rPr>
        <w:t xml:space="preserve"> </w:t>
      </w:r>
      <w:r>
        <w:t>father</w:t>
      </w:r>
      <w:r>
        <w:rPr>
          <w:spacing w:val="-8"/>
        </w:rPr>
        <w:t xml:space="preserve"> </w:t>
      </w:r>
      <w:r>
        <w:t>cried;</w:t>
      </w:r>
      <w:r>
        <w:rPr>
          <w:spacing w:val="-8"/>
        </w:rPr>
        <w:t xml:space="preserve"> </w:t>
      </w:r>
      <w:r>
        <w:t>and</w:t>
      </w:r>
      <w:r>
        <w:rPr>
          <w:spacing w:val="-8"/>
        </w:rPr>
        <w:t xml:space="preserve"> </w:t>
      </w:r>
      <w:r>
        <w:t>as</w:t>
      </w:r>
      <w:r>
        <w:rPr>
          <w:spacing w:val="-7"/>
        </w:rPr>
        <w:t xml:space="preserve"> </w:t>
      </w:r>
      <w:r>
        <w:t>he</w:t>
      </w:r>
      <w:r>
        <w:rPr>
          <w:spacing w:val="-8"/>
        </w:rPr>
        <w:t xml:space="preserve"> </w:t>
      </w:r>
      <w:r>
        <w:t>clung</w:t>
      </w:r>
      <w:r>
        <w:rPr>
          <w:spacing w:val="-8"/>
        </w:rPr>
        <w:t xml:space="preserve"> </w:t>
      </w:r>
      <w:r>
        <w:t>around</w:t>
      </w:r>
      <w:r>
        <w:rPr>
          <w:spacing w:val="1"/>
        </w:rPr>
        <w:t xml:space="preserve"> </w:t>
      </w:r>
      <w:r>
        <w:t>her</w:t>
      </w:r>
      <w:r>
        <w:rPr>
          <w:spacing w:val="-7"/>
        </w:rPr>
        <w:t xml:space="preserve"> </w:t>
      </w:r>
      <w:r>
        <w:t>horns</w:t>
      </w:r>
      <w:r>
        <w:rPr>
          <w:spacing w:val="-6"/>
        </w:rPr>
        <w:t xml:space="preserve"> </w:t>
      </w:r>
      <w:r>
        <w:t>and</w:t>
      </w:r>
      <w:r>
        <w:rPr>
          <w:spacing w:val="-6"/>
        </w:rPr>
        <w:t xml:space="preserve"> </w:t>
      </w:r>
      <w:r>
        <w:t>neck</w:t>
      </w:r>
      <w:r>
        <w:rPr>
          <w:spacing w:val="-6"/>
        </w:rPr>
        <w:t xml:space="preserve"> </w:t>
      </w:r>
      <w:r>
        <w:t>repeated</w:t>
      </w:r>
      <w:r>
        <w:rPr>
          <w:spacing w:val="-7"/>
        </w:rPr>
        <w:t xml:space="preserve"> </w:t>
      </w:r>
      <w:r>
        <w:t>while</w:t>
      </w:r>
      <w:r>
        <w:rPr>
          <w:spacing w:val="-6"/>
        </w:rPr>
        <w:t xml:space="preserve"> </w:t>
      </w:r>
      <w:r>
        <w:t>she</w:t>
      </w:r>
      <w:r>
        <w:rPr>
          <w:spacing w:val="-6"/>
        </w:rPr>
        <w:t xml:space="preserve"> </w:t>
      </w:r>
      <w:r>
        <w:t>groaned,</w:t>
      </w:r>
      <w:r>
        <w:rPr>
          <w:spacing w:val="-6"/>
        </w:rPr>
        <w:t xml:space="preserve"> </w:t>
      </w:r>
      <w:r>
        <w:t>“Ah</w:t>
      </w:r>
      <w:r>
        <w:rPr>
          <w:spacing w:val="-6"/>
        </w:rPr>
        <w:t xml:space="preserve"> </w:t>
      </w:r>
      <w:r>
        <w:t>wretched</w:t>
      </w:r>
      <w:r>
        <w:rPr>
          <w:spacing w:val="-7"/>
        </w:rPr>
        <w:t xml:space="preserve"> </w:t>
      </w:r>
      <w:r>
        <w:t>me!</w:t>
      </w:r>
      <w:r>
        <w:rPr>
          <w:spacing w:val="-6"/>
        </w:rPr>
        <w:t xml:space="preserve"> </w:t>
      </w:r>
      <w:r>
        <w:t>Art</w:t>
      </w:r>
      <w:r>
        <w:rPr>
          <w:spacing w:val="-6"/>
        </w:rPr>
        <w:t xml:space="preserve"> </w:t>
      </w:r>
      <w:r>
        <w:t>thou</w:t>
      </w:r>
      <w:r>
        <w:rPr>
          <w:spacing w:val="-6"/>
        </w:rPr>
        <w:t xml:space="preserve"> </w:t>
      </w:r>
      <w:r>
        <w:t>my</w:t>
      </w:r>
      <w:r>
        <w:rPr>
          <w:spacing w:val="-6"/>
        </w:rPr>
        <w:t xml:space="preserve"> </w:t>
      </w:r>
      <w:r>
        <w:t>daughter</w:t>
      </w:r>
      <w:r>
        <w:rPr>
          <w:spacing w:val="-7"/>
        </w:rPr>
        <w:t xml:space="preserve"> </w:t>
      </w:r>
      <w:r>
        <w:t>sought</w:t>
      </w:r>
      <w:r>
        <w:rPr>
          <w:spacing w:val="-6"/>
        </w:rPr>
        <w:t xml:space="preserve"> </w:t>
      </w:r>
      <w:r>
        <w:t>in</w:t>
      </w:r>
      <w:r>
        <w:rPr>
          <w:spacing w:val="-6"/>
        </w:rPr>
        <w:t xml:space="preserve"> </w:t>
      </w:r>
      <w:r>
        <w:t>every</w:t>
      </w:r>
      <w:r>
        <w:rPr>
          <w:spacing w:val="-6"/>
        </w:rPr>
        <w:t xml:space="preserve"> </w:t>
      </w:r>
      <w:proofErr w:type="gramStart"/>
      <w:r>
        <w:t>clime?</w:t>
      </w:r>
      <w:proofErr w:type="gramEnd"/>
      <w:r w:rsidR="002672F3">
        <w:t xml:space="preserve"> </w:t>
      </w:r>
      <w:r>
        <w:t>When</w:t>
      </w:r>
      <w:r>
        <w:rPr>
          <w:spacing w:val="-5"/>
        </w:rPr>
        <w:t xml:space="preserve"> </w:t>
      </w:r>
      <w:r>
        <w:t>lost</w:t>
      </w:r>
      <w:r>
        <w:rPr>
          <w:spacing w:val="-4"/>
        </w:rPr>
        <w:t xml:space="preserve"> </w:t>
      </w:r>
      <w:r>
        <w:t>I</w:t>
      </w:r>
      <w:r>
        <w:rPr>
          <w:spacing w:val="-5"/>
        </w:rPr>
        <w:t xml:space="preserve"> </w:t>
      </w:r>
      <w:r>
        <w:t>could</w:t>
      </w:r>
      <w:r>
        <w:rPr>
          <w:spacing w:val="-4"/>
        </w:rPr>
        <w:t xml:space="preserve"> </w:t>
      </w:r>
      <w:r>
        <w:t>not</w:t>
      </w:r>
      <w:r>
        <w:rPr>
          <w:spacing w:val="-4"/>
        </w:rPr>
        <w:t xml:space="preserve"> </w:t>
      </w:r>
      <w:r>
        <w:t>grieve</w:t>
      </w:r>
      <w:r>
        <w:rPr>
          <w:spacing w:val="-5"/>
        </w:rPr>
        <w:t xml:space="preserve"> </w:t>
      </w:r>
      <w:r>
        <w:t>for</w:t>
      </w:r>
      <w:r>
        <w:rPr>
          <w:spacing w:val="-4"/>
        </w:rPr>
        <w:t xml:space="preserve"> </w:t>
      </w:r>
      <w:r>
        <w:t>thee</w:t>
      </w:r>
      <w:r>
        <w:rPr>
          <w:spacing w:val="-4"/>
        </w:rPr>
        <w:t xml:space="preserve"> </w:t>
      </w:r>
      <w:r>
        <w:t>as</w:t>
      </w:r>
      <w:r>
        <w:rPr>
          <w:spacing w:val="-5"/>
        </w:rPr>
        <w:t xml:space="preserve"> </w:t>
      </w:r>
      <w:r>
        <w:t>now</w:t>
      </w:r>
      <w:r>
        <w:rPr>
          <w:spacing w:val="-4"/>
        </w:rPr>
        <w:t xml:space="preserve"> </w:t>
      </w:r>
      <w:r>
        <w:t>that</w:t>
      </w:r>
      <w:r>
        <w:rPr>
          <w:spacing w:val="-4"/>
        </w:rPr>
        <w:t xml:space="preserve"> </w:t>
      </w:r>
      <w:r>
        <w:t>thou</w:t>
      </w:r>
      <w:r>
        <w:rPr>
          <w:spacing w:val="-5"/>
        </w:rPr>
        <w:t xml:space="preserve"> </w:t>
      </w:r>
      <w:r>
        <w:t>art</w:t>
      </w:r>
      <w:r>
        <w:rPr>
          <w:spacing w:val="-4"/>
        </w:rPr>
        <w:t xml:space="preserve"> </w:t>
      </w:r>
      <w:r>
        <w:t>found;</w:t>
      </w:r>
      <w:r>
        <w:rPr>
          <w:spacing w:val="-5"/>
        </w:rPr>
        <w:t xml:space="preserve"> </w:t>
      </w:r>
      <w:r>
        <w:t>thy</w:t>
      </w:r>
      <w:r>
        <w:rPr>
          <w:spacing w:val="-4"/>
        </w:rPr>
        <w:t xml:space="preserve"> </w:t>
      </w:r>
      <w:r>
        <w:t>sighs</w:t>
      </w:r>
      <w:r>
        <w:rPr>
          <w:spacing w:val="-4"/>
        </w:rPr>
        <w:t xml:space="preserve"> </w:t>
      </w:r>
      <w:r>
        <w:t>instead</w:t>
      </w:r>
      <w:r>
        <w:rPr>
          <w:spacing w:val="-5"/>
        </w:rPr>
        <w:t xml:space="preserve"> </w:t>
      </w:r>
      <w:r>
        <w:t>of</w:t>
      </w:r>
      <w:r>
        <w:rPr>
          <w:spacing w:val="-4"/>
        </w:rPr>
        <w:t xml:space="preserve"> </w:t>
      </w:r>
      <w:r>
        <w:t>words</w:t>
      </w:r>
      <w:r>
        <w:rPr>
          <w:spacing w:val="-4"/>
        </w:rPr>
        <w:t xml:space="preserve"> </w:t>
      </w:r>
      <w:r>
        <w:t>heave</w:t>
      </w:r>
      <w:r>
        <w:rPr>
          <w:spacing w:val="-5"/>
        </w:rPr>
        <w:t xml:space="preserve"> </w:t>
      </w:r>
      <w:r>
        <w:t>up</w:t>
      </w:r>
      <w:r>
        <w:rPr>
          <w:spacing w:val="-4"/>
        </w:rPr>
        <w:t xml:space="preserve"> </w:t>
      </w:r>
      <w:r>
        <w:t>from</w:t>
      </w:r>
      <w:r>
        <w:rPr>
          <w:spacing w:val="-4"/>
        </w:rPr>
        <w:t xml:space="preserve"> </w:t>
      </w:r>
      <w:r>
        <w:t>thy</w:t>
      </w:r>
      <w:r>
        <w:rPr>
          <w:spacing w:val="-5"/>
        </w:rPr>
        <w:t xml:space="preserve"> </w:t>
      </w:r>
      <w:r>
        <w:t>deep</w:t>
      </w:r>
      <w:r>
        <w:rPr>
          <w:spacing w:val="-52"/>
        </w:rPr>
        <w:t xml:space="preserve"> </w:t>
      </w:r>
      <w:r>
        <w:t>breast, thy longings give me answer. I prepared the nuptial torch and bridal chamber, in my ignorance, since my</w:t>
      </w:r>
      <w:r>
        <w:rPr>
          <w:spacing w:val="1"/>
        </w:rPr>
        <w:t xml:space="preserve"> </w:t>
      </w:r>
      <w:r>
        <w:t>first hope was for a son in law; and then I dreamed of children from the match: but now the herd may furnish thee</w:t>
      </w:r>
      <w:r>
        <w:rPr>
          <w:spacing w:val="1"/>
        </w:rPr>
        <w:t xml:space="preserve"> </w:t>
      </w:r>
      <w:r>
        <w:t>a</w:t>
      </w:r>
      <w:r>
        <w:rPr>
          <w:spacing w:val="-5"/>
        </w:rPr>
        <w:t xml:space="preserve"> </w:t>
      </w:r>
      <w:r>
        <w:t>mate,</w:t>
      </w:r>
      <w:r>
        <w:rPr>
          <w:spacing w:val="-5"/>
        </w:rPr>
        <w:t xml:space="preserve"> </w:t>
      </w:r>
      <w:r>
        <w:t>and</w:t>
      </w:r>
      <w:r>
        <w:rPr>
          <w:spacing w:val="-5"/>
        </w:rPr>
        <w:t xml:space="preserve"> </w:t>
      </w:r>
      <w:r>
        <w:t>all</w:t>
      </w:r>
      <w:r>
        <w:rPr>
          <w:spacing w:val="-5"/>
        </w:rPr>
        <w:t xml:space="preserve"> </w:t>
      </w:r>
      <w:r>
        <w:t>thy</w:t>
      </w:r>
      <w:r>
        <w:rPr>
          <w:spacing w:val="-5"/>
        </w:rPr>
        <w:t xml:space="preserve"> </w:t>
      </w:r>
      <w:r>
        <w:t>issue</w:t>
      </w:r>
      <w:r>
        <w:rPr>
          <w:spacing w:val="-4"/>
        </w:rPr>
        <w:t xml:space="preserve"> </w:t>
      </w:r>
      <w:r>
        <w:t>of</w:t>
      </w:r>
      <w:r>
        <w:rPr>
          <w:spacing w:val="-5"/>
        </w:rPr>
        <w:t xml:space="preserve"> </w:t>
      </w:r>
      <w:r>
        <w:t>the</w:t>
      </w:r>
      <w:r>
        <w:rPr>
          <w:spacing w:val="-5"/>
        </w:rPr>
        <w:t xml:space="preserve"> </w:t>
      </w:r>
      <w:r>
        <w:t>herd</w:t>
      </w:r>
      <w:r>
        <w:rPr>
          <w:spacing w:val="-5"/>
        </w:rPr>
        <w:t xml:space="preserve"> </w:t>
      </w:r>
      <w:r>
        <w:t>must</w:t>
      </w:r>
      <w:r>
        <w:rPr>
          <w:spacing w:val="-5"/>
        </w:rPr>
        <w:t xml:space="preserve"> </w:t>
      </w:r>
      <w:r>
        <w:t>be.</w:t>
      </w:r>
      <w:r>
        <w:rPr>
          <w:spacing w:val="-5"/>
        </w:rPr>
        <w:t xml:space="preserve"> </w:t>
      </w:r>
      <w:r>
        <w:t>Oh</w:t>
      </w:r>
      <w:r>
        <w:rPr>
          <w:spacing w:val="-4"/>
        </w:rPr>
        <w:t xml:space="preserve"> </w:t>
      </w:r>
      <w:r>
        <w:t>that</w:t>
      </w:r>
      <w:r>
        <w:rPr>
          <w:spacing w:val="-5"/>
        </w:rPr>
        <w:t xml:space="preserve"> </w:t>
      </w:r>
      <w:r>
        <w:t>a</w:t>
      </w:r>
      <w:r>
        <w:rPr>
          <w:spacing w:val="-5"/>
        </w:rPr>
        <w:t xml:space="preserve"> </w:t>
      </w:r>
      <w:r>
        <w:t>righteous</w:t>
      </w:r>
      <w:r>
        <w:rPr>
          <w:spacing w:val="-5"/>
        </w:rPr>
        <w:t xml:space="preserve"> </w:t>
      </w:r>
      <w:r>
        <w:t>death</w:t>
      </w:r>
      <w:r>
        <w:rPr>
          <w:spacing w:val="-5"/>
        </w:rPr>
        <w:t xml:space="preserve"> </w:t>
      </w:r>
      <w:r>
        <w:t>would</w:t>
      </w:r>
      <w:r>
        <w:rPr>
          <w:spacing w:val="-5"/>
        </w:rPr>
        <w:t xml:space="preserve"> </w:t>
      </w:r>
      <w:r>
        <w:t>end</w:t>
      </w:r>
      <w:r>
        <w:rPr>
          <w:spacing w:val="-4"/>
        </w:rPr>
        <w:t xml:space="preserve"> </w:t>
      </w:r>
      <w:r>
        <w:t>my</w:t>
      </w:r>
      <w:r>
        <w:rPr>
          <w:spacing w:val="-5"/>
        </w:rPr>
        <w:t xml:space="preserve"> </w:t>
      </w:r>
      <w:proofErr w:type="gramStart"/>
      <w:r>
        <w:t>grief!—</w:t>
      </w:r>
      <w:proofErr w:type="gramEnd"/>
      <w:r>
        <w:rPr>
          <w:spacing w:val="-5"/>
        </w:rPr>
        <w:t xml:space="preserve"> </w:t>
      </w:r>
      <w:r>
        <w:t>it</w:t>
      </w:r>
      <w:r>
        <w:rPr>
          <w:spacing w:val="-5"/>
        </w:rPr>
        <w:t xml:space="preserve"> </w:t>
      </w:r>
      <w:r>
        <w:t>is</w:t>
      </w:r>
      <w:r>
        <w:rPr>
          <w:spacing w:val="-5"/>
        </w:rPr>
        <w:t xml:space="preserve"> </w:t>
      </w:r>
      <w:r>
        <w:t>a</w:t>
      </w:r>
      <w:r>
        <w:rPr>
          <w:spacing w:val="-5"/>
        </w:rPr>
        <w:t xml:space="preserve"> </w:t>
      </w:r>
      <w:r>
        <w:t>dreadful</w:t>
      </w:r>
      <w:r>
        <w:rPr>
          <w:spacing w:val="-4"/>
        </w:rPr>
        <w:t xml:space="preserve"> </w:t>
      </w:r>
      <w:r>
        <w:t>thing</w:t>
      </w:r>
      <w:r>
        <w:rPr>
          <w:spacing w:val="1"/>
        </w:rPr>
        <w:t xml:space="preserve"> </w:t>
      </w:r>
      <w:r>
        <w:t>to</w:t>
      </w:r>
      <w:r>
        <w:rPr>
          <w:spacing w:val="-9"/>
        </w:rPr>
        <w:t xml:space="preserve"> </w:t>
      </w:r>
      <w:r>
        <w:t>be</w:t>
      </w:r>
      <w:r>
        <w:rPr>
          <w:spacing w:val="-9"/>
        </w:rPr>
        <w:t xml:space="preserve"> </w:t>
      </w:r>
      <w:r>
        <w:t>a</w:t>
      </w:r>
      <w:r>
        <w:rPr>
          <w:spacing w:val="-9"/>
        </w:rPr>
        <w:t xml:space="preserve"> </w:t>
      </w:r>
      <w:r>
        <w:t>God!</w:t>
      </w:r>
      <w:r>
        <w:rPr>
          <w:spacing w:val="-9"/>
        </w:rPr>
        <w:t xml:space="preserve"> </w:t>
      </w:r>
      <w:r>
        <w:t>Behold</w:t>
      </w:r>
      <w:r>
        <w:rPr>
          <w:spacing w:val="-9"/>
        </w:rPr>
        <w:t xml:space="preserve"> </w:t>
      </w:r>
      <w:r>
        <w:t>the</w:t>
      </w:r>
      <w:r>
        <w:rPr>
          <w:spacing w:val="-8"/>
        </w:rPr>
        <w:t xml:space="preserve"> </w:t>
      </w:r>
      <w:r>
        <w:t>lethal</w:t>
      </w:r>
      <w:r>
        <w:rPr>
          <w:spacing w:val="-9"/>
        </w:rPr>
        <w:t xml:space="preserve"> </w:t>
      </w:r>
      <w:r>
        <w:t>gate</w:t>
      </w:r>
      <w:r>
        <w:rPr>
          <w:spacing w:val="-9"/>
        </w:rPr>
        <w:t xml:space="preserve"> </w:t>
      </w:r>
      <w:r>
        <w:t>of</w:t>
      </w:r>
      <w:r>
        <w:rPr>
          <w:spacing w:val="-9"/>
        </w:rPr>
        <w:t xml:space="preserve"> </w:t>
      </w:r>
      <w:r>
        <w:t>death</w:t>
      </w:r>
      <w:r>
        <w:rPr>
          <w:spacing w:val="-9"/>
        </w:rPr>
        <w:t xml:space="preserve"> </w:t>
      </w:r>
      <w:r>
        <w:t>is</w:t>
      </w:r>
      <w:r>
        <w:rPr>
          <w:spacing w:val="-9"/>
        </w:rPr>
        <w:t xml:space="preserve"> </w:t>
      </w:r>
      <w:r>
        <w:t>shut</w:t>
      </w:r>
      <w:r>
        <w:rPr>
          <w:spacing w:val="-8"/>
        </w:rPr>
        <w:t xml:space="preserve"> </w:t>
      </w:r>
      <w:r>
        <w:t>against</w:t>
      </w:r>
      <w:r>
        <w:rPr>
          <w:spacing w:val="-9"/>
        </w:rPr>
        <w:t xml:space="preserve"> </w:t>
      </w:r>
      <w:r>
        <w:t>me,</w:t>
      </w:r>
      <w:r>
        <w:rPr>
          <w:spacing w:val="-9"/>
        </w:rPr>
        <w:t xml:space="preserve"> </w:t>
      </w:r>
      <w:r>
        <w:t>and</w:t>
      </w:r>
      <w:r>
        <w:rPr>
          <w:spacing w:val="-9"/>
        </w:rPr>
        <w:t xml:space="preserve"> </w:t>
      </w:r>
      <w:r>
        <w:t>my</w:t>
      </w:r>
      <w:r>
        <w:rPr>
          <w:spacing w:val="-9"/>
        </w:rPr>
        <w:t xml:space="preserve"> </w:t>
      </w:r>
      <w:r>
        <w:t>growing</w:t>
      </w:r>
      <w:r>
        <w:rPr>
          <w:spacing w:val="-9"/>
        </w:rPr>
        <w:t xml:space="preserve"> </w:t>
      </w:r>
      <w:r>
        <w:t>grief</w:t>
      </w:r>
      <w:r>
        <w:rPr>
          <w:spacing w:val="-8"/>
        </w:rPr>
        <w:t xml:space="preserve"> </w:t>
      </w:r>
      <w:r>
        <w:t>must</w:t>
      </w:r>
      <w:r>
        <w:rPr>
          <w:spacing w:val="-9"/>
        </w:rPr>
        <w:t xml:space="preserve"> </w:t>
      </w:r>
      <w:r>
        <w:t>last</w:t>
      </w:r>
      <w:r>
        <w:rPr>
          <w:spacing w:val="-9"/>
        </w:rPr>
        <w:t xml:space="preserve"> </w:t>
      </w:r>
      <w:r>
        <w:t>throughout</w:t>
      </w:r>
      <w:r>
        <w:rPr>
          <w:spacing w:val="-9"/>
        </w:rPr>
        <w:t xml:space="preserve"> </w:t>
      </w:r>
      <w:r>
        <w:t>eternity.”</w:t>
      </w:r>
    </w:p>
    <w:p w14:paraId="692D98E5" w14:textId="77777777" w:rsidR="002672F3" w:rsidRDefault="003A417A" w:rsidP="002672F3">
      <w:pPr>
        <w:pStyle w:val="Body"/>
      </w:pPr>
      <w:r>
        <w:t xml:space="preserve">While thus he moaned came starry </w:t>
      </w:r>
      <w:r>
        <w:rPr>
          <w:color w:val="3953A4"/>
          <w:u w:val="single" w:color="3953A4"/>
        </w:rPr>
        <w:t>Argus</w:t>
      </w:r>
      <w:r>
        <w:rPr>
          <w:color w:val="3953A4"/>
        </w:rPr>
        <w:t xml:space="preserve"> </w:t>
      </w:r>
      <w:r>
        <w:t>there, and Io bore from her lamenting father. Thence he led his</w:t>
      </w:r>
      <w:r>
        <w:rPr>
          <w:spacing w:val="1"/>
        </w:rPr>
        <w:t xml:space="preserve"> </w:t>
      </w:r>
      <w:r>
        <w:t>charge</w:t>
      </w:r>
      <w:r>
        <w:rPr>
          <w:spacing w:val="-7"/>
        </w:rPr>
        <w:t xml:space="preserve"> </w:t>
      </w:r>
      <w:r>
        <w:t>to</w:t>
      </w:r>
      <w:r>
        <w:rPr>
          <w:spacing w:val="-7"/>
        </w:rPr>
        <w:t xml:space="preserve"> </w:t>
      </w:r>
      <w:r>
        <w:t>other</w:t>
      </w:r>
      <w:r>
        <w:rPr>
          <w:spacing w:val="-7"/>
        </w:rPr>
        <w:t xml:space="preserve"> </w:t>
      </w:r>
      <w:r>
        <w:t>pastures;</w:t>
      </w:r>
      <w:r>
        <w:rPr>
          <w:spacing w:val="-6"/>
        </w:rPr>
        <w:t xml:space="preserve"> </w:t>
      </w:r>
      <w:r>
        <w:t>and</w:t>
      </w:r>
      <w:r>
        <w:rPr>
          <w:spacing w:val="-7"/>
        </w:rPr>
        <w:t xml:space="preserve"> </w:t>
      </w:r>
      <w:r>
        <w:t>removed</w:t>
      </w:r>
      <w:r>
        <w:rPr>
          <w:spacing w:val="-7"/>
        </w:rPr>
        <w:t xml:space="preserve"> </w:t>
      </w:r>
      <w:r>
        <w:t>from</w:t>
      </w:r>
      <w:r>
        <w:rPr>
          <w:spacing w:val="-7"/>
        </w:rPr>
        <w:t xml:space="preserve"> </w:t>
      </w:r>
      <w:r>
        <w:t>her,</w:t>
      </w:r>
      <w:r>
        <w:rPr>
          <w:spacing w:val="-6"/>
        </w:rPr>
        <w:t xml:space="preserve"> </w:t>
      </w:r>
      <w:r>
        <w:t>upon</w:t>
      </w:r>
      <w:r>
        <w:rPr>
          <w:spacing w:val="-7"/>
        </w:rPr>
        <w:t xml:space="preserve"> </w:t>
      </w:r>
      <w:r>
        <w:t>a</w:t>
      </w:r>
      <w:r>
        <w:rPr>
          <w:spacing w:val="-7"/>
        </w:rPr>
        <w:t xml:space="preserve"> </w:t>
      </w:r>
      <w:r>
        <w:t>lofty</w:t>
      </w:r>
      <w:r>
        <w:rPr>
          <w:spacing w:val="-6"/>
        </w:rPr>
        <w:t xml:space="preserve"> </w:t>
      </w:r>
      <w:r>
        <w:t>mountain</w:t>
      </w:r>
      <w:r>
        <w:rPr>
          <w:spacing w:val="-7"/>
        </w:rPr>
        <w:t xml:space="preserve"> </w:t>
      </w:r>
      <w:r>
        <w:t>sat,</w:t>
      </w:r>
      <w:r>
        <w:rPr>
          <w:spacing w:val="-7"/>
        </w:rPr>
        <w:t xml:space="preserve"> </w:t>
      </w:r>
      <w:r>
        <w:t>whence</w:t>
      </w:r>
      <w:r>
        <w:rPr>
          <w:spacing w:val="-7"/>
        </w:rPr>
        <w:t xml:space="preserve"> </w:t>
      </w:r>
      <w:r>
        <w:t>he</w:t>
      </w:r>
      <w:r>
        <w:rPr>
          <w:spacing w:val="-6"/>
        </w:rPr>
        <w:t xml:space="preserve"> </w:t>
      </w:r>
      <w:r>
        <w:t>could</w:t>
      </w:r>
      <w:r>
        <w:rPr>
          <w:spacing w:val="-7"/>
        </w:rPr>
        <w:t xml:space="preserve"> </w:t>
      </w:r>
      <w:r>
        <w:t>always</w:t>
      </w:r>
      <w:r>
        <w:rPr>
          <w:spacing w:val="-7"/>
        </w:rPr>
        <w:t xml:space="preserve"> </w:t>
      </w:r>
      <w:r>
        <w:t>watch</w:t>
      </w:r>
      <w:r>
        <w:rPr>
          <w:spacing w:val="-7"/>
        </w:rPr>
        <w:t xml:space="preserve"> </w:t>
      </w:r>
      <w:r>
        <w:t>her,</w:t>
      </w:r>
      <w:r>
        <w:rPr>
          <w:spacing w:val="-52"/>
        </w:rPr>
        <w:t xml:space="preserve"> </w:t>
      </w:r>
      <w:r>
        <w:t>undisturbed.</w:t>
      </w:r>
      <w:r w:rsidR="002672F3">
        <w:t xml:space="preserve"> </w:t>
      </w:r>
    </w:p>
    <w:p w14:paraId="6CD9F433" w14:textId="6CC553D2" w:rsidR="003A417A" w:rsidRDefault="003A417A" w:rsidP="002672F3">
      <w:pPr>
        <w:pStyle w:val="Body"/>
      </w:pPr>
      <w:r>
        <w:lastRenderedPageBreak/>
        <w:t>The sovereign god no longer could endure to witness Io’s woes. He called his son, whom Maia brightest of the</w:t>
      </w:r>
      <w:r>
        <w:rPr>
          <w:spacing w:val="-52"/>
        </w:rPr>
        <w:t xml:space="preserve"> </w:t>
      </w:r>
      <w:r>
        <w:t>Pleiades brought forth, and bade him slay the star eyed guard, argus. He seized his sleep compelling wand and</w:t>
      </w:r>
      <w:r>
        <w:rPr>
          <w:spacing w:val="1"/>
        </w:rPr>
        <w:t xml:space="preserve"> </w:t>
      </w:r>
      <w:r>
        <w:t xml:space="preserve">fastened waving wings on his swift feet, and deftly fixed his brimmed hat on his </w:t>
      </w:r>
      <w:proofErr w:type="gramStart"/>
      <w:r>
        <w:t>head:—</w:t>
      </w:r>
      <w:proofErr w:type="gramEnd"/>
      <w:r>
        <w:t xml:space="preserve"> lo, Mercury, the favoured</w:t>
      </w:r>
      <w:r>
        <w:rPr>
          <w:spacing w:val="-52"/>
        </w:rPr>
        <w:t xml:space="preserve"> </w:t>
      </w:r>
      <w:r>
        <w:t>son</w:t>
      </w:r>
      <w:r>
        <w:rPr>
          <w:spacing w:val="-11"/>
        </w:rPr>
        <w:t xml:space="preserve"> </w:t>
      </w:r>
      <w:r>
        <w:t>of</w:t>
      </w:r>
      <w:r>
        <w:rPr>
          <w:spacing w:val="-11"/>
        </w:rPr>
        <w:t xml:space="preserve"> </w:t>
      </w:r>
      <w:r>
        <w:t>Jove,</w:t>
      </w:r>
      <w:r>
        <w:rPr>
          <w:spacing w:val="-10"/>
        </w:rPr>
        <w:t xml:space="preserve"> </w:t>
      </w:r>
      <w:r>
        <w:t>descending</w:t>
      </w:r>
      <w:r>
        <w:rPr>
          <w:spacing w:val="-11"/>
        </w:rPr>
        <w:t xml:space="preserve"> </w:t>
      </w:r>
      <w:r>
        <w:t>to</w:t>
      </w:r>
      <w:r>
        <w:rPr>
          <w:spacing w:val="-10"/>
        </w:rPr>
        <w:t xml:space="preserve"> </w:t>
      </w:r>
      <w:r>
        <w:t>the</w:t>
      </w:r>
      <w:r>
        <w:rPr>
          <w:spacing w:val="-11"/>
        </w:rPr>
        <w:t xml:space="preserve"> </w:t>
      </w:r>
      <w:r>
        <w:t>earth</w:t>
      </w:r>
      <w:r>
        <w:rPr>
          <w:spacing w:val="-10"/>
        </w:rPr>
        <w:t xml:space="preserve"> </w:t>
      </w:r>
      <w:r>
        <w:t>from</w:t>
      </w:r>
      <w:r>
        <w:rPr>
          <w:spacing w:val="-11"/>
        </w:rPr>
        <w:t xml:space="preserve"> </w:t>
      </w:r>
      <w:r>
        <w:t>heaven’s</w:t>
      </w:r>
      <w:r>
        <w:rPr>
          <w:spacing w:val="-10"/>
        </w:rPr>
        <w:t xml:space="preserve"> </w:t>
      </w:r>
      <w:r>
        <w:t>plains,</w:t>
      </w:r>
      <w:r>
        <w:rPr>
          <w:spacing w:val="-11"/>
        </w:rPr>
        <w:t xml:space="preserve"> </w:t>
      </w:r>
      <w:r>
        <w:t>put</w:t>
      </w:r>
      <w:r>
        <w:rPr>
          <w:spacing w:val="-11"/>
        </w:rPr>
        <w:t xml:space="preserve"> </w:t>
      </w:r>
      <w:r>
        <w:t>off</w:t>
      </w:r>
      <w:r>
        <w:rPr>
          <w:spacing w:val="-10"/>
        </w:rPr>
        <w:t xml:space="preserve"> </w:t>
      </w:r>
      <w:r>
        <w:t>his</w:t>
      </w:r>
      <w:r>
        <w:rPr>
          <w:spacing w:val="-11"/>
        </w:rPr>
        <w:t xml:space="preserve"> </w:t>
      </w:r>
      <w:r>
        <w:t>cap</w:t>
      </w:r>
      <w:r>
        <w:rPr>
          <w:spacing w:val="-10"/>
        </w:rPr>
        <w:t xml:space="preserve"> </w:t>
      </w:r>
      <w:r>
        <w:t>and</w:t>
      </w:r>
      <w:r>
        <w:rPr>
          <w:spacing w:val="-11"/>
        </w:rPr>
        <w:t xml:space="preserve"> </w:t>
      </w:r>
      <w:r>
        <w:t>wings,—</w:t>
      </w:r>
      <w:r>
        <w:rPr>
          <w:spacing w:val="-10"/>
        </w:rPr>
        <w:t xml:space="preserve"> </w:t>
      </w:r>
      <w:r>
        <w:t>though</w:t>
      </w:r>
      <w:r>
        <w:rPr>
          <w:spacing w:val="-11"/>
        </w:rPr>
        <w:t xml:space="preserve"> </w:t>
      </w:r>
      <w:r>
        <w:t>still</w:t>
      </w:r>
      <w:r>
        <w:rPr>
          <w:spacing w:val="-10"/>
        </w:rPr>
        <w:t xml:space="preserve"> </w:t>
      </w:r>
      <w:r>
        <w:t>retained</w:t>
      </w:r>
      <w:r>
        <w:rPr>
          <w:spacing w:val="-11"/>
        </w:rPr>
        <w:t xml:space="preserve"> </w:t>
      </w:r>
      <w:r>
        <w:t>his</w:t>
      </w:r>
      <w:r>
        <w:rPr>
          <w:spacing w:val="-11"/>
        </w:rPr>
        <w:t xml:space="preserve"> </w:t>
      </w:r>
      <w:r>
        <w:t>wand</w:t>
      </w:r>
      <w:r>
        <w:rPr>
          <w:spacing w:val="-52"/>
        </w:rPr>
        <w:t xml:space="preserve"> </w:t>
      </w:r>
      <w:r>
        <w:t>with which he drove through pathless wilds some stray she goats, and as a shepherd fared, piping on oaten reeds</w:t>
      </w:r>
      <w:r>
        <w:rPr>
          <w:spacing w:val="1"/>
        </w:rPr>
        <w:t xml:space="preserve"> </w:t>
      </w:r>
      <w:r>
        <w:t>melodious</w:t>
      </w:r>
      <w:r>
        <w:rPr>
          <w:spacing w:val="-6"/>
        </w:rPr>
        <w:t xml:space="preserve"> </w:t>
      </w:r>
      <w:r>
        <w:t>tunes.</w:t>
      </w:r>
    </w:p>
    <w:p w14:paraId="007A4B35" w14:textId="77777777" w:rsidR="003A417A" w:rsidRDefault="003A417A" w:rsidP="002672F3">
      <w:pPr>
        <w:pStyle w:val="Body"/>
      </w:pPr>
      <w:r>
        <w:t>Argus,</w:t>
      </w:r>
      <w:r>
        <w:rPr>
          <w:spacing w:val="-3"/>
        </w:rPr>
        <w:t xml:space="preserve"> </w:t>
      </w:r>
      <w:r>
        <w:t>delighted</w:t>
      </w:r>
      <w:r>
        <w:rPr>
          <w:spacing w:val="-3"/>
        </w:rPr>
        <w:t xml:space="preserve"> </w:t>
      </w:r>
      <w:r>
        <w:t>with</w:t>
      </w:r>
      <w:r>
        <w:rPr>
          <w:spacing w:val="-3"/>
        </w:rPr>
        <w:t xml:space="preserve"> </w:t>
      </w:r>
      <w:r>
        <w:t>the</w:t>
      </w:r>
      <w:r>
        <w:rPr>
          <w:spacing w:val="-3"/>
        </w:rPr>
        <w:t xml:space="preserve"> </w:t>
      </w:r>
      <w:r>
        <w:t>charming</w:t>
      </w:r>
      <w:r>
        <w:rPr>
          <w:spacing w:val="-3"/>
        </w:rPr>
        <w:t xml:space="preserve"> </w:t>
      </w:r>
      <w:r>
        <w:t>sound</w:t>
      </w:r>
      <w:r>
        <w:rPr>
          <w:spacing w:val="-3"/>
        </w:rPr>
        <w:t xml:space="preserve"> </w:t>
      </w:r>
      <w:r>
        <w:t>of</w:t>
      </w:r>
      <w:r>
        <w:rPr>
          <w:spacing w:val="-3"/>
        </w:rPr>
        <w:t xml:space="preserve"> </w:t>
      </w:r>
      <w:r>
        <w:t>this</w:t>
      </w:r>
      <w:r>
        <w:rPr>
          <w:spacing w:val="-3"/>
        </w:rPr>
        <w:t xml:space="preserve"> </w:t>
      </w:r>
      <w:r>
        <w:t>new</w:t>
      </w:r>
      <w:r>
        <w:rPr>
          <w:spacing w:val="-3"/>
        </w:rPr>
        <w:t xml:space="preserve"> </w:t>
      </w:r>
      <w:r>
        <w:t>art</w:t>
      </w:r>
      <w:r>
        <w:rPr>
          <w:spacing w:val="-3"/>
        </w:rPr>
        <w:t xml:space="preserve"> </w:t>
      </w:r>
      <w:r>
        <w:t>began;</w:t>
      </w:r>
      <w:r>
        <w:rPr>
          <w:spacing w:val="-2"/>
        </w:rPr>
        <w:t xml:space="preserve"> </w:t>
      </w:r>
      <w:r>
        <w:t>“Whoever</w:t>
      </w:r>
      <w:r>
        <w:rPr>
          <w:spacing w:val="-3"/>
        </w:rPr>
        <w:t xml:space="preserve"> </w:t>
      </w:r>
      <w:r>
        <w:t>thou</w:t>
      </w:r>
      <w:r>
        <w:rPr>
          <w:spacing w:val="-3"/>
        </w:rPr>
        <w:t xml:space="preserve"> </w:t>
      </w:r>
      <w:r>
        <w:t>art,</w:t>
      </w:r>
      <w:r>
        <w:rPr>
          <w:spacing w:val="-3"/>
        </w:rPr>
        <w:t xml:space="preserve"> </w:t>
      </w:r>
      <w:r>
        <w:t>sit</w:t>
      </w:r>
      <w:r>
        <w:rPr>
          <w:spacing w:val="-3"/>
        </w:rPr>
        <w:t xml:space="preserve"> </w:t>
      </w:r>
      <w:r>
        <w:t>with</w:t>
      </w:r>
      <w:r>
        <w:rPr>
          <w:spacing w:val="-3"/>
        </w:rPr>
        <w:t xml:space="preserve"> </w:t>
      </w:r>
      <w:r>
        <w:t>me</w:t>
      </w:r>
      <w:r>
        <w:rPr>
          <w:spacing w:val="-3"/>
        </w:rPr>
        <w:t xml:space="preserve"> </w:t>
      </w:r>
      <w:r>
        <w:t>on</w:t>
      </w:r>
      <w:r>
        <w:rPr>
          <w:spacing w:val="-3"/>
        </w:rPr>
        <w:t xml:space="preserve"> </w:t>
      </w:r>
      <w:r>
        <w:t>this</w:t>
      </w:r>
      <w:r>
        <w:rPr>
          <w:spacing w:val="-3"/>
        </w:rPr>
        <w:t xml:space="preserve"> </w:t>
      </w:r>
      <w:r>
        <w:t>stone</w:t>
      </w:r>
      <w:r>
        <w:rPr>
          <w:spacing w:val="-52"/>
        </w:rPr>
        <w:t xml:space="preserve"> </w:t>
      </w:r>
      <w:r>
        <w:t>beneath the trees in cooling shade, whilst browse the tended flock abundant herbs; for thou canst see the shade is</w:t>
      </w:r>
      <w:r>
        <w:rPr>
          <w:spacing w:val="-52"/>
        </w:rPr>
        <w:t xml:space="preserve"> </w:t>
      </w:r>
      <w:r>
        <w:t>fit for shepherds.” Wherefore, Mercury sat down beside the keeper and conversed of various things—passing the</w:t>
      </w:r>
      <w:r>
        <w:rPr>
          <w:spacing w:val="-52"/>
        </w:rPr>
        <w:t xml:space="preserve"> </w:t>
      </w:r>
      <w:r>
        <w:t>laggard</w:t>
      </w:r>
      <w:r>
        <w:rPr>
          <w:spacing w:val="-7"/>
        </w:rPr>
        <w:t xml:space="preserve"> </w:t>
      </w:r>
      <w:proofErr w:type="gramStart"/>
      <w:r>
        <w:t>hours.—</w:t>
      </w:r>
      <w:proofErr w:type="gramEnd"/>
    </w:p>
    <w:p w14:paraId="6EA3DB56" w14:textId="77777777" w:rsidR="003A417A" w:rsidRDefault="003A417A" w:rsidP="002672F3">
      <w:pPr>
        <w:pStyle w:val="Body"/>
      </w:pPr>
      <w:r>
        <w:t>then</w:t>
      </w:r>
      <w:r>
        <w:rPr>
          <w:spacing w:val="-7"/>
        </w:rPr>
        <w:t xml:space="preserve"> </w:t>
      </w:r>
      <w:r>
        <w:t>soothly</w:t>
      </w:r>
      <w:r>
        <w:rPr>
          <w:spacing w:val="-7"/>
        </w:rPr>
        <w:t xml:space="preserve"> </w:t>
      </w:r>
      <w:r>
        <w:t>piped</w:t>
      </w:r>
      <w:r>
        <w:rPr>
          <w:spacing w:val="-7"/>
        </w:rPr>
        <w:t xml:space="preserve"> </w:t>
      </w:r>
      <w:r>
        <w:t>he</w:t>
      </w:r>
      <w:r>
        <w:rPr>
          <w:spacing w:val="-7"/>
        </w:rPr>
        <w:t xml:space="preserve"> </w:t>
      </w:r>
      <w:r>
        <w:t>on</w:t>
      </w:r>
      <w:r>
        <w:rPr>
          <w:spacing w:val="-7"/>
        </w:rPr>
        <w:t xml:space="preserve"> </w:t>
      </w:r>
      <w:r>
        <w:t>the</w:t>
      </w:r>
      <w:r>
        <w:rPr>
          <w:spacing w:val="-6"/>
        </w:rPr>
        <w:t xml:space="preserve"> </w:t>
      </w:r>
      <w:r>
        <w:t>joined</w:t>
      </w:r>
      <w:r>
        <w:rPr>
          <w:spacing w:val="-7"/>
        </w:rPr>
        <w:t xml:space="preserve"> </w:t>
      </w:r>
      <w:r>
        <w:t>reeds</w:t>
      </w:r>
      <w:r>
        <w:rPr>
          <w:spacing w:val="-7"/>
        </w:rPr>
        <w:t xml:space="preserve"> </w:t>
      </w:r>
      <w:r>
        <w:t>to</w:t>
      </w:r>
      <w:r>
        <w:rPr>
          <w:spacing w:val="-7"/>
        </w:rPr>
        <w:t xml:space="preserve"> </w:t>
      </w:r>
      <w:r>
        <w:t>lull</w:t>
      </w:r>
      <w:r>
        <w:rPr>
          <w:spacing w:val="-7"/>
        </w:rPr>
        <w:t xml:space="preserve"> </w:t>
      </w:r>
      <w:r>
        <w:t>those</w:t>
      </w:r>
      <w:r>
        <w:rPr>
          <w:spacing w:val="-6"/>
        </w:rPr>
        <w:t xml:space="preserve"> </w:t>
      </w:r>
      <w:proofErr w:type="gramStart"/>
      <w:r>
        <w:t>ever</w:t>
      </w:r>
      <w:r>
        <w:rPr>
          <w:spacing w:val="-7"/>
        </w:rPr>
        <w:t xml:space="preserve"> </w:t>
      </w:r>
      <w:r>
        <w:t>watchful</w:t>
      </w:r>
      <w:proofErr w:type="gramEnd"/>
      <w:r>
        <w:rPr>
          <w:spacing w:val="-7"/>
        </w:rPr>
        <w:t xml:space="preserve"> </w:t>
      </w:r>
      <w:r>
        <w:t>eyes</w:t>
      </w:r>
      <w:r>
        <w:rPr>
          <w:spacing w:val="-7"/>
        </w:rPr>
        <w:t xml:space="preserve"> </w:t>
      </w:r>
      <w:r>
        <w:t>asleep;</w:t>
      </w:r>
      <w:r>
        <w:rPr>
          <w:spacing w:val="-7"/>
        </w:rPr>
        <w:t xml:space="preserve"> </w:t>
      </w:r>
      <w:r>
        <w:t>but</w:t>
      </w:r>
      <w:r>
        <w:rPr>
          <w:spacing w:val="-6"/>
        </w:rPr>
        <w:t xml:space="preserve"> </w:t>
      </w:r>
      <w:r>
        <w:t>Argus</w:t>
      </w:r>
      <w:r>
        <w:rPr>
          <w:spacing w:val="-7"/>
        </w:rPr>
        <w:t xml:space="preserve"> </w:t>
      </w:r>
      <w:r>
        <w:t>strove</w:t>
      </w:r>
      <w:r>
        <w:rPr>
          <w:spacing w:val="-7"/>
        </w:rPr>
        <w:t xml:space="preserve"> </w:t>
      </w:r>
      <w:r>
        <w:t>his</w:t>
      </w:r>
      <w:r>
        <w:rPr>
          <w:spacing w:val="-7"/>
        </w:rPr>
        <w:t xml:space="preserve"> </w:t>
      </w:r>
      <w:r>
        <w:t>languor</w:t>
      </w:r>
      <w:r>
        <w:rPr>
          <w:spacing w:val="-7"/>
        </w:rPr>
        <w:t xml:space="preserve"> </w:t>
      </w:r>
      <w:r>
        <w:t>to</w:t>
      </w:r>
      <w:r>
        <w:rPr>
          <w:spacing w:val="-52"/>
        </w:rPr>
        <w:t xml:space="preserve"> </w:t>
      </w:r>
      <w:r>
        <w:t>subdue,</w:t>
      </w:r>
      <w:r>
        <w:rPr>
          <w:spacing w:val="-10"/>
        </w:rPr>
        <w:t xml:space="preserve"> </w:t>
      </w:r>
      <w:r>
        <w:t>and</w:t>
      </w:r>
      <w:r>
        <w:rPr>
          <w:spacing w:val="-9"/>
        </w:rPr>
        <w:t xml:space="preserve"> </w:t>
      </w:r>
      <w:r>
        <w:t>though</w:t>
      </w:r>
      <w:r>
        <w:rPr>
          <w:spacing w:val="-9"/>
        </w:rPr>
        <w:t xml:space="preserve"> </w:t>
      </w:r>
      <w:r>
        <w:t>some</w:t>
      </w:r>
      <w:r>
        <w:rPr>
          <w:spacing w:val="-9"/>
        </w:rPr>
        <w:t xml:space="preserve"> </w:t>
      </w:r>
      <w:r>
        <w:t>drowsy</w:t>
      </w:r>
      <w:r>
        <w:rPr>
          <w:spacing w:val="-9"/>
        </w:rPr>
        <w:t xml:space="preserve"> </w:t>
      </w:r>
      <w:r>
        <w:t>eyes</w:t>
      </w:r>
      <w:r>
        <w:rPr>
          <w:spacing w:val="-9"/>
        </w:rPr>
        <w:t xml:space="preserve"> </w:t>
      </w:r>
      <w:r>
        <w:t>might</w:t>
      </w:r>
      <w:r>
        <w:rPr>
          <w:spacing w:val="-9"/>
        </w:rPr>
        <w:t xml:space="preserve"> </w:t>
      </w:r>
      <w:r>
        <w:t>slumber,</w:t>
      </w:r>
      <w:r>
        <w:rPr>
          <w:spacing w:val="-9"/>
        </w:rPr>
        <w:t xml:space="preserve"> </w:t>
      </w:r>
      <w:r>
        <w:t>still</w:t>
      </w:r>
      <w:r>
        <w:rPr>
          <w:spacing w:val="-9"/>
        </w:rPr>
        <w:t xml:space="preserve"> </w:t>
      </w:r>
      <w:r>
        <w:t>were</w:t>
      </w:r>
      <w:r>
        <w:rPr>
          <w:spacing w:val="-9"/>
        </w:rPr>
        <w:t xml:space="preserve"> </w:t>
      </w:r>
      <w:r>
        <w:t>some</w:t>
      </w:r>
      <w:r>
        <w:rPr>
          <w:spacing w:val="-9"/>
        </w:rPr>
        <w:t xml:space="preserve"> </w:t>
      </w:r>
      <w:r>
        <w:t>that</w:t>
      </w:r>
      <w:r>
        <w:rPr>
          <w:spacing w:val="-9"/>
        </w:rPr>
        <w:t xml:space="preserve"> </w:t>
      </w:r>
      <w:r>
        <w:t>vigil</w:t>
      </w:r>
      <w:r>
        <w:rPr>
          <w:spacing w:val="-9"/>
        </w:rPr>
        <w:t xml:space="preserve"> </w:t>
      </w:r>
      <w:r>
        <w:t>kept.</w:t>
      </w:r>
      <w:r>
        <w:rPr>
          <w:spacing w:val="-9"/>
        </w:rPr>
        <w:t xml:space="preserve"> </w:t>
      </w:r>
      <w:proofErr w:type="gramStart"/>
      <w:r>
        <w:t>Again</w:t>
      </w:r>
      <w:proofErr w:type="gramEnd"/>
      <w:r>
        <w:rPr>
          <w:spacing w:val="-9"/>
        </w:rPr>
        <w:t xml:space="preserve"> </w:t>
      </w:r>
      <w:r>
        <w:t>he</w:t>
      </w:r>
      <w:r>
        <w:rPr>
          <w:spacing w:val="-9"/>
        </w:rPr>
        <w:t xml:space="preserve"> </w:t>
      </w:r>
      <w:r>
        <w:t>spoke,</w:t>
      </w:r>
      <w:r>
        <w:rPr>
          <w:spacing w:val="-9"/>
        </w:rPr>
        <w:t xml:space="preserve"> </w:t>
      </w:r>
      <w:r>
        <w:t>(for</w:t>
      </w:r>
      <w:r>
        <w:rPr>
          <w:spacing w:val="-9"/>
        </w:rPr>
        <w:t xml:space="preserve"> </w:t>
      </w:r>
      <w:r>
        <w:t>the</w:t>
      </w:r>
      <w:r>
        <w:rPr>
          <w:spacing w:val="-9"/>
        </w:rPr>
        <w:t xml:space="preserve"> </w:t>
      </w:r>
      <w:r>
        <w:t>pipes</w:t>
      </w:r>
      <w:r>
        <w:rPr>
          <w:spacing w:val="1"/>
        </w:rPr>
        <w:t xml:space="preserve"> </w:t>
      </w:r>
      <w:r>
        <w:t>were</w:t>
      </w:r>
      <w:r>
        <w:rPr>
          <w:spacing w:val="-7"/>
        </w:rPr>
        <w:t xml:space="preserve"> </w:t>
      </w:r>
      <w:r>
        <w:t>yet</w:t>
      </w:r>
      <w:r>
        <w:rPr>
          <w:spacing w:val="-7"/>
        </w:rPr>
        <w:t xml:space="preserve"> </w:t>
      </w:r>
      <w:r>
        <w:t>a</w:t>
      </w:r>
      <w:r>
        <w:rPr>
          <w:spacing w:val="-7"/>
        </w:rPr>
        <w:t xml:space="preserve"> </w:t>
      </w:r>
      <w:r>
        <w:t>recent</w:t>
      </w:r>
      <w:r>
        <w:rPr>
          <w:spacing w:val="-7"/>
        </w:rPr>
        <w:t xml:space="preserve"> </w:t>
      </w:r>
      <w:r>
        <w:t>art)</w:t>
      </w:r>
      <w:r>
        <w:rPr>
          <w:spacing w:val="-7"/>
        </w:rPr>
        <w:t xml:space="preserve"> </w:t>
      </w:r>
      <w:r>
        <w:t>“I</w:t>
      </w:r>
      <w:r>
        <w:rPr>
          <w:spacing w:val="-7"/>
        </w:rPr>
        <w:t xml:space="preserve"> </w:t>
      </w:r>
      <w:r>
        <w:t>pray</w:t>
      </w:r>
      <w:r>
        <w:rPr>
          <w:spacing w:val="-7"/>
        </w:rPr>
        <w:t xml:space="preserve"> </w:t>
      </w:r>
      <w:r>
        <w:t>thee</w:t>
      </w:r>
      <w:r>
        <w:rPr>
          <w:spacing w:val="-7"/>
        </w:rPr>
        <w:t xml:space="preserve"> </w:t>
      </w:r>
      <w:r>
        <w:t>tell</w:t>
      </w:r>
      <w:r>
        <w:rPr>
          <w:spacing w:val="-6"/>
        </w:rPr>
        <w:t xml:space="preserve"> </w:t>
      </w:r>
      <w:r>
        <w:t>what</w:t>
      </w:r>
      <w:r>
        <w:rPr>
          <w:spacing w:val="-7"/>
        </w:rPr>
        <w:t xml:space="preserve"> </w:t>
      </w:r>
      <w:r>
        <w:t>chance</w:t>
      </w:r>
      <w:r>
        <w:rPr>
          <w:spacing w:val="-7"/>
        </w:rPr>
        <w:t xml:space="preserve"> </w:t>
      </w:r>
      <w:r>
        <w:t>discovered</w:t>
      </w:r>
      <w:r>
        <w:rPr>
          <w:spacing w:val="-7"/>
        </w:rPr>
        <w:t xml:space="preserve"> </w:t>
      </w:r>
      <w:r>
        <w:t>these.”</w:t>
      </w:r>
    </w:p>
    <w:p w14:paraId="399816D5" w14:textId="2637464C" w:rsidR="003A417A" w:rsidRDefault="003A417A" w:rsidP="002672F3">
      <w:pPr>
        <w:pStyle w:val="Body"/>
      </w:pPr>
      <w:r>
        <w:t xml:space="preserve">To him the God, </w:t>
      </w:r>
      <w:proofErr w:type="gramStart"/>
      <w:r>
        <w:t>“ A</w:t>
      </w:r>
      <w:proofErr w:type="gramEnd"/>
      <w:r>
        <w:t xml:space="preserve"> famous Naiad dwelt among the Hamadryads, on the cold </w:t>
      </w:r>
      <w:r>
        <w:rPr>
          <w:color w:val="3953A4"/>
          <w:u w:val="single" w:color="3953A4"/>
        </w:rPr>
        <w:t>Arcadian</w:t>
      </w:r>
      <w:r>
        <w:rPr>
          <w:color w:val="3953A4"/>
        </w:rPr>
        <w:t xml:space="preserve"> </w:t>
      </w:r>
      <w:r>
        <w:t>summit Nonacris,</w:t>
      </w:r>
      <w:r>
        <w:rPr>
          <w:spacing w:val="1"/>
        </w:rPr>
        <w:t xml:space="preserve"> </w:t>
      </w:r>
      <w:r>
        <w:t>whose</w:t>
      </w:r>
      <w:r>
        <w:rPr>
          <w:spacing w:val="-10"/>
        </w:rPr>
        <w:t xml:space="preserve"> </w:t>
      </w:r>
      <w:r>
        <w:t>name</w:t>
      </w:r>
      <w:r>
        <w:rPr>
          <w:spacing w:val="-9"/>
        </w:rPr>
        <w:t xml:space="preserve"> </w:t>
      </w:r>
      <w:r>
        <w:t>was</w:t>
      </w:r>
      <w:r>
        <w:rPr>
          <w:spacing w:val="-9"/>
        </w:rPr>
        <w:t xml:space="preserve"> </w:t>
      </w:r>
      <w:r>
        <w:t>Syrinx.</w:t>
      </w:r>
      <w:r>
        <w:rPr>
          <w:spacing w:val="-9"/>
        </w:rPr>
        <w:t xml:space="preserve"> </w:t>
      </w:r>
      <w:proofErr w:type="gramStart"/>
      <w:r>
        <w:t>Often</w:t>
      </w:r>
      <w:proofErr w:type="gramEnd"/>
      <w:r>
        <w:rPr>
          <w:spacing w:val="-10"/>
        </w:rPr>
        <w:t xml:space="preserve"> </w:t>
      </w:r>
      <w:r>
        <w:t>she</w:t>
      </w:r>
      <w:r>
        <w:rPr>
          <w:spacing w:val="-9"/>
        </w:rPr>
        <w:t xml:space="preserve"> </w:t>
      </w:r>
      <w:r>
        <w:t>escaped</w:t>
      </w:r>
      <w:r>
        <w:rPr>
          <w:spacing w:val="-9"/>
        </w:rPr>
        <w:t xml:space="preserve"> </w:t>
      </w:r>
      <w:r>
        <w:t>the</w:t>
      </w:r>
      <w:r>
        <w:rPr>
          <w:spacing w:val="-9"/>
        </w:rPr>
        <w:t xml:space="preserve"> </w:t>
      </w:r>
      <w:r>
        <w:t>Gods,</w:t>
      </w:r>
      <w:r>
        <w:rPr>
          <w:spacing w:val="-9"/>
        </w:rPr>
        <w:t xml:space="preserve"> </w:t>
      </w:r>
      <w:r>
        <w:t>that</w:t>
      </w:r>
      <w:r>
        <w:rPr>
          <w:spacing w:val="-10"/>
        </w:rPr>
        <w:t xml:space="preserve"> </w:t>
      </w:r>
      <w:r>
        <w:t>wandered</w:t>
      </w:r>
      <w:r>
        <w:rPr>
          <w:spacing w:val="-9"/>
        </w:rPr>
        <w:t xml:space="preserve"> </w:t>
      </w:r>
      <w:r>
        <w:t>in</w:t>
      </w:r>
      <w:r>
        <w:rPr>
          <w:spacing w:val="-9"/>
        </w:rPr>
        <w:t xml:space="preserve"> </w:t>
      </w:r>
      <w:r>
        <w:t>the</w:t>
      </w:r>
      <w:r>
        <w:rPr>
          <w:spacing w:val="-9"/>
        </w:rPr>
        <w:t xml:space="preserve"> </w:t>
      </w:r>
      <w:r>
        <w:t>groves</w:t>
      </w:r>
      <w:r>
        <w:rPr>
          <w:spacing w:val="-9"/>
        </w:rPr>
        <w:t xml:space="preserve"> </w:t>
      </w:r>
      <w:r>
        <w:t>of</w:t>
      </w:r>
      <w:r>
        <w:rPr>
          <w:spacing w:val="-10"/>
        </w:rPr>
        <w:t xml:space="preserve"> </w:t>
      </w:r>
      <w:r>
        <w:t>sylvan</w:t>
      </w:r>
      <w:r>
        <w:rPr>
          <w:spacing w:val="-9"/>
        </w:rPr>
        <w:t xml:space="preserve"> </w:t>
      </w:r>
      <w:r>
        <w:t>shades,</w:t>
      </w:r>
      <w:r>
        <w:rPr>
          <w:spacing w:val="-9"/>
        </w:rPr>
        <w:t xml:space="preserve"> </w:t>
      </w:r>
      <w:r>
        <w:t>and</w:t>
      </w:r>
      <w:r>
        <w:rPr>
          <w:spacing w:val="-9"/>
        </w:rPr>
        <w:t xml:space="preserve"> </w:t>
      </w:r>
      <w:r>
        <w:t>often</w:t>
      </w:r>
      <w:r>
        <w:rPr>
          <w:spacing w:val="-10"/>
        </w:rPr>
        <w:t xml:space="preserve"> </w:t>
      </w:r>
      <w:r>
        <w:t>fled</w:t>
      </w:r>
      <w:r>
        <w:rPr>
          <w:spacing w:val="-52"/>
        </w:rPr>
        <w:t xml:space="preserve"> </w:t>
      </w:r>
      <w:r>
        <w:rPr>
          <w:spacing w:val="-1"/>
        </w:rPr>
        <w:t>from</w:t>
      </w:r>
      <w:r>
        <w:rPr>
          <w:spacing w:val="-13"/>
        </w:rPr>
        <w:t xml:space="preserve"> </w:t>
      </w:r>
      <w:r>
        <w:rPr>
          <w:spacing w:val="-1"/>
        </w:rPr>
        <w:t>Satyrs</w:t>
      </w:r>
      <w:r>
        <w:rPr>
          <w:spacing w:val="-13"/>
        </w:rPr>
        <w:t xml:space="preserve"> </w:t>
      </w:r>
      <w:r>
        <w:rPr>
          <w:spacing w:val="-1"/>
        </w:rPr>
        <w:t>that</w:t>
      </w:r>
      <w:r>
        <w:rPr>
          <w:spacing w:val="-12"/>
        </w:rPr>
        <w:t xml:space="preserve"> </w:t>
      </w:r>
      <w:r>
        <w:rPr>
          <w:spacing w:val="-1"/>
        </w:rPr>
        <w:t>pursued.</w:t>
      </w:r>
      <w:r>
        <w:rPr>
          <w:spacing w:val="-13"/>
        </w:rPr>
        <w:t xml:space="preserve"> </w:t>
      </w:r>
      <w:r>
        <w:rPr>
          <w:spacing w:val="-1"/>
        </w:rPr>
        <w:t>Vowing</w:t>
      </w:r>
      <w:r>
        <w:rPr>
          <w:spacing w:val="-13"/>
        </w:rPr>
        <w:t xml:space="preserve"> </w:t>
      </w:r>
      <w:r>
        <w:t>virginity,</w:t>
      </w:r>
      <w:r>
        <w:rPr>
          <w:spacing w:val="-12"/>
        </w:rPr>
        <w:t xml:space="preserve"> </w:t>
      </w:r>
      <w:r>
        <w:t>in</w:t>
      </w:r>
      <w:r>
        <w:rPr>
          <w:spacing w:val="-13"/>
        </w:rPr>
        <w:t xml:space="preserve"> </w:t>
      </w:r>
      <w:r>
        <w:t>all</w:t>
      </w:r>
      <w:r>
        <w:rPr>
          <w:spacing w:val="-12"/>
        </w:rPr>
        <w:t xml:space="preserve"> </w:t>
      </w:r>
      <w:r>
        <w:t>pursuits</w:t>
      </w:r>
      <w:r>
        <w:rPr>
          <w:spacing w:val="-13"/>
        </w:rPr>
        <w:t xml:space="preserve"> </w:t>
      </w:r>
      <w:r>
        <w:t>she</w:t>
      </w:r>
      <w:r>
        <w:rPr>
          <w:spacing w:val="-13"/>
        </w:rPr>
        <w:t xml:space="preserve"> </w:t>
      </w:r>
      <w:r>
        <w:t>strove</w:t>
      </w:r>
      <w:r>
        <w:rPr>
          <w:spacing w:val="-12"/>
        </w:rPr>
        <w:t xml:space="preserve"> </w:t>
      </w:r>
      <w:r>
        <w:t>to</w:t>
      </w:r>
      <w:r>
        <w:rPr>
          <w:spacing w:val="-13"/>
        </w:rPr>
        <w:t xml:space="preserve"> </w:t>
      </w:r>
      <w:r>
        <w:t>emulate</w:t>
      </w:r>
      <w:r>
        <w:rPr>
          <w:spacing w:val="-13"/>
        </w:rPr>
        <w:t xml:space="preserve"> </w:t>
      </w:r>
      <w:r>
        <w:rPr>
          <w:color w:val="3953A4"/>
          <w:u w:val="single" w:color="3953A4"/>
        </w:rPr>
        <w:t>Diana</w:t>
      </w:r>
      <w:r>
        <w:t>’s</w:t>
      </w:r>
      <w:r>
        <w:rPr>
          <w:spacing w:val="-12"/>
        </w:rPr>
        <w:t xml:space="preserve"> </w:t>
      </w:r>
      <w:r>
        <w:t>ways:</w:t>
      </w:r>
      <w:r>
        <w:rPr>
          <w:spacing w:val="-13"/>
        </w:rPr>
        <w:t xml:space="preserve"> </w:t>
      </w:r>
      <w:r>
        <w:t>and</w:t>
      </w:r>
      <w:r>
        <w:rPr>
          <w:spacing w:val="-12"/>
        </w:rPr>
        <w:t xml:space="preserve"> </w:t>
      </w:r>
      <w:r>
        <w:t>as</w:t>
      </w:r>
      <w:r>
        <w:rPr>
          <w:spacing w:val="-13"/>
        </w:rPr>
        <w:t xml:space="preserve"> </w:t>
      </w:r>
      <w:r>
        <w:t>that</w:t>
      </w:r>
      <w:r>
        <w:rPr>
          <w:spacing w:val="-13"/>
        </w:rPr>
        <w:t xml:space="preserve"> </w:t>
      </w:r>
      <w:r>
        <w:t>graceful</w:t>
      </w:r>
      <w:r w:rsidR="002672F3">
        <w:t xml:space="preserve"> </w:t>
      </w:r>
      <w:r>
        <w:t>goddess</w:t>
      </w:r>
      <w:r>
        <w:rPr>
          <w:spacing w:val="-9"/>
        </w:rPr>
        <w:t xml:space="preserve"> </w:t>
      </w:r>
      <w:r>
        <w:t>wears</w:t>
      </w:r>
      <w:r>
        <w:rPr>
          <w:spacing w:val="-8"/>
        </w:rPr>
        <w:t xml:space="preserve"> </w:t>
      </w:r>
      <w:r>
        <w:t>her</w:t>
      </w:r>
      <w:r>
        <w:rPr>
          <w:spacing w:val="-9"/>
        </w:rPr>
        <w:t xml:space="preserve"> </w:t>
      </w:r>
      <w:r>
        <w:t>robe,</w:t>
      </w:r>
      <w:r>
        <w:rPr>
          <w:spacing w:val="-8"/>
        </w:rPr>
        <w:t xml:space="preserve"> </w:t>
      </w:r>
      <w:r>
        <w:t>so</w:t>
      </w:r>
      <w:r>
        <w:rPr>
          <w:spacing w:val="-9"/>
        </w:rPr>
        <w:t xml:space="preserve"> </w:t>
      </w:r>
      <w:r>
        <w:t>Syrinx</w:t>
      </w:r>
      <w:r>
        <w:rPr>
          <w:spacing w:val="-8"/>
        </w:rPr>
        <w:t xml:space="preserve"> </w:t>
      </w:r>
      <w:r>
        <w:t>girded</w:t>
      </w:r>
      <w:r>
        <w:rPr>
          <w:spacing w:val="-9"/>
        </w:rPr>
        <w:t xml:space="preserve"> </w:t>
      </w:r>
      <w:r>
        <w:t>hers</w:t>
      </w:r>
      <w:r>
        <w:rPr>
          <w:spacing w:val="-8"/>
        </w:rPr>
        <w:t xml:space="preserve"> </w:t>
      </w:r>
      <w:r>
        <w:t>that</w:t>
      </w:r>
      <w:r>
        <w:rPr>
          <w:spacing w:val="-9"/>
        </w:rPr>
        <w:t xml:space="preserve"> </w:t>
      </w:r>
      <w:r>
        <w:t>one</w:t>
      </w:r>
      <w:r>
        <w:rPr>
          <w:spacing w:val="-8"/>
        </w:rPr>
        <w:t xml:space="preserve"> </w:t>
      </w:r>
      <w:r>
        <w:t>might</w:t>
      </w:r>
      <w:r>
        <w:rPr>
          <w:spacing w:val="-9"/>
        </w:rPr>
        <w:t xml:space="preserve"> </w:t>
      </w:r>
      <w:r>
        <w:t>well</w:t>
      </w:r>
      <w:r>
        <w:rPr>
          <w:spacing w:val="-8"/>
        </w:rPr>
        <w:t xml:space="preserve"> </w:t>
      </w:r>
      <w:r>
        <w:t>believe</w:t>
      </w:r>
      <w:r>
        <w:rPr>
          <w:spacing w:val="-9"/>
        </w:rPr>
        <w:t xml:space="preserve"> </w:t>
      </w:r>
      <w:r>
        <w:rPr>
          <w:color w:val="3953A4"/>
          <w:u w:val="single" w:color="3953A4"/>
        </w:rPr>
        <w:t>Diana</w:t>
      </w:r>
      <w:r>
        <w:rPr>
          <w:color w:val="3953A4"/>
          <w:spacing w:val="-8"/>
        </w:rPr>
        <w:t xml:space="preserve"> </w:t>
      </w:r>
      <w:r>
        <w:t>there.</w:t>
      </w:r>
      <w:r>
        <w:rPr>
          <w:spacing w:val="-9"/>
        </w:rPr>
        <w:t xml:space="preserve"> </w:t>
      </w:r>
      <w:r>
        <w:t>Even</w:t>
      </w:r>
      <w:r>
        <w:rPr>
          <w:spacing w:val="-8"/>
        </w:rPr>
        <w:t xml:space="preserve"> </w:t>
      </w:r>
      <w:r>
        <w:t>though</w:t>
      </w:r>
      <w:r>
        <w:rPr>
          <w:spacing w:val="-9"/>
        </w:rPr>
        <w:t xml:space="preserve"> </w:t>
      </w:r>
      <w:r>
        <w:t>her</w:t>
      </w:r>
      <w:r>
        <w:rPr>
          <w:spacing w:val="-8"/>
        </w:rPr>
        <w:t xml:space="preserve"> </w:t>
      </w:r>
      <w:r>
        <w:t>bow</w:t>
      </w:r>
      <w:r>
        <w:rPr>
          <w:spacing w:val="-9"/>
        </w:rPr>
        <w:t xml:space="preserve"> </w:t>
      </w:r>
      <w:r>
        <w:t>were</w:t>
      </w:r>
      <w:r>
        <w:rPr>
          <w:spacing w:val="1"/>
        </w:rPr>
        <w:t xml:space="preserve"> </w:t>
      </w:r>
      <w:r>
        <w:t xml:space="preserve">made of horn, </w:t>
      </w:r>
      <w:r>
        <w:rPr>
          <w:color w:val="3953A4"/>
          <w:u w:val="single" w:color="3953A4"/>
        </w:rPr>
        <w:t>Diana</w:t>
      </w:r>
      <w:r>
        <w:t>’s wrought of gold, vet might she well deceive. “Now chanced it Pan. Whose head was girt</w:t>
      </w:r>
      <w:r>
        <w:rPr>
          <w:spacing w:val="1"/>
        </w:rPr>
        <w:t xml:space="preserve"> </w:t>
      </w:r>
      <w:r>
        <w:t>with</w:t>
      </w:r>
      <w:r>
        <w:rPr>
          <w:spacing w:val="-8"/>
        </w:rPr>
        <w:t xml:space="preserve"> </w:t>
      </w:r>
      <w:r>
        <w:t>prickly</w:t>
      </w:r>
      <w:r>
        <w:rPr>
          <w:spacing w:val="-8"/>
        </w:rPr>
        <w:t xml:space="preserve"> </w:t>
      </w:r>
      <w:r>
        <w:t>pines,</w:t>
      </w:r>
      <w:r>
        <w:rPr>
          <w:spacing w:val="-8"/>
        </w:rPr>
        <w:t xml:space="preserve"> </w:t>
      </w:r>
      <w:r>
        <w:t>espied</w:t>
      </w:r>
      <w:r>
        <w:rPr>
          <w:spacing w:val="-8"/>
        </w:rPr>
        <w:t xml:space="preserve"> </w:t>
      </w:r>
      <w:r>
        <w:t>the</w:t>
      </w:r>
      <w:r>
        <w:rPr>
          <w:spacing w:val="-7"/>
        </w:rPr>
        <w:t xml:space="preserve"> </w:t>
      </w:r>
      <w:r>
        <w:t>Nymph</w:t>
      </w:r>
      <w:r>
        <w:rPr>
          <w:spacing w:val="-8"/>
        </w:rPr>
        <w:t xml:space="preserve"> </w:t>
      </w:r>
      <w:r>
        <w:t>returning</w:t>
      </w:r>
      <w:r>
        <w:rPr>
          <w:spacing w:val="-8"/>
        </w:rPr>
        <w:t xml:space="preserve"> </w:t>
      </w:r>
      <w:r>
        <w:t>from</w:t>
      </w:r>
      <w:r>
        <w:rPr>
          <w:spacing w:val="-8"/>
        </w:rPr>
        <w:t xml:space="preserve"> </w:t>
      </w:r>
      <w:r>
        <w:t>the</w:t>
      </w:r>
      <w:r>
        <w:rPr>
          <w:spacing w:val="-7"/>
        </w:rPr>
        <w:t xml:space="preserve"> </w:t>
      </w:r>
      <w:r>
        <w:t>Lycian</w:t>
      </w:r>
      <w:r>
        <w:rPr>
          <w:spacing w:val="-8"/>
        </w:rPr>
        <w:t xml:space="preserve"> </w:t>
      </w:r>
      <w:r>
        <w:t>Hill,</w:t>
      </w:r>
      <w:r>
        <w:rPr>
          <w:spacing w:val="-8"/>
        </w:rPr>
        <w:t xml:space="preserve"> </w:t>
      </w:r>
      <w:r>
        <w:t>and</w:t>
      </w:r>
      <w:r>
        <w:rPr>
          <w:spacing w:val="-8"/>
        </w:rPr>
        <w:t xml:space="preserve"> </w:t>
      </w:r>
      <w:r>
        <w:t>these</w:t>
      </w:r>
      <w:r>
        <w:rPr>
          <w:spacing w:val="-7"/>
        </w:rPr>
        <w:t xml:space="preserve"> </w:t>
      </w:r>
      <w:r>
        <w:t>words</w:t>
      </w:r>
      <w:r>
        <w:rPr>
          <w:spacing w:val="-8"/>
        </w:rPr>
        <w:t xml:space="preserve"> </w:t>
      </w:r>
      <w:r>
        <w:t>uttered</w:t>
      </w:r>
      <w:r>
        <w:rPr>
          <w:spacing w:val="-8"/>
        </w:rPr>
        <w:t xml:space="preserve"> </w:t>
      </w:r>
      <w:r>
        <w:t>he</w:t>
      </w:r>
      <w:proofErr w:type="gramStart"/>
      <w:r>
        <w:t>:</w:t>
      </w:r>
      <w:r>
        <w:rPr>
          <w:spacing w:val="-8"/>
        </w:rPr>
        <w:t xml:space="preserve"> </w:t>
      </w:r>
      <w:r>
        <w:t>”</w:t>
      </w:r>
      <w:proofErr w:type="gramEnd"/>
      <w:r>
        <w:t>—But</w:t>
      </w:r>
      <w:r>
        <w:rPr>
          <w:spacing w:val="-7"/>
        </w:rPr>
        <w:t xml:space="preserve"> </w:t>
      </w:r>
      <w:r>
        <w:t>Mercury</w:t>
      </w:r>
      <w:r>
        <w:rPr>
          <w:spacing w:val="-52"/>
        </w:rPr>
        <w:t xml:space="preserve"> </w:t>
      </w:r>
      <w:r>
        <w:t>refrained</w:t>
      </w:r>
      <w:r>
        <w:rPr>
          <w:spacing w:val="-9"/>
        </w:rPr>
        <w:t xml:space="preserve"> </w:t>
      </w:r>
      <w:r>
        <w:t>from</w:t>
      </w:r>
      <w:r>
        <w:rPr>
          <w:spacing w:val="-8"/>
        </w:rPr>
        <w:t xml:space="preserve"> </w:t>
      </w:r>
      <w:r>
        <w:t>further</w:t>
      </w:r>
      <w:r>
        <w:rPr>
          <w:spacing w:val="-8"/>
        </w:rPr>
        <w:t xml:space="preserve"> </w:t>
      </w:r>
      <w:r>
        <w:t>speech,</w:t>
      </w:r>
      <w:r>
        <w:rPr>
          <w:spacing w:val="-9"/>
        </w:rPr>
        <w:t xml:space="preserve"> </w:t>
      </w:r>
      <w:r>
        <w:t>and</w:t>
      </w:r>
      <w:r>
        <w:rPr>
          <w:spacing w:val="-8"/>
        </w:rPr>
        <w:t xml:space="preserve"> </w:t>
      </w:r>
      <w:r>
        <w:t>Pan’s</w:t>
      </w:r>
      <w:r>
        <w:rPr>
          <w:spacing w:val="-8"/>
        </w:rPr>
        <w:t xml:space="preserve"> </w:t>
      </w:r>
      <w:r>
        <w:t>appeal</w:t>
      </w:r>
      <w:r>
        <w:rPr>
          <w:spacing w:val="-8"/>
        </w:rPr>
        <w:t xml:space="preserve"> </w:t>
      </w:r>
      <w:r>
        <w:t>remains</w:t>
      </w:r>
      <w:r>
        <w:rPr>
          <w:spacing w:val="-9"/>
        </w:rPr>
        <w:t xml:space="preserve"> </w:t>
      </w:r>
      <w:r>
        <w:t>untold.</w:t>
      </w:r>
      <w:r>
        <w:rPr>
          <w:spacing w:val="-8"/>
        </w:rPr>
        <w:t xml:space="preserve"> </w:t>
      </w:r>
      <w:r>
        <w:t>If</w:t>
      </w:r>
      <w:r>
        <w:rPr>
          <w:spacing w:val="-8"/>
        </w:rPr>
        <w:t xml:space="preserve"> </w:t>
      </w:r>
      <w:r>
        <w:t>he</w:t>
      </w:r>
      <w:r>
        <w:rPr>
          <w:spacing w:val="-9"/>
        </w:rPr>
        <w:t xml:space="preserve"> </w:t>
      </w:r>
      <w:r>
        <w:t>had</w:t>
      </w:r>
      <w:r>
        <w:rPr>
          <w:spacing w:val="-8"/>
        </w:rPr>
        <w:t xml:space="preserve"> </w:t>
      </w:r>
      <w:r>
        <w:t>told</w:t>
      </w:r>
      <w:r>
        <w:rPr>
          <w:spacing w:val="-8"/>
        </w:rPr>
        <w:t xml:space="preserve"> </w:t>
      </w:r>
      <w:r>
        <w:t>it</w:t>
      </w:r>
      <w:r>
        <w:rPr>
          <w:spacing w:val="-8"/>
        </w:rPr>
        <w:t xml:space="preserve"> </w:t>
      </w:r>
      <w:r>
        <w:t>all,</w:t>
      </w:r>
      <w:r>
        <w:rPr>
          <w:spacing w:val="-9"/>
        </w:rPr>
        <w:t xml:space="preserve"> </w:t>
      </w:r>
      <w:r>
        <w:t>the</w:t>
      </w:r>
      <w:r>
        <w:rPr>
          <w:spacing w:val="-8"/>
        </w:rPr>
        <w:t xml:space="preserve"> </w:t>
      </w:r>
      <w:r>
        <w:t>tale</w:t>
      </w:r>
      <w:r>
        <w:rPr>
          <w:spacing w:val="-8"/>
        </w:rPr>
        <w:t xml:space="preserve"> </w:t>
      </w:r>
      <w:r>
        <w:t>of</w:t>
      </w:r>
      <w:r>
        <w:rPr>
          <w:spacing w:val="-8"/>
        </w:rPr>
        <w:t xml:space="preserve"> </w:t>
      </w:r>
      <w:r>
        <w:t>Syrinx</w:t>
      </w:r>
      <w:r>
        <w:rPr>
          <w:spacing w:val="-9"/>
        </w:rPr>
        <w:t xml:space="preserve"> </w:t>
      </w:r>
      <w:r>
        <w:t>would</w:t>
      </w:r>
      <w:r>
        <w:rPr>
          <w:spacing w:val="-8"/>
        </w:rPr>
        <w:t xml:space="preserve"> </w:t>
      </w:r>
      <w:r>
        <w:t>have</w:t>
      </w:r>
      <w:r>
        <w:rPr>
          <w:spacing w:val="1"/>
        </w:rPr>
        <w:t xml:space="preserve"> </w:t>
      </w:r>
      <w:r>
        <w:t>followed</w:t>
      </w:r>
      <w:r>
        <w:rPr>
          <w:spacing w:val="-7"/>
        </w:rPr>
        <w:t xml:space="preserve"> </w:t>
      </w:r>
      <w:proofErr w:type="gramStart"/>
      <w:r>
        <w:t>thus:—</w:t>
      </w:r>
      <w:proofErr w:type="gramEnd"/>
    </w:p>
    <w:p w14:paraId="1AB0B309" w14:textId="37FC850C" w:rsidR="003A417A" w:rsidRDefault="003A417A" w:rsidP="002672F3">
      <w:pPr>
        <w:pStyle w:val="Body"/>
      </w:pPr>
      <w:r>
        <w:t xml:space="preserve">but she despised the prayers of </w:t>
      </w:r>
      <w:proofErr w:type="gramStart"/>
      <w:r>
        <w:t>Pan, and</w:t>
      </w:r>
      <w:proofErr w:type="gramEnd"/>
      <w:r>
        <w:t xml:space="preserve"> fled through pathless wilds until she had arrived the placid Ladon’s</w:t>
      </w:r>
      <w:r>
        <w:rPr>
          <w:spacing w:val="1"/>
        </w:rPr>
        <w:t xml:space="preserve"> </w:t>
      </w:r>
      <w:r>
        <w:t>sandy stream, whose waves prevented her escape. There she implored her sister Nymphs to change her form: and</w:t>
      </w:r>
      <w:r>
        <w:rPr>
          <w:spacing w:val="1"/>
        </w:rPr>
        <w:t xml:space="preserve"> </w:t>
      </w:r>
      <w:r>
        <w:t>Pan, believing he had caught her, held instead some marsh reeds for the body of the Nymph; and while he sighed</w:t>
      </w:r>
      <w:r>
        <w:rPr>
          <w:spacing w:val="1"/>
        </w:rPr>
        <w:t xml:space="preserve"> </w:t>
      </w:r>
      <w:r>
        <w:t>the</w:t>
      </w:r>
      <w:r>
        <w:rPr>
          <w:spacing w:val="-8"/>
        </w:rPr>
        <w:t xml:space="preserve"> </w:t>
      </w:r>
      <w:r>
        <w:t>moving</w:t>
      </w:r>
      <w:r>
        <w:rPr>
          <w:spacing w:val="-8"/>
        </w:rPr>
        <w:t xml:space="preserve"> </w:t>
      </w:r>
      <w:r>
        <w:t>winds</w:t>
      </w:r>
      <w:r>
        <w:rPr>
          <w:spacing w:val="-7"/>
        </w:rPr>
        <w:t xml:space="preserve"> </w:t>
      </w:r>
      <w:r>
        <w:t>began</w:t>
      </w:r>
      <w:r>
        <w:rPr>
          <w:spacing w:val="-8"/>
        </w:rPr>
        <w:t xml:space="preserve"> </w:t>
      </w:r>
      <w:r>
        <w:t>to</w:t>
      </w:r>
      <w:r>
        <w:rPr>
          <w:spacing w:val="-7"/>
        </w:rPr>
        <w:t xml:space="preserve"> </w:t>
      </w:r>
      <w:r>
        <w:t>utter</w:t>
      </w:r>
      <w:r>
        <w:rPr>
          <w:spacing w:val="-8"/>
        </w:rPr>
        <w:t xml:space="preserve"> </w:t>
      </w:r>
      <w:r>
        <w:t>plaintive</w:t>
      </w:r>
      <w:r>
        <w:rPr>
          <w:spacing w:val="-7"/>
        </w:rPr>
        <w:t xml:space="preserve"> </w:t>
      </w:r>
      <w:r>
        <w:t>music</w:t>
      </w:r>
      <w:r>
        <w:rPr>
          <w:spacing w:val="-8"/>
        </w:rPr>
        <w:t xml:space="preserve"> </w:t>
      </w:r>
      <w:r>
        <w:t>in</w:t>
      </w:r>
      <w:r>
        <w:rPr>
          <w:spacing w:val="-7"/>
        </w:rPr>
        <w:t xml:space="preserve"> </w:t>
      </w:r>
      <w:r>
        <w:t>the</w:t>
      </w:r>
      <w:r>
        <w:rPr>
          <w:spacing w:val="-8"/>
        </w:rPr>
        <w:t xml:space="preserve"> </w:t>
      </w:r>
      <w:r>
        <w:t>reeds,</w:t>
      </w:r>
      <w:r>
        <w:rPr>
          <w:spacing w:val="-7"/>
        </w:rPr>
        <w:t xml:space="preserve"> </w:t>
      </w:r>
      <w:r>
        <w:t>so</w:t>
      </w:r>
      <w:r>
        <w:rPr>
          <w:spacing w:val="-8"/>
        </w:rPr>
        <w:t xml:space="preserve"> </w:t>
      </w:r>
      <w:r>
        <w:t>sweet</w:t>
      </w:r>
      <w:r>
        <w:rPr>
          <w:spacing w:val="-8"/>
        </w:rPr>
        <w:t xml:space="preserve"> </w:t>
      </w:r>
      <w:r>
        <w:t>and</w:t>
      </w:r>
      <w:r>
        <w:rPr>
          <w:spacing w:val="-7"/>
        </w:rPr>
        <w:t xml:space="preserve"> </w:t>
      </w:r>
      <w:r>
        <w:t>voice</w:t>
      </w:r>
      <w:r>
        <w:rPr>
          <w:spacing w:val="-8"/>
        </w:rPr>
        <w:t xml:space="preserve"> </w:t>
      </w:r>
      <w:r>
        <w:t>like</w:t>
      </w:r>
      <w:r>
        <w:rPr>
          <w:spacing w:val="-7"/>
        </w:rPr>
        <w:t xml:space="preserve"> </w:t>
      </w:r>
      <w:r>
        <w:t>that</w:t>
      </w:r>
      <w:r>
        <w:rPr>
          <w:spacing w:val="-8"/>
        </w:rPr>
        <w:t xml:space="preserve"> </w:t>
      </w:r>
      <w:r>
        <w:t>poor</w:t>
      </w:r>
      <w:r>
        <w:rPr>
          <w:spacing w:val="-7"/>
        </w:rPr>
        <w:t xml:space="preserve"> </w:t>
      </w:r>
      <w:r>
        <w:t>Pan</w:t>
      </w:r>
      <w:r>
        <w:rPr>
          <w:spacing w:val="-8"/>
        </w:rPr>
        <w:t xml:space="preserve"> </w:t>
      </w:r>
      <w:r>
        <w:t>exclaimed;</w:t>
      </w:r>
      <w:r>
        <w:rPr>
          <w:spacing w:val="-7"/>
        </w:rPr>
        <w:t xml:space="preserve"> </w:t>
      </w:r>
      <w:r>
        <w:t>“Forever</w:t>
      </w:r>
      <w:r>
        <w:rPr>
          <w:spacing w:val="-10"/>
        </w:rPr>
        <w:t xml:space="preserve"> </w:t>
      </w:r>
      <w:r>
        <w:t>this</w:t>
      </w:r>
      <w:r>
        <w:rPr>
          <w:spacing w:val="-9"/>
        </w:rPr>
        <w:t xml:space="preserve"> </w:t>
      </w:r>
      <w:r>
        <w:t>discovery</w:t>
      </w:r>
      <w:r>
        <w:rPr>
          <w:spacing w:val="-10"/>
        </w:rPr>
        <w:t xml:space="preserve"> </w:t>
      </w:r>
      <w:r>
        <w:t>shall</w:t>
      </w:r>
      <w:r>
        <w:rPr>
          <w:spacing w:val="-9"/>
        </w:rPr>
        <w:t xml:space="preserve"> </w:t>
      </w:r>
      <w:r>
        <w:t>remain</w:t>
      </w:r>
      <w:r>
        <w:rPr>
          <w:spacing w:val="-10"/>
        </w:rPr>
        <w:t xml:space="preserve"> </w:t>
      </w:r>
      <w:r>
        <w:t>a</w:t>
      </w:r>
      <w:r>
        <w:rPr>
          <w:spacing w:val="-9"/>
        </w:rPr>
        <w:t xml:space="preserve"> </w:t>
      </w:r>
      <w:r>
        <w:t>sweet</w:t>
      </w:r>
      <w:r>
        <w:rPr>
          <w:spacing w:val="-10"/>
        </w:rPr>
        <w:t xml:space="preserve"> </w:t>
      </w:r>
      <w:r>
        <w:t>communion</w:t>
      </w:r>
      <w:r>
        <w:rPr>
          <w:spacing w:val="-9"/>
        </w:rPr>
        <w:t xml:space="preserve"> </w:t>
      </w:r>
      <w:r>
        <w:t>binding</w:t>
      </w:r>
      <w:r>
        <w:rPr>
          <w:spacing w:val="-9"/>
        </w:rPr>
        <w:t xml:space="preserve"> </w:t>
      </w:r>
      <w:r>
        <w:t>thee</w:t>
      </w:r>
      <w:r>
        <w:rPr>
          <w:spacing w:val="-10"/>
        </w:rPr>
        <w:t xml:space="preserve"> </w:t>
      </w:r>
      <w:r>
        <w:t>to</w:t>
      </w:r>
      <w:r>
        <w:rPr>
          <w:spacing w:val="-9"/>
        </w:rPr>
        <w:t xml:space="preserve"> </w:t>
      </w:r>
      <w:r>
        <w:t>me.”—</w:t>
      </w:r>
      <w:r>
        <w:rPr>
          <w:spacing w:val="-10"/>
        </w:rPr>
        <w:t xml:space="preserve"> </w:t>
      </w:r>
      <w:r>
        <w:t>and</w:t>
      </w:r>
      <w:r>
        <w:rPr>
          <w:spacing w:val="-9"/>
        </w:rPr>
        <w:t xml:space="preserve"> </w:t>
      </w:r>
      <w:r>
        <w:t>this</w:t>
      </w:r>
      <w:r>
        <w:rPr>
          <w:spacing w:val="-10"/>
        </w:rPr>
        <w:t xml:space="preserve"> </w:t>
      </w:r>
      <w:r>
        <w:t>explains</w:t>
      </w:r>
      <w:r>
        <w:rPr>
          <w:spacing w:val="-9"/>
        </w:rPr>
        <w:t xml:space="preserve"> </w:t>
      </w:r>
      <w:r>
        <w:t>why</w:t>
      </w:r>
      <w:r>
        <w:rPr>
          <w:spacing w:val="-10"/>
        </w:rPr>
        <w:t xml:space="preserve"> </w:t>
      </w:r>
      <w:r>
        <w:t>reeds</w:t>
      </w:r>
      <w:r>
        <w:rPr>
          <w:spacing w:val="-9"/>
        </w:rPr>
        <w:t xml:space="preserve"> </w:t>
      </w:r>
      <w:r>
        <w:t>of</w:t>
      </w:r>
      <w:r>
        <w:rPr>
          <w:spacing w:val="-9"/>
        </w:rPr>
        <w:t xml:space="preserve"> </w:t>
      </w:r>
      <w:r>
        <w:t>different</w:t>
      </w:r>
      <w:r>
        <w:rPr>
          <w:spacing w:val="1"/>
        </w:rPr>
        <w:t xml:space="preserve"> </w:t>
      </w:r>
      <w:r>
        <w:t>length,</w:t>
      </w:r>
      <w:r>
        <w:rPr>
          <w:spacing w:val="-6"/>
        </w:rPr>
        <w:t xml:space="preserve"> </w:t>
      </w:r>
      <w:r>
        <w:t>when</w:t>
      </w:r>
      <w:r>
        <w:rPr>
          <w:spacing w:val="-6"/>
        </w:rPr>
        <w:t xml:space="preserve"> </w:t>
      </w:r>
      <w:r>
        <w:t>joined</w:t>
      </w:r>
      <w:r>
        <w:rPr>
          <w:spacing w:val="-6"/>
        </w:rPr>
        <w:t xml:space="preserve"> </w:t>
      </w:r>
      <w:r>
        <w:t>together</w:t>
      </w:r>
      <w:r>
        <w:rPr>
          <w:spacing w:val="-6"/>
        </w:rPr>
        <w:t xml:space="preserve"> </w:t>
      </w:r>
      <w:r>
        <w:t>by</w:t>
      </w:r>
      <w:r>
        <w:rPr>
          <w:spacing w:val="-6"/>
        </w:rPr>
        <w:t xml:space="preserve"> </w:t>
      </w:r>
      <w:r>
        <w:t>cementing</w:t>
      </w:r>
      <w:r>
        <w:rPr>
          <w:spacing w:val="-6"/>
        </w:rPr>
        <w:t xml:space="preserve"> </w:t>
      </w:r>
      <w:r>
        <w:t>wax,</w:t>
      </w:r>
      <w:r>
        <w:rPr>
          <w:spacing w:val="-6"/>
        </w:rPr>
        <w:t xml:space="preserve"> </w:t>
      </w:r>
      <w:r>
        <w:t>derive</w:t>
      </w:r>
      <w:r>
        <w:rPr>
          <w:spacing w:val="-6"/>
        </w:rPr>
        <w:t xml:space="preserve"> </w:t>
      </w:r>
      <w:r>
        <w:t>the</w:t>
      </w:r>
      <w:r>
        <w:rPr>
          <w:spacing w:val="-6"/>
        </w:rPr>
        <w:t xml:space="preserve"> </w:t>
      </w:r>
      <w:r>
        <w:t>name</w:t>
      </w:r>
      <w:r>
        <w:rPr>
          <w:spacing w:val="-6"/>
        </w:rPr>
        <w:t xml:space="preserve"> </w:t>
      </w:r>
      <w:r>
        <w:t>of</w:t>
      </w:r>
      <w:r>
        <w:rPr>
          <w:spacing w:val="-6"/>
        </w:rPr>
        <w:t xml:space="preserve"> </w:t>
      </w:r>
      <w:r>
        <w:t>Syrinx</w:t>
      </w:r>
      <w:r>
        <w:rPr>
          <w:spacing w:val="-6"/>
        </w:rPr>
        <w:t xml:space="preserve"> </w:t>
      </w:r>
      <w:r>
        <w:t>from</w:t>
      </w:r>
      <w:r>
        <w:rPr>
          <w:spacing w:val="-6"/>
        </w:rPr>
        <w:t xml:space="preserve"> </w:t>
      </w:r>
      <w:r>
        <w:t>the</w:t>
      </w:r>
      <w:r>
        <w:rPr>
          <w:spacing w:val="-6"/>
        </w:rPr>
        <w:t xml:space="preserve"> </w:t>
      </w:r>
      <w:r>
        <w:t>maid.</w:t>
      </w:r>
    </w:p>
    <w:p w14:paraId="7E1CD375" w14:textId="6D88F6D2" w:rsidR="003A417A" w:rsidRDefault="003A417A" w:rsidP="002672F3">
      <w:pPr>
        <w:pStyle w:val="Body"/>
      </w:pPr>
      <w:r>
        <w:t xml:space="preserve">Such words the bright god Mercury would </w:t>
      </w:r>
      <w:proofErr w:type="gramStart"/>
      <w:r>
        <w:t>say;</w:t>
      </w:r>
      <w:proofErr w:type="gramEnd"/>
      <w:r>
        <w:t xml:space="preserve"> but now perceiving </w:t>
      </w:r>
      <w:r>
        <w:rPr>
          <w:color w:val="3953A4"/>
          <w:u w:val="single" w:color="3953A4"/>
        </w:rPr>
        <w:t>Argus</w:t>
      </w:r>
      <w:r>
        <w:t>’ eyes were dimmed in languorous</w:t>
      </w:r>
      <w:r>
        <w:rPr>
          <w:spacing w:val="-8"/>
        </w:rPr>
        <w:t xml:space="preserve"> </w:t>
      </w:r>
      <w:r>
        <w:t>doze,</w:t>
      </w:r>
      <w:r>
        <w:rPr>
          <w:spacing w:val="-8"/>
        </w:rPr>
        <w:t xml:space="preserve"> </w:t>
      </w:r>
      <w:r>
        <w:t>he</w:t>
      </w:r>
      <w:r>
        <w:rPr>
          <w:spacing w:val="-8"/>
        </w:rPr>
        <w:t xml:space="preserve"> </w:t>
      </w:r>
      <w:r>
        <w:t>hushed</w:t>
      </w:r>
      <w:r>
        <w:rPr>
          <w:spacing w:val="-8"/>
        </w:rPr>
        <w:t xml:space="preserve"> </w:t>
      </w:r>
      <w:r>
        <w:t>his</w:t>
      </w:r>
      <w:r>
        <w:rPr>
          <w:spacing w:val="-8"/>
        </w:rPr>
        <w:t xml:space="preserve"> </w:t>
      </w:r>
      <w:r>
        <w:t>voice</w:t>
      </w:r>
      <w:r>
        <w:rPr>
          <w:spacing w:val="-7"/>
        </w:rPr>
        <w:t xml:space="preserve"> </w:t>
      </w:r>
      <w:r>
        <w:t>and</w:t>
      </w:r>
      <w:r>
        <w:rPr>
          <w:spacing w:val="-8"/>
        </w:rPr>
        <w:t xml:space="preserve"> </w:t>
      </w:r>
      <w:r>
        <w:t>touched</w:t>
      </w:r>
      <w:r>
        <w:rPr>
          <w:spacing w:val="-8"/>
        </w:rPr>
        <w:t xml:space="preserve"> </w:t>
      </w:r>
      <w:r>
        <w:t>the</w:t>
      </w:r>
      <w:r>
        <w:rPr>
          <w:spacing w:val="-8"/>
        </w:rPr>
        <w:t xml:space="preserve"> </w:t>
      </w:r>
      <w:r>
        <w:t>drooping</w:t>
      </w:r>
      <w:r>
        <w:rPr>
          <w:spacing w:val="-8"/>
        </w:rPr>
        <w:t xml:space="preserve"> </w:t>
      </w:r>
      <w:r>
        <w:t>eyelids</w:t>
      </w:r>
      <w:r>
        <w:rPr>
          <w:spacing w:val="-7"/>
        </w:rPr>
        <w:t xml:space="preserve"> </w:t>
      </w:r>
      <w:r>
        <w:t>with</w:t>
      </w:r>
      <w:r>
        <w:rPr>
          <w:spacing w:val="-8"/>
        </w:rPr>
        <w:t xml:space="preserve"> </w:t>
      </w:r>
      <w:r>
        <w:t>his</w:t>
      </w:r>
      <w:r>
        <w:rPr>
          <w:spacing w:val="-8"/>
        </w:rPr>
        <w:t xml:space="preserve"> </w:t>
      </w:r>
      <w:r>
        <w:t>magic</w:t>
      </w:r>
      <w:r>
        <w:rPr>
          <w:spacing w:val="-8"/>
        </w:rPr>
        <w:t xml:space="preserve"> </w:t>
      </w:r>
      <w:r>
        <w:lastRenderedPageBreak/>
        <w:t>wand,</w:t>
      </w:r>
      <w:r>
        <w:rPr>
          <w:spacing w:val="-8"/>
        </w:rPr>
        <w:t xml:space="preserve"> </w:t>
      </w:r>
      <w:r>
        <w:t>compelling</w:t>
      </w:r>
      <w:r>
        <w:rPr>
          <w:spacing w:val="-7"/>
        </w:rPr>
        <w:t xml:space="preserve"> </w:t>
      </w:r>
      <w:r>
        <w:t>slumber.</w:t>
      </w:r>
      <w:r>
        <w:rPr>
          <w:spacing w:val="-8"/>
        </w:rPr>
        <w:t xml:space="preserve"> </w:t>
      </w:r>
      <w:r>
        <w:t>Then</w:t>
      </w:r>
      <w:r w:rsidR="002672F3">
        <w:t xml:space="preserve"> </w:t>
      </w:r>
      <w:r>
        <w:t>without</w:t>
      </w:r>
      <w:r>
        <w:rPr>
          <w:spacing w:val="-4"/>
        </w:rPr>
        <w:t xml:space="preserve"> </w:t>
      </w:r>
      <w:r>
        <w:t>delay</w:t>
      </w:r>
      <w:r>
        <w:rPr>
          <w:spacing w:val="-4"/>
        </w:rPr>
        <w:t xml:space="preserve"> </w:t>
      </w:r>
      <w:r>
        <w:t>he</w:t>
      </w:r>
      <w:r>
        <w:rPr>
          <w:spacing w:val="-4"/>
        </w:rPr>
        <w:t xml:space="preserve"> </w:t>
      </w:r>
      <w:r>
        <w:t>struck</w:t>
      </w:r>
      <w:r>
        <w:rPr>
          <w:spacing w:val="-4"/>
        </w:rPr>
        <w:t xml:space="preserve"> </w:t>
      </w:r>
      <w:r>
        <w:t>the</w:t>
      </w:r>
      <w:r>
        <w:rPr>
          <w:spacing w:val="-3"/>
        </w:rPr>
        <w:t xml:space="preserve"> </w:t>
      </w:r>
      <w:r>
        <w:t>sleeper</w:t>
      </w:r>
      <w:r>
        <w:rPr>
          <w:spacing w:val="-4"/>
        </w:rPr>
        <w:t xml:space="preserve"> </w:t>
      </w:r>
      <w:r>
        <w:t>with</w:t>
      </w:r>
      <w:r>
        <w:rPr>
          <w:spacing w:val="-4"/>
        </w:rPr>
        <w:t xml:space="preserve"> </w:t>
      </w:r>
      <w:r>
        <w:t>his</w:t>
      </w:r>
      <w:r>
        <w:rPr>
          <w:spacing w:val="-4"/>
        </w:rPr>
        <w:t xml:space="preserve"> </w:t>
      </w:r>
      <w:r>
        <w:t>crescent</w:t>
      </w:r>
      <w:r>
        <w:rPr>
          <w:spacing w:val="-3"/>
        </w:rPr>
        <w:t xml:space="preserve"> </w:t>
      </w:r>
      <w:r>
        <w:t>sword,</w:t>
      </w:r>
      <w:r>
        <w:rPr>
          <w:spacing w:val="-4"/>
        </w:rPr>
        <w:t xml:space="preserve"> </w:t>
      </w:r>
      <w:r>
        <w:t>where</w:t>
      </w:r>
      <w:r>
        <w:rPr>
          <w:spacing w:val="-4"/>
        </w:rPr>
        <w:t xml:space="preserve"> </w:t>
      </w:r>
      <w:r>
        <w:t>neck</w:t>
      </w:r>
      <w:r>
        <w:rPr>
          <w:spacing w:val="-4"/>
        </w:rPr>
        <w:t xml:space="preserve"> </w:t>
      </w:r>
      <w:r>
        <w:t>and</w:t>
      </w:r>
      <w:r>
        <w:rPr>
          <w:spacing w:val="-4"/>
        </w:rPr>
        <w:t xml:space="preserve"> </w:t>
      </w:r>
      <w:r>
        <w:t>head</w:t>
      </w:r>
      <w:r>
        <w:rPr>
          <w:spacing w:val="-3"/>
        </w:rPr>
        <w:t xml:space="preserve"> </w:t>
      </w:r>
      <w:r>
        <w:t>unite,</w:t>
      </w:r>
      <w:r>
        <w:rPr>
          <w:spacing w:val="-4"/>
        </w:rPr>
        <w:t xml:space="preserve"> </w:t>
      </w:r>
      <w:r>
        <w:t>and</w:t>
      </w:r>
      <w:r>
        <w:rPr>
          <w:spacing w:val="-4"/>
        </w:rPr>
        <w:t xml:space="preserve"> </w:t>
      </w:r>
      <w:r>
        <w:t>hurled</w:t>
      </w:r>
      <w:r>
        <w:rPr>
          <w:spacing w:val="-4"/>
        </w:rPr>
        <w:t xml:space="preserve"> </w:t>
      </w:r>
      <w:r>
        <w:t>his</w:t>
      </w:r>
      <w:r>
        <w:rPr>
          <w:spacing w:val="-3"/>
        </w:rPr>
        <w:t xml:space="preserve"> </w:t>
      </w:r>
      <w:r>
        <w:t>head,</w:t>
      </w:r>
      <w:r>
        <w:rPr>
          <w:spacing w:val="-4"/>
        </w:rPr>
        <w:t xml:space="preserve"> </w:t>
      </w:r>
      <w:r>
        <w:t>blood</w:t>
      </w:r>
      <w:r>
        <w:rPr>
          <w:spacing w:val="-52"/>
        </w:rPr>
        <w:t xml:space="preserve"> </w:t>
      </w:r>
      <w:r>
        <w:t>dripping,</w:t>
      </w:r>
      <w:r>
        <w:rPr>
          <w:spacing w:val="-7"/>
        </w:rPr>
        <w:t xml:space="preserve"> </w:t>
      </w:r>
      <w:r>
        <w:t>down</w:t>
      </w:r>
      <w:r>
        <w:rPr>
          <w:spacing w:val="-6"/>
        </w:rPr>
        <w:t xml:space="preserve"> </w:t>
      </w:r>
      <w:r>
        <w:t>the</w:t>
      </w:r>
      <w:r>
        <w:rPr>
          <w:spacing w:val="-6"/>
        </w:rPr>
        <w:t xml:space="preserve"> </w:t>
      </w:r>
      <w:r>
        <w:t>rocks</w:t>
      </w:r>
      <w:r>
        <w:rPr>
          <w:spacing w:val="-6"/>
        </w:rPr>
        <w:t xml:space="preserve"> </w:t>
      </w:r>
      <w:r>
        <w:t>and</w:t>
      </w:r>
      <w:r>
        <w:rPr>
          <w:spacing w:val="-6"/>
        </w:rPr>
        <w:t xml:space="preserve"> </w:t>
      </w:r>
      <w:r>
        <w:t>rugged</w:t>
      </w:r>
      <w:r>
        <w:rPr>
          <w:spacing w:val="-6"/>
        </w:rPr>
        <w:t xml:space="preserve"> </w:t>
      </w:r>
      <w:r>
        <w:t>cliff.</w:t>
      </w:r>
    </w:p>
    <w:p w14:paraId="32E91FE6" w14:textId="77777777" w:rsidR="003A417A" w:rsidRDefault="003A417A" w:rsidP="002672F3">
      <w:pPr>
        <w:pStyle w:val="Body"/>
      </w:pPr>
      <w:r>
        <w:t xml:space="preserve">Low lies </w:t>
      </w:r>
      <w:r>
        <w:rPr>
          <w:color w:val="3953A4"/>
          <w:u w:val="single" w:color="3953A4"/>
        </w:rPr>
        <w:t>Argus</w:t>
      </w:r>
      <w:r>
        <w:t>: dark is the light of all his hundred eyes, his many orbed lights extinguished in the universal</w:t>
      </w:r>
      <w:r>
        <w:rPr>
          <w:spacing w:val="-52"/>
        </w:rPr>
        <w:t xml:space="preserve"> </w:t>
      </w:r>
      <w:r>
        <w:t>gloom</w:t>
      </w:r>
      <w:r>
        <w:rPr>
          <w:spacing w:val="-6"/>
        </w:rPr>
        <w:t xml:space="preserve"> </w:t>
      </w:r>
      <w:r>
        <w:t>that</w:t>
      </w:r>
      <w:r>
        <w:rPr>
          <w:spacing w:val="-5"/>
        </w:rPr>
        <w:t xml:space="preserve"> </w:t>
      </w:r>
      <w:r>
        <w:t>night</w:t>
      </w:r>
      <w:r>
        <w:rPr>
          <w:spacing w:val="-5"/>
        </w:rPr>
        <w:t xml:space="preserve"> </w:t>
      </w:r>
      <w:r>
        <w:t>surrounds;</w:t>
      </w:r>
      <w:r>
        <w:rPr>
          <w:spacing w:val="-6"/>
        </w:rPr>
        <w:t xml:space="preserve"> </w:t>
      </w:r>
      <w:r>
        <w:t>but</w:t>
      </w:r>
      <w:r>
        <w:rPr>
          <w:spacing w:val="-5"/>
        </w:rPr>
        <w:t xml:space="preserve"> </w:t>
      </w:r>
      <w:r>
        <w:rPr>
          <w:color w:val="3953A4"/>
          <w:u w:val="single" w:color="3953A4"/>
        </w:rPr>
        <w:t>Saturn</w:t>
      </w:r>
      <w:r>
        <w:t>’s</w:t>
      </w:r>
      <w:r>
        <w:rPr>
          <w:spacing w:val="-5"/>
        </w:rPr>
        <w:t xml:space="preserve"> </w:t>
      </w:r>
      <w:r>
        <w:t>daughter</w:t>
      </w:r>
      <w:r>
        <w:rPr>
          <w:spacing w:val="-5"/>
        </w:rPr>
        <w:t xml:space="preserve"> </w:t>
      </w:r>
      <w:r>
        <w:t>spread</w:t>
      </w:r>
      <w:r>
        <w:rPr>
          <w:spacing w:val="-6"/>
        </w:rPr>
        <w:t xml:space="preserve"> </w:t>
      </w:r>
      <w:r>
        <w:t>their</w:t>
      </w:r>
      <w:r>
        <w:rPr>
          <w:spacing w:val="-5"/>
        </w:rPr>
        <w:t xml:space="preserve"> </w:t>
      </w:r>
      <w:r>
        <w:t>glister</w:t>
      </w:r>
      <w:r>
        <w:rPr>
          <w:spacing w:val="-5"/>
        </w:rPr>
        <w:t xml:space="preserve"> </w:t>
      </w:r>
      <w:r>
        <w:t>on</w:t>
      </w:r>
      <w:r>
        <w:rPr>
          <w:spacing w:val="-5"/>
        </w:rPr>
        <w:t xml:space="preserve"> </w:t>
      </w:r>
      <w:r>
        <w:t>the</w:t>
      </w:r>
      <w:r>
        <w:rPr>
          <w:spacing w:val="-6"/>
        </w:rPr>
        <w:t xml:space="preserve"> </w:t>
      </w:r>
      <w:r>
        <w:t>feathers</w:t>
      </w:r>
      <w:r>
        <w:rPr>
          <w:spacing w:val="-5"/>
        </w:rPr>
        <w:t xml:space="preserve"> </w:t>
      </w:r>
      <w:r>
        <w:t>of</w:t>
      </w:r>
      <w:r>
        <w:rPr>
          <w:spacing w:val="-5"/>
        </w:rPr>
        <w:t xml:space="preserve"> </w:t>
      </w:r>
      <w:r>
        <w:t>her</w:t>
      </w:r>
      <w:r>
        <w:rPr>
          <w:spacing w:val="-5"/>
        </w:rPr>
        <w:t xml:space="preserve"> </w:t>
      </w:r>
      <w:r>
        <w:t>bird,</w:t>
      </w:r>
      <w:r>
        <w:rPr>
          <w:spacing w:val="-6"/>
        </w:rPr>
        <w:t xml:space="preserve"> </w:t>
      </w:r>
      <w:r>
        <w:t>emblazoning</w:t>
      </w:r>
      <w:r>
        <w:rPr>
          <w:spacing w:val="-5"/>
        </w:rPr>
        <w:t xml:space="preserve"> </w:t>
      </w:r>
      <w:r>
        <w:t>its</w:t>
      </w:r>
      <w:r>
        <w:rPr>
          <w:spacing w:val="-52"/>
        </w:rPr>
        <w:t xml:space="preserve"> </w:t>
      </w:r>
      <w:r>
        <w:t>tail</w:t>
      </w:r>
      <w:r>
        <w:rPr>
          <w:spacing w:val="-7"/>
        </w:rPr>
        <w:t xml:space="preserve"> </w:t>
      </w:r>
      <w:r>
        <w:t>with</w:t>
      </w:r>
      <w:r>
        <w:rPr>
          <w:spacing w:val="-6"/>
        </w:rPr>
        <w:t xml:space="preserve"> </w:t>
      </w:r>
      <w:r>
        <w:t>starry</w:t>
      </w:r>
      <w:r>
        <w:rPr>
          <w:spacing w:val="-6"/>
        </w:rPr>
        <w:t xml:space="preserve"> </w:t>
      </w:r>
      <w:r>
        <w:t>gems.</w:t>
      </w:r>
    </w:p>
    <w:p w14:paraId="34797FB7" w14:textId="77777777" w:rsidR="003A417A" w:rsidRDefault="003A417A" w:rsidP="002672F3">
      <w:pPr>
        <w:pStyle w:val="Body"/>
      </w:pPr>
      <w:r>
        <w:rPr>
          <w:color w:val="3953A4"/>
          <w:u w:val="single" w:color="3953A4"/>
        </w:rPr>
        <w:t>Juno</w:t>
      </w:r>
      <w:r>
        <w:rPr>
          <w:color w:val="3953A4"/>
          <w:spacing w:val="-5"/>
        </w:rPr>
        <w:t xml:space="preserve"> </w:t>
      </w:r>
      <w:r>
        <w:t>made</w:t>
      </w:r>
      <w:r>
        <w:rPr>
          <w:spacing w:val="-4"/>
        </w:rPr>
        <w:t xml:space="preserve"> </w:t>
      </w:r>
      <w:r>
        <w:t>haste,</w:t>
      </w:r>
      <w:r>
        <w:rPr>
          <w:spacing w:val="-5"/>
        </w:rPr>
        <w:t xml:space="preserve"> </w:t>
      </w:r>
      <w:r>
        <w:t>inflamed</w:t>
      </w:r>
      <w:r>
        <w:rPr>
          <w:spacing w:val="-4"/>
        </w:rPr>
        <w:t xml:space="preserve"> </w:t>
      </w:r>
      <w:r>
        <w:t>with</w:t>
      </w:r>
      <w:r>
        <w:rPr>
          <w:spacing w:val="-5"/>
        </w:rPr>
        <w:t xml:space="preserve"> </w:t>
      </w:r>
      <w:r>
        <w:t>towering</w:t>
      </w:r>
      <w:r>
        <w:rPr>
          <w:spacing w:val="-4"/>
        </w:rPr>
        <w:t xml:space="preserve"> </w:t>
      </w:r>
      <w:r>
        <w:t>rage,</w:t>
      </w:r>
      <w:r>
        <w:rPr>
          <w:spacing w:val="-5"/>
        </w:rPr>
        <w:t xml:space="preserve"> </w:t>
      </w:r>
      <w:r>
        <w:t>to</w:t>
      </w:r>
      <w:r>
        <w:rPr>
          <w:spacing w:val="-4"/>
        </w:rPr>
        <w:t xml:space="preserve"> </w:t>
      </w:r>
      <w:r>
        <w:t>vent</w:t>
      </w:r>
      <w:r>
        <w:rPr>
          <w:spacing w:val="-5"/>
        </w:rPr>
        <w:t xml:space="preserve"> </w:t>
      </w:r>
      <w:r>
        <w:t>her</w:t>
      </w:r>
      <w:r>
        <w:rPr>
          <w:spacing w:val="-4"/>
        </w:rPr>
        <w:t xml:space="preserve"> </w:t>
      </w:r>
      <w:r>
        <w:t>wrath</w:t>
      </w:r>
      <w:r>
        <w:rPr>
          <w:spacing w:val="-4"/>
        </w:rPr>
        <w:t xml:space="preserve"> </w:t>
      </w:r>
      <w:r>
        <w:t>on</w:t>
      </w:r>
      <w:r>
        <w:rPr>
          <w:spacing w:val="-5"/>
        </w:rPr>
        <w:t xml:space="preserve"> </w:t>
      </w:r>
      <w:r>
        <w:t>Io;</w:t>
      </w:r>
      <w:r>
        <w:rPr>
          <w:spacing w:val="-4"/>
        </w:rPr>
        <w:t xml:space="preserve"> </w:t>
      </w:r>
      <w:r>
        <w:t>and</w:t>
      </w:r>
      <w:r>
        <w:rPr>
          <w:spacing w:val="-5"/>
        </w:rPr>
        <w:t xml:space="preserve"> </w:t>
      </w:r>
      <w:r>
        <w:t>she</w:t>
      </w:r>
      <w:r>
        <w:rPr>
          <w:spacing w:val="-4"/>
        </w:rPr>
        <w:t xml:space="preserve"> </w:t>
      </w:r>
      <w:r>
        <w:t>raised</w:t>
      </w:r>
      <w:r>
        <w:rPr>
          <w:spacing w:val="-5"/>
        </w:rPr>
        <w:t xml:space="preserve"> </w:t>
      </w:r>
      <w:r>
        <w:t>in</w:t>
      </w:r>
      <w:r>
        <w:rPr>
          <w:spacing w:val="-4"/>
        </w:rPr>
        <w:t xml:space="preserve"> </w:t>
      </w:r>
      <w:r>
        <w:t>thought</w:t>
      </w:r>
      <w:r>
        <w:rPr>
          <w:spacing w:val="-5"/>
        </w:rPr>
        <w:t xml:space="preserve"> </w:t>
      </w:r>
      <w:r>
        <w:t>and</w:t>
      </w:r>
      <w:r>
        <w:rPr>
          <w:spacing w:val="-4"/>
        </w:rPr>
        <w:t xml:space="preserve"> </w:t>
      </w:r>
      <w:r>
        <w:t>vision</w:t>
      </w:r>
      <w:r>
        <w:rPr>
          <w:spacing w:val="-4"/>
        </w:rPr>
        <w:t xml:space="preserve"> </w:t>
      </w:r>
      <w:r>
        <w:t>of</w:t>
      </w:r>
      <w:r>
        <w:rPr>
          <w:spacing w:val="-52"/>
        </w:rPr>
        <w:t xml:space="preserve"> </w:t>
      </w:r>
      <w:r>
        <w:t>the Grecian girl a dreadful Fury. Stings invisible, and pitiless, she planted in her breast, and drove her wandering</w:t>
      </w:r>
      <w:r>
        <w:rPr>
          <w:spacing w:val="1"/>
        </w:rPr>
        <w:t xml:space="preserve"> </w:t>
      </w:r>
      <w:r>
        <w:t>throughout</w:t>
      </w:r>
      <w:r>
        <w:rPr>
          <w:spacing w:val="-6"/>
        </w:rPr>
        <w:t xml:space="preserve"> </w:t>
      </w:r>
      <w:r>
        <w:t>the</w:t>
      </w:r>
      <w:r>
        <w:rPr>
          <w:spacing w:val="-6"/>
        </w:rPr>
        <w:t xml:space="preserve"> </w:t>
      </w:r>
      <w:r>
        <w:t>globe.</w:t>
      </w:r>
    </w:p>
    <w:p w14:paraId="34255C0F" w14:textId="77777777" w:rsidR="003A417A" w:rsidRDefault="003A417A" w:rsidP="002672F3">
      <w:pPr>
        <w:pStyle w:val="Body"/>
      </w:pPr>
      <w:r>
        <w:t xml:space="preserve">The utmost limit of her laboured way, O </w:t>
      </w:r>
      <w:r>
        <w:rPr>
          <w:color w:val="3953A4"/>
          <w:u w:val="single" w:color="3953A4"/>
        </w:rPr>
        <w:t>Nile</w:t>
      </w:r>
      <w:r>
        <w:t>, thou didst remain. Which, having reached, and placed her tired</w:t>
      </w:r>
      <w:r>
        <w:rPr>
          <w:spacing w:val="1"/>
        </w:rPr>
        <w:t xml:space="preserve"> </w:t>
      </w:r>
      <w:r>
        <w:t>knees</w:t>
      </w:r>
      <w:r>
        <w:rPr>
          <w:spacing w:val="-6"/>
        </w:rPr>
        <w:t xml:space="preserve"> </w:t>
      </w:r>
      <w:r>
        <w:t>on</w:t>
      </w:r>
      <w:r>
        <w:rPr>
          <w:spacing w:val="-5"/>
        </w:rPr>
        <w:t xml:space="preserve"> </w:t>
      </w:r>
      <w:r>
        <w:t>that</w:t>
      </w:r>
      <w:r>
        <w:rPr>
          <w:spacing w:val="-5"/>
        </w:rPr>
        <w:t xml:space="preserve"> </w:t>
      </w:r>
      <w:r>
        <w:t>river’s</w:t>
      </w:r>
      <w:r>
        <w:rPr>
          <w:spacing w:val="-6"/>
        </w:rPr>
        <w:t xml:space="preserve"> </w:t>
      </w:r>
      <w:r>
        <w:t>edge,</w:t>
      </w:r>
      <w:r>
        <w:rPr>
          <w:spacing w:val="-5"/>
        </w:rPr>
        <w:t xml:space="preserve"> </w:t>
      </w:r>
      <w:r>
        <w:t>she</w:t>
      </w:r>
      <w:r>
        <w:rPr>
          <w:spacing w:val="-5"/>
        </w:rPr>
        <w:t xml:space="preserve"> </w:t>
      </w:r>
      <w:r>
        <w:t>laid</w:t>
      </w:r>
      <w:r>
        <w:rPr>
          <w:spacing w:val="-5"/>
        </w:rPr>
        <w:t xml:space="preserve"> </w:t>
      </w:r>
      <w:r>
        <w:t>her</w:t>
      </w:r>
      <w:r>
        <w:rPr>
          <w:spacing w:val="-6"/>
        </w:rPr>
        <w:t xml:space="preserve"> </w:t>
      </w:r>
      <w:r>
        <w:t>there,</w:t>
      </w:r>
      <w:r>
        <w:rPr>
          <w:spacing w:val="-5"/>
        </w:rPr>
        <w:t xml:space="preserve"> </w:t>
      </w:r>
      <w:r>
        <w:t>and</w:t>
      </w:r>
      <w:r>
        <w:rPr>
          <w:spacing w:val="-5"/>
        </w:rPr>
        <w:t xml:space="preserve"> </w:t>
      </w:r>
      <w:r>
        <w:t>as</w:t>
      </w:r>
      <w:r>
        <w:rPr>
          <w:spacing w:val="-5"/>
        </w:rPr>
        <w:t xml:space="preserve"> </w:t>
      </w:r>
      <w:r>
        <w:t>she</w:t>
      </w:r>
      <w:r>
        <w:rPr>
          <w:spacing w:val="-6"/>
        </w:rPr>
        <w:t xml:space="preserve"> </w:t>
      </w:r>
      <w:r>
        <w:t>raised</w:t>
      </w:r>
      <w:r>
        <w:rPr>
          <w:spacing w:val="-5"/>
        </w:rPr>
        <w:t xml:space="preserve"> </w:t>
      </w:r>
      <w:r>
        <w:t>her</w:t>
      </w:r>
      <w:r>
        <w:rPr>
          <w:spacing w:val="-5"/>
        </w:rPr>
        <w:t xml:space="preserve"> </w:t>
      </w:r>
      <w:r>
        <w:t>neck</w:t>
      </w:r>
      <w:r>
        <w:rPr>
          <w:spacing w:val="-6"/>
        </w:rPr>
        <w:t xml:space="preserve"> </w:t>
      </w:r>
      <w:r>
        <w:t>looked</w:t>
      </w:r>
      <w:r>
        <w:rPr>
          <w:spacing w:val="-5"/>
        </w:rPr>
        <w:t xml:space="preserve"> </w:t>
      </w:r>
      <w:r>
        <w:t>upward</w:t>
      </w:r>
      <w:r>
        <w:rPr>
          <w:spacing w:val="-5"/>
        </w:rPr>
        <w:t xml:space="preserve"> </w:t>
      </w:r>
      <w:r>
        <w:t>to</w:t>
      </w:r>
      <w:r>
        <w:rPr>
          <w:spacing w:val="-5"/>
        </w:rPr>
        <w:t xml:space="preserve"> </w:t>
      </w:r>
      <w:r>
        <w:t>the</w:t>
      </w:r>
      <w:r>
        <w:rPr>
          <w:spacing w:val="-6"/>
        </w:rPr>
        <w:t xml:space="preserve"> </w:t>
      </w:r>
      <w:r>
        <w:t>stars,</w:t>
      </w:r>
      <w:r>
        <w:rPr>
          <w:spacing w:val="-5"/>
        </w:rPr>
        <w:t xml:space="preserve"> </w:t>
      </w:r>
      <w:r>
        <w:t>and</w:t>
      </w:r>
      <w:r>
        <w:rPr>
          <w:spacing w:val="-5"/>
        </w:rPr>
        <w:t xml:space="preserve"> </w:t>
      </w:r>
      <w:r>
        <w:t>groaned</w:t>
      </w:r>
      <w:r>
        <w:rPr>
          <w:spacing w:val="-5"/>
        </w:rPr>
        <w:t xml:space="preserve"> </w:t>
      </w:r>
      <w:r>
        <w:t>and</w:t>
      </w:r>
      <w:r>
        <w:rPr>
          <w:spacing w:val="-52"/>
        </w:rPr>
        <w:t xml:space="preserve"> </w:t>
      </w:r>
      <w:r>
        <w:t>wept and mournfully bellowed: trying thus to plead, by all the means she had, that Jupiter might end her miseries.</w:t>
      </w:r>
      <w:r>
        <w:rPr>
          <w:spacing w:val="1"/>
        </w:rPr>
        <w:t xml:space="preserve"> </w:t>
      </w:r>
      <w:r>
        <w:t xml:space="preserve">Repentant Jove embraced his </w:t>
      </w:r>
      <w:proofErr w:type="gramStart"/>
      <w:r>
        <w:t>consort, and</w:t>
      </w:r>
      <w:proofErr w:type="gramEnd"/>
      <w:r>
        <w:t xml:space="preserve"> entreated her to end the punishment: “Fear not,” he said, “For she shall</w:t>
      </w:r>
      <w:r>
        <w:rPr>
          <w:spacing w:val="1"/>
        </w:rPr>
        <w:t xml:space="preserve"> </w:t>
      </w:r>
      <w:r>
        <w:t>trouble</w:t>
      </w:r>
      <w:r>
        <w:rPr>
          <w:spacing w:val="-7"/>
        </w:rPr>
        <w:t xml:space="preserve"> </w:t>
      </w:r>
      <w:r>
        <w:t>thee</w:t>
      </w:r>
      <w:r>
        <w:rPr>
          <w:spacing w:val="-6"/>
        </w:rPr>
        <w:t xml:space="preserve"> </w:t>
      </w:r>
      <w:r>
        <w:t>no</w:t>
      </w:r>
      <w:r>
        <w:rPr>
          <w:spacing w:val="-6"/>
        </w:rPr>
        <w:t xml:space="preserve"> </w:t>
      </w:r>
      <w:r>
        <w:t>more.”</w:t>
      </w:r>
      <w:r>
        <w:rPr>
          <w:spacing w:val="-7"/>
        </w:rPr>
        <w:t xml:space="preserve"> </w:t>
      </w:r>
      <w:r>
        <w:t>He</w:t>
      </w:r>
      <w:r>
        <w:rPr>
          <w:spacing w:val="-6"/>
        </w:rPr>
        <w:t xml:space="preserve"> </w:t>
      </w:r>
      <w:proofErr w:type="gramStart"/>
      <w:r>
        <w:t>spoke,</w:t>
      </w:r>
      <w:r>
        <w:rPr>
          <w:spacing w:val="-6"/>
        </w:rPr>
        <w:t xml:space="preserve"> </w:t>
      </w:r>
      <w:r>
        <w:t>and</w:t>
      </w:r>
      <w:proofErr w:type="gramEnd"/>
      <w:r>
        <w:rPr>
          <w:spacing w:val="-6"/>
        </w:rPr>
        <w:t xml:space="preserve"> </w:t>
      </w:r>
      <w:r>
        <w:t>called</w:t>
      </w:r>
      <w:r>
        <w:rPr>
          <w:spacing w:val="-7"/>
        </w:rPr>
        <w:t xml:space="preserve"> </w:t>
      </w:r>
      <w:r>
        <w:t>on</w:t>
      </w:r>
      <w:r>
        <w:rPr>
          <w:spacing w:val="-6"/>
        </w:rPr>
        <w:t xml:space="preserve"> </w:t>
      </w:r>
      <w:r>
        <w:t>bitter</w:t>
      </w:r>
      <w:r>
        <w:rPr>
          <w:spacing w:val="-6"/>
        </w:rPr>
        <w:t xml:space="preserve"> </w:t>
      </w:r>
      <w:r>
        <w:t>Styx</w:t>
      </w:r>
      <w:r>
        <w:rPr>
          <w:spacing w:val="-6"/>
        </w:rPr>
        <w:t xml:space="preserve"> </w:t>
      </w:r>
      <w:r>
        <w:t>to</w:t>
      </w:r>
      <w:r>
        <w:rPr>
          <w:spacing w:val="-7"/>
        </w:rPr>
        <w:t xml:space="preserve"> </w:t>
      </w:r>
      <w:r>
        <w:t>hear</w:t>
      </w:r>
      <w:r>
        <w:rPr>
          <w:spacing w:val="-6"/>
        </w:rPr>
        <w:t xml:space="preserve"> </w:t>
      </w:r>
      <w:r>
        <w:t>his</w:t>
      </w:r>
      <w:r>
        <w:rPr>
          <w:spacing w:val="-6"/>
        </w:rPr>
        <w:t xml:space="preserve"> </w:t>
      </w:r>
      <w:r>
        <w:t>oath.</w:t>
      </w:r>
    </w:p>
    <w:p w14:paraId="1849775B" w14:textId="3A71D1D9" w:rsidR="003A417A" w:rsidRDefault="003A417A" w:rsidP="002672F3">
      <w:pPr>
        <w:pStyle w:val="Body"/>
      </w:pPr>
      <w:r>
        <w:t>And</w:t>
      </w:r>
      <w:r>
        <w:rPr>
          <w:spacing w:val="-7"/>
        </w:rPr>
        <w:t xml:space="preserve"> </w:t>
      </w:r>
      <w:r>
        <w:t>now</w:t>
      </w:r>
      <w:r>
        <w:rPr>
          <w:spacing w:val="-7"/>
        </w:rPr>
        <w:t xml:space="preserve"> </w:t>
      </w:r>
      <w:r>
        <w:t>imperial</w:t>
      </w:r>
      <w:r>
        <w:rPr>
          <w:spacing w:val="-7"/>
        </w:rPr>
        <w:t xml:space="preserve"> </w:t>
      </w:r>
      <w:r>
        <w:t>Juno,</w:t>
      </w:r>
      <w:r>
        <w:rPr>
          <w:spacing w:val="-7"/>
        </w:rPr>
        <w:t xml:space="preserve"> </w:t>
      </w:r>
      <w:r>
        <w:t>pacified,</w:t>
      </w:r>
      <w:r>
        <w:rPr>
          <w:spacing w:val="-6"/>
        </w:rPr>
        <w:t xml:space="preserve"> </w:t>
      </w:r>
      <w:r>
        <w:t>permitted</w:t>
      </w:r>
      <w:r>
        <w:rPr>
          <w:spacing w:val="-7"/>
        </w:rPr>
        <w:t xml:space="preserve"> </w:t>
      </w:r>
      <w:r>
        <w:t>Io</w:t>
      </w:r>
      <w:r>
        <w:rPr>
          <w:spacing w:val="-7"/>
        </w:rPr>
        <w:t xml:space="preserve"> </w:t>
      </w:r>
      <w:r>
        <w:t>to</w:t>
      </w:r>
      <w:r>
        <w:rPr>
          <w:spacing w:val="-7"/>
        </w:rPr>
        <w:t xml:space="preserve"> </w:t>
      </w:r>
      <w:r>
        <w:t>resume</w:t>
      </w:r>
      <w:r>
        <w:rPr>
          <w:spacing w:val="-6"/>
        </w:rPr>
        <w:t xml:space="preserve"> </w:t>
      </w:r>
      <w:r>
        <w:t>her</w:t>
      </w:r>
      <w:r>
        <w:rPr>
          <w:spacing w:val="-7"/>
        </w:rPr>
        <w:t xml:space="preserve"> </w:t>
      </w:r>
      <w:proofErr w:type="gramStart"/>
      <w:r>
        <w:t>form,—</w:t>
      </w:r>
      <w:proofErr w:type="gramEnd"/>
      <w:r>
        <w:rPr>
          <w:spacing w:val="-7"/>
        </w:rPr>
        <w:t xml:space="preserve"> </w:t>
      </w:r>
      <w:r>
        <w:t>at</w:t>
      </w:r>
      <w:r>
        <w:rPr>
          <w:spacing w:val="-7"/>
        </w:rPr>
        <w:t xml:space="preserve"> </w:t>
      </w:r>
      <w:r>
        <w:t>once</w:t>
      </w:r>
      <w:r>
        <w:rPr>
          <w:spacing w:val="-6"/>
        </w:rPr>
        <w:t xml:space="preserve"> </w:t>
      </w:r>
      <w:r>
        <w:t>the</w:t>
      </w:r>
      <w:r>
        <w:rPr>
          <w:spacing w:val="-7"/>
        </w:rPr>
        <w:t xml:space="preserve"> </w:t>
      </w:r>
      <w:r>
        <w:t>hair</w:t>
      </w:r>
      <w:r>
        <w:rPr>
          <w:spacing w:val="-7"/>
        </w:rPr>
        <w:t xml:space="preserve"> </w:t>
      </w:r>
      <w:r>
        <w:t>fell</w:t>
      </w:r>
      <w:r>
        <w:rPr>
          <w:spacing w:val="-7"/>
        </w:rPr>
        <w:t xml:space="preserve"> </w:t>
      </w:r>
      <w:r>
        <w:t>from</w:t>
      </w:r>
      <w:r>
        <w:rPr>
          <w:spacing w:val="-7"/>
        </w:rPr>
        <w:t xml:space="preserve"> </w:t>
      </w:r>
      <w:r>
        <w:t>her</w:t>
      </w:r>
      <w:r>
        <w:rPr>
          <w:spacing w:val="-6"/>
        </w:rPr>
        <w:t xml:space="preserve"> </w:t>
      </w:r>
      <w:r>
        <w:t>snowy</w:t>
      </w:r>
      <w:r>
        <w:rPr>
          <w:spacing w:val="-7"/>
        </w:rPr>
        <w:t xml:space="preserve"> </w:t>
      </w:r>
      <w:r>
        <w:t>sides;</w:t>
      </w:r>
      <w:r>
        <w:rPr>
          <w:spacing w:val="-52"/>
        </w:rPr>
        <w:t xml:space="preserve"> </w:t>
      </w:r>
      <w:r>
        <w:t>the horns absorbed, her dilate orbs decreased; the opening of her jaws contracted; hands appeared and shoulders;</w:t>
      </w:r>
      <w:r>
        <w:rPr>
          <w:spacing w:val="1"/>
        </w:rPr>
        <w:t xml:space="preserve"> </w:t>
      </w:r>
      <w:r>
        <w:t>and</w:t>
      </w:r>
      <w:r>
        <w:rPr>
          <w:spacing w:val="-8"/>
        </w:rPr>
        <w:t xml:space="preserve"> </w:t>
      </w:r>
      <w:r>
        <w:t>each</w:t>
      </w:r>
      <w:r>
        <w:rPr>
          <w:spacing w:val="-7"/>
        </w:rPr>
        <w:t xml:space="preserve"> </w:t>
      </w:r>
      <w:r>
        <w:t>transformed</w:t>
      </w:r>
      <w:r>
        <w:rPr>
          <w:spacing w:val="-8"/>
        </w:rPr>
        <w:t xml:space="preserve"> </w:t>
      </w:r>
      <w:r>
        <w:t>hoof</w:t>
      </w:r>
      <w:r>
        <w:rPr>
          <w:spacing w:val="-7"/>
        </w:rPr>
        <w:t xml:space="preserve"> </w:t>
      </w:r>
      <w:r>
        <w:t>became</w:t>
      </w:r>
      <w:r>
        <w:rPr>
          <w:spacing w:val="-7"/>
        </w:rPr>
        <w:t xml:space="preserve"> </w:t>
      </w:r>
      <w:r>
        <w:t>five</w:t>
      </w:r>
      <w:r>
        <w:rPr>
          <w:spacing w:val="-8"/>
        </w:rPr>
        <w:t xml:space="preserve"> </w:t>
      </w:r>
      <w:r>
        <w:t>nails.</w:t>
      </w:r>
      <w:r>
        <w:rPr>
          <w:spacing w:val="-7"/>
        </w:rPr>
        <w:t xml:space="preserve"> </w:t>
      </w:r>
      <w:r>
        <w:t>And</w:t>
      </w:r>
      <w:r>
        <w:rPr>
          <w:spacing w:val="-7"/>
        </w:rPr>
        <w:t xml:space="preserve"> </w:t>
      </w:r>
      <w:r>
        <w:t>every</w:t>
      </w:r>
      <w:r>
        <w:rPr>
          <w:spacing w:val="-8"/>
        </w:rPr>
        <w:t xml:space="preserve"> </w:t>
      </w:r>
      <w:r>
        <w:t>mark</w:t>
      </w:r>
      <w:r>
        <w:rPr>
          <w:spacing w:val="-7"/>
        </w:rPr>
        <w:t xml:space="preserve"> </w:t>
      </w:r>
      <w:r>
        <w:t>or</w:t>
      </w:r>
      <w:r>
        <w:rPr>
          <w:spacing w:val="-7"/>
        </w:rPr>
        <w:t xml:space="preserve"> </w:t>
      </w:r>
      <w:r>
        <w:t>form</w:t>
      </w:r>
      <w:r>
        <w:rPr>
          <w:spacing w:val="-8"/>
        </w:rPr>
        <w:t xml:space="preserve"> </w:t>
      </w:r>
      <w:r>
        <w:t>that</w:t>
      </w:r>
      <w:r>
        <w:rPr>
          <w:spacing w:val="-7"/>
        </w:rPr>
        <w:t xml:space="preserve"> </w:t>
      </w:r>
      <w:r>
        <w:t>gave</w:t>
      </w:r>
      <w:r>
        <w:rPr>
          <w:spacing w:val="-8"/>
        </w:rPr>
        <w:t xml:space="preserve"> </w:t>
      </w:r>
      <w:r>
        <w:t>the</w:t>
      </w:r>
      <w:r>
        <w:rPr>
          <w:spacing w:val="-7"/>
        </w:rPr>
        <w:t xml:space="preserve"> </w:t>
      </w:r>
      <w:r>
        <w:t>semblance</w:t>
      </w:r>
      <w:r>
        <w:rPr>
          <w:spacing w:val="-7"/>
        </w:rPr>
        <w:t xml:space="preserve"> </w:t>
      </w:r>
      <w:r>
        <w:t>of</w:t>
      </w:r>
      <w:r>
        <w:rPr>
          <w:spacing w:val="-8"/>
        </w:rPr>
        <w:t xml:space="preserve"> </w:t>
      </w:r>
      <w:r>
        <w:t>a</w:t>
      </w:r>
      <w:r>
        <w:rPr>
          <w:spacing w:val="-7"/>
        </w:rPr>
        <w:t xml:space="preserve"> </w:t>
      </w:r>
      <w:r>
        <w:t>heifer</w:t>
      </w:r>
      <w:r>
        <w:rPr>
          <w:spacing w:val="-7"/>
        </w:rPr>
        <w:t xml:space="preserve"> </w:t>
      </w:r>
      <w:r>
        <w:t>changed,</w:t>
      </w:r>
      <w:r>
        <w:rPr>
          <w:spacing w:val="1"/>
        </w:rPr>
        <w:t xml:space="preserve"> </w:t>
      </w:r>
      <w:r>
        <w:t>except her fair white skin; and the glad Nymph was raised erect and stood upon her feet. But long the very thought</w:t>
      </w:r>
      <w:r>
        <w:rPr>
          <w:spacing w:val="-52"/>
        </w:rPr>
        <w:t xml:space="preserve"> </w:t>
      </w:r>
      <w:r>
        <w:t>of</w:t>
      </w:r>
      <w:r>
        <w:rPr>
          <w:spacing w:val="-10"/>
        </w:rPr>
        <w:t xml:space="preserve"> </w:t>
      </w:r>
      <w:r>
        <w:t>speech,</w:t>
      </w:r>
      <w:r>
        <w:rPr>
          <w:spacing w:val="-9"/>
        </w:rPr>
        <w:t xml:space="preserve"> </w:t>
      </w:r>
      <w:r>
        <w:t>that</w:t>
      </w:r>
      <w:r>
        <w:rPr>
          <w:spacing w:val="-9"/>
        </w:rPr>
        <w:t xml:space="preserve"> </w:t>
      </w:r>
      <w:r>
        <w:t>she</w:t>
      </w:r>
      <w:r>
        <w:rPr>
          <w:spacing w:val="-10"/>
        </w:rPr>
        <w:t xml:space="preserve"> </w:t>
      </w:r>
      <w:r>
        <w:t>might</w:t>
      </w:r>
      <w:r>
        <w:rPr>
          <w:spacing w:val="-9"/>
        </w:rPr>
        <w:t xml:space="preserve"> </w:t>
      </w:r>
      <w:r>
        <w:t>bellow</w:t>
      </w:r>
      <w:r>
        <w:rPr>
          <w:spacing w:val="-9"/>
        </w:rPr>
        <w:t xml:space="preserve"> </w:t>
      </w:r>
      <w:r>
        <w:t>as</w:t>
      </w:r>
      <w:r>
        <w:rPr>
          <w:spacing w:val="-10"/>
        </w:rPr>
        <w:t xml:space="preserve"> </w:t>
      </w:r>
      <w:r>
        <w:t>a</w:t>
      </w:r>
      <w:r>
        <w:rPr>
          <w:spacing w:val="-9"/>
        </w:rPr>
        <w:t xml:space="preserve"> </w:t>
      </w:r>
      <w:r>
        <w:t>heifer,</w:t>
      </w:r>
      <w:r>
        <w:rPr>
          <w:spacing w:val="-9"/>
        </w:rPr>
        <w:t xml:space="preserve"> </w:t>
      </w:r>
      <w:r>
        <w:t>filled</w:t>
      </w:r>
      <w:r>
        <w:rPr>
          <w:spacing w:val="-10"/>
        </w:rPr>
        <w:t xml:space="preserve"> </w:t>
      </w:r>
      <w:r>
        <w:t>her</w:t>
      </w:r>
      <w:r>
        <w:rPr>
          <w:spacing w:val="-9"/>
        </w:rPr>
        <w:t xml:space="preserve"> </w:t>
      </w:r>
      <w:r>
        <w:t>mind</w:t>
      </w:r>
      <w:r>
        <w:rPr>
          <w:spacing w:val="-9"/>
        </w:rPr>
        <w:t xml:space="preserve"> </w:t>
      </w:r>
      <w:r>
        <w:t>with</w:t>
      </w:r>
      <w:r>
        <w:rPr>
          <w:spacing w:val="-10"/>
        </w:rPr>
        <w:t xml:space="preserve"> </w:t>
      </w:r>
      <w:r>
        <w:t>terror,</w:t>
      </w:r>
      <w:r>
        <w:rPr>
          <w:spacing w:val="-9"/>
        </w:rPr>
        <w:t xml:space="preserve"> </w:t>
      </w:r>
      <w:r>
        <w:t>till</w:t>
      </w:r>
      <w:r>
        <w:rPr>
          <w:spacing w:val="-9"/>
        </w:rPr>
        <w:t xml:space="preserve"> </w:t>
      </w:r>
      <w:r>
        <w:t>the</w:t>
      </w:r>
      <w:r>
        <w:rPr>
          <w:spacing w:val="-9"/>
        </w:rPr>
        <w:t xml:space="preserve"> </w:t>
      </w:r>
      <w:r>
        <w:t>words</w:t>
      </w:r>
      <w:r>
        <w:rPr>
          <w:spacing w:val="-10"/>
        </w:rPr>
        <w:t xml:space="preserve"> </w:t>
      </w:r>
      <w:r>
        <w:t>so</w:t>
      </w:r>
      <w:r>
        <w:rPr>
          <w:spacing w:val="-9"/>
        </w:rPr>
        <w:t xml:space="preserve"> </w:t>
      </w:r>
      <w:r>
        <w:t>long</w:t>
      </w:r>
      <w:r>
        <w:rPr>
          <w:spacing w:val="-9"/>
        </w:rPr>
        <w:t xml:space="preserve"> </w:t>
      </w:r>
      <w:r>
        <w:t>forgot</w:t>
      </w:r>
      <w:r>
        <w:rPr>
          <w:spacing w:val="-10"/>
        </w:rPr>
        <w:t xml:space="preserve"> </w:t>
      </w:r>
      <w:r>
        <w:t>for</w:t>
      </w:r>
      <w:r>
        <w:rPr>
          <w:spacing w:val="-9"/>
        </w:rPr>
        <w:t xml:space="preserve"> </w:t>
      </w:r>
      <w:r>
        <w:t>some</w:t>
      </w:r>
      <w:r>
        <w:rPr>
          <w:spacing w:val="-9"/>
        </w:rPr>
        <w:t xml:space="preserve"> </w:t>
      </w:r>
      <w:r>
        <w:t>sufficient</w:t>
      </w:r>
      <w:r>
        <w:rPr>
          <w:spacing w:val="-7"/>
        </w:rPr>
        <w:t xml:space="preserve"> </w:t>
      </w:r>
      <w:proofErr w:type="gramStart"/>
      <w:r>
        <w:t>cause</w:t>
      </w:r>
      <w:proofErr w:type="gramEnd"/>
      <w:r>
        <w:rPr>
          <w:spacing w:val="-6"/>
        </w:rPr>
        <w:t xml:space="preserve"> </w:t>
      </w:r>
      <w:r>
        <w:t>were</w:t>
      </w:r>
      <w:r>
        <w:rPr>
          <w:spacing w:val="-6"/>
        </w:rPr>
        <w:t xml:space="preserve"> </w:t>
      </w:r>
      <w:r>
        <w:t>tried</w:t>
      </w:r>
      <w:r>
        <w:rPr>
          <w:spacing w:val="-6"/>
        </w:rPr>
        <w:t xml:space="preserve"> </w:t>
      </w:r>
      <w:r>
        <w:t>once</w:t>
      </w:r>
      <w:r>
        <w:rPr>
          <w:spacing w:val="-6"/>
        </w:rPr>
        <w:t xml:space="preserve"> </w:t>
      </w:r>
      <w:r>
        <w:t>more.</w:t>
      </w:r>
    </w:p>
    <w:p w14:paraId="5574919C" w14:textId="77777777" w:rsidR="003A417A" w:rsidRDefault="003A417A" w:rsidP="003A417A">
      <w:pPr>
        <w:pStyle w:val="BodyText"/>
        <w:spacing w:before="1"/>
        <w:rPr>
          <w:sz w:val="9"/>
        </w:rPr>
      </w:pPr>
    </w:p>
    <w:p w14:paraId="7402E64F" w14:textId="77777777" w:rsidR="003A417A" w:rsidRDefault="003A417A" w:rsidP="002672F3">
      <w:pPr>
        <w:pStyle w:val="Heading4"/>
      </w:pPr>
      <w:r>
        <w:t>Phaethon.</w:t>
      </w:r>
    </w:p>
    <w:p w14:paraId="2E4A6055" w14:textId="77777777" w:rsidR="003A417A" w:rsidRDefault="003A417A" w:rsidP="002672F3">
      <w:pPr>
        <w:pStyle w:val="Body"/>
      </w:pPr>
      <w:r>
        <w:t xml:space="preserve">and since that time, the linen wearing throng of </w:t>
      </w:r>
      <w:r>
        <w:rPr>
          <w:color w:val="3953A4"/>
          <w:u w:val="single" w:color="3953A4"/>
        </w:rPr>
        <w:t>Egypt</w:t>
      </w:r>
      <w:r>
        <w:rPr>
          <w:color w:val="3953A4"/>
        </w:rPr>
        <w:t xml:space="preserve"> </w:t>
      </w:r>
      <w:r>
        <w:t>have adored her as a God; for they believe the seed of</w:t>
      </w:r>
      <w:r>
        <w:rPr>
          <w:spacing w:val="-52"/>
        </w:rPr>
        <w:t xml:space="preserve"> </w:t>
      </w:r>
      <w:r>
        <w:t>Jove</w:t>
      </w:r>
      <w:r>
        <w:rPr>
          <w:spacing w:val="-9"/>
        </w:rPr>
        <w:t xml:space="preserve"> </w:t>
      </w:r>
      <w:r>
        <w:t>prevailed;</w:t>
      </w:r>
      <w:r>
        <w:rPr>
          <w:spacing w:val="-9"/>
        </w:rPr>
        <w:t xml:space="preserve"> </w:t>
      </w:r>
      <w:r>
        <w:t>and</w:t>
      </w:r>
      <w:r>
        <w:rPr>
          <w:spacing w:val="-9"/>
        </w:rPr>
        <w:t xml:space="preserve"> </w:t>
      </w:r>
      <w:r>
        <w:t>when</w:t>
      </w:r>
      <w:r>
        <w:rPr>
          <w:spacing w:val="-9"/>
        </w:rPr>
        <w:t xml:space="preserve"> </w:t>
      </w:r>
      <w:r>
        <w:t>her</w:t>
      </w:r>
      <w:r>
        <w:rPr>
          <w:spacing w:val="-9"/>
        </w:rPr>
        <w:t xml:space="preserve"> </w:t>
      </w:r>
      <w:r>
        <w:t>time</w:t>
      </w:r>
      <w:r>
        <w:rPr>
          <w:spacing w:val="-9"/>
        </w:rPr>
        <w:t xml:space="preserve"> </w:t>
      </w:r>
      <w:r>
        <w:t>was</w:t>
      </w:r>
      <w:r>
        <w:rPr>
          <w:spacing w:val="-9"/>
        </w:rPr>
        <w:t xml:space="preserve"> </w:t>
      </w:r>
      <w:proofErr w:type="gramStart"/>
      <w:r>
        <w:t>due</w:t>
      </w:r>
      <w:proofErr w:type="gramEnd"/>
      <w:r>
        <w:rPr>
          <w:spacing w:val="-9"/>
        </w:rPr>
        <w:t xml:space="preserve"> </w:t>
      </w:r>
      <w:r>
        <w:t>she</w:t>
      </w:r>
      <w:r>
        <w:rPr>
          <w:spacing w:val="-9"/>
        </w:rPr>
        <w:t xml:space="preserve"> </w:t>
      </w:r>
      <w:r>
        <w:t>bore</w:t>
      </w:r>
      <w:r>
        <w:rPr>
          <w:spacing w:val="-9"/>
        </w:rPr>
        <w:t xml:space="preserve"> </w:t>
      </w:r>
      <w:r>
        <w:t>to</w:t>
      </w:r>
      <w:r>
        <w:rPr>
          <w:spacing w:val="-9"/>
        </w:rPr>
        <w:t xml:space="preserve"> </w:t>
      </w:r>
      <w:r>
        <w:t>him</w:t>
      </w:r>
      <w:r>
        <w:rPr>
          <w:spacing w:val="-9"/>
        </w:rPr>
        <w:t xml:space="preserve"> </w:t>
      </w:r>
      <w:r>
        <w:t>a</w:t>
      </w:r>
      <w:r>
        <w:rPr>
          <w:spacing w:val="-9"/>
        </w:rPr>
        <w:t xml:space="preserve"> </w:t>
      </w:r>
      <w:r>
        <w:t>son</w:t>
      </w:r>
      <w:r>
        <w:rPr>
          <w:spacing w:val="-9"/>
        </w:rPr>
        <w:t xml:space="preserve"> </w:t>
      </w:r>
      <w:r>
        <w:t>called</w:t>
      </w:r>
      <w:r>
        <w:rPr>
          <w:spacing w:val="-9"/>
        </w:rPr>
        <w:t xml:space="preserve"> </w:t>
      </w:r>
      <w:r>
        <w:t>Epaphus;</w:t>
      </w:r>
      <w:r>
        <w:rPr>
          <w:spacing w:val="-9"/>
        </w:rPr>
        <w:t xml:space="preserve"> </w:t>
      </w:r>
      <w:r>
        <w:t>who</w:t>
      </w:r>
      <w:r>
        <w:rPr>
          <w:spacing w:val="-9"/>
        </w:rPr>
        <w:t xml:space="preserve"> </w:t>
      </w:r>
      <w:r>
        <w:t>also</w:t>
      </w:r>
      <w:r>
        <w:rPr>
          <w:spacing w:val="-9"/>
        </w:rPr>
        <w:t xml:space="preserve"> </w:t>
      </w:r>
      <w:r>
        <w:t>dwells</w:t>
      </w:r>
      <w:r>
        <w:rPr>
          <w:spacing w:val="-9"/>
        </w:rPr>
        <w:t xml:space="preserve"> </w:t>
      </w:r>
      <w:r>
        <w:t>in</w:t>
      </w:r>
      <w:r>
        <w:rPr>
          <w:spacing w:val="-9"/>
        </w:rPr>
        <w:t xml:space="preserve"> </w:t>
      </w:r>
      <w:r>
        <w:t>temples</w:t>
      </w:r>
      <w:r>
        <w:rPr>
          <w:spacing w:val="-9"/>
        </w:rPr>
        <w:t xml:space="preserve"> </w:t>
      </w:r>
      <w:r>
        <w:t>with</w:t>
      </w:r>
      <w:r>
        <w:rPr>
          <w:spacing w:val="-52"/>
        </w:rPr>
        <w:t xml:space="preserve"> </w:t>
      </w:r>
      <w:r>
        <w:t>his</w:t>
      </w:r>
      <w:r>
        <w:rPr>
          <w:spacing w:val="-6"/>
        </w:rPr>
        <w:t xml:space="preserve"> </w:t>
      </w:r>
      <w:r>
        <w:t>mother</w:t>
      </w:r>
      <w:r>
        <w:rPr>
          <w:spacing w:val="-6"/>
        </w:rPr>
        <w:t xml:space="preserve"> </w:t>
      </w:r>
      <w:r>
        <w:t>in</w:t>
      </w:r>
      <w:r>
        <w:rPr>
          <w:spacing w:val="-6"/>
        </w:rPr>
        <w:t xml:space="preserve"> </w:t>
      </w:r>
      <w:r>
        <w:t>that</w:t>
      </w:r>
      <w:r>
        <w:rPr>
          <w:spacing w:val="-5"/>
        </w:rPr>
        <w:t xml:space="preserve"> </w:t>
      </w:r>
      <w:r>
        <w:t>land.</w:t>
      </w:r>
    </w:p>
    <w:p w14:paraId="765E6BA0" w14:textId="77777777" w:rsidR="003A417A" w:rsidRDefault="003A417A" w:rsidP="002672F3">
      <w:pPr>
        <w:pStyle w:val="Body"/>
      </w:pPr>
      <w:r>
        <w:t>Now Phaethon, whose father was the Sun, was equal to his rival, Epaphus, in mind and years; and he was glad</w:t>
      </w:r>
      <w:r>
        <w:rPr>
          <w:spacing w:val="1"/>
        </w:rPr>
        <w:t xml:space="preserve"> </w:t>
      </w:r>
      <w:r>
        <w:t>to</w:t>
      </w:r>
      <w:r>
        <w:rPr>
          <w:spacing w:val="-9"/>
        </w:rPr>
        <w:t xml:space="preserve"> </w:t>
      </w:r>
      <w:r>
        <w:t>boast</w:t>
      </w:r>
      <w:r>
        <w:rPr>
          <w:spacing w:val="-9"/>
        </w:rPr>
        <w:t xml:space="preserve"> </w:t>
      </w:r>
      <w:r>
        <w:t>of</w:t>
      </w:r>
      <w:r>
        <w:rPr>
          <w:spacing w:val="-8"/>
        </w:rPr>
        <w:t xml:space="preserve"> </w:t>
      </w:r>
      <w:r>
        <w:t>wonders,</w:t>
      </w:r>
      <w:r>
        <w:rPr>
          <w:spacing w:val="-9"/>
        </w:rPr>
        <w:t xml:space="preserve"> </w:t>
      </w:r>
      <w:r>
        <w:t>nor</w:t>
      </w:r>
      <w:r>
        <w:rPr>
          <w:spacing w:val="-8"/>
        </w:rPr>
        <w:t xml:space="preserve"> </w:t>
      </w:r>
      <w:r>
        <w:t>would</w:t>
      </w:r>
      <w:r>
        <w:rPr>
          <w:spacing w:val="-9"/>
        </w:rPr>
        <w:t xml:space="preserve"> </w:t>
      </w:r>
      <w:r>
        <w:t>yield</w:t>
      </w:r>
      <w:r>
        <w:rPr>
          <w:spacing w:val="-9"/>
        </w:rPr>
        <w:t xml:space="preserve"> </w:t>
      </w:r>
      <w:r>
        <w:t>to</w:t>
      </w:r>
      <w:r>
        <w:rPr>
          <w:spacing w:val="-8"/>
        </w:rPr>
        <w:t xml:space="preserve"> </w:t>
      </w:r>
      <w:r>
        <w:t>Epaphus</w:t>
      </w:r>
      <w:r>
        <w:rPr>
          <w:spacing w:val="-9"/>
        </w:rPr>
        <w:t xml:space="preserve"> </w:t>
      </w:r>
      <w:r>
        <w:t>for</w:t>
      </w:r>
      <w:r>
        <w:rPr>
          <w:spacing w:val="-8"/>
        </w:rPr>
        <w:t xml:space="preserve"> </w:t>
      </w:r>
      <w:r>
        <w:t>pride</w:t>
      </w:r>
      <w:r>
        <w:rPr>
          <w:spacing w:val="-9"/>
        </w:rPr>
        <w:t xml:space="preserve"> </w:t>
      </w:r>
      <w:r>
        <w:t>of</w:t>
      </w:r>
      <w:r>
        <w:rPr>
          <w:spacing w:val="-9"/>
        </w:rPr>
        <w:t xml:space="preserve"> </w:t>
      </w:r>
      <w:r>
        <w:t>Phoebus,</w:t>
      </w:r>
      <w:r>
        <w:rPr>
          <w:spacing w:val="-8"/>
        </w:rPr>
        <w:t xml:space="preserve"> </w:t>
      </w:r>
      <w:r>
        <w:t>his</w:t>
      </w:r>
      <w:r>
        <w:rPr>
          <w:spacing w:val="-9"/>
        </w:rPr>
        <w:t xml:space="preserve"> </w:t>
      </w:r>
      <w:r>
        <w:t>reputed</w:t>
      </w:r>
      <w:r>
        <w:rPr>
          <w:spacing w:val="-8"/>
        </w:rPr>
        <w:t xml:space="preserve"> </w:t>
      </w:r>
      <w:r>
        <w:t>sire.</w:t>
      </w:r>
      <w:r>
        <w:rPr>
          <w:spacing w:val="-9"/>
        </w:rPr>
        <w:t xml:space="preserve"> </w:t>
      </w:r>
      <w:r>
        <w:t>Unable</w:t>
      </w:r>
      <w:r>
        <w:rPr>
          <w:spacing w:val="-9"/>
        </w:rPr>
        <w:t xml:space="preserve"> </w:t>
      </w:r>
      <w:r>
        <w:t>to</w:t>
      </w:r>
      <w:r>
        <w:rPr>
          <w:spacing w:val="-8"/>
        </w:rPr>
        <w:t xml:space="preserve"> </w:t>
      </w:r>
      <w:r>
        <w:t>endure</w:t>
      </w:r>
      <w:r>
        <w:rPr>
          <w:spacing w:val="-9"/>
        </w:rPr>
        <w:t xml:space="preserve"> </w:t>
      </w:r>
      <w:r>
        <w:t>it,</w:t>
      </w:r>
      <w:r>
        <w:rPr>
          <w:spacing w:val="-8"/>
        </w:rPr>
        <w:t xml:space="preserve"> </w:t>
      </w:r>
      <w:r>
        <w:t>Io’s</w:t>
      </w:r>
      <w:r>
        <w:rPr>
          <w:spacing w:val="-9"/>
        </w:rPr>
        <w:t xml:space="preserve"> </w:t>
      </w:r>
      <w:r>
        <w:t>son</w:t>
      </w:r>
      <w:r>
        <w:rPr>
          <w:spacing w:val="1"/>
        </w:rPr>
        <w:t xml:space="preserve"> </w:t>
      </w:r>
      <w:r>
        <w:t>thus</w:t>
      </w:r>
      <w:r>
        <w:rPr>
          <w:spacing w:val="-9"/>
        </w:rPr>
        <w:t xml:space="preserve"> </w:t>
      </w:r>
      <w:r>
        <w:t>mocked</w:t>
      </w:r>
      <w:r>
        <w:rPr>
          <w:spacing w:val="-9"/>
        </w:rPr>
        <w:t xml:space="preserve"> </w:t>
      </w:r>
      <w:r>
        <w:t>him;</w:t>
      </w:r>
      <w:r>
        <w:rPr>
          <w:spacing w:val="-9"/>
        </w:rPr>
        <w:t xml:space="preserve"> </w:t>
      </w:r>
      <w:r>
        <w:t>“Poor,</w:t>
      </w:r>
      <w:r>
        <w:rPr>
          <w:spacing w:val="-9"/>
        </w:rPr>
        <w:t xml:space="preserve"> </w:t>
      </w:r>
      <w:r>
        <w:t>demented</w:t>
      </w:r>
      <w:r>
        <w:rPr>
          <w:spacing w:val="-9"/>
        </w:rPr>
        <w:t xml:space="preserve"> </w:t>
      </w:r>
      <w:r>
        <w:t>fellow,</w:t>
      </w:r>
      <w:r>
        <w:rPr>
          <w:spacing w:val="-9"/>
        </w:rPr>
        <w:t xml:space="preserve"> </w:t>
      </w:r>
      <w:r>
        <w:t>what</w:t>
      </w:r>
      <w:r>
        <w:rPr>
          <w:spacing w:val="-9"/>
        </w:rPr>
        <w:t xml:space="preserve"> </w:t>
      </w:r>
      <w:r>
        <w:t>will</w:t>
      </w:r>
      <w:r>
        <w:rPr>
          <w:spacing w:val="-9"/>
        </w:rPr>
        <w:t xml:space="preserve"> </w:t>
      </w:r>
      <w:r>
        <w:t>you</w:t>
      </w:r>
      <w:r>
        <w:rPr>
          <w:spacing w:val="-9"/>
        </w:rPr>
        <w:t xml:space="preserve"> </w:t>
      </w:r>
      <w:r>
        <w:t>not</w:t>
      </w:r>
      <w:r>
        <w:rPr>
          <w:spacing w:val="-9"/>
        </w:rPr>
        <w:t xml:space="preserve"> </w:t>
      </w:r>
      <w:r>
        <w:t>credit</w:t>
      </w:r>
      <w:r>
        <w:rPr>
          <w:spacing w:val="-9"/>
        </w:rPr>
        <w:t xml:space="preserve"> </w:t>
      </w:r>
      <w:r>
        <w:t>if</w:t>
      </w:r>
      <w:r>
        <w:rPr>
          <w:spacing w:val="-9"/>
        </w:rPr>
        <w:t xml:space="preserve"> </w:t>
      </w:r>
      <w:r>
        <w:t>your</w:t>
      </w:r>
      <w:r>
        <w:rPr>
          <w:spacing w:val="-9"/>
        </w:rPr>
        <w:t xml:space="preserve"> </w:t>
      </w:r>
      <w:r>
        <w:t>mother</w:t>
      </w:r>
      <w:r>
        <w:rPr>
          <w:spacing w:val="-9"/>
        </w:rPr>
        <w:t xml:space="preserve"> </w:t>
      </w:r>
      <w:r>
        <w:t>speaks,</w:t>
      </w:r>
      <w:r>
        <w:rPr>
          <w:spacing w:val="-9"/>
        </w:rPr>
        <w:t xml:space="preserve"> </w:t>
      </w:r>
      <w:r>
        <w:t>you</w:t>
      </w:r>
      <w:r>
        <w:rPr>
          <w:spacing w:val="-9"/>
        </w:rPr>
        <w:t xml:space="preserve"> </w:t>
      </w:r>
      <w:r>
        <w:t>are</w:t>
      </w:r>
      <w:r>
        <w:rPr>
          <w:spacing w:val="-9"/>
        </w:rPr>
        <w:t xml:space="preserve"> </w:t>
      </w:r>
      <w:r>
        <w:t>so</w:t>
      </w:r>
      <w:r>
        <w:rPr>
          <w:spacing w:val="-9"/>
        </w:rPr>
        <w:t xml:space="preserve"> </w:t>
      </w:r>
      <w:r>
        <w:t>puffed</w:t>
      </w:r>
      <w:r>
        <w:rPr>
          <w:spacing w:val="-9"/>
        </w:rPr>
        <w:t xml:space="preserve"> </w:t>
      </w:r>
      <w:r>
        <w:t>up</w:t>
      </w:r>
      <w:r>
        <w:rPr>
          <w:spacing w:val="-9"/>
        </w:rPr>
        <w:t xml:space="preserve"> </w:t>
      </w:r>
      <w:r>
        <w:t>with</w:t>
      </w:r>
      <w:r>
        <w:rPr>
          <w:spacing w:val="-52"/>
        </w:rPr>
        <w:t xml:space="preserve"> </w:t>
      </w:r>
      <w:r>
        <w:t>the</w:t>
      </w:r>
      <w:r>
        <w:rPr>
          <w:spacing w:val="-7"/>
        </w:rPr>
        <w:t xml:space="preserve"> </w:t>
      </w:r>
      <w:r>
        <w:t>fond</w:t>
      </w:r>
      <w:r>
        <w:rPr>
          <w:spacing w:val="-7"/>
        </w:rPr>
        <w:t xml:space="preserve"> </w:t>
      </w:r>
      <w:r>
        <w:t>conceit</w:t>
      </w:r>
      <w:r>
        <w:rPr>
          <w:spacing w:val="-6"/>
        </w:rPr>
        <w:t xml:space="preserve"> </w:t>
      </w:r>
      <w:r>
        <w:t>of</w:t>
      </w:r>
      <w:r>
        <w:rPr>
          <w:spacing w:val="-7"/>
        </w:rPr>
        <w:t xml:space="preserve"> </w:t>
      </w:r>
      <w:r>
        <w:t>your</w:t>
      </w:r>
      <w:r>
        <w:rPr>
          <w:spacing w:val="-7"/>
        </w:rPr>
        <w:t xml:space="preserve"> </w:t>
      </w:r>
      <w:r>
        <w:t>imagined</w:t>
      </w:r>
      <w:r>
        <w:rPr>
          <w:spacing w:val="-6"/>
        </w:rPr>
        <w:t xml:space="preserve"> </w:t>
      </w:r>
      <w:r>
        <w:t>sire,</w:t>
      </w:r>
      <w:r>
        <w:rPr>
          <w:spacing w:val="-7"/>
        </w:rPr>
        <w:t xml:space="preserve"> </w:t>
      </w:r>
      <w:r>
        <w:t>the</w:t>
      </w:r>
      <w:r>
        <w:rPr>
          <w:spacing w:val="-7"/>
        </w:rPr>
        <w:t xml:space="preserve"> </w:t>
      </w:r>
      <w:r>
        <w:t>Lord</w:t>
      </w:r>
      <w:r>
        <w:rPr>
          <w:spacing w:val="-6"/>
        </w:rPr>
        <w:t xml:space="preserve"> </w:t>
      </w:r>
      <w:r>
        <w:t>of</w:t>
      </w:r>
      <w:r>
        <w:rPr>
          <w:spacing w:val="-7"/>
        </w:rPr>
        <w:t xml:space="preserve"> </w:t>
      </w:r>
      <w:r>
        <w:t>Day.”</w:t>
      </w:r>
    </w:p>
    <w:p w14:paraId="1F53D5A8" w14:textId="3B8C398A" w:rsidR="003A417A" w:rsidRDefault="003A417A" w:rsidP="002672F3">
      <w:pPr>
        <w:pStyle w:val="Body"/>
      </w:pPr>
      <w:r>
        <w:t xml:space="preserve">shame crimsoned in his cheeks, but Phaethon withholding rage, reported all the taunts of Epaphus to Clymene his mother: “‘Twill </w:t>
      </w:r>
      <w:proofErr w:type="gramStart"/>
      <w:r>
        <w:t>grieve</w:t>
      </w:r>
      <w:proofErr w:type="gramEnd"/>
      <w:r>
        <w:t xml:space="preserve"> you, mother, I, the bold and free, was silent; and it shames me to report this dark</w:t>
      </w:r>
      <w:r>
        <w:rPr>
          <w:spacing w:val="-52"/>
        </w:rPr>
        <w:t xml:space="preserve"> </w:t>
      </w:r>
      <w:r>
        <w:t>reproach</w:t>
      </w:r>
      <w:r>
        <w:rPr>
          <w:spacing w:val="-6"/>
        </w:rPr>
        <w:t xml:space="preserve"> </w:t>
      </w:r>
      <w:r>
        <w:t>remains</w:t>
      </w:r>
      <w:r>
        <w:rPr>
          <w:spacing w:val="-6"/>
        </w:rPr>
        <w:t xml:space="preserve"> </w:t>
      </w:r>
      <w:r>
        <w:t>unchallenged.</w:t>
      </w:r>
      <w:r>
        <w:rPr>
          <w:spacing w:val="-6"/>
        </w:rPr>
        <w:t xml:space="preserve"> </w:t>
      </w:r>
      <w:r>
        <w:t>Oh,</w:t>
      </w:r>
      <w:r>
        <w:rPr>
          <w:spacing w:val="-6"/>
        </w:rPr>
        <w:t xml:space="preserve"> </w:t>
      </w:r>
      <w:r>
        <w:t>if</w:t>
      </w:r>
      <w:r>
        <w:rPr>
          <w:spacing w:val="-6"/>
        </w:rPr>
        <w:t xml:space="preserve"> </w:t>
      </w:r>
      <w:r>
        <w:t>I</w:t>
      </w:r>
      <w:r>
        <w:rPr>
          <w:spacing w:val="-6"/>
        </w:rPr>
        <w:t xml:space="preserve"> </w:t>
      </w:r>
      <w:r>
        <w:t>am</w:t>
      </w:r>
      <w:r>
        <w:rPr>
          <w:spacing w:val="-6"/>
        </w:rPr>
        <w:t xml:space="preserve"> </w:t>
      </w:r>
      <w:r>
        <w:t>born</w:t>
      </w:r>
      <w:r>
        <w:rPr>
          <w:spacing w:val="-5"/>
        </w:rPr>
        <w:t xml:space="preserve"> </w:t>
      </w:r>
      <w:r>
        <w:t>of</w:t>
      </w:r>
      <w:r>
        <w:rPr>
          <w:spacing w:val="-6"/>
        </w:rPr>
        <w:t xml:space="preserve"> </w:t>
      </w:r>
      <w:r>
        <w:t>race</w:t>
      </w:r>
      <w:r>
        <w:rPr>
          <w:spacing w:val="-6"/>
        </w:rPr>
        <w:t xml:space="preserve"> </w:t>
      </w:r>
      <w:r>
        <w:t>divine,</w:t>
      </w:r>
      <w:r>
        <w:rPr>
          <w:spacing w:val="-6"/>
        </w:rPr>
        <w:t xml:space="preserve"> </w:t>
      </w:r>
      <w:r>
        <w:lastRenderedPageBreak/>
        <w:t>give</w:t>
      </w:r>
      <w:r>
        <w:rPr>
          <w:spacing w:val="-6"/>
        </w:rPr>
        <w:t xml:space="preserve"> </w:t>
      </w:r>
      <w:r>
        <w:t>proof</w:t>
      </w:r>
      <w:r>
        <w:rPr>
          <w:spacing w:val="-6"/>
        </w:rPr>
        <w:t xml:space="preserve"> </w:t>
      </w:r>
      <w:r>
        <w:t>of</w:t>
      </w:r>
      <w:r>
        <w:rPr>
          <w:spacing w:val="-6"/>
        </w:rPr>
        <w:t xml:space="preserve"> </w:t>
      </w:r>
      <w:r>
        <w:t>that</w:t>
      </w:r>
      <w:r>
        <w:rPr>
          <w:spacing w:val="-6"/>
        </w:rPr>
        <w:t xml:space="preserve"> </w:t>
      </w:r>
      <w:r>
        <w:t>illustrious</w:t>
      </w:r>
      <w:r>
        <w:rPr>
          <w:spacing w:val="-5"/>
        </w:rPr>
        <w:t xml:space="preserve"> </w:t>
      </w:r>
      <w:r>
        <w:t>descent</w:t>
      </w:r>
      <w:r>
        <w:rPr>
          <w:spacing w:val="-6"/>
        </w:rPr>
        <w:t xml:space="preserve"> </w:t>
      </w:r>
      <w:r>
        <w:t>and</w:t>
      </w:r>
      <w:r>
        <w:rPr>
          <w:spacing w:val="-6"/>
        </w:rPr>
        <w:t xml:space="preserve"> </w:t>
      </w:r>
      <w:r>
        <w:t>claim</w:t>
      </w:r>
      <w:r>
        <w:rPr>
          <w:spacing w:val="-6"/>
        </w:rPr>
        <w:t xml:space="preserve"> </w:t>
      </w:r>
      <w:r>
        <w:t>my</w:t>
      </w:r>
      <w:r>
        <w:rPr>
          <w:spacing w:val="-52"/>
        </w:rPr>
        <w:t xml:space="preserve"> </w:t>
      </w:r>
      <w:r>
        <w:t>right</w:t>
      </w:r>
      <w:r>
        <w:rPr>
          <w:spacing w:val="-8"/>
        </w:rPr>
        <w:t xml:space="preserve"> </w:t>
      </w:r>
      <w:r>
        <w:t>to</w:t>
      </w:r>
      <w:r>
        <w:rPr>
          <w:spacing w:val="-8"/>
        </w:rPr>
        <w:t xml:space="preserve"> </w:t>
      </w:r>
      <w:r>
        <w:t>Heaven.”</w:t>
      </w:r>
      <w:r>
        <w:rPr>
          <w:spacing w:val="-8"/>
        </w:rPr>
        <w:t xml:space="preserve"> </w:t>
      </w:r>
      <w:r>
        <w:t>Around</w:t>
      </w:r>
      <w:r>
        <w:rPr>
          <w:spacing w:val="-8"/>
        </w:rPr>
        <w:t xml:space="preserve"> </w:t>
      </w:r>
      <w:r>
        <w:t>his</w:t>
      </w:r>
      <w:r>
        <w:rPr>
          <w:spacing w:val="-7"/>
        </w:rPr>
        <w:t xml:space="preserve"> </w:t>
      </w:r>
      <w:r>
        <w:t>mother’s</w:t>
      </w:r>
      <w:r>
        <w:rPr>
          <w:spacing w:val="-8"/>
        </w:rPr>
        <w:t xml:space="preserve"> </w:t>
      </w:r>
      <w:r>
        <w:t>neck</w:t>
      </w:r>
      <w:r>
        <w:rPr>
          <w:spacing w:val="-8"/>
        </w:rPr>
        <w:t xml:space="preserve"> </w:t>
      </w:r>
      <w:r>
        <w:t>he</w:t>
      </w:r>
      <w:r>
        <w:rPr>
          <w:spacing w:val="-8"/>
        </w:rPr>
        <w:t xml:space="preserve"> </w:t>
      </w:r>
      <w:r>
        <w:t>drew</w:t>
      </w:r>
      <w:r>
        <w:rPr>
          <w:spacing w:val="-8"/>
        </w:rPr>
        <w:t xml:space="preserve"> </w:t>
      </w:r>
      <w:r>
        <w:t>his</w:t>
      </w:r>
      <w:r>
        <w:rPr>
          <w:spacing w:val="-7"/>
        </w:rPr>
        <w:t xml:space="preserve"> </w:t>
      </w:r>
      <w:r>
        <w:t>arms,</w:t>
      </w:r>
      <w:r>
        <w:rPr>
          <w:spacing w:val="-8"/>
        </w:rPr>
        <w:t xml:space="preserve"> </w:t>
      </w:r>
      <w:r>
        <w:t>and</w:t>
      </w:r>
      <w:r>
        <w:rPr>
          <w:spacing w:val="-8"/>
        </w:rPr>
        <w:t xml:space="preserve"> </w:t>
      </w:r>
      <w:r>
        <w:t>by</w:t>
      </w:r>
      <w:r>
        <w:rPr>
          <w:spacing w:val="-8"/>
        </w:rPr>
        <w:t xml:space="preserve"> </w:t>
      </w:r>
      <w:r>
        <w:t>the</w:t>
      </w:r>
      <w:r>
        <w:rPr>
          <w:spacing w:val="-8"/>
        </w:rPr>
        <w:t xml:space="preserve"> </w:t>
      </w:r>
      <w:r>
        <w:t>head</w:t>
      </w:r>
      <w:r>
        <w:rPr>
          <w:spacing w:val="-7"/>
        </w:rPr>
        <w:t xml:space="preserve"> </w:t>
      </w:r>
      <w:r>
        <w:t>of</w:t>
      </w:r>
      <w:r>
        <w:rPr>
          <w:spacing w:val="-8"/>
        </w:rPr>
        <w:t xml:space="preserve"> </w:t>
      </w:r>
      <w:r>
        <w:t>Merops,</w:t>
      </w:r>
      <w:r>
        <w:rPr>
          <w:spacing w:val="-8"/>
        </w:rPr>
        <w:t xml:space="preserve"> </w:t>
      </w:r>
      <w:r>
        <w:t>and</w:t>
      </w:r>
      <w:r>
        <w:rPr>
          <w:spacing w:val="-8"/>
        </w:rPr>
        <w:t xml:space="preserve"> </w:t>
      </w:r>
      <w:r>
        <w:t>by</w:t>
      </w:r>
      <w:r>
        <w:rPr>
          <w:spacing w:val="-8"/>
        </w:rPr>
        <w:t xml:space="preserve"> </w:t>
      </w:r>
      <w:r>
        <w:t>his</w:t>
      </w:r>
      <w:r>
        <w:rPr>
          <w:spacing w:val="-7"/>
        </w:rPr>
        <w:t xml:space="preserve"> </w:t>
      </w:r>
      <w:r>
        <w:t>own,</w:t>
      </w:r>
      <w:r>
        <w:rPr>
          <w:spacing w:val="-8"/>
        </w:rPr>
        <w:t xml:space="preserve"> </w:t>
      </w:r>
      <w:r>
        <w:t>and</w:t>
      </w:r>
      <w:r>
        <w:rPr>
          <w:spacing w:val="-8"/>
        </w:rPr>
        <w:t xml:space="preserve"> </w:t>
      </w:r>
      <w:r>
        <w:t>by</w:t>
      </w:r>
      <w:r>
        <w:rPr>
          <w:spacing w:val="1"/>
        </w:rPr>
        <w:t xml:space="preserve"> </w:t>
      </w:r>
      <w:r>
        <w:t>the</w:t>
      </w:r>
      <w:r>
        <w:rPr>
          <w:spacing w:val="-6"/>
        </w:rPr>
        <w:t xml:space="preserve"> </w:t>
      </w:r>
      <w:r>
        <w:t>nuptial</w:t>
      </w:r>
      <w:r>
        <w:rPr>
          <w:spacing w:val="-6"/>
        </w:rPr>
        <w:t xml:space="preserve"> </w:t>
      </w:r>
      <w:r>
        <w:t>torch</w:t>
      </w:r>
      <w:r>
        <w:rPr>
          <w:spacing w:val="-6"/>
        </w:rPr>
        <w:t xml:space="preserve"> </w:t>
      </w:r>
      <w:r>
        <w:t>of</w:t>
      </w:r>
      <w:r>
        <w:rPr>
          <w:spacing w:val="-6"/>
        </w:rPr>
        <w:t xml:space="preserve"> </w:t>
      </w:r>
      <w:r>
        <w:t>his</w:t>
      </w:r>
      <w:r>
        <w:rPr>
          <w:spacing w:val="-6"/>
        </w:rPr>
        <w:t xml:space="preserve"> </w:t>
      </w:r>
      <w:r>
        <w:t>beloved</w:t>
      </w:r>
      <w:r>
        <w:rPr>
          <w:spacing w:val="-5"/>
        </w:rPr>
        <w:t xml:space="preserve"> </w:t>
      </w:r>
      <w:r>
        <w:t>sisters,</w:t>
      </w:r>
      <w:r>
        <w:rPr>
          <w:spacing w:val="-6"/>
        </w:rPr>
        <w:t xml:space="preserve"> </w:t>
      </w:r>
      <w:r>
        <w:t>he</w:t>
      </w:r>
      <w:r>
        <w:rPr>
          <w:spacing w:val="-6"/>
        </w:rPr>
        <w:t xml:space="preserve"> </w:t>
      </w:r>
      <w:r>
        <w:t>implored</w:t>
      </w:r>
      <w:r>
        <w:rPr>
          <w:spacing w:val="-6"/>
        </w:rPr>
        <w:t xml:space="preserve"> </w:t>
      </w:r>
      <w:r>
        <w:t>for</w:t>
      </w:r>
      <w:r>
        <w:rPr>
          <w:spacing w:val="-6"/>
        </w:rPr>
        <w:t xml:space="preserve"> </w:t>
      </w:r>
      <w:r>
        <w:t>some</w:t>
      </w:r>
      <w:r>
        <w:rPr>
          <w:spacing w:val="-5"/>
        </w:rPr>
        <w:t xml:space="preserve"> </w:t>
      </w:r>
      <w:r>
        <w:t>true</w:t>
      </w:r>
      <w:r>
        <w:rPr>
          <w:spacing w:val="-6"/>
        </w:rPr>
        <w:t xml:space="preserve"> </w:t>
      </w:r>
      <w:r>
        <w:t>token</w:t>
      </w:r>
      <w:r>
        <w:rPr>
          <w:spacing w:val="-6"/>
        </w:rPr>
        <w:t xml:space="preserve"> </w:t>
      </w:r>
      <w:r>
        <w:t>of</w:t>
      </w:r>
      <w:r>
        <w:rPr>
          <w:spacing w:val="-6"/>
        </w:rPr>
        <w:t xml:space="preserve"> </w:t>
      </w:r>
      <w:r>
        <w:t>his</w:t>
      </w:r>
      <w:r>
        <w:rPr>
          <w:spacing w:val="-6"/>
        </w:rPr>
        <w:t xml:space="preserve"> </w:t>
      </w:r>
      <w:r>
        <w:t>origin.</w:t>
      </w:r>
    </w:p>
    <w:p w14:paraId="6E3863AC" w14:textId="77777777" w:rsidR="003A417A" w:rsidRDefault="003A417A" w:rsidP="002672F3">
      <w:pPr>
        <w:pStyle w:val="Body"/>
      </w:pPr>
      <w:r>
        <w:t>Or</w:t>
      </w:r>
      <w:r>
        <w:rPr>
          <w:spacing w:val="-9"/>
        </w:rPr>
        <w:t xml:space="preserve"> </w:t>
      </w:r>
      <w:r>
        <w:t>moved</w:t>
      </w:r>
      <w:r>
        <w:rPr>
          <w:spacing w:val="-9"/>
        </w:rPr>
        <w:t xml:space="preserve"> </w:t>
      </w:r>
      <w:r>
        <w:t>by</w:t>
      </w:r>
      <w:r>
        <w:rPr>
          <w:spacing w:val="-9"/>
        </w:rPr>
        <w:t xml:space="preserve"> </w:t>
      </w:r>
      <w:r>
        <w:t>Phaethon’s</w:t>
      </w:r>
      <w:r>
        <w:rPr>
          <w:spacing w:val="-8"/>
        </w:rPr>
        <w:t xml:space="preserve"> </w:t>
      </w:r>
      <w:r>
        <w:t>importuned</w:t>
      </w:r>
      <w:r>
        <w:rPr>
          <w:spacing w:val="-9"/>
        </w:rPr>
        <w:t xml:space="preserve"> </w:t>
      </w:r>
      <w:r>
        <w:t>words,</w:t>
      </w:r>
      <w:r>
        <w:rPr>
          <w:spacing w:val="-9"/>
        </w:rPr>
        <w:t xml:space="preserve"> </w:t>
      </w:r>
      <w:r>
        <w:t>or</w:t>
      </w:r>
      <w:r>
        <w:rPr>
          <w:spacing w:val="-9"/>
        </w:rPr>
        <w:t xml:space="preserve"> </w:t>
      </w:r>
      <w:r>
        <w:t>by</w:t>
      </w:r>
      <w:r>
        <w:rPr>
          <w:spacing w:val="-8"/>
        </w:rPr>
        <w:t xml:space="preserve"> </w:t>
      </w:r>
      <w:r>
        <w:t>the</w:t>
      </w:r>
      <w:r>
        <w:rPr>
          <w:spacing w:val="-9"/>
        </w:rPr>
        <w:t xml:space="preserve"> </w:t>
      </w:r>
      <w:r>
        <w:t>grievous</w:t>
      </w:r>
      <w:r>
        <w:rPr>
          <w:spacing w:val="-9"/>
        </w:rPr>
        <w:t xml:space="preserve"> </w:t>
      </w:r>
      <w:r>
        <w:t>charge,</w:t>
      </w:r>
      <w:r>
        <w:rPr>
          <w:spacing w:val="-9"/>
        </w:rPr>
        <w:t xml:space="preserve"> </w:t>
      </w:r>
      <w:r>
        <w:t>who</w:t>
      </w:r>
      <w:r>
        <w:rPr>
          <w:spacing w:val="-8"/>
        </w:rPr>
        <w:t xml:space="preserve"> </w:t>
      </w:r>
      <w:r>
        <w:t>might</w:t>
      </w:r>
      <w:r>
        <w:rPr>
          <w:spacing w:val="-9"/>
        </w:rPr>
        <w:t xml:space="preserve"> </w:t>
      </w:r>
      <w:r>
        <w:t>declare?</w:t>
      </w:r>
      <w:r>
        <w:rPr>
          <w:spacing w:val="-9"/>
        </w:rPr>
        <w:t xml:space="preserve"> </w:t>
      </w:r>
      <w:r>
        <w:t>She</w:t>
      </w:r>
      <w:r>
        <w:rPr>
          <w:spacing w:val="-9"/>
        </w:rPr>
        <w:t xml:space="preserve"> </w:t>
      </w:r>
      <w:r>
        <w:t>raised</w:t>
      </w:r>
      <w:r>
        <w:rPr>
          <w:spacing w:val="-8"/>
        </w:rPr>
        <w:t xml:space="preserve"> </w:t>
      </w:r>
      <w:r>
        <w:t>her</w:t>
      </w:r>
      <w:r>
        <w:rPr>
          <w:spacing w:val="-9"/>
        </w:rPr>
        <w:t xml:space="preserve"> </w:t>
      </w:r>
      <w:r>
        <w:t>arms</w:t>
      </w:r>
      <w:r>
        <w:rPr>
          <w:spacing w:val="-52"/>
        </w:rPr>
        <w:t xml:space="preserve"> </w:t>
      </w:r>
      <w:r>
        <w:t>to Heaven, and gazing full upon the broad sun said; “I swear to you by yonder orb, so radiant and bright, which</w:t>
      </w:r>
      <w:r>
        <w:rPr>
          <w:spacing w:val="1"/>
        </w:rPr>
        <w:t xml:space="preserve"> </w:t>
      </w:r>
      <w:r>
        <w:t>both beholds and hears us while we speak, that you are his begotten son.—You are the child of that great light</w:t>
      </w:r>
      <w:r>
        <w:rPr>
          <w:spacing w:val="1"/>
        </w:rPr>
        <w:t xml:space="preserve"> </w:t>
      </w:r>
      <w:r>
        <w:t>which</w:t>
      </w:r>
      <w:r>
        <w:rPr>
          <w:spacing w:val="-6"/>
        </w:rPr>
        <w:t xml:space="preserve"> </w:t>
      </w:r>
      <w:r>
        <w:t>sways</w:t>
      </w:r>
      <w:r>
        <w:rPr>
          <w:spacing w:val="-6"/>
        </w:rPr>
        <w:t xml:space="preserve"> </w:t>
      </w:r>
      <w:r>
        <w:t>the</w:t>
      </w:r>
      <w:r>
        <w:rPr>
          <w:spacing w:val="-6"/>
        </w:rPr>
        <w:t xml:space="preserve"> </w:t>
      </w:r>
      <w:r>
        <w:t>world:</w:t>
      </w:r>
      <w:r>
        <w:rPr>
          <w:spacing w:val="-6"/>
        </w:rPr>
        <w:t xml:space="preserve"> </w:t>
      </w:r>
      <w:r>
        <w:t>and</w:t>
      </w:r>
      <w:r>
        <w:rPr>
          <w:spacing w:val="-6"/>
        </w:rPr>
        <w:t xml:space="preserve"> </w:t>
      </w:r>
      <w:r>
        <w:t>if</w:t>
      </w:r>
      <w:r>
        <w:rPr>
          <w:spacing w:val="-6"/>
        </w:rPr>
        <w:t xml:space="preserve"> </w:t>
      </w:r>
      <w:r>
        <w:t>I</w:t>
      </w:r>
      <w:r>
        <w:rPr>
          <w:spacing w:val="-6"/>
        </w:rPr>
        <w:t xml:space="preserve"> </w:t>
      </w:r>
      <w:r>
        <w:t>have</w:t>
      </w:r>
      <w:r>
        <w:rPr>
          <w:spacing w:val="-6"/>
        </w:rPr>
        <w:t xml:space="preserve"> </w:t>
      </w:r>
      <w:r>
        <w:t>not</w:t>
      </w:r>
      <w:r>
        <w:rPr>
          <w:spacing w:val="-6"/>
        </w:rPr>
        <w:t xml:space="preserve"> </w:t>
      </w:r>
      <w:r>
        <w:t>spoken</w:t>
      </w:r>
      <w:r>
        <w:rPr>
          <w:spacing w:val="-6"/>
        </w:rPr>
        <w:t xml:space="preserve"> </w:t>
      </w:r>
      <w:r>
        <w:t>what</w:t>
      </w:r>
      <w:r>
        <w:rPr>
          <w:spacing w:val="-6"/>
        </w:rPr>
        <w:t xml:space="preserve"> </w:t>
      </w:r>
      <w:r>
        <w:t>is</w:t>
      </w:r>
      <w:r>
        <w:rPr>
          <w:spacing w:val="-6"/>
        </w:rPr>
        <w:t xml:space="preserve"> </w:t>
      </w:r>
      <w:r>
        <w:t>true,</w:t>
      </w:r>
      <w:r>
        <w:rPr>
          <w:spacing w:val="-6"/>
        </w:rPr>
        <w:t xml:space="preserve"> </w:t>
      </w:r>
      <w:r>
        <w:t>let</w:t>
      </w:r>
      <w:r>
        <w:rPr>
          <w:spacing w:val="-6"/>
        </w:rPr>
        <w:t xml:space="preserve"> </w:t>
      </w:r>
      <w:r>
        <w:t>not</w:t>
      </w:r>
      <w:r>
        <w:rPr>
          <w:spacing w:val="-6"/>
        </w:rPr>
        <w:t xml:space="preserve"> </w:t>
      </w:r>
      <w:r>
        <w:t>mine</w:t>
      </w:r>
      <w:r>
        <w:rPr>
          <w:spacing w:val="-6"/>
        </w:rPr>
        <w:t xml:space="preserve"> </w:t>
      </w:r>
      <w:r>
        <w:t>eyes</w:t>
      </w:r>
      <w:r>
        <w:rPr>
          <w:spacing w:val="-6"/>
        </w:rPr>
        <w:t xml:space="preserve"> </w:t>
      </w:r>
      <w:r>
        <w:t>behold</w:t>
      </w:r>
      <w:r>
        <w:rPr>
          <w:spacing w:val="-5"/>
        </w:rPr>
        <w:t xml:space="preserve"> </w:t>
      </w:r>
      <w:r>
        <w:t>his</w:t>
      </w:r>
      <w:r>
        <w:rPr>
          <w:spacing w:val="-6"/>
        </w:rPr>
        <w:t xml:space="preserve"> </w:t>
      </w:r>
      <w:r>
        <w:t>countenance,</w:t>
      </w:r>
      <w:r>
        <w:rPr>
          <w:spacing w:val="-6"/>
        </w:rPr>
        <w:t xml:space="preserve"> </w:t>
      </w:r>
      <w:r>
        <w:t>and</w:t>
      </w:r>
      <w:r>
        <w:rPr>
          <w:spacing w:val="-6"/>
        </w:rPr>
        <w:t xml:space="preserve"> </w:t>
      </w:r>
      <w:r>
        <w:t>let</w:t>
      </w:r>
      <w:r>
        <w:rPr>
          <w:spacing w:val="-6"/>
        </w:rPr>
        <w:t xml:space="preserve"> </w:t>
      </w:r>
      <w:r>
        <w:t>this</w:t>
      </w:r>
      <w:r>
        <w:rPr>
          <w:spacing w:val="1"/>
        </w:rPr>
        <w:t xml:space="preserve"> </w:t>
      </w:r>
      <w:r>
        <w:t>fatal</w:t>
      </w:r>
      <w:r>
        <w:rPr>
          <w:spacing w:val="-9"/>
        </w:rPr>
        <w:t xml:space="preserve"> </w:t>
      </w:r>
      <w:r>
        <w:t>moment</w:t>
      </w:r>
      <w:r>
        <w:rPr>
          <w:spacing w:val="-9"/>
        </w:rPr>
        <w:t xml:space="preserve"> </w:t>
      </w:r>
      <w:r>
        <w:t>be</w:t>
      </w:r>
      <w:r>
        <w:rPr>
          <w:spacing w:val="-9"/>
        </w:rPr>
        <w:t xml:space="preserve"> </w:t>
      </w:r>
      <w:r>
        <w:t>the</w:t>
      </w:r>
      <w:r>
        <w:rPr>
          <w:spacing w:val="-9"/>
        </w:rPr>
        <w:t xml:space="preserve"> </w:t>
      </w:r>
      <w:r>
        <w:t>last</w:t>
      </w:r>
      <w:r>
        <w:rPr>
          <w:spacing w:val="-8"/>
        </w:rPr>
        <w:t xml:space="preserve"> </w:t>
      </w:r>
      <w:r>
        <w:t>that</w:t>
      </w:r>
      <w:r>
        <w:rPr>
          <w:spacing w:val="-9"/>
        </w:rPr>
        <w:t xml:space="preserve"> </w:t>
      </w:r>
      <w:r>
        <w:t>I</w:t>
      </w:r>
      <w:r>
        <w:rPr>
          <w:spacing w:val="-9"/>
        </w:rPr>
        <w:t xml:space="preserve"> </w:t>
      </w:r>
      <w:r>
        <w:t>shall</w:t>
      </w:r>
      <w:r>
        <w:rPr>
          <w:spacing w:val="-9"/>
        </w:rPr>
        <w:t xml:space="preserve"> </w:t>
      </w:r>
      <w:r>
        <w:t>look</w:t>
      </w:r>
      <w:r>
        <w:rPr>
          <w:spacing w:val="-9"/>
        </w:rPr>
        <w:t xml:space="preserve"> </w:t>
      </w:r>
      <w:r>
        <w:t>upon</w:t>
      </w:r>
      <w:r>
        <w:rPr>
          <w:spacing w:val="-8"/>
        </w:rPr>
        <w:t xml:space="preserve"> </w:t>
      </w:r>
      <w:r>
        <w:t>the</w:t>
      </w:r>
      <w:r>
        <w:rPr>
          <w:spacing w:val="-9"/>
        </w:rPr>
        <w:t xml:space="preserve"> </w:t>
      </w:r>
      <w:r>
        <w:t>light</w:t>
      </w:r>
      <w:r>
        <w:rPr>
          <w:spacing w:val="-9"/>
        </w:rPr>
        <w:t xml:space="preserve"> </w:t>
      </w:r>
      <w:r>
        <w:t>of</w:t>
      </w:r>
      <w:r>
        <w:rPr>
          <w:spacing w:val="-9"/>
        </w:rPr>
        <w:t xml:space="preserve"> </w:t>
      </w:r>
      <w:r>
        <w:t>day!</w:t>
      </w:r>
      <w:r>
        <w:rPr>
          <w:spacing w:val="-8"/>
        </w:rPr>
        <w:t xml:space="preserve"> </w:t>
      </w:r>
      <w:r>
        <w:t>Nor</w:t>
      </w:r>
      <w:r>
        <w:rPr>
          <w:spacing w:val="-9"/>
        </w:rPr>
        <w:t xml:space="preserve"> </w:t>
      </w:r>
      <w:r>
        <w:t>will</w:t>
      </w:r>
      <w:r>
        <w:rPr>
          <w:spacing w:val="-9"/>
        </w:rPr>
        <w:t xml:space="preserve"> </w:t>
      </w:r>
      <w:r>
        <w:t>it</w:t>
      </w:r>
      <w:r>
        <w:rPr>
          <w:spacing w:val="-9"/>
        </w:rPr>
        <w:t xml:space="preserve"> </w:t>
      </w:r>
      <w:r>
        <w:t>weary</w:t>
      </w:r>
      <w:r>
        <w:rPr>
          <w:spacing w:val="-9"/>
        </w:rPr>
        <w:t xml:space="preserve"> </w:t>
      </w:r>
      <w:r>
        <w:t>you,</w:t>
      </w:r>
      <w:r>
        <w:rPr>
          <w:spacing w:val="-8"/>
        </w:rPr>
        <w:t xml:space="preserve"> </w:t>
      </w:r>
      <w:r>
        <w:t>my</w:t>
      </w:r>
      <w:r>
        <w:rPr>
          <w:spacing w:val="-9"/>
        </w:rPr>
        <w:t xml:space="preserve"> </w:t>
      </w:r>
      <w:r>
        <w:t>son,</w:t>
      </w:r>
      <w:r>
        <w:rPr>
          <w:spacing w:val="-9"/>
        </w:rPr>
        <w:t xml:space="preserve"> </w:t>
      </w:r>
      <w:r>
        <w:t>to</w:t>
      </w:r>
      <w:r>
        <w:rPr>
          <w:spacing w:val="-9"/>
        </w:rPr>
        <w:t xml:space="preserve"> </w:t>
      </w:r>
      <w:r>
        <w:t>reach</w:t>
      </w:r>
      <w:r>
        <w:rPr>
          <w:spacing w:val="-9"/>
        </w:rPr>
        <w:t xml:space="preserve"> </w:t>
      </w:r>
      <w:r>
        <w:t>your</w:t>
      </w:r>
      <w:r>
        <w:rPr>
          <w:spacing w:val="-8"/>
        </w:rPr>
        <w:t xml:space="preserve"> </w:t>
      </w:r>
      <w:r>
        <w:t>father’s</w:t>
      </w:r>
      <w:r>
        <w:rPr>
          <w:spacing w:val="1"/>
        </w:rPr>
        <w:t xml:space="preserve"> </w:t>
      </w:r>
      <w:r>
        <w:t>dwelling;</w:t>
      </w:r>
      <w:r>
        <w:rPr>
          <w:spacing w:val="-7"/>
        </w:rPr>
        <w:t xml:space="preserve"> </w:t>
      </w:r>
      <w:r>
        <w:t>for</w:t>
      </w:r>
      <w:r>
        <w:rPr>
          <w:spacing w:val="-7"/>
        </w:rPr>
        <w:t xml:space="preserve"> </w:t>
      </w:r>
      <w:r>
        <w:t>the</w:t>
      </w:r>
      <w:r>
        <w:rPr>
          <w:spacing w:val="-7"/>
        </w:rPr>
        <w:t xml:space="preserve"> </w:t>
      </w:r>
      <w:r>
        <w:t>very</w:t>
      </w:r>
      <w:r>
        <w:rPr>
          <w:spacing w:val="-7"/>
        </w:rPr>
        <w:t xml:space="preserve"> </w:t>
      </w:r>
      <w:r>
        <w:t>place</w:t>
      </w:r>
      <w:r>
        <w:rPr>
          <w:spacing w:val="-6"/>
        </w:rPr>
        <w:t xml:space="preserve"> </w:t>
      </w:r>
      <w:r>
        <w:t>where</w:t>
      </w:r>
      <w:r>
        <w:rPr>
          <w:spacing w:val="-7"/>
        </w:rPr>
        <w:t xml:space="preserve"> </w:t>
      </w:r>
      <w:r>
        <w:t>he</w:t>
      </w:r>
      <w:r>
        <w:rPr>
          <w:spacing w:val="-7"/>
        </w:rPr>
        <w:t xml:space="preserve"> </w:t>
      </w:r>
      <w:r>
        <w:t>appears</w:t>
      </w:r>
      <w:r>
        <w:rPr>
          <w:spacing w:val="-7"/>
        </w:rPr>
        <w:t xml:space="preserve"> </w:t>
      </w:r>
      <w:r>
        <w:t>at</w:t>
      </w:r>
      <w:r>
        <w:rPr>
          <w:spacing w:val="-7"/>
        </w:rPr>
        <w:t xml:space="preserve"> </w:t>
      </w:r>
      <w:r>
        <w:t>dawn</w:t>
      </w:r>
      <w:r>
        <w:rPr>
          <w:spacing w:val="-6"/>
        </w:rPr>
        <w:t xml:space="preserve"> </w:t>
      </w:r>
      <w:r>
        <w:t>is</w:t>
      </w:r>
      <w:r>
        <w:rPr>
          <w:spacing w:val="-7"/>
        </w:rPr>
        <w:t xml:space="preserve"> </w:t>
      </w:r>
      <w:r>
        <w:t>near</w:t>
      </w:r>
      <w:r>
        <w:rPr>
          <w:spacing w:val="-7"/>
        </w:rPr>
        <w:t xml:space="preserve"> </w:t>
      </w:r>
      <w:r>
        <w:t>our</w:t>
      </w:r>
      <w:r>
        <w:rPr>
          <w:spacing w:val="-7"/>
        </w:rPr>
        <w:t xml:space="preserve"> </w:t>
      </w:r>
      <w:r>
        <w:t>land.</w:t>
      </w:r>
      <w:r>
        <w:rPr>
          <w:spacing w:val="-7"/>
        </w:rPr>
        <w:t xml:space="preserve"> </w:t>
      </w:r>
      <w:r>
        <w:t>Go,</w:t>
      </w:r>
      <w:r>
        <w:rPr>
          <w:spacing w:val="-6"/>
        </w:rPr>
        <w:t xml:space="preserve"> </w:t>
      </w:r>
      <w:r>
        <w:t>if</w:t>
      </w:r>
      <w:r>
        <w:rPr>
          <w:spacing w:val="-7"/>
        </w:rPr>
        <w:t xml:space="preserve"> </w:t>
      </w:r>
      <w:r>
        <w:t>it</w:t>
      </w:r>
      <w:r>
        <w:rPr>
          <w:spacing w:val="-7"/>
        </w:rPr>
        <w:t xml:space="preserve"> </w:t>
      </w:r>
      <w:r>
        <w:t>please</w:t>
      </w:r>
      <w:r>
        <w:rPr>
          <w:spacing w:val="-7"/>
        </w:rPr>
        <w:t xml:space="preserve"> </w:t>
      </w:r>
      <w:r>
        <w:t>you,</w:t>
      </w:r>
      <w:r>
        <w:rPr>
          <w:spacing w:val="-7"/>
        </w:rPr>
        <w:t xml:space="preserve"> </w:t>
      </w:r>
      <w:r>
        <w:t>and</w:t>
      </w:r>
      <w:r>
        <w:rPr>
          <w:spacing w:val="-6"/>
        </w:rPr>
        <w:t xml:space="preserve"> </w:t>
      </w:r>
      <w:r>
        <w:t>the</w:t>
      </w:r>
      <w:r>
        <w:rPr>
          <w:spacing w:val="-7"/>
        </w:rPr>
        <w:t xml:space="preserve"> </w:t>
      </w:r>
      <w:r>
        <w:t>very</w:t>
      </w:r>
      <w:r>
        <w:rPr>
          <w:spacing w:val="-7"/>
        </w:rPr>
        <w:t xml:space="preserve"> </w:t>
      </w:r>
      <w:r>
        <w:t>truth</w:t>
      </w:r>
      <w:r>
        <w:rPr>
          <w:spacing w:val="-7"/>
        </w:rPr>
        <w:t xml:space="preserve"> </w:t>
      </w:r>
      <w:r>
        <w:t>learn</w:t>
      </w:r>
      <w:r>
        <w:rPr>
          <w:spacing w:val="1"/>
        </w:rPr>
        <w:t xml:space="preserve"> </w:t>
      </w:r>
      <w:r>
        <w:t>from your father.” Instantly sprang forth exultant Phaethon. Overjoyed with words so welcome, he imagined he</w:t>
      </w:r>
      <w:r>
        <w:rPr>
          <w:spacing w:val="1"/>
        </w:rPr>
        <w:t xml:space="preserve"> </w:t>
      </w:r>
      <w:r>
        <w:t xml:space="preserve">could leap and touch the skies. And </w:t>
      </w:r>
      <w:proofErr w:type="gramStart"/>
      <w:r>
        <w:t>so</w:t>
      </w:r>
      <w:proofErr w:type="gramEnd"/>
      <w:r>
        <w:t xml:space="preserve"> he passed his land of </w:t>
      </w:r>
      <w:r>
        <w:rPr>
          <w:color w:val="3953A4"/>
          <w:u w:val="single" w:color="3953A4"/>
        </w:rPr>
        <w:t>Ethiopia</w:t>
      </w:r>
      <w:r>
        <w:t>, and the Indies, hot beneath the tawny sun,</w:t>
      </w:r>
      <w:r>
        <w:rPr>
          <w:spacing w:val="1"/>
        </w:rPr>
        <w:t xml:space="preserve"> </w:t>
      </w:r>
      <w:r>
        <w:t>and</w:t>
      </w:r>
      <w:r>
        <w:rPr>
          <w:spacing w:val="-7"/>
        </w:rPr>
        <w:t xml:space="preserve"> </w:t>
      </w:r>
      <w:r>
        <w:t>there</w:t>
      </w:r>
      <w:r>
        <w:rPr>
          <w:spacing w:val="-6"/>
        </w:rPr>
        <w:t xml:space="preserve"> </w:t>
      </w:r>
      <w:r>
        <w:t>he</w:t>
      </w:r>
      <w:r>
        <w:rPr>
          <w:spacing w:val="-6"/>
        </w:rPr>
        <w:t xml:space="preserve"> </w:t>
      </w:r>
      <w:r>
        <w:t>turned</w:t>
      </w:r>
      <w:r>
        <w:rPr>
          <w:spacing w:val="-6"/>
        </w:rPr>
        <w:t xml:space="preserve"> </w:t>
      </w:r>
      <w:r>
        <w:t>his</w:t>
      </w:r>
      <w:r>
        <w:rPr>
          <w:spacing w:val="-6"/>
        </w:rPr>
        <w:t xml:space="preserve"> </w:t>
      </w:r>
      <w:r>
        <w:t>footsteps</w:t>
      </w:r>
      <w:r>
        <w:rPr>
          <w:spacing w:val="-6"/>
        </w:rPr>
        <w:t xml:space="preserve"> </w:t>
      </w:r>
      <w:r>
        <w:t>to</w:t>
      </w:r>
      <w:r>
        <w:rPr>
          <w:spacing w:val="-6"/>
        </w:rPr>
        <w:t xml:space="preserve"> </w:t>
      </w:r>
      <w:r>
        <w:t>his</w:t>
      </w:r>
      <w:r>
        <w:rPr>
          <w:spacing w:val="-6"/>
        </w:rPr>
        <w:t xml:space="preserve"> </w:t>
      </w:r>
      <w:r>
        <w:t>father’s</w:t>
      </w:r>
      <w:r>
        <w:rPr>
          <w:spacing w:val="-6"/>
        </w:rPr>
        <w:t xml:space="preserve"> </w:t>
      </w:r>
      <w:r>
        <w:t>Land</w:t>
      </w:r>
      <w:r>
        <w:rPr>
          <w:spacing w:val="-6"/>
        </w:rPr>
        <w:t xml:space="preserve"> </w:t>
      </w:r>
      <w:r>
        <w:t>of</w:t>
      </w:r>
      <w:r>
        <w:rPr>
          <w:spacing w:val="-6"/>
        </w:rPr>
        <w:t xml:space="preserve"> </w:t>
      </w:r>
      <w:r>
        <w:t>Dawn.</w:t>
      </w:r>
    </w:p>
    <w:p w14:paraId="668EAF57" w14:textId="77777777" w:rsidR="003A417A" w:rsidRDefault="003A417A" w:rsidP="003A417A">
      <w:pPr>
        <w:pStyle w:val="BodyText"/>
        <w:rPr>
          <w:sz w:val="28"/>
        </w:rPr>
      </w:pPr>
    </w:p>
    <w:p w14:paraId="409830DD" w14:textId="77777777" w:rsidR="002672F3" w:rsidRPr="002672F3" w:rsidRDefault="003A417A" w:rsidP="002672F3">
      <w:pPr>
        <w:pStyle w:val="Heading3"/>
        <w:rPr>
          <w:rStyle w:val="Heading3Char"/>
          <w:rFonts w:hAnsi="Times New Roman"/>
          <w:i/>
          <w:sz w:val="22"/>
          <w:szCs w:val="22"/>
        </w:rPr>
      </w:pPr>
      <w:r w:rsidRPr="002672F3">
        <w:rPr>
          <w:rStyle w:val="Heading3Char"/>
          <w:rFonts w:hAnsi="Times New Roman"/>
          <w:i/>
          <w:sz w:val="22"/>
          <w:szCs w:val="22"/>
        </w:rPr>
        <w:t>Book 2</w:t>
      </w:r>
    </w:p>
    <w:p w14:paraId="0AE98BE1" w14:textId="3FDE9EF0" w:rsidR="003A417A" w:rsidRDefault="003A417A" w:rsidP="002672F3">
      <w:pPr>
        <w:pStyle w:val="Heading4"/>
      </w:pPr>
      <w:r>
        <w:rPr>
          <w:w w:val="95"/>
        </w:rPr>
        <w:t>Section 7</w:t>
      </w:r>
      <w:r w:rsidR="002672F3">
        <w:rPr>
          <w:w w:val="95"/>
        </w:rPr>
        <w:t xml:space="preserve">: </w:t>
      </w:r>
      <w:r>
        <w:rPr>
          <w:spacing w:val="-54"/>
          <w:w w:val="95"/>
        </w:rPr>
        <w:t xml:space="preserve"> </w:t>
      </w:r>
      <w:r>
        <w:t>Europa.</w:t>
      </w:r>
    </w:p>
    <w:p w14:paraId="3CA7E019" w14:textId="0D883675" w:rsidR="003A417A" w:rsidRDefault="003A417A" w:rsidP="002672F3">
      <w:pPr>
        <w:pStyle w:val="Body"/>
      </w:pPr>
      <w:r>
        <w:t xml:space="preserve">So from the land of Pallas went the God, his great revenge accomplished on the head of impious Aglauros; </w:t>
      </w:r>
      <w:r>
        <w:rPr>
          <w:spacing w:val="-1"/>
        </w:rPr>
        <w:t>and</w:t>
      </w:r>
      <w:r>
        <w:rPr>
          <w:spacing w:val="-52"/>
        </w:rPr>
        <w:t xml:space="preserve"> </w:t>
      </w:r>
      <w:r>
        <w:t>he</w:t>
      </w:r>
      <w:r>
        <w:rPr>
          <w:spacing w:val="-10"/>
        </w:rPr>
        <w:t xml:space="preserve"> </w:t>
      </w:r>
      <w:r>
        <w:t>soared</w:t>
      </w:r>
      <w:r>
        <w:rPr>
          <w:spacing w:val="-10"/>
        </w:rPr>
        <w:t xml:space="preserve"> </w:t>
      </w:r>
      <w:r>
        <w:t>on</w:t>
      </w:r>
      <w:r>
        <w:rPr>
          <w:spacing w:val="-10"/>
        </w:rPr>
        <w:t xml:space="preserve"> </w:t>
      </w:r>
      <w:r>
        <w:t>waving</w:t>
      </w:r>
      <w:r>
        <w:rPr>
          <w:spacing w:val="-10"/>
        </w:rPr>
        <w:t xml:space="preserve"> </w:t>
      </w:r>
      <w:r>
        <w:t>wings</w:t>
      </w:r>
      <w:r>
        <w:rPr>
          <w:spacing w:val="-10"/>
        </w:rPr>
        <w:t xml:space="preserve"> </w:t>
      </w:r>
      <w:r>
        <w:t>into</w:t>
      </w:r>
      <w:r>
        <w:rPr>
          <w:spacing w:val="-9"/>
        </w:rPr>
        <w:t xml:space="preserve"> </w:t>
      </w:r>
      <w:r>
        <w:t>the</w:t>
      </w:r>
      <w:r>
        <w:rPr>
          <w:spacing w:val="-10"/>
        </w:rPr>
        <w:t xml:space="preserve"> </w:t>
      </w:r>
      <w:r>
        <w:t>opened</w:t>
      </w:r>
      <w:r>
        <w:rPr>
          <w:spacing w:val="-10"/>
        </w:rPr>
        <w:t xml:space="preserve"> </w:t>
      </w:r>
      <w:r>
        <w:t>skies:</w:t>
      </w:r>
      <w:r>
        <w:rPr>
          <w:spacing w:val="-10"/>
        </w:rPr>
        <w:t xml:space="preserve"> </w:t>
      </w:r>
      <w:r>
        <w:t>and</w:t>
      </w:r>
      <w:r>
        <w:rPr>
          <w:spacing w:val="-10"/>
        </w:rPr>
        <w:t xml:space="preserve"> </w:t>
      </w:r>
      <w:r>
        <w:t>there</w:t>
      </w:r>
      <w:r>
        <w:rPr>
          <w:spacing w:val="-10"/>
        </w:rPr>
        <w:t xml:space="preserve"> </w:t>
      </w:r>
      <w:r>
        <w:t>his</w:t>
      </w:r>
      <w:r>
        <w:rPr>
          <w:spacing w:val="-9"/>
        </w:rPr>
        <w:t xml:space="preserve"> </w:t>
      </w:r>
      <w:r>
        <w:t>father</w:t>
      </w:r>
      <w:r>
        <w:rPr>
          <w:spacing w:val="-10"/>
        </w:rPr>
        <w:t xml:space="preserve"> </w:t>
      </w:r>
      <w:r>
        <w:t>called</w:t>
      </w:r>
      <w:r>
        <w:rPr>
          <w:spacing w:val="-10"/>
        </w:rPr>
        <w:t xml:space="preserve"> </w:t>
      </w:r>
      <w:r>
        <w:t>him</w:t>
      </w:r>
      <w:r>
        <w:rPr>
          <w:spacing w:val="-10"/>
        </w:rPr>
        <w:t xml:space="preserve"> </w:t>
      </w:r>
      <w:r>
        <w:t>to</w:t>
      </w:r>
      <w:r>
        <w:rPr>
          <w:spacing w:val="-10"/>
        </w:rPr>
        <w:t xml:space="preserve"> </w:t>
      </w:r>
      <w:r>
        <w:rPr>
          <w:spacing w:val="-1"/>
        </w:rPr>
        <w:t>his</w:t>
      </w:r>
      <w:r>
        <w:rPr>
          <w:spacing w:val="-10"/>
        </w:rPr>
        <w:t xml:space="preserve"> </w:t>
      </w:r>
      <w:r>
        <w:rPr>
          <w:spacing w:val="-1"/>
        </w:rPr>
        <w:t>side,</w:t>
      </w:r>
      <w:r>
        <w:rPr>
          <w:spacing w:val="-9"/>
        </w:rPr>
        <w:t xml:space="preserve"> </w:t>
      </w:r>
      <w:r>
        <w:rPr>
          <w:spacing w:val="-1"/>
        </w:rPr>
        <w:t>and</w:t>
      </w:r>
      <w:r>
        <w:rPr>
          <w:spacing w:val="-10"/>
        </w:rPr>
        <w:t xml:space="preserve"> </w:t>
      </w:r>
      <w:r>
        <w:rPr>
          <w:spacing w:val="-1"/>
        </w:rPr>
        <w:t>said,—with</w:t>
      </w:r>
      <w:r>
        <w:rPr>
          <w:spacing w:val="-10"/>
        </w:rPr>
        <w:t xml:space="preserve"> </w:t>
      </w:r>
      <w:r>
        <w:rPr>
          <w:spacing w:val="-1"/>
        </w:rPr>
        <w:t>words</w:t>
      </w:r>
      <w:r>
        <w:t xml:space="preserve"> </w:t>
      </w:r>
      <w:r w:rsidRPr="002672F3">
        <w:t>to hide his passion;—Son,— thou faithful minister of my commands.— let naught delay thee—swiftly take the way,</w:t>
      </w:r>
      <w:r>
        <w:rPr>
          <w:spacing w:val="1"/>
          <w:w w:val="95"/>
        </w:rPr>
        <w:t xml:space="preserve"> </w:t>
      </w:r>
      <w:r>
        <w:rPr>
          <w:spacing w:val="-1"/>
        </w:rPr>
        <w:t>accustomed,</w:t>
      </w:r>
      <w:r>
        <w:rPr>
          <w:spacing w:val="-13"/>
        </w:rPr>
        <w:t xml:space="preserve"> </w:t>
      </w:r>
      <w:r>
        <w:rPr>
          <w:spacing w:val="-1"/>
        </w:rPr>
        <w:t>to</w:t>
      </w:r>
      <w:r>
        <w:rPr>
          <w:spacing w:val="-13"/>
        </w:rPr>
        <w:t xml:space="preserve"> </w:t>
      </w:r>
      <w:r>
        <w:rPr>
          <w:spacing w:val="-1"/>
        </w:rPr>
        <w:t>the</w:t>
      </w:r>
      <w:r>
        <w:rPr>
          <w:spacing w:val="-12"/>
        </w:rPr>
        <w:t xml:space="preserve"> </w:t>
      </w:r>
      <w:r>
        <w:rPr>
          <w:spacing w:val="-1"/>
        </w:rPr>
        <w:t>land</w:t>
      </w:r>
      <w:r>
        <w:rPr>
          <w:spacing w:val="-13"/>
        </w:rPr>
        <w:t xml:space="preserve"> </w:t>
      </w:r>
      <w:r>
        <w:rPr>
          <w:spacing w:val="-1"/>
        </w:rPr>
        <w:t>of</w:t>
      </w:r>
      <w:r>
        <w:rPr>
          <w:spacing w:val="-12"/>
        </w:rPr>
        <w:t xml:space="preserve"> </w:t>
      </w:r>
      <w:r>
        <w:rPr>
          <w:spacing w:val="-1"/>
        </w:rPr>
        <w:t>Sidon</w:t>
      </w:r>
      <w:r>
        <w:rPr>
          <w:spacing w:val="-13"/>
        </w:rPr>
        <w:t xml:space="preserve"> </w:t>
      </w:r>
      <w:r>
        <w:rPr>
          <w:spacing w:val="-1"/>
        </w:rPr>
        <w:t>(which</w:t>
      </w:r>
      <w:r>
        <w:rPr>
          <w:spacing w:val="-12"/>
        </w:rPr>
        <w:t xml:space="preserve"> </w:t>
      </w:r>
      <w:r>
        <w:rPr>
          <w:spacing w:val="-1"/>
        </w:rPr>
        <w:t>adores</w:t>
      </w:r>
      <w:r>
        <w:rPr>
          <w:spacing w:val="-13"/>
        </w:rPr>
        <w:t xml:space="preserve"> </w:t>
      </w:r>
      <w:r>
        <w:rPr>
          <w:spacing w:val="-1"/>
        </w:rPr>
        <w:t>thy</w:t>
      </w:r>
      <w:r>
        <w:rPr>
          <w:spacing w:val="-12"/>
        </w:rPr>
        <w:t xml:space="preserve"> </w:t>
      </w:r>
      <w:r>
        <w:rPr>
          <w:spacing w:val="-1"/>
        </w:rPr>
        <w:t>mother’s</w:t>
      </w:r>
      <w:r>
        <w:rPr>
          <w:spacing w:val="-13"/>
        </w:rPr>
        <w:t xml:space="preserve"> </w:t>
      </w:r>
      <w:r>
        <w:rPr>
          <w:spacing w:val="-1"/>
        </w:rPr>
        <w:t>star</w:t>
      </w:r>
      <w:r>
        <w:rPr>
          <w:spacing w:val="-12"/>
        </w:rPr>
        <w:t xml:space="preserve"> </w:t>
      </w:r>
      <w:r>
        <w:rPr>
          <w:spacing w:val="-1"/>
        </w:rPr>
        <w:t>upon</w:t>
      </w:r>
      <w:r>
        <w:rPr>
          <w:spacing w:val="-13"/>
        </w:rPr>
        <w:t xml:space="preserve"> </w:t>
      </w:r>
      <w:r>
        <w:rPr>
          <w:spacing w:val="-1"/>
        </w:rPr>
        <w:t>the</w:t>
      </w:r>
      <w:r>
        <w:rPr>
          <w:spacing w:val="-12"/>
        </w:rPr>
        <w:t xml:space="preserve"> </w:t>
      </w:r>
      <w:r>
        <w:rPr>
          <w:spacing w:val="-1"/>
        </w:rPr>
        <w:t>left)</w:t>
      </w:r>
      <w:r>
        <w:rPr>
          <w:spacing w:val="-13"/>
        </w:rPr>
        <w:t xml:space="preserve"> </w:t>
      </w:r>
      <w:r>
        <w:rPr>
          <w:spacing w:val="-1"/>
        </w:rPr>
        <w:t>when</w:t>
      </w:r>
      <w:r>
        <w:rPr>
          <w:spacing w:val="-12"/>
        </w:rPr>
        <w:t xml:space="preserve"> </w:t>
      </w:r>
      <w:r>
        <w:rPr>
          <w:spacing w:val="-1"/>
        </w:rPr>
        <w:t>there,</w:t>
      </w:r>
      <w:r>
        <w:rPr>
          <w:spacing w:val="-13"/>
        </w:rPr>
        <w:t xml:space="preserve"> </w:t>
      </w:r>
      <w:r>
        <w:rPr>
          <w:spacing w:val="-1"/>
        </w:rPr>
        <w:t>drive</w:t>
      </w:r>
      <w:r>
        <w:rPr>
          <w:spacing w:val="-12"/>
        </w:rPr>
        <w:t xml:space="preserve"> </w:t>
      </w:r>
      <w:r>
        <w:rPr>
          <w:spacing w:val="-1"/>
        </w:rPr>
        <w:t>over</w:t>
      </w:r>
      <w:r>
        <w:rPr>
          <w:spacing w:val="-13"/>
        </w:rPr>
        <w:t xml:space="preserve"> </w:t>
      </w:r>
      <w:r>
        <w:rPr>
          <w:spacing w:val="-1"/>
        </w:rPr>
        <w:t>to</w:t>
      </w:r>
      <w:r>
        <w:rPr>
          <w:spacing w:val="-12"/>
        </w:rPr>
        <w:t xml:space="preserve"> </w:t>
      </w:r>
      <w:r>
        <w:rPr>
          <w:spacing w:val="-1"/>
        </w:rPr>
        <w:t>the</w:t>
      </w:r>
      <w:r>
        <w:rPr>
          <w:spacing w:val="-13"/>
        </w:rPr>
        <w:t xml:space="preserve"> </w:t>
      </w:r>
      <w:r>
        <w:rPr>
          <w:spacing w:val="-1"/>
        </w:rPr>
        <w:t>sound</w:t>
      </w:r>
      <w:r>
        <w:t>ing</w:t>
      </w:r>
      <w:r>
        <w:rPr>
          <w:spacing w:val="-12"/>
        </w:rPr>
        <w:t xml:space="preserve"> </w:t>
      </w:r>
      <w:r>
        <w:t>shore</w:t>
      </w:r>
      <w:r>
        <w:rPr>
          <w:spacing w:val="-11"/>
        </w:rPr>
        <w:t xml:space="preserve"> </w:t>
      </w:r>
      <w:r>
        <w:t>that</w:t>
      </w:r>
      <w:r>
        <w:rPr>
          <w:spacing w:val="-12"/>
        </w:rPr>
        <w:t xml:space="preserve"> </w:t>
      </w:r>
      <w:r>
        <w:t>royal</w:t>
      </w:r>
      <w:r>
        <w:rPr>
          <w:spacing w:val="-11"/>
        </w:rPr>
        <w:t xml:space="preserve"> </w:t>
      </w:r>
      <w:r>
        <w:t>herd,</w:t>
      </w:r>
      <w:r>
        <w:rPr>
          <w:spacing w:val="-12"/>
        </w:rPr>
        <w:t xml:space="preserve"> </w:t>
      </w:r>
      <w:r>
        <w:t>which</w:t>
      </w:r>
      <w:r>
        <w:rPr>
          <w:spacing w:val="-11"/>
        </w:rPr>
        <w:t xml:space="preserve"> </w:t>
      </w:r>
      <w:r>
        <w:t>far</w:t>
      </w:r>
      <w:r>
        <w:rPr>
          <w:spacing w:val="-12"/>
        </w:rPr>
        <w:t xml:space="preserve"> </w:t>
      </w:r>
      <w:r>
        <w:t>away</w:t>
      </w:r>
      <w:r>
        <w:rPr>
          <w:spacing w:val="-11"/>
        </w:rPr>
        <w:t xml:space="preserve"> </w:t>
      </w:r>
      <w:r>
        <w:t>is</w:t>
      </w:r>
      <w:r>
        <w:rPr>
          <w:spacing w:val="-12"/>
        </w:rPr>
        <w:t xml:space="preserve"> </w:t>
      </w:r>
      <w:r>
        <w:t>fed</w:t>
      </w:r>
      <w:r>
        <w:rPr>
          <w:spacing w:val="-11"/>
        </w:rPr>
        <w:t xml:space="preserve"> </w:t>
      </w:r>
      <w:r>
        <w:t>on</w:t>
      </w:r>
      <w:r>
        <w:rPr>
          <w:spacing w:val="-12"/>
        </w:rPr>
        <w:t xml:space="preserve"> </w:t>
      </w:r>
      <w:r>
        <w:t>mountain</w:t>
      </w:r>
      <w:r>
        <w:rPr>
          <w:spacing w:val="-11"/>
        </w:rPr>
        <w:t xml:space="preserve"> </w:t>
      </w:r>
      <w:r>
        <w:rPr>
          <w:spacing w:val="-1"/>
        </w:rPr>
        <w:t>grass.</w:t>
      </w:r>
      <w:r>
        <w:rPr>
          <w:spacing w:val="-12"/>
        </w:rPr>
        <w:t xml:space="preserve"> </w:t>
      </w:r>
      <w:r>
        <w:rPr>
          <w:spacing w:val="-1"/>
        </w:rPr>
        <w:t>He</w:t>
      </w:r>
      <w:r>
        <w:rPr>
          <w:spacing w:val="-11"/>
        </w:rPr>
        <w:t xml:space="preserve"> </w:t>
      </w:r>
      <w:r>
        <w:rPr>
          <w:spacing w:val="-1"/>
        </w:rPr>
        <w:t>spoke,</w:t>
      </w:r>
      <w:r>
        <w:rPr>
          <w:spacing w:val="-12"/>
        </w:rPr>
        <w:t xml:space="preserve"> </w:t>
      </w:r>
      <w:r>
        <w:rPr>
          <w:spacing w:val="-1"/>
        </w:rPr>
        <w:t>and</w:t>
      </w:r>
      <w:r>
        <w:rPr>
          <w:spacing w:val="-11"/>
        </w:rPr>
        <w:t xml:space="preserve"> </w:t>
      </w:r>
      <w:r>
        <w:rPr>
          <w:spacing w:val="-1"/>
        </w:rPr>
        <w:t>instantly</w:t>
      </w:r>
      <w:r>
        <w:rPr>
          <w:spacing w:val="-12"/>
        </w:rPr>
        <w:t xml:space="preserve"> </w:t>
      </w:r>
      <w:r>
        <w:rPr>
          <w:spacing w:val="-1"/>
        </w:rPr>
        <w:t>the</w:t>
      </w:r>
      <w:r>
        <w:rPr>
          <w:spacing w:val="-11"/>
        </w:rPr>
        <w:t xml:space="preserve"> </w:t>
      </w:r>
      <w:r>
        <w:rPr>
          <w:spacing w:val="-1"/>
        </w:rPr>
        <w:t>herd</w:t>
      </w:r>
      <w:r>
        <w:rPr>
          <w:spacing w:val="-12"/>
        </w:rPr>
        <w:t xml:space="preserve"> </w:t>
      </w:r>
      <w:r>
        <w:rPr>
          <w:spacing w:val="-1"/>
        </w:rPr>
        <w:t>was</w:t>
      </w:r>
      <w:r>
        <w:rPr>
          <w:spacing w:val="-11"/>
        </w:rPr>
        <w:t xml:space="preserve"> </w:t>
      </w:r>
      <w:r>
        <w:rPr>
          <w:spacing w:val="-1"/>
        </w:rPr>
        <w:t>driven</w:t>
      </w:r>
      <w:r>
        <w:rPr>
          <w:spacing w:val="-12"/>
        </w:rPr>
        <w:t xml:space="preserve"> </w:t>
      </w:r>
      <w:r>
        <w:rPr>
          <w:spacing w:val="-1"/>
        </w:rPr>
        <w:t>from</w:t>
      </w:r>
      <w:r>
        <w:t xml:space="preserve"> </w:t>
      </w:r>
      <w:r>
        <w:rPr>
          <w:spacing w:val="-3"/>
        </w:rPr>
        <w:t>the</w:t>
      </w:r>
      <w:r>
        <w:rPr>
          <w:spacing w:val="-11"/>
        </w:rPr>
        <w:t xml:space="preserve"> </w:t>
      </w:r>
      <w:r>
        <w:rPr>
          <w:spacing w:val="-3"/>
        </w:rPr>
        <w:t>mountain</w:t>
      </w:r>
      <w:r>
        <w:rPr>
          <w:spacing w:val="-11"/>
        </w:rPr>
        <w:t xml:space="preserve"> </w:t>
      </w:r>
      <w:r>
        <w:rPr>
          <w:spacing w:val="-3"/>
        </w:rPr>
        <w:t>side;</w:t>
      </w:r>
      <w:r>
        <w:rPr>
          <w:spacing w:val="-10"/>
        </w:rPr>
        <w:t xml:space="preserve"> </w:t>
      </w:r>
      <w:r>
        <w:rPr>
          <w:spacing w:val="-3"/>
        </w:rPr>
        <w:t>then</w:t>
      </w:r>
      <w:r>
        <w:rPr>
          <w:spacing w:val="-11"/>
        </w:rPr>
        <w:t xml:space="preserve"> </w:t>
      </w:r>
      <w:r>
        <w:rPr>
          <w:spacing w:val="-3"/>
        </w:rPr>
        <w:t>headed</w:t>
      </w:r>
      <w:r>
        <w:rPr>
          <w:spacing w:val="-10"/>
        </w:rPr>
        <w:t xml:space="preserve"> </w:t>
      </w:r>
      <w:r>
        <w:rPr>
          <w:spacing w:val="-3"/>
        </w:rPr>
        <w:t>for</w:t>
      </w:r>
      <w:r>
        <w:rPr>
          <w:spacing w:val="-11"/>
        </w:rPr>
        <w:t xml:space="preserve"> </w:t>
      </w:r>
      <w:r>
        <w:rPr>
          <w:spacing w:val="-3"/>
        </w:rPr>
        <w:t>the</w:t>
      </w:r>
      <w:r>
        <w:rPr>
          <w:spacing w:val="-10"/>
        </w:rPr>
        <w:t xml:space="preserve"> </w:t>
      </w:r>
      <w:r>
        <w:rPr>
          <w:spacing w:val="-3"/>
        </w:rPr>
        <w:t>shore,</w:t>
      </w:r>
      <w:r>
        <w:rPr>
          <w:spacing w:val="-11"/>
        </w:rPr>
        <w:t xml:space="preserve"> </w:t>
      </w:r>
      <w:r>
        <w:rPr>
          <w:spacing w:val="-3"/>
        </w:rPr>
        <w:t>as</w:t>
      </w:r>
      <w:r>
        <w:rPr>
          <w:spacing w:val="-10"/>
        </w:rPr>
        <w:t xml:space="preserve"> </w:t>
      </w:r>
      <w:r>
        <w:rPr>
          <w:spacing w:val="-3"/>
        </w:rPr>
        <w:t>Jove</w:t>
      </w:r>
      <w:r>
        <w:rPr>
          <w:spacing w:val="-11"/>
        </w:rPr>
        <w:t xml:space="preserve"> </w:t>
      </w:r>
      <w:proofErr w:type="gramStart"/>
      <w:r>
        <w:rPr>
          <w:spacing w:val="-3"/>
        </w:rPr>
        <w:t>desired,—</w:t>
      </w:r>
      <w:proofErr w:type="gramEnd"/>
      <w:r>
        <w:rPr>
          <w:spacing w:val="-3"/>
        </w:rPr>
        <w:t>to</w:t>
      </w:r>
      <w:r>
        <w:rPr>
          <w:spacing w:val="-10"/>
        </w:rPr>
        <w:t xml:space="preserve"> </w:t>
      </w:r>
      <w:r>
        <w:rPr>
          <w:spacing w:val="-3"/>
        </w:rPr>
        <w:t>where</w:t>
      </w:r>
      <w:r>
        <w:rPr>
          <w:spacing w:val="-11"/>
        </w:rPr>
        <w:t xml:space="preserve"> </w:t>
      </w:r>
      <w:r>
        <w:rPr>
          <w:spacing w:val="-3"/>
        </w:rPr>
        <w:t>the</w:t>
      </w:r>
      <w:r>
        <w:rPr>
          <w:spacing w:val="-10"/>
        </w:rPr>
        <w:t xml:space="preserve"> </w:t>
      </w:r>
      <w:r>
        <w:rPr>
          <w:spacing w:val="-3"/>
        </w:rPr>
        <w:t>great</w:t>
      </w:r>
      <w:r>
        <w:rPr>
          <w:spacing w:val="-11"/>
        </w:rPr>
        <w:t xml:space="preserve"> </w:t>
      </w:r>
      <w:r>
        <w:t>king’s</w:t>
      </w:r>
      <w:r>
        <w:rPr>
          <w:spacing w:val="-10"/>
        </w:rPr>
        <w:t xml:space="preserve"> </w:t>
      </w:r>
      <w:r>
        <w:t>daughter</w:t>
      </w:r>
      <w:r>
        <w:rPr>
          <w:spacing w:val="-11"/>
        </w:rPr>
        <w:t xml:space="preserve"> </w:t>
      </w:r>
      <w:r>
        <w:t>often</w:t>
      </w:r>
      <w:r>
        <w:rPr>
          <w:spacing w:val="-10"/>
        </w:rPr>
        <w:t xml:space="preserve"> </w:t>
      </w:r>
      <w:r>
        <w:t>went</w:t>
      </w:r>
      <w:r>
        <w:rPr>
          <w:spacing w:val="-11"/>
        </w:rPr>
        <w:t xml:space="preserve"> </w:t>
      </w:r>
      <w:r>
        <w:t>in</w:t>
      </w:r>
      <w:r>
        <w:rPr>
          <w:spacing w:val="-10"/>
        </w:rPr>
        <w:t xml:space="preserve"> </w:t>
      </w:r>
      <w:r>
        <w:t>play,</w:t>
      </w:r>
      <w:r>
        <w:rPr>
          <w:spacing w:val="-1"/>
        </w:rPr>
        <w:t xml:space="preserve"> </w:t>
      </w:r>
      <w:r>
        <w:rPr>
          <w:spacing w:val="-3"/>
        </w:rPr>
        <w:t>attended</w:t>
      </w:r>
      <w:r>
        <w:rPr>
          <w:spacing w:val="-11"/>
        </w:rPr>
        <w:t xml:space="preserve"> </w:t>
      </w:r>
      <w:r>
        <w:rPr>
          <w:spacing w:val="-3"/>
        </w:rPr>
        <w:t>by</w:t>
      </w:r>
      <w:r>
        <w:rPr>
          <w:spacing w:val="-11"/>
        </w:rPr>
        <w:t xml:space="preserve"> </w:t>
      </w:r>
      <w:r>
        <w:rPr>
          <w:spacing w:val="-3"/>
        </w:rPr>
        <w:t>the</w:t>
      </w:r>
      <w:r>
        <w:rPr>
          <w:spacing w:val="-11"/>
        </w:rPr>
        <w:t xml:space="preserve"> </w:t>
      </w:r>
      <w:r>
        <w:rPr>
          <w:spacing w:val="-3"/>
        </w:rPr>
        <w:t>maids</w:t>
      </w:r>
      <w:r>
        <w:rPr>
          <w:spacing w:val="-10"/>
        </w:rPr>
        <w:t xml:space="preserve"> </w:t>
      </w:r>
      <w:r>
        <w:rPr>
          <w:spacing w:val="-3"/>
        </w:rPr>
        <w:t>of</w:t>
      </w:r>
      <w:r>
        <w:rPr>
          <w:spacing w:val="-11"/>
        </w:rPr>
        <w:t xml:space="preserve"> </w:t>
      </w:r>
      <w:r>
        <w:rPr>
          <w:spacing w:val="-3"/>
        </w:rPr>
        <w:t>Tyre.</w:t>
      </w:r>
      <w:r>
        <w:rPr>
          <w:spacing w:val="-11"/>
        </w:rPr>
        <w:t xml:space="preserve"> </w:t>
      </w:r>
      <w:r>
        <w:rPr>
          <w:spacing w:val="-3"/>
        </w:rPr>
        <w:t>Can</w:t>
      </w:r>
      <w:r>
        <w:rPr>
          <w:spacing w:val="-10"/>
        </w:rPr>
        <w:t xml:space="preserve"> </w:t>
      </w:r>
      <w:r>
        <w:rPr>
          <w:spacing w:val="-3"/>
        </w:rPr>
        <w:t>love</w:t>
      </w:r>
      <w:r>
        <w:rPr>
          <w:spacing w:val="-11"/>
        </w:rPr>
        <w:t xml:space="preserve"> </w:t>
      </w:r>
      <w:proofErr w:type="gramStart"/>
      <w:r>
        <w:rPr>
          <w:spacing w:val="-3"/>
        </w:rPr>
        <w:t>abide</w:t>
      </w:r>
      <w:proofErr w:type="gramEnd"/>
      <w:r>
        <w:rPr>
          <w:spacing w:val="-11"/>
        </w:rPr>
        <w:t xml:space="preserve"> </w:t>
      </w:r>
      <w:r>
        <w:rPr>
          <w:spacing w:val="-3"/>
        </w:rPr>
        <w:t>the</w:t>
      </w:r>
      <w:r>
        <w:rPr>
          <w:spacing w:val="-11"/>
        </w:rPr>
        <w:t xml:space="preserve"> </w:t>
      </w:r>
      <w:r>
        <w:rPr>
          <w:spacing w:val="-3"/>
        </w:rPr>
        <w:t>majesty</w:t>
      </w:r>
      <w:r>
        <w:rPr>
          <w:spacing w:val="-10"/>
        </w:rPr>
        <w:t xml:space="preserve"> </w:t>
      </w:r>
      <w:r>
        <w:rPr>
          <w:spacing w:val="-3"/>
        </w:rPr>
        <w:t>of</w:t>
      </w:r>
      <w:r>
        <w:rPr>
          <w:spacing w:val="-11"/>
        </w:rPr>
        <w:t xml:space="preserve"> </w:t>
      </w:r>
      <w:r>
        <w:rPr>
          <w:spacing w:val="-3"/>
        </w:rPr>
        <w:t>kings?</w:t>
      </w:r>
      <w:r>
        <w:rPr>
          <w:spacing w:val="-11"/>
        </w:rPr>
        <w:t xml:space="preserve"> </w:t>
      </w:r>
      <w:r>
        <w:rPr>
          <w:spacing w:val="-3"/>
        </w:rPr>
        <w:t>Love</w:t>
      </w:r>
      <w:r>
        <w:rPr>
          <w:spacing w:val="-10"/>
        </w:rPr>
        <w:t xml:space="preserve"> </w:t>
      </w:r>
      <w:r>
        <w:rPr>
          <w:spacing w:val="-3"/>
        </w:rPr>
        <w:t>cannot</w:t>
      </w:r>
      <w:r>
        <w:rPr>
          <w:spacing w:val="-11"/>
        </w:rPr>
        <w:t xml:space="preserve"> </w:t>
      </w:r>
      <w:r>
        <w:rPr>
          <w:spacing w:val="-3"/>
        </w:rPr>
        <w:t>always</w:t>
      </w:r>
      <w:r>
        <w:rPr>
          <w:spacing w:val="-11"/>
        </w:rPr>
        <w:t xml:space="preserve"> </w:t>
      </w:r>
      <w:r>
        <w:rPr>
          <w:spacing w:val="-3"/>
        </w:rPr>
        <w:t>dwell</w:t>
      </w:r>
      <w:r>
        <w:rPr>
          <w:spacing w:val="-11"/>
        </w:rPr>
        <w:t xml:space="preserve"> </w:t>
      </w:r>
      <w:r>
        <w:t>upon</w:t>
      </w:r>
      <w:r>
        <w:rPr>
          <w:spacing w:val="-10"/>
        </w:rPr>
        <w:t xml:space="preserve"> </w:t>
      </w:r>
      <w:r>
        <w:t>a</w:t>
      </w:r>
      <w:r>
        <w:rPr>
          <w:spacing w:val="-11"/>
        </w:rPr>
        <w:t xml:space="preserve"> </w:t>
      </w:r>
      <w:r>
        <w:t>throne.</w:t>
      </w:r>
    </w:p>
    <w:p w14:paraId="1E624329" w14:textId="77777777" w:rsidR="002672F3" w:rsidRDefault="002672F3" w:rsidP="002672F3">
      <w:pPr>
        <w:pStyle w:val="Body"/>
      </w:pPr>
    </w:p>
    <w:p w14:paraId="0F4D031D" w14:textId="77777777" w:rsidR="003A417A" w:rsidRDefault="003A417A" w:rsidP="002672F3">
      <w:pPr>
        <w:pStyle w:val="Heading4"/>
      </w:pPr>
      <w:r>
        <w:rPr>
          <w:w w:val="95"/>
        </w:rPr>
        <w:t>Europa</w:t>
      </w:r>
      <w:r>
        <w:rPr>
          <w:spacing w:val="-2"/>
          <w:w w:val="95"/>
        </w:rPr>
        <w:t xml:space="preserve"> </w:t>
      </w:r>
      <w:r>
        <w:rPr>
          <w:w w:val="95"/>
        </w:rPr>
        <w:t>and</w:t>
      </w:r>
      <w:r>
        <w:rPr>
          <w:spacing w:val="-2"/>
          <w:w w:val="95"/>
        </w:rPr>
        <w:t xml:space="preserve"> </w:t>
      </w:r>
      <w:r>
        <w:rPr>
          <w:w w:val="95"/>
        </w:rPr>
        <w:t>Jupiter:</w:t>
      </w:r>
      <w:r>
        <w:rPr>
          <w:spacing w:val="-1"/>
          <w:w w:val="95"/>
        </w:rPr>
        <w:t xml:space="preserve"> </w:t>
      </w:r>
      <w:r>
        <w:rPr>
          <w:w w:val="95"/>
        </w:rPr>
        <w:t>The</w:t>
      </w:r>
      <w:r>
        <w:rPr>
          <w:spacing w:val="-2"/>
          <w:w w:val="95"/>
        </w:rPr>
        <w:t xml:space="preserve"> </w:t>
      </w:r>
      <w:r>
        <w:rPr>
          <w:w w:val="95"/>
        </w:rPr>
        <w:t>House</w:t>
      </w:r>
      <w:r>
        <w:rPr>
          <w:spacing w:val="-1"/>
          <w:w w:val="95"/>
        </w:rPr>
        <w:t xml:space="preserve"> </w:t>
      </w:r>
      <w:r>
        <w:rPr>
          <w:w w:val="95"/>
        </w:rPr>
        <w:t>of</w:t>
      </w:r>
      <w:r>
        <w:rPr>
          <w:spacing w:val="-2"/>
          <w:w w:val="95"/>
        </w:rPr>
        <w:t xml:space="preserve"> </w:t>
      </w:r>
      <w:r>
        <w:rPr>
          <w:w w:val="95"/>
        </w:rPr>
        <w:t>Cadmus</w:t>
      </w:r>
    </w:p>
    <w:p w14:paraId="187D35D2" w14:textId="77777777" w:rsidR="003A417A" w:rsidRDefault="003A417A" w:rsidP="002672F3">
      <w:pPr>
        <w:pStyle w:val="Body"/>
      </w:pPr>
      <w:r>
        <w:t>Jove</w:t>
      </w:r>
      <w:r>
        <w:rPr>
          <w:spacing w:val="-9"/>
        </w:rPr>
        <w:t xml:space="preserve"> </w:t>
      </w:r>
      <w:r>
        <w:t>laid</w:t>
      </w:r>
      <w:r>
        <w:rPr>
          <w:spacing w:val="-8"/>
        </w:rPr>
        <w:t xml:space="preserve"> </w:t>
      </w:r>
      <w:r>
        <w:t>aside</w:t>
      </w:r>
      <w:r>
        <w:rPr>
          <w:spacing w:val="-9"/>
        </w:rPr>
        <w:t xml:space="preserve"> </w:t>
      </w:r>
      <w:r>
        <w:t>his</w:t>
      </w:r>
      <w:r>
        <w:rPr>
          <w:spacing w:val="-8"/>
        </w:rPr>
        <w:t xml:space="preserve"> </w:t>
      </w:r>
      <w:r>
        <w:t>glorious</w:t>
      </w:r>
      <w:r>
        <w:rPr>
          <w:spacing w:val="-9"/>
        </w:rPr>
        <w:t xml:space="preserve"> </w:t>
      </w:r>
      <w:r>
        <w:t>dignity,</w:t>
      </w:r>
      <w:r>
        <w:rPr>
          <w:spacing w:val="-8"/>
        </w:rPr>
        <w:t xml:space="preserve"> </w:t>
      </w:r>
      <w:r>
        <w:t>for</w:t>
      </w:r>
      <w:r>
        <w:rPr>
          <w:spacing w:val="-9"/>
        </w:rPr>
        <w:t xml:space="preserve"> </w:t>
      </w:r>
      <w:r>
        <w:t>he</w:t>
      </w:r>
      <w:r>
        <w:rPr>
          <w:spacing w:val="-8"/>
        </w:rPr>
        <w:t xml:space="preserve"> </w:t>
      </w:r>
      <w:r>
        <w:t>assumed</w:t>
      </w:r>
      <w:r>
        <w:rPr>
          <w:spacing w:val="-8"/>
        </w:rPr>
        <w:t xml:space="preserve"> </w:t>
      </w:r>
      <w:r>
        <w:t>the</w:t>
      </w:r>
      <w:r>
        <w:rPr>
          <w:spacing w:val="-9"/>
        </w:rPr>
        <w:t xml:space="preserve"> </w:t>
      </w:r>
      <w:r>
        <w:t>semblance</w:t>
      </w:r>
      <w:r>
        <w:rPr>
          <w:spacing w:val="-8"/>
        </w:rPr>
        <w:t xml:space="preserve"> </w:t>
      </w:r>
      <w:r>
        <w:t>of</w:t>
      </w:r>
      <w:r>
        <w:rPr>
          <w:spacing w:val="-9"/>
        </w:rPr>
        <w:t xml:space="preserve"> </w:t>
      </w:r>
      <w:r>
        <w:t>a</w:t>
      </w:r>
      <w:r>
        <w:rPr>
          <w:spacing w:val="-8"/>
        </w:rPr>
        <w:t xml:space="preserve"> </w:t>
      </w:r>
      <w:r>
        <w:t>bull</w:t>
      </w:r>
      <w:r>
        <w:rPr>
          <w:spacing w:val="-9"/>
        </w:rPr>
        <w:t xml:space="preserve"> </w:t>
      </w:r>
      <w:r>
        <w:t>and</w:t>
      </w:r>
      <w:r>
        <w:rPr>
          <w:spacing w:val="-8"/>
        </w:rPr>
        <w:t xml:space="preserve"> </w:t>
      </w:r>
      <w:r>
        <w:t>mingled</w:t>
      </w:r>
      <w:r>
        <w:rPr>
          <w:spacing w:val="-9"/>
        </w:rPr>
        <w:t xml:space="preserve"> </w:t>
      </w:r>
      <w:r>
        <w:t>with</w:t>
      </w:r>
      <w:r>
        <w:rPr>
          <w:spacing w:val="-8"/>
        </w:rPr>
        <w:t xml:space="preserve"> </w:t>
      </w:r>
      <w:r>
        <w:t>the</w:t>
      </w:r>
      <w:r>
        <w:rPr>
          <w:spacing w:val="-8"/>
        </w:rPr>
        <w:t xml:space="preserve"> </w:t>
      </w:r>
      <w:r>
        <w:t>bullocks</w:t>
      </w:r>
      <w:r>
        <w:rPr>
          <w:spacing w:val="-9"/>
        </w:rPr>
        <w:t xml:space="preserve"> </w:t>
      </w:r>
      <w:r>
        <w:t>in</w:t>
      </w:r>
      <w:r>
        <w:rPr>
          <w:spacing w:val="-8"/>
        </w:rPr>
        <w:t xml:space="preserve"> </w:t>
      </w:r>
      <w:r>
        <w:t>the</w:t>
      </w:r>
      <w:r>
        <w:rPr>
          <w:spacing w:val="-52"/>
        </w:rPr>
        <w:t xml:space="preserve"> </w:t>
      </w:r>
      <w:r>
        <w:t>groves,</w:t>
      </w:r>
      <w:r>
        <w:rPr>
          <w:spacing w:val="-7"/>
        </w:rPr>
        <w:t xml:space="preserve"> </w:t>
      </w:r>
      <w:r>
        <w:t>his</w:t>
      </w:r>
      <w:r>
        <w:rPr>
          <w:spacing w:val="-6"/>
        </w:rPr>
        <w:t xml:space="preserve"> </w:t>
      </w:r>
      <w:r>
        <w:t>colour</w:t>
      </w:r>
      <w:r>
        <w:rPr>
          <w:spacing w:val="-6"/>
        </w:rPr>
        <w:t xml:space="preserve"> </w:t>
      </w:r>
      <w:r>
        <w:t>white</w:t>
      </w:r>
      <w:r>
        <w:rPr>
          <w:spacing w:val="-6"/>
        </w:rPr>
        <w:t xml:space="preserve"> </w:t>
      </w:r>
      <w:r>
        <w:t>as</w:t>
      </w:r>
      <w:r>
        <w:rPr>
          <w:spacing w:val="-6"/>
        </w:rPr>
        <w:t xml:space="preserve"> </w:t>
      </w:r>
      <w:r>
        <w:t>virgin</w:t>
      </w:r>
      <w:r>
        <w:rPr>
          <w:spacing w:val="-6"/>
        </w:rPr>
        <w:t xml:space="preserve"> </w:t>
      </w:r>
      <w:r>
        <w:t>snow,</w:t>
      </w:r>
      <w:r>
        <w:rPr>
          <w:spacing w:val="-6"/>
        </w:rPr>
        <w:t xml:space="preserve"> </w:t>
      </w:r>
      <w:r>
        <w:t>untrod,</w:t>
      </w:r>
      <w:r>
        <w:rPr>
          <w:spacing w:val="-7"/>
        </w:rPr>
        <w:t xml:space="preserve"> </w:t>
      </w:r>
      <w:r>
        <w:t>unmelted</w:t>
      </w:r>
      <w:r>
        <w:rPr>
          <w:spacing w:val="-6"/>
        </w:rPr>
        <w:t xml:space="preserve"> </w:t>
      </w:r>
      <w:r>
        <w:t>by</w:t>
      </w:r>
      <w:r>
        <w:rPr>
          <w:spacing w:val="-6"/>
        </w:rPr>
        <w:t xml:space="preserve"> </w:t>
      </w:r>
      <w:r>
        <w:t>the</w:t>
      </w:r>
      <w:r>
        <w:rPr>
          <w:spacing w:val="-6"/>
        </w:rPr>
        <w:t xml:space="preserve"> </w:t>
      </w:r>
      <w:r>
        <w:t>watery</w:t>
      </w:r>
      <w:r>
        <w:rPr>
          <w:spacing w:val="-6"/>
        </w:rPr>
        <w:t xml:space="preserve"> </w:t>
      </w:r>
      <w:r>
        <w:t>Southern</w:t>
      </w:r>
      <w:r>
        <w:rPr>
          <w:spacing w:val="-6"/>
        </w:rPr>
        <w:t xml:space="preserve"> </w:t>
      </w:r>
      <w:r>
        <w:t>Wind.</w:t>
      </w:r>
    </w:p>
    <w:p w14:paraId="16867B4E" w14:textId="77777777" w:rsidR="003A417A" w:rsidRDefault="003A417A" w:rsidP="002672F3">
      <w:pPr>
        <w:pStyle w:val="Body"/>
      </w:pPr>
      <w:r>
        <w:t>His neck was thick with muscles, dewlaps hung between his shoulders; and his polished horns, so small and</w:t>
      </w:r>
      <w:r>
        <w:rPr>
          <w:spacing w:val="1"/>
        </w:rPr>
        <w:t xml:space="preserve"> </w:t>
      </w:r>
      <w:r>
        <w:t>beautifully</w:t>
      </w:r>
      <w:r>
        <w:rPr>
          <w:spacing w:val="-6"/>
        </w:rPr>
        <w:t xml:space="preserve"> </w:t>
      </w:r>
      <w:r>
        <w:t>set,</w:t>
      </w:r>
      <w:r>
        <w:rPr>
          <w:spacing w:val="-5"/>
        </w:rPr>
        <w:t xml:space="preserve"> </w:t>
      </w:r>
      <w:r>
        <w:t>appeared</w:t>
      </w:r>
      <w:r>
        <w:rPr>
          <w:spacing w:val="-5"/>
        </w:rPr>
        <w:t xml:space="preserve"> </w:t>
      </w:r>
      <w:r>
        <w:t>the</w:t>
      </w:r>
      <w:r>
        <w:rPr>
          <w:spacing w:val="-5"/>
        </w:rPr>
        <w:t xml:space="preserve"> </w:t>
      </w:r>
      <w:r>
        <w:t>artifice</w:t>
      </w:r>
      <w:r>
        <w:rPr>
          <w:spacing w:val="-5"/>
        </w:rPr>
        <w:t xml:space="preserve"> </w:t>
      </w:r>
      <w:r>
        <w:t>of</w:t>
      </w:r>
      <w:r>
        <w:rPr>
          <w:spacing w:val="-5"/>
        </w:rPr>
        <w:t xml:space="preserve"> </w:t>
      </w:r>
      <w:r>
        <w:t>man;</w:t>
      </w:r>
      <w:r>
        <w:rPr>
          <w:spacing w:val="-5"/>
        </w:rPr>
        <w:t xml:space="preserve"> </w:t>
      </w:r>
      <w:r>
        <w:t>fashioned</w:t>
      </w:r>
      <w:r>
        <w:rPr>
          <w:spacing w:val="-5"/>
        </w:rPr>
        <w:t xml:space="preserve"> </w:t>
      </w:r>
      <w:r>
        <w:t>as</w:t>
      </w:r>
      <w:r>
        <w:rPr>
          <w:spacing w:val="-5"/>
        </w:rPr>
        <w:t xml:space="preserve"> </w:t>
      </w:r>
      <w:r>
        <w:t>fair</w:t>
      </w:r>
      <w:r>
        <w:rPr>
          <w:spacing w:val="-5"/>
        </w:rPr>
        <w:t xml:space="preserve"> </w:t>
      </w:r>
      <w:r>
        <w:t>and</w:t>
      </w:r>
      <w:r>
        <w:rPr>
          <w:spacing w:val="-5"/>
        </w:rPr>
        <w:t xml:space="preserve"> </w:t>
      </w:r>
      <w:r>
        <w:t>more</w:t>
      </w:r>
      <w:r>
        <w:rPr>
          <w:spacing w:val="-5"/>
        </w:rPr>
        <w:t xml:space="preserve"> </w:t>
      </w:r>
      <w:r>
        <w:lastRenderedPageBreak/>
        <w:t>transparent</w:t>
      </w:r>
      <w:r>
        <w:rPr>
          <w:spacing w:val="-6"/>
        </w:rPr>
        <w:t xml:space="preserve"> </w:t>
      </w:r>
      <w:r>
        <w:t>than</w:t>
      </w:r>
      <w:r>
        <w:rPr>
          <w:spacing w:val="-5"/>
        </w:rPr>
        <w:t xml:space="preserve"> </w:t>
      </w:r>
      <w:r>
        <w:t>a</w:t>
      </w:r>
      <w:r>
        <w:rPr>
          <w:spacing w:val="-5"/>
        </w:rPr>
        <w:t xml:space="preserve"> </w:t>
      </w:r>
      <w:r>
        <w:t>lucent</w:t>
      </w:r>
      <w:r>
        <w:rPr>
          <w:spacing w:val="-5"/>
        </w:rPr>
        <w:t xml:space="preserve"> </w:t>
      </w:r>
      <w:r>
        <w:t>gem.</w:t>
      </w:r>
      <w:r>
        <w:rPr>
          <w:spacing w:val="-5"/>
        </w:rPr>
        <w:t xml:space="preserve"> </w:t>
      </w:r>
      <w:r>
        <w:t>His</w:t>
      </w:r>
      <w:r>
        <w:rPr>
          <w:spacing w:val="-5"/>
        </w:rPr>
        <w:t xml:space="preserve"> </w:t>
      </w:r>
      <w:r>
        <w:t>forehead</w:t>
      </w:r>
      <w:r>
        <w:rPr>
          <w:spacing w:val="-52"/>
        </w:rPr>
        <w:t xml:space="preserve"> </w:t>
      </w:r>
      <w:r>
        <w:t>was</w:t>
      </w:r>
      <w:r>
        <w:rPr>
          <w:spacing w:val="-8"/>
        </w:rPr>
        <w:t xml:space="preserve"> </w:t>
      </w:r>
      <w:r>
        <w:t>not</w:t>
      </w:r>
      <w:r>
        <w:rPr>
          <w:spacing w:val="-7"/>
        </w:rPr>
        <w:t xml:space="preserve"> </w:t>
      </w:r>
      <w:r>
        <w:t>lowered</w:t>
      </w:r>
      <w:r>
        <w:rPr>
          <w:spacing w:val="-7"/>
        </w:rPr>
        <w:t xml:space="preserve"> </w:t>
      </w:r>
      <w:r>
        <w:t>for</w:t>
      </w:r>
      <w:r>
        <w:rPr>
          <w:spacing w:val="-8"/>
        </w:rPr>
        <w:t xml:space="preserve"> </w:t>
      </w:r>
      <w:r>
        <w:t>attack,</w:t>
      </w:r>
      <w:r>
        <w:rPr>
          <w:spacing w:val="-7"/>
        </w:rPr>
        <w:t xml:space="preserve"> </w:t>
      </w:r>
      <w:r>
        <w:t>nor</w:t>
      </w:r>
      <w:r>
        <w:rPr>
          <w:spacing w:val="-7"/>
        </w:rPr>
        <w:t xml:space="preserve"> </w:t>
      </w:r>
      <w:r>
        <w:t>was</w:t>
      </w:r>
      <w:r>
        <w:rPr>
          <w:spacing w:val="-7"/>
        </w:rPr>
        <w:t xml:space="preserve"> </w:t>
      </w:r>
      <w:r>
        <w:t>there</w:t>
      </w:r>
      <w:r>
        <w:rPr>
          <w:spacing w:val="-8"/>
        </w:rPr>
        <w:t xml:space="preserve"> </w:t>
      </w:r>
      <w:r>
        <w:t>fury</w:t>
      </w:r>
      <w:r>
        <w:rPr>
          <w:spacing w:val="-7"/>
        </w:rPr>
        <w:t xml:space="preserve"> </w:t>
      </w:r>
      <w:r>
        <w:t>in</w:t>
      </w:r>
      <w:r>
        <w:rPr>
          <w:spacing w:val="-7"/>
        </w:rPr>
        <w:t xml:space="preserve"> </w:t>
      </w:r>
      <w:r>
        <w:t>his</w:t>
      </w:r>
      <w:r>
        <w:rPr>
          <w:spacing w:val="-8"/>
        </w:rPr>
        <w:t xml:space="preserve"> </w:t>
      </w:r>
      <w:r>
        <w:t>open</w:t>
      </w:r>
      <w:r>
        <w:rPr>
          <w:spacing w:val="-7"/>
        </w:rPr>
        <w:t xml:space="preserve"> </w:t>
      </w:r>
      <w:r>
        <w:t>eyes;</w:t>
      </w:r>
      <w:r>
        <w:rPr>
          <w:spacing w:val="-7"/>
        </w:rPr>
        <w:t xml:space="preserve"> </w:t>
      </w:r>
      <w:r>
        <w:t>the</w:t>
      </w:r>
      <w:r>
        <w:rPr>
          <w:spacing w:val="-7"/>
        </w:rPr>
        <w:t xml:space="preserve"> </w:t>
      </w:r>
      <w:r>
        <w:t>love</w:t>
      </w:r>
      <w:r>
        <w:rPr>
          <w:spacing w:val="-8"/>
        </w:rPr>
        <w:t xml:space="preserve"> </w:t>
      </w:r>
      <w:r>
        <w:t>of</w:t>
      </w:r>
      <w:r>
        <w:rPr>
          <w:spacing w:val="-7"/>
        </w:rPr>
        <w:t xml:space="preserve"> </w:t>
      </w:r>
      <w:r>
        <w:t>peace</w:t>
      </w:r>
      <w:r>
        <w:rPr>
          <w:spacing w:val="-7"/>
        </w:rPr>
        <w:t xml:space="preserve"> </w:t>
      </w:r>
      <w:r>
        <w:t>was</w:t>
      </w:r>
      <w:r>
        <w:rPr>
          <w:spacing w:val="-8"/>
        </w:rPr>
        <w:t xml:space="preserve"> </w:t>
      </w:r>
      <w:r>
        <w:t>in</w:t>
      </w:r>
      <w:r>
        <w:rPr>
          <w:spacing w:val="-7"/>
        </w:rPr>
        <w:t xml:space="preserve"> </w:t>
      </w:r>
      <w:r>
        <w:t>his</w:t>
      </w:r>
      <w:r>
        <w:rPr>
          <w:spacing w:val="-7"/>
        </w:rPr>
        <w:t xml:space="preserve"> </w:t>
      </w:r>
      <w:r>
        <w:t>countenance.</w:t>
      </w:r>
    </w:p>
    <w:p w14:paraId="403513C9" w14:textId="77777777" w:rsidR="003A417A" w:rsidRDefault="003A417A" w:rsidP="002672F3">
      <w:pPr>
        <w:pStyle w:val="Body"/>
      </w:pPr>
      <w:r>
        <w:t>When she beheld his beauty and mild eyes, the daughter of Agenor was amazed; but, daring not to touch him,</w:t>
      </w:r>
      <w:r>
        <w:rPr>
          <w:spacing w:val="1"/>
        </w:rPr>
        <w:t xml:space="preserve"> </w:t>
      </w:r>
      <w:r>
        <w:t>stood</w:t>
      </w:r>
      <w:r>
        <w:rPr>
          <w:spacing w:val="-5"/>
        </w:rPr>
        <w:t xml:space="preserve"> </w:t>
      </w:r>
      <w:r>
        <w:t>apart</w:t>
      </w:r>
      <w:r>
        <w:rPr>
          <w:spacing w:val="-5"/>
        </w:rPr>
        <w:t xml:space="preserve"> </w:t>
      </w:r>
      <w:r>
        <w:t>until</w:t>
      </w:r>
      <w:r>
        <w:rPr>
          <w:spacing w:val="-5"/>
        </w:rPr>
        <w:t xml:space="preserve"> </w:t>
      </w:r>
      <w:r>
        <w:t>her</w:t>
      </w:r>
      <w:r>
        <w:rPr>
          <w:spacing w:val="-4"/>
        </w:rPr>
        <w:t xml:space="preserve"> </w:t>
      </w:r>
      <w:r>
        <w:t>virgin</w:t>
      </w:r>
      <w:r>
        <w:rPr>
          <w:spacing w:val="-5"/>
        </w:rPr>
        <w:t xml:space="preserve"> </w:t>
      </w:r>
      <w:r>
        <w:t>fears</w:t>
      </w:r>
      <w:r>
        <w:rPr>
          <w:spacing w:val="-5"/>
        </w:rPr>
        <w:t xml:space="preserve"> </w:t>
      </w:r>
      <w:r>
        <w:t>were</w:t>
      </w:r>
      <w:r>
        <w:rPr>
          <w:spacing w:val="-5"/>
        </w:rPr>
        <w:t xml:space="preserve"> </w:t>
      </w:r>
      <w:r>
        <w:t>quieted;</w:t>
      </w:r>
      <w:r>
        <w:rPr>
          <w:spacing w:val="-4"/>
        </w:rPr>
        <w:t xml:space="preserve"> </w:t>
      </w:r>
      <w:r>
        <w:t>then,</w:t>
      </w:r>
      <w:r>
        <w:rPr>
          <w:spacing w:val="-5"/>
        </w:rPr>
        <w:t xml:space="preserve"> </w:t>
      </w:r>
      <w:r>
        <w:t>near</w:t>
      </w:r>
      <w:r>
        <w:rPr>
          <w:spacing w:val="-5"/>
        </w:rPr>
        <w:t xml:space="preserve"> </w:t>
      </w:r>
      <w:r>
        <w:t>him,</w:t>
      </w:r>
      <w:r>
        <w:rPr>
          <w:spacing w:val="-5"/>
        </w:rPr>
        <w:t xml:space="preserve"> </w:t>
      </w:r>
      <w:r>
        <w:t>fragrant</w:t>
      </w:r>
      <w:r>
        <w:rPr>
          <w:spacing w:val="-4"/>
        </w:rPr>
        <w:t xml:space="preserve"> </w:t>
      </w:r>
      <w:r>
        <w:t>flowers</w:t>
      </w:r>
      <w:r>
        <w:rPr>
          <w:spacing w:val="-5"/>
        </w:rPr>
        <w:t xml:space="preserve"> </w:t>
      </w:r>
      <w:r>
        <w:t>in</w:t>
      </w:r>
      <w:r>
        <w:rPr>
          <w:spacing w:val="-5"/>
        </w:rPr>
        <w:t xml:space="preserve"> </w:t>
      </w:r>
      <w:r>
        <w:t>her</w:t>
      </w:r>
      <w:r>
        <w:rPr>
          <w:spacing w:val="-5"/>
        </w:rPr>
        <w:t xml:space="preserve"> </w:t>
      </w:r>
      <w:r>
        <w:t>hand</w:t>
      </w:r>
      <w:r>
        <w:rPr>
          <w:spacing w:val="-4"/>
        </w:rPr>
        <w:t xml:space="preserve"> </w:t>
      </w:r>
      <w:r>
        <w:t>she</w:t>
      </w:r>
      <w:r>
        <w:rPr>
          <w:spacing w:val="-5"/>
        </w:rPr>
        <w:t xml:space="preserve"> </w:t>
      </w:r>
      <w:proofErr w:type="gramStart"/>
      <w:r>
        <w:t>offered,—</w:t>
      </w:r>
      <w:proofErr w:type="gramEnd"/>
      <w:r>
        <w:t>tempting,</w:t>
      </w:r>
      <w:r>
        <w:rPr>
          <w:spacing w:val="-52"/>
        </w:rPr>
        <w:t xml:space="preserve"> </w:t>
      </w:r>
      <w:r>
        <w:t>to</w:t>
      </w:r>
      <w:r>
        <w:rPr>
          <w:spacing w:val="-6"/>
        </w:rPr>
        <w:t xml:space="preserve"> </w:t>
      </w:r>
      <w:r>
        <w:t>his</w:t>
      </w:r>
      <w:r>
        <w:rPr>
          <w:spacing w:val="-5"/>
        </w:rPr>
        <w:t xml:space="preserve"> </w:t>
      </w:r>
      <w:r>
        <w:t>gentle</w:t>
      </w:r>
      <w:r>
        <w:rPr>
          <w:spacing w:val="-5"/>
        </w:rPr>
        <w:t xml:space="preserve"> </w:t>
      </w:r>
      <w:r>
        <w:t>mouth:</w:t>
      </w:r>
      <w:r>
        <w:rPr>
          <w:spacing w:val="-6"/>
        </w:rPr>
        <w:t xml:space="preserve"> </w:t>
      </w:r>
      <w:r>
        <w:t>and</w:t>
      </w:r>
      <w:r>
        <w:rPr>
          <w:spacing w:val="-5"/>
        </w:rPr>
        <w:t xml:space="preserve"> </w:t>
      </w:r>
      <w:r>
        <w:t>then</w:t>
      </w:r>
      <w:r>
        <w:rPr>
          <w:spacing w:val="-5"/>
        </w:rPr>
        <w:t xml:space="preserve"> </w:t>
      </w:r>
      <w:r>
        <w:t>the</w:t>
      </w:r>
      <w:r>
        <w:rPr>
          <w:spacing w:val="-6"/>
        </w:rPr>
        <w:t xml:space="preserve"> </w:t>
      </w:r>
      <w:r>
        <w:t>loving</w:t>
      </w:r>
      <w:r>
        <w:rPr>
          <w:spacing w:val="-5"/>
        </w:rPr>
        <w:t xml:space="preserve"> </w:t>
      </w:r>
      <w:r>
        <w:t>god</w:t>
      </w:r>
      <w:r>
        <w:rPr>
          <w:spacing w:val="-5"/>
        </w:rPr>
        <w:t xml:space="preserve"> </w:t>
      </w:r>
      <w:r>
        <w:t>in</w:t>
      </w:r>
      <w:r>
        <w:rPr>
          <w:spacing w:val="-6"/>
        </w:rPr>
        <w:t xml:space="preserve"> </w:t>
      </w:r>
      <w:r>
        <w:t>his</w:t>
      </w:r>
      <w:r>
        <w:rPr>
          <w:spacing w:val="-5"/>
        </w:rPr>
        <w:t xml:space="preserve"> </w:t>
      </w:r>
      <w:r>
        <w:t>great</w:t>
      </w:r>
      <w:r>
        <w:rPr>
          <w:spacing w:val="-5"/>
        </w:rPr>
        <w:t xml:space="preserve"> </w:t>
      </w:r>
      <w:r>
        <w:t>joy</w:t>
      </w:r>
      <w:r>
        <w:rPr>
          <w:spacing w:val="-6"/>
        </w:rPr>
        <w:t xml:space="preserve"> </w:t>
      </w:r>
      <w:r>
        <w:t>kissed</w:t>
      </w:r>
      <w:r>
        <w:rPr>
          <w:spacing w:val="-5"/>
        </w:rPr>
        <w:t xml:space="preserve"> </w:t>
      </w:r>
      <w:r>
        <w:t>her</w:t>
      </w:r>
      <w:r>
        <w:rPr>
          <w:spacing w:val="-5"/>
        </w:rPr>
        <w:t xml:space="preserve"> </w:t>
      </w:r>
      <w:r>
        <w:t>sweet</w:t>
      </w:r>
      <w:r>
        <w:rPr>
          <w:spacing w:val="-6"/>
        </w:rPr>
        <w:t xml:space="preserve"> </w:t>
      </w:r>
      <w:r>
        <w:t>hands,</w:t>
      </w:r>
      <w:r>
        <w:rPr>
          <w:spacing w:val="-5"/>
        </w:rPr>
        <w:t xml:space="preserve"> </w:t>
      </w:r>
      <w:r>
        <w:t>and</w:t>
      </w:r>
      <w:r>
        <w:rPr>
          <w:spacing w:val="-5"/>
        </w:rPr>
        <w:t xml:space="preserve"> </w:t>
      </w:r>
      <w:r>
        <w:t>could</w:t>
      </w:r>
      <w:r>
        <w:rPr>
          <w:spacing w:val="-6"/>
        </w:rPr>
        <w:t xml:space="preserve"> </w:t>
      </w:r>
      <w:r>
        <w:t>not</w:t>
      </w:r>
      <w:r>
        <w:rPr>
          <w:spacing w:val="-5"/>
        </w:rPr>
        <w:t xml:space="preserve"> </w:t>
      </w:r>
      <w:r>
        <w:t>wait</w:t>
      </w:r>
      <w:r>
        <w:rPr>
          <w:spacing w:val="-5"/>
        </w:rPr>
        <w:t xml:space="preserve"> </w:t>
      </w:r>
      <w:r>
        <w:t>her</w:t>
      </w:r>
      <w:r>
        <w:rPr>
          <w:spacing w:val="-6"/>
        </w:rPr>
        <w:t xml:space="preserve"> </w:t>
      </w:r>
      <w:r>
        <w:t>will.</w:t>
      </w:r>
    </w:p>
    <w:p w14:paraId="4F44E58D" w14:textId="77777777" w:rsidR="003A417A" w:rsidRDefault="003A417A" w:rsidP="002672F3">
      <w:pPr>
        <w:pStyle w:val="Body"/>
      </w:pPr>
      <w:r>
        <w:t>Jove</w:t>
      </w:r>
      <w:r>
        <w:rPr>
          <w:spacing w:val="-7"/>
        </w:rPr>
        <w:t xml:space="preserve"> </w:t>
      </w:r>
      <w:r>
        <w:t>then</w:t>
      </w:r>
      <w:r>
        <w:rPr>
          <w:spacing w:val="-7"/>
        </w:rPr>
        <w:t xml:space="preserve"> </w:t>
      </w:r>
      <w:r>
        <w:t>began</w:t>
      </w:r>
      <w:r>
        <w:rPr>
          <w:spacing w:val="-7"/>
        </w:rPr>
        <w:t xml:space="preserve"> </w:t>
      </w:r>
      <w:r>
        <w:t>to</w:t>
      </w:r>
      <w:r>
        <w:rPr>
          <w:spacing w:val="-7"/>
        </w:rPr>
        <w:t xml:space="preserve"> </w:t>
      </w:r>
      <w:r>
        <w:t>frisk</w:t>
      </w:r>
      <w:r>
        <w:rPr>
          <w:spacing w:val="-6"/>
        </w:rPr>
        <w:t xml:space="preserve"> </w:t>
      </w:r>
      <w:r>
        <w:t>upon</w:t>
      </w:r>
      <w:r>
        <w:rPr>
          <w:spacing w:val="-7"/>
        </w:rPr>
        <w:t xml:space="preserve"> </w:t>
      </w:r>
      <w:r>
        <w:t>the</w:t>
      </w:r>
      <w:r>
        <w:rPr>
          <w:spacing w:val="-7"/>
        </w:rPr>
        <w:t xml:space="preserve"> </w:t>
      </w:r>
      <w:r>
        <w:t>grass,</w:t>
      </w:r>
      <w:r>
        <w:rPr>
          <w:spacing w:val="-7"/>
        </w:rPr>
        <w:t xml:space="preserve"> </w:t>
      </w:r>
      <w:r>
        <w:t>or</w:t>
      </w:r>
      <w:r>
        <w:rPr>
          <w:spacing w:val="-7"/>
        </w:rPr>
        <w:t xml:space="preserve"> </w:t>
      </w:r>
      <w:r>
        <w:t>laid</w:t>
      </w:r>
      <w:r>
        <w:rPr>
          <w:spacing w:val="-6"/>
        </w:rPr>
        <w:t xml:space="preserve"> </w:t>
      </w:r>
      <w:r>
        <w:t>his</w:t>
      </w:r>
      <w:r>
        <w:rPr>
          <w:spacing w:val="-7"/>
        </w:rPr>
        <w:t xml:space="preserve"> </w:t>
      </w:r>
      <w:r>
        <w:t>snow-white</w:t>
      </w:r>
      <w:r>
        <w:rPr>
          <w:spacing w:val="-7"/>
        </w:rPr>
        <w:t xml:space="preserve"> </w:t>
      </w:r>
      <w:r>
        <w:t>side</w:t>
      </w:r>
      <w:r>
        <w:rPr>
          <w:spacing w:val="-7"/>
        </w:rPr>
        <w:t xml:space="preserve"> </w:t>
      </w:r>
      <w:r>
        <w:t>on</w:t>
      </w:r>
      <w:r>
        <w:rPr>
          <w:spacing w:val="-7"/>
        </w:rPr>
        <w:t xml:space="preserve"> </w:t>
      </w:r>
      <w:r>
        <w:t>the</w:t>
      </w:r>
      <w:r>
        <w:rPr>
          <w:spacing w:val="-6"/>
        </w:rPr>
        <w:t xml:space="preserve"> </w:t>
      </w:r>
      <w:r>
        <w:t>smooth</w:t>
      </w:r>
      <w:r>
        <w:rPr>
          <w:spacing w:val="-7"/>
        </w:rPr>
        <w:t xml:space="preserve"> </w:t>
      </w:r>
      <w:r>
        <w:t>sand,</w:t>
      </w:r>
      <w:r>
        <w:rPr>
          <w:spacing w:val="-7"/>
        </w:rPr>
        <w:t xml:space="preserve"> </w:t>
      </w:r>
      <w:r>
        <w:t>yellow</w:t>
      </w:r>
      <w:r>
        <w:rPr>
          <w:spacing w:val="-7"/>
        </w:rPr>
        <w:t xml:space="preserve"> </w:t>
      </w:r>
      <w:r>
        <w:t>and</w:t>
      </w:r>
      <w:r>
        <w:rPr>
          <w:spacing w:val="-7"/>
        </w:rPr>
        <w:t xml:space="preserve"> </w:t>
      </w:r>
      <w:r>
        <w:t>golden.</w:t>
      </w:r>
      <w:r>
        <w:rPr>
          <w:spacing w:val="-6"/>
        </w:rPr>
        <w:t xml:space="preserve"> </w:t>
      </w:r>
      <w:r>
        <w:t>As</w:t>
      </w:r>
      <w:r>
        <w:rPr>
          <w:spacing w:val="1"/>
        </w:rPr>
        <w:t xml:space="preserve"> </w:t>
      </w:r>
      <w:r>
        <w:t>her</w:t>
      </w:r>
      <w:r>
        <w:rPr>
          <w:spacing w:val="-8"/>
        </w:rPr>
        <w:t xml:space="preserve"> </w:t>
      </w:r>
      <w:r>
        <w:t>courage</w:t>
      </w:r>
      <w:r>
        <w:rPr>
          <w:spacing w:val="-7"/>
        </w:rPr>
        <w:t xml:space="preserve"> </w:t>
      </w:r>
      <w:proofErr w:type="gramStart"/>
      <w:r>
        <w:t>grew</w:t>
      </w:r>
      <w:proofErr w:type="gramEnd"/>
      <w:r>
        <w:rPr>
          <w:spacing w:val="-7"/>
        </w:rPr>
        <w:t xml:space="preserve"> </w:t>
      </w:r>
      <w:r>
        <w:t>he</w:t>
      </w:r>
      <w:r>
        <w:rPr>
          <w:spacing w:val="-7"/>
        </w:rPr>
        <w:t xml:space="preserve"> </w:t>
      </w:r>
      <w:r>
        <w:t>gave</w:t>
      </w:r>
      <w:r>
        <w:rPr>
          <w:spacing w:val="-8"/>
        </w:rPr>
        <w:t xml:space="preserve"> </w:t>
      </w:r>
      <w:r>
        <w:t>his</w:t>
      </w:r>
      <w:r>
        <w:rPr>
          <w:spacing w:val="-7"/>
        </w:rPr>
        <w:t xml:space="preserve"> </w:t>
      </w:r>
      <w:r>
        <w:t>breast</w:t>
      </w:r>
      <w:r>
        <w:rPr>
          <w:spacing w:val="-7"/>
        </w:rPr>
        <w:t xml:space="preserve"> </w:t>
      </w:r>
      <w:r>
        <w:t>one</w:t>
      </w:r>
      <w:r>
        <w:rPr>
          <w:spacing w:val="-7"/>
        </w:rPr>
        <w:t xml:space="preserve"> </w:t>
      </w:r>
      <w:r>
        <w:t>moment</w:t>
      </w:r>
      <w:r>
        <w:rPr>
          <w:spacing w:val="-7"/>
        </w:rPr>
        <w:t xml:space="preserve"> </w:t>
      </w:r>
      <w:r>
        <w:t>for</w:t>
      </w:r>
      <w:r>
        <w:rPr>
          <w:spacing w:val="-8"/>
        </w:rPr>
        <w:t xml:space="preserve"> </w:t>
      </w:r>
      <w:r>
        <w:t>caress,</w:t>
      </w:r>
      <w:r>
        <w:rPr>
          <w:spacing w:val="-7"/>
        </w:rPr>
        <w:t xml:space="preserve"> </w:t>
      </w:r>
      <w:r>
        <w:t>or</w:t>
      </w:r>
      <w:r>
        <w:rPr>
          <w:spacing w:val="-7"/>
        </w:rPr>
        <w:t xml:space="preserve"> </w:t>
      </w:r>
      <w:r>
        <w:t>bent</w:t>
      </w:r>
      <w:r>
        <w:rPr>
          <w:spacing w:val="-7"/>
        </w:rPr>
        <w:t xml:space="preserve"> </w:t>
      </w:r>
      <w:r>
        <w:t>his</w:t>
      </w:r>
      <w:r>
        <w:rPr>
          <w:spacing w:val="-8"/>
        </w:rPr>
        <w:t xml:space="preserve"> </w:t>
      </w:r>
      <w:r>
        <w:t>head</w:t>
      </w:r>
      <w:r>
        <w:rPr>
          <w:spacing w:val="-7"/>
        </w:rPr>
        <w:t xml:space="preserve"> </w:t>
      </w:r>
      <w:r>
        <w:t>for</w:t>
      </w:r>
      <w:r>
        <w:rPr>
          <w:spacing w:val="-7"/>
        </w:rPr>
        <w:t xml:space="preserve"> </w:t>
      </w:r>
      <w:r>
        <w:t>garlands</w:t>
      </w:r>
      <w:r>
        <w:rPr>
          <w:spacing w:val="-7"/>
        </w:rPr>
        <w:t xml:space="preserve"> </w:t>
      </w:r>
      <w:r>
        <w:t>newly</w:t>
      </w:r>
      <w:r>
        <w:rPr>
          <w:spacing w:val="-7"/>
        </w:rPr>
        <w:t xml:space="preserve"> </w:t>
      </w:r>
      <w:r>
        <w:t>made,</w:t>
      </w:r>
      <w:r>
        <w:rPr>
          <w:spacing w:val="-8"/>
        </w:rPr>
        <w:t xml:space="preserve"> </w:t>
      </w:r>
      <w:r>
        <w:t>wreathed</w:t>
      </w:r>
      <w:r>
        <w:rPr>
          <w:spacing w:val="-7"/>
        </w:rPr>
        <w:t xml:space="preserve"> </w:t>
      </w:r>
      <w:r>
        <w:t>for</w:t>
      </w:r>
      <w:r>
        <w:rPr>
          <w:spacing w:val="-52"/>
        </w:rPr>
        <w:t xml:space="preserve"> </w:t>
      </w:r>
      <w:r>
        <w:t>his</w:t>
      </w:r>
      <w:r>
        <w:rPr>
          <w:spacing w:val="-6"/>
        </w:rPr>
        <w:t xml:space="preserve"> </w:t>
      </w:r>
      <w:r>
        <w:t>polished</w:t>
      </w:r>
      <w:r>
        <w:rPr>
          <w:spacing w:val="-6"/>
        </w:rPr>
        <w:t xml:space="preserve"> </w:t>
      </w:r>
      <w:r>
        <w:t>horns.</w:t>
      </w:r>
    </w:p>
    <w:p w14:paraId="212742C4" w14:textId="3D9DD961" w:rsidR="003A417A" w:rsidRDefault="003A417A" w:rsidP="002672F3">
      <w:pPr>
        <w:pStyle w:val="Body"/>
      </w:pPr>
      <w:r>
        <w:t>The royal maid, unwitting what she did, at length sat down upon the bull’s broad back. Then by degrees the</w:t>
      </w:r>
      <w:r>
        <w:rPr>
          <w:spacing w:val="1"/>
        </w:rPr>
        <w:t xml:space="preserve"> </w:t>
      </w:r>
      <w:r>
        <w:t>god moved from the land and from the shore, and placed his feet, that seemed but shining hoofs, in shallow water</w:t>
      </w:r>
      <w:r>
        <w:rPr>
          <w:spacing w:val="-6"/>
        </w:rPr>
        <w:t xml:space="preserve"> </w:t>
      </w:r>
      <w:r>
        <w:t>by</w:t>
      </w:r>
      <w:r>
        <w:rPr>
          <w:spacing w:val="-6"/>
        </w:rPr>
        <w:t xml:space="preserve"> </w:t>
      </w:r>
      <w:r>
        <w:t>the</w:t>
      </w:r>
      <w:r>
        <w:rPr>
          <w:spacing w:val="-5"/>
        </w:rPr>
        <w:t xml:space="preserve"> </w:t>
      </w:r>
      <w:r>
        <w:t>sandy</w:t>
      </w:r>
      <w:r>
        <w:rPr>
          <w:spacing w:val="-6"/>
        </w:rPr>
        <w:t xml:space="preserve"> </w:t>
      </w:r>
      <w:r>
        <w:t>merge;</w:t>
      </w:r>
      <w:r>
        <w:rPr>
          <w:spacing w:val="-6"/>
        </w:rPr>
        <w:t xml:space="preserve"> </w:t>
      </w:r>
      <w:r>
        <w:t>and</w:t>
      </w:r>
      <w:r>
        <w:rPr>
          <w:spacing w:val="-5"/>
        </w:rPr>
        <w:t xml:space="preserve"> </w:t>
      </w:r>
      <w:r>
        <w:t>not</w:t>
      </w:r>
      <w:r>
        <w:rPr>
          <w:spacing w:val="-6"/>
        </w:rPr>
        <w:t xml:space="preserve"> </w:t>
      </w:r>
      <w:r>
        <w:t>a</w:t>
      </w:r>
      <w:r>
        <w:rPr>
          <w:spacing w:val="-5"/>
        </w:rPr>
        <w:t xml:space="preserve"> </w:t>
      </w:r>
      <w:r>
        <w:t>moment</w:t>
      </w:r>
      <w:r>
        <w:rPr>
          <w:spacing w:val="-6"/>
        </w:rPr>
        <w:t xml:space="preserve"> </w:t>
      </w:r>
      <w:r>
        <w:t>resting</w:t>
      </w:r>
      <w:r>
        <w:rPr>
          <w:spacing w:val="-6"/>
        </w:rPr>
        <w:t xml:space="preserve"> </w:t>
      </w:r>
      <w:r>
        <w:t>bore</w:t>
      </w:r>
      <w:r>
        <w:rPr>
          <w:spacing w:val="-5"/>
        </w:rPr>
        <w:t xml:space="preserve"> </w:t>
      </w:r>
      <w:r>
        <w:t>her</w:t>
      </w:r>
      <w:r>
        <w:rPr>
          <w:spacing w:val="-6"/>
        </w:rPr>
        <w:t xml:space="preserve"> </w:t>
      </w:r>
      <w:r>
        <w:t>thence,</w:t>
      </w:r>
      <w:r>
        <w:rPr>
          <w:spacing w:val="-6"/>
        </w:rPr>
        <w:t xml:space="preserve"> </w:t>
      </w:r>
      <w:r>
        <w:t>across</w:t>
      </w:r>
      <w:r>
        <w:rPr>
          <w:spacing w:val="-5"/>
        </w:rPr>
        <w:t xml:space="preserve"> </w:t>
      </w:r>
      <w:r>
        <w:t>the</w:t>
      </w:r>
      <w:r>
        <w:rPr>
          <w:spacing w:val="-6"/>
        </w:rPr>
        <w:t xml:space="preserve"> </w:t>
      </w:r>
      <w:r>
        <w:t>surface</w:t>
      </w:r>
      <w:r>
        <w:rPr>
          <w:spacing w:val="-5"/>
        </w:rPr>
        <w:t xml:space="preserve"> </w:t>
      </w:r>
      <w:r>
        <w:t>of</w:t>
      </w:r>
      <w:r>
        <w:rPr>
          <w:spacing w:val="-6"/>
        </w:rPr>
        <w:t xml:space="preserve"> </w:t>
      </w:r>
      <w:r>
        <w:t>the</w:t>
      </w:r>
      <w:r>
        <w:rPr>
          <w:spacing w:val="-6"/>
        </w:rPr>
        <w:t xml:space="preserve"> </w:t>
      </w:r>
      <w:r>
        <w:t>Middle</w:t>
      </w:r>
      <w:r>
        <w:rPr>
          <w:spacing w:val="-5"/>
        </w:rPr>
        <w:t xml:space="preserve"> </w:t>
      </w:r>
      <w:r>
        <w:t>Sea,</w:t>
      </w:r>
      <w:r>
        <w:rPr>
          <w:spacing w:val="-6"/>
        </w:rPr>
        <w:t xml:space="preserve"> </w:t>
      </w:r>
      <w:r>
        <w:t>while</w:t>
      </w:r>
      <w:r>
        <w:rPr>
          <w:spacing w:val="-6"/>
        </w:rPr>
        <w:t xml:space="preserve"> </w:t>
      </w:r>
      <w:r>
        <w:t>she</w:t>
      </w:r>
      <w:r>
        <w:rPr>
          <w:spacing w:val="1"/>
        </w:rPr>
        <w:t xml:space="preserve"> </w:t>
      </w:r>
      <w:r>
        <w:t>affrighted</w:t>
      </w:r>
      <w:r>
        <w:rPr>
          <w:spacing w:val="-5"/>
        </w:rPr>
        <w:t xml:space="preserve"> </w:t>
      </w:r>
      <w:r>
        <w:t>gazed</w:t>
      </w:r>
      <w:r>
        <w:rPr>
          <w:spacing w:val="-4"/>
        </w:rPr>
        <w:t xml:space="preserve"> </w:t>
      </w:r>
      <w:r>
        <w:t>upon</w:t>
      </w:r>
      <w:r>
        <w:rPr>
          <w:spacing w:val="-4"/>
        </w:rPr>
        <w:t xml:space="preserve"> </w:t>
      </w:r>
      <w:r>
        <w:t>the</w:t>
      </w:r>
      <w:r>
        <w:rPr>
          <w:spacing w:val="-4"/>
        </w:rPr>
        <w:t xml:space="preserve"> </w:t>
      </w:r>
      <w:r>
        <w:t>shore—so</w:t>
      </w:r>
      <w:r>
        <w:rPr>
          <w:spacing w:val="-4"/>
        </w:rPr>
        <w:t xml:space="preserve"> </w:t>
      </w:r>
      <w:r>
        <w:t>fast</w:t>
      </w:r>
      <w:r>
        <w:rPr>
          <w:spacing w:val="-4"/>
        </w:rPr>
        <w:t xml:space="preserve"> </w:t>
      </w:r>
      <w:r>
        <w:t>receding.</w:t>
      </w:r>
      <w:r>
        <w:rPr>
          <w:spacing w:val="-4"/>
        </w:rPr>
        <w:t xml:space="preserve"> </w:t>
      </w:r>
      <w:r>
        <w:t>And</w:t>
      </w:r>
      <w:r>
        <w:rPr>
          <w:spacing w:val="-4"/>
        </w:rPr>
        <w:t xml:space="preserve"> </w:t>
      </w:r>
      <w:r>
        <w:t>she</w:t>
      </w:r>
      <w:r>
        <w:rPr>
          <w:spacing w:val="-4"/>
        </w:rPr>
        <w:t xml:space="preserve"> </w:t>
      </w:r>
      <w:r>
        <w:t>held</w:t>
      </w:r>
      <w:r>
        <w:rPr>
          <w:spacing w:val="-4"/>
        </w:rPr>
        <w:t xml:space="preserve"> </w:t>
      </w:r>
      <w:r>
        <w:t>his</w:t>
      </w:r>
      <w:r>
        <w:rPr>
          <w:spacing w:val="-4"/>
        </w:rPr>
        <w:t xml:space="preserve"> </w:t>
      </w:r>
      <w:r>
        <w:t>horn</w:t>
      </w:r>
      <w:r>
        <w:rPr>
          <w:spacing w:val="-4"/>
        </w:rPr>
        <w:t xml:space="preserve"> </w:t>
      </w:r>
      <w:r>
        <w:t>with</w:t>
      </w:r>
      <w:r>
        <w:rPr>
          <w:spacing w:val="-4"/>
        </w:rPr>
        <w:t xml:space="preserve"> </w:t>
      </w:r>
      <w:r>
        <w:t>her</w:t>
      </w:r>
      <w:r>
        <w:rPr>
          <w:spacing w:val="-4"/>
        </w:rPr>
        <w:t xml:space="preserve"> </w:t>
      </w:r>
      <w:r>
        <w:t>right</w:t>
      </w:r>
      <w:r>
        <w:rPr>
          <w:spacing w:val="-4"/>
        </w:rPr>
        <w:t xml:space="preserve"> </w:t>
      </w:r>
      <w:r>
        <w:t>hand,</w:t>
      </w:r>
      <w:r>
        <w:rPr>
          <w:spacing w:val="-4"/>
        </w:rPr>
        <w:t xml:space="preserve"> </w:t>
      </w:r>
      <w:r>
        <w:t>and,</w:t>
      </w:r>
      <w:r>
        <w:rPr>
          <w:spacing w:val="-4"/>
        </w:rPr>
        <w:t xml:space="preserve"> </w:t>
      </w:r>
      <w:r>
        <w:t>steadied</w:t>
      </w:r>
      <w:r>
        <w:rPr>
          <w:spacing w:val="-4"/>
        </w:rPr>
        <w:t xml:space="preserve"> </w:t>
      </w:r>
      <w:r>
        <w:t>by</w:t>
      </w:r>
      <w:r>
        <w:rPr>
          <w:spacing w:val="-4"/>
        </w:rPr>
        <w:t xml:space="preserve"> </w:t>
      </w:r>
      <w:r>
        <w:t>the</w:t>
      </w:r>
      <w:r>
        <w:rPr>
          <w:spacing w:val="-52"/>
        </w:rPr>
        <w:t xml:space="preserve"> </w:t>
      </w:r>
      <w:r>
        <w:t>left,</w:t>
      </w:r>
      <w:r>
        <w:rPr>
          <w:spacing w:val="-7"/>
        </w:rPr>
        <w:t xml:space="preserve"> </w:t>
      </w:r>
      <w:r>
        <w:t>held</w:t>
      </w:r>
      <w:r>
        <w:rPr>
          <w:spacing w:val="-7"/>
        </w:rPr>
        <w:t xml:space="preserve"> </w:t>
      </w:r>
      <w:r>
        <w:t>on</w:t>
      </w:r>
      <w:r>
        <w:rPr>
          <w:spacing w:val="-7"/>
        </w:rPr>
        <w:t xml:space="preserve"> </w:t>
      </w:r>
      <w:r>
        <w:t>his</w:t>
      </w:r>
      <w:r>
        <w:rPr>
          <w:spacing w:val="-6"/>
        </w:rPr>
        <w:t xml:space="preserve"> </w:t>
      </w:r>
      <w:r>
        <w:t>ample</w:t>
      </w:r>
      <w:r>
        <w:rPr>
          <w:spacing w:val="-7"/>
        </w:rPr>
        <w:t xml:space="preserve"> </w:t>
      </w:r>
      <w:r>
        <w:t>back—and</w:t>
      </w:r>
      <w:r>
        <w:rPr>
          <w:spacing w:val="-7"/>
        </w:rPr>
        <w:t xml:space="preserve"> </w:t>
      </w:r>
      <w:r>
        <w:t>in</w:t>
      </w:r>
      <w:r>
        <w:rPr>
          <w:spacing w:val="-6"/>
        </w:rPr>
        <w:t xml:space="preserve"> </w:t>
      </w:r>
      <w:r>
        <w:t>the</w:t>
      </w:r>
      <w:r>
        <w:rPr>
          <w:spacing w:val="-7"/>
        </w:rPr>
        <w:t xml:space="preserve"> </w:t>
      </w:r>
      <w:r>
        <w:t>breeze</w:t>
      </w:r>
      <w:r>
        <w:rPr>
          <w:spacing w:val="-7"/>
        </w:rPr>
        <w:t xml:space="preserve"> </w:t>
      </w:r>
      <w:r>
        <w:t>her</w:t>
      </w:r>
      <w:r>
        <w:rPr>
          <w:spacing w:val="-7"/>
        </w:rPr>
        <w:t xml:space="preserve"> </w:t>
      </w:r>
      <w:r>
        <w:t>waving</w:t>
      </w:r>
      <w:r>
        <w:rPr>
          <w:spacing w:val="-6"/>
        </w:rPr>
        <w:t xml:space="preserve"> </w:t>
      </w:r>
      <w:r>
        <w:t>garments</w:t>
      </w:r>
      <w:r>
        <w:rPr>
          <w:spacing w:val="-7"/>
        </w:rPr>
        <w:t xml:space="preserve"> </w:t>
      </w:r>
      <w:r>
        <w:t>fluttered</w:t>
      </w:r>
      <w:r>
        <w:rPr>
          <w:spacing w:val="-7"/>
        </w:rPr>
        <w:t xml:space="preserve"> </w:t>
      </w:r>
      <w:r>
        <w:t>as</w:t>
      </w:r>
      <w:r>
        <w:rPr>
          <w:spacing w:val="-6"/>
        </w:rPr>
        <w:t xml:space="preserve"> </w:t>
      </w:r>
      <w:r>
        <w:t>they</w:t>
      </w:r>
      <w:r>
        <w:rPr>
          <w:spacing w:val="-7"/>
        </w:rPr>
        <w:t xml:space="preserve"> </w:t>
      </w:r>
      <w:r>
        <w:t>went.</w:t>
      </w:r>
    </w:p>
    <w:p w14:paraId="048430C0" w14:textId="77777777" w:rsidR="00277BE6" w:rsidRDefault="00277BE6" w:rsidP="002672F3">
      <w:pPr>
        <w:pStyle w:val="Body"/>
      </w:pPr>
    </w:p>
    <w:p w14:paraId="7A392C4C" w14:textId="77777777" w:rsidR="003A417A" w:rsidRDefault="003A417A" w:rsidP="00277BE6">
      <w:pPr>
        <w:pStyle w:val="Heading3"/>
      </w:pPr>
      <w:r>
        <w:rPr>
          <w:u w:color="231F20"/>
        </w:rPr>
        <w:t>Book</w:t>
      </w:r>
      <w:r>
        <w:rPr>
          <w:spacing w:val="-9"/>
          <w:u w:color="231F20"/>
        </w:rPr>
        <w:t xml:space="preserve"> </w:t>
      </w:r>
      <w:r>
        <w:rPr>
          <w:u w:color="231F20"/>
        </w:rPr>
        <w:t>4</w:t>
      </w:r>
    </w:p>
    <w:p w14:paraId="7E654A4E" w14:textId="5E4EE4E1" w:rsidR="003A417A" w:rsidRPr="00277BE6" w:rsidRDefault="003A417A" w:rsidP="00277BE6">
      <w:pPr>
        <w:pStyle w:val="Heading4"/>
      </w:pPr>
      <w:r w:rsidRPr="00277BE6">
        <w:t>Section 2</w:t>
      </w:r>
      <w:r w:rsidR="00277BE6">
        <w:t>:</w:t>
      </w:r>
      <w:r w:rsidRPr="00277BE6">
        <w:t xml:space="preserve"> </w:t>
      </w:r>
      <w:r w:rsidRPr="00277BE6">
        <w:rPr>
          <w:i/>
          <w:iCs/>
        </w:rPr>
        <w:t>Pyramus et Thisbe.</w:t>
      </w:r>
      <w:r w:rsidRPr="00277BE6">
        <w:t xml:space="preserve"> Pyramus and Thisbe</w:t>
      </w:r>
    </w:p>
    <w:p w14:paraId="0EE0855B" w14:textId="77777777" w:rsidR="003A417A" w:rsidRDefault="003A417A" w:rsidP="00277BE6">
      <w:pPr>
        <w:pStyle w:val="Body"/>
      </w:pPr>
      <w:r>
        <w:rPr>
          <w:spacing w:val="-2"/>
        </w:rPr>
        <w:t>When</w:t>
      </w:r>
      <w:r>
        <w:rPr>
          <w:spacing w:val="-12"/>
        </w:rPr>
        <w:t xml:space="preserve"> </w:t>
      </w:r>
      <w:r>
        <w:rPr>
          <w:spacing w:val="-2"/>
        </w:rPr>
        <w:t>Pyramus</w:t>
      </w:r>
      <w:r>
        <w:rPr>
          <w:spacing w:val="-12"/>
        </w:rPr>
        <w:t xml:space="preserve"> </w:t>
      </w:r>
      <w:r>
        <w:rPr>
          <w:spacing w:val="-2"/>
        </w:rPr>
        <w:t>and</w:t>
      </w:r>
      <w:r>
        <w:rPr>
          <w:spacing w:val="-12"/>
        </w:rPr>
        <w:t xml:space="preserve"> </w:t>
      </w:r>
      <w:r>
        <w:rPr>
          <w:spacing w:val="-2"/>
        </w:rPr>
        <w:t>Thisbe,</w:t>
      </w:r>
      <w:r>
        <w:rPr>
          <w:spacing w:val="-11"/>
        </w:rPr>
        <w:t xml:space="preserve"> </w:t>
      </w:r>
      <w:r>
        <w:rPr>
          <w:spacing w:val="-2"/>
        </w:rPr>
        <w:t>who</w:t>
      </w:r>
      <w:r>
        <w:rPr>
          <w:spacing w:val="-12"/>
        </w:rPr>
        <w:t xml:space="preserve"> </w:t>
      </w:r>
      <w:r>
        <w:rPr>
          <w:spacing w:val="-2"/>
        </w:rPr>
        <w:t>were</w:t>
      </w:r>
      <w:r>
        <w:rPr>
          <w:spacing w:val="-12"/>
        </w:rPr>
        <w:t xml:space="preserve"> </w:t>
      </w:r>
      <w:r>
        <w:rPr>
          <w:spacing w:val="-2"/>
        </w:rPr>
        <w:t>known</w:t>
      </w:r>
      <w:r>
        <w:rPr>
          <w:spacing w:val="-11"/>
        </w:rPr>
        <w:t xml:space="preserve"> </w:t>
      </w:r>
      <w:r>
        <w:rPr>
          <w:spacing w:val="-2"/>
        </w:rPr>
        <w:t>the</w:t>
      </w:r>
      <w:r>
        <w:rPr>
          <w:spacing w:val="-12"/>
        </w:rPr>
        <w:t xml:space="preserve"> </w:t>
      </w:r>
      <w:r>
        <w:rPr>
          <w:spacing w:val="-2"/>
        </w:rPr>
        <w:t>one</w:t>
      </w:r>
      <w:r>
        <w:rPr>
          <w:spacing w:val="-12"/>
        </w:rPr>
        <w:t xml:space="preserve"> </w:t>
      </w:r>
      <w:r>
        <w:rPr>
          <w:spacing w:val="-2"/>
        </w:rPr>
        <w:t>most</w:t>
      </w:r>
      <w:r>
        <w:rPr>
          <w:spacing w:val="-12"/>
        </w:rPr>
        <w:t xml:space="preserve"> </w:t>
      </w:r>
      <w:r>
        <w:t>handsome</w:t>
      </w:r>
      <w:r>
        <w:rPr>
          <w:spacing w:val="-11"/>
        </w:rPr>
        <w:t xml:space="preserve"> </w:t>
      </w:r>
      <w:r>
        <w:t>of</w:t>
      </w:r>
      <w:r>
        <w:rPr>
          <w:spacing w:val="-12"/>
        </w:rPr>
        <w:t xml:space="preserve"> </w:t>
      </w:r>
      <w:r>
        <w:t>all</w:t>
      </w:r>
      <w:r>
        <w:rPr>
          <w:spacing w:val="-12"/>
        </w:rPr>
        <w:t xml:space="preserve"> </w:t>
      </w:r>
      <w:r>
        <w:t>youthful</w:t>
      </w:r>
      <w:r>
        <w:rPr>
          <w:spacing w:val="-11"/>
        </w:rPr>
        <w:t xml:space="preserve"> </w:t>
      </w:r>
      <w:r>
        <w:t>men,</w:t>
      </w:r>
      <w:r>
        <w:rPr>
          <w:spacing w:val="-12"/>
        </w:rPr>
        <w:t xml:space="preserve"> </w:t>
      </w:r>
      <w:r>
        <w:t>the</w:t>
      </w:r>
      <w:r>
        <w:rPr>
          <w:spacing w:val="-12"/>
        </w:rPr>
        <w:t xml:space="preserve"> </w:t>
      </w:r>
      <w:r>
        <w:t>other</w:t>
      </w:r>
      <w:r>
        <w:rPr>
          <w:spacing w:val="-11"/>
        </w:rPr>
        <w:t xml:space="preserve"> </w:t>
      </w:r>
      <w:r>
        <w:t>loveliest</w:t>
      </w:r>
      <w:r>
        <w:rPr>
          <w:spacing w:val="-12"/>
        </w:rPr>
        <w:t xml:space="preserve"> </w:t>
      </w:r>
      <w:r>
        <w:t>of</w:t>
      </w:r>
      <w:r>
        <w:rPr>
          <w:spacing w:val="-12"/>
        </w:rPr>
        <w:t xml:space="preserve"> </w:t>
      </w:r>
      <w:r>
        <w:t xml:space="preserve">all </w:t>
      </w:r>
      <w:r>
        <w:rPr>
          <w:spacing w:val="-2"/>
        </w:rPr>
        <w:t xml:space="preserve">eastern </w:t>
      </w:r>
      <w:proofErr w:type="gramStart"/>
      <w:r>
        <w:rPr>
          <w:spacing w:val="-2"/>
        </w:rPr>
        <w:t>girls,—</w:t>
      </w:r>
      <w:proofErr w:type="gramEnd"/>
      <w:r>
        <w:rPr>
          <w:spacing w:val="-2"/>
        </w:rPr>
        <w:t xml:space="preserve"> lived in adjoining houses, near the walls </w:t>
      </w:r>
      <w:r>
        <w:t xml:space="preserve">that Queen Semiramis had built of brick around her famous </w:t>
      </w:r>
      <w:r>
        <w:rPr>
          <w:spacing w:val="-3"/>
        </w:rPr>
        <w:t>city,</w:t>
      </w:r>
      <w:r>
        <w:rPr>
          <w:spacing w:val="-11"/>
        </w:rPr>
        <w:t xml:space="preserve"> </w:t>
      </w:r>
      <w:r>
        <w:rPr>
          <w:spacing w:val="-3"/>
        </w:rPr>
        <w:t>they</w:t>
      </w:r>
      <w:r>
        <w:rPr>
          <w:spacing w:val="-11"/>
        </w:rPr>
        <w:t xml:space="preserve"> </w:t>
      </w:r>
      <w:r>
        <w:rPr>
          <w:spacing w:val="-3"/>
        </w:rPr>
        <w:t>grew</w:t>
      </w:r>
      <w:r>
        <w:rPr>
          <w:spacing w:val="-11"/>
        </w:rPr>
        <w:t xml:space="preserve"> </w:t>
      </w:r>
      <w:r>
        <w:rPr>
          <w:spacing w:val="-3"/>
        </w:rPr>
        <w:t>fond,</w:t>
      </w:r>
      <w:r>
        <w:rPr>
          <w:spacing w:val="-10"/>
        </w:rPr>
        <w:t xml:space="preserve"> </w:t>
      </w:r>
      <w:r>
        <w:rPr>
          <w:spacing w:val="-3"/>
        </w:rPr>
        <w:t>and</w:t>
      </w:r>
      <w:r>
        <w:rPr>
          <w:spacing w:val="-11"/>
        </w:rPr>
        <w:t xml:space="preserve"> </w:t>
      </w:r>
      <w:r>
        <w:rPr>
          <w:spacing w:val="-3"/>
        </w:rPr>
        <w:t>loved</w:t>
      </w:r>
      <w:r>
        <w:rPr>
          <w:spacing w:val="-11"/>
        </w:rPr>
        <w:t xml:space="preserve"> </w:t>
      </w:r>
      <w:r>
        <w:rPr>
          <w:spacing w:val="-3"/>
        </w:rPr>
        <w:t>each</w:t>
      </w:r>
      <w:r>
        <w:rPr>
          <w:spacing w:val="-11"/>
        </w:rPr>
        <w:t xml:space="preserve"> </w:t>
      </w:r>
      <w:r>
        <w:rPr>
          <w:spacing w:val="-3"/>
        </w:rPr>
        <w:t>other—meeting</w:t>
      </w:r>
      <w:r>
        <w:rPr>
          <w:spacing w:val="-10"/>
        </w:rPr>
        <w:t xml:space="preserve"> </w:t>
      </w:r>
      <w:r>
        <w:rPr>
          <w:spacing w:val="-3"/>
        </w:rPr>
        <w:t>often</w:t>
      </w:r>
      <w:r>
        <w:rPr>
          <w:spacing w:val="-11"/>
        </w:rPr>
        <w:t xml:space="preserve"> </w:t>
      </w:r>
      <w:r>
        <w:rPr>
          <w:spacing w:val="-3"/>
        </w:rPr>
        <w:t>there—</w:t>
      </w:r>
      <w:r>
        <w:rPr>
          <w:spacing w:val="-11"/>
        </w:rPr>
        <w:t xml:space="preserve"> </w:t>
      </w:r>
      <w:r>
        <w:rPr>
          <w:spacing w:val="-3"/>
        </w:rPr>
        <w:t>and</w:t>
      </w:r>
      <w:r>
        <w:rPr>
          <w:spacing w:val="-11"/>
        </w:rPr>
        <w:t xml:space="preserve"> </w:t>
      </w:r>
      <w:r>
        <w:rPr>
          <w:spacing w:val="-3"/>
        </w:rPr>
        <w:t>as</w:t>
      </w:r>
      <w:r>
        <w:rPr>
          <w:spacing w:val="-10"/>
        </w:rPr>
        <w:t xml:space="preserve"> </w:t>
      </w:r>
      <w:r>
        <w:rPr>
          <w:spacing w:val="-2"/>
        </w:rPr>
        <w:t>the</w:t>
      </w:r>
      <w:r>
        <w:rPr>
          <w:spacing w:val="-11"/>
        </w:rPr>
        <w:t xml:space="preserve"> </w:t>
      </w:r>
      <w:r>
        <w:rPr>
          <w:spacing w:val="-2"/>
        </w:rPr>
        <w:t>days</w:t>
      </w:r>
      <w:r>
        <w:rPr>
          <w:spacing w:val="-11"/>
        </w:rPr>
        <w:t xml:space="preserve"> </w:t>
      </w:r>
      <w:r>
        <w:rPr>
          <w:spacing w:val="-2"/>
        </w:rPr>
        <w:t>went</w:t>
      </w:r>
      <w:r>
        <w:rPr>
          <w:spacing w:val="-10"/>
        </w:rPr>
        <w:t xml:space="preserve"> </w:t>
      </w:r>
      <w:r>
        <w:rPr>
          <w:spacing w:val="-2"/>
        </w:rPr>
        <w:t>by</w:t>
      </w:r>
      <w:r>
        <w:rPr>
          <w:spacing w:val="-11"/>
        </w:rPr>
        <w:t xml:space="preserve"> </w:t>
      </w:r>
      <w:r>
        <w:rPr>
          <w:spacing w:val="-2"/>
        </w:rPr>
        <w:t>their</w:t>
      </w:r>
      <w:r>
        <w:rPr>
          <w:spacing w:val="-11"/>
        </w:rPr>
        <w:t xml:space="preserve"> </w:t>
      </w:r>
      <w:r>
        <w:rPr>
          <w:spacing w:val="-2"/>
        </w:rPr>
        <w:t>love</w:t>
      </w:r>
      <w:r>
        <w:rPr>
          <w:spacing w:val="-11"/>
        </w:rPr>
        <w:t xml:space="preserve"> </w:t>
      </w:r>
      <w:r>
        <w:rPr>
          <w:spacing w:val="-2"/>
        </w:rPr>
        <w:t>increased.</w:t>
      </w:r>
    </w:p>
    <w:p w14:paraId="5668A0A4" w14:textId="6BA944E3" w:rsidR="003A417A" w:rsidRDefault="003A417A" w:rsidP="00277BE6">
      <w:pPr>
        <w:pStyle w:val="Body"/>
      </w:pPr>
      <w:r>
        <w:rPr>
          <w:spacing w:val="-2"/>
        </w:rPr>
        <w:t>They</w:t>
      </w:r>
      <w:r>
        <w:rPr>
          <w:spacing w:val="-12"/>
        </w:rPr>
        <w:t xml:space="preserve"> </w:t>
      </w:r>
      <w:r>
        <w:rPr>
          <w:spacing w:val="-2"/>
        </w:rPr>
        <w:t>wished</w:t>
      </w:r>
      <w:r>
        <w:rPr>
          <w:spacing w:val="-12"/>
        </w:rPr>
        <w:t xml:space="preserve"> </w:t>
      </w:r>
      <w:r>
        <w:rPr>
          <w:spacing w:val="-2"/>
        </w:rPr>
        <w:t>to</w:t>
      </w:r>
      <w:r>
        <w:rPr>
          <w:spacing w:val="-12"/>
        </w:rPr>
        <w:t xml:space="preserve"> </w:t>
      </w:r>
      <w:r>
        <w:rPr>
          <w:spacing w:val="-2"/>
        </w:rPr>
        <w:t>join</w:t>
      </w:r>
      <w:r>
        <w:rPr>
          <w:spacing w:val="-12"/>
        </w:rPr>
        <w:t xml:space="preserve"> </w:t>
      </w:r>
      <w:r>
        <w:rPr>
          <w:spacing w:val="-2"/>
        </w:rPr>
        <w:t>in</w:t>
      </w:r>
      <w:r>
        <w:rPr>
          <w:spacing w:val="-12"/>
        </w:rPr>
        <w:t xml:space="preserve"> </w:t>
      </w:r>
      <w:r>
        <w:rPr>
          <w:spacing w:val="-2"/>
        </w:rPr>
        <w:t>marriage,</w:t>
      </w:r>
      <w:r>
        <w:rPr>
          <w:spacing w:val="-12"/>
        </w:rPr>
        <w:t xml:space="preserve"> </w:t>
      </w:r>
      <w:r>
        <w:rPr>
          <w:spacing w:val="-2"/>
        </w:rPr>
        <w:t>but</w:t>
      </w:r>
      <w:r>
        <w:rPr>
          <w:spacing w:val="-12"/>
        </w:rPr>
        <w:t xml:space="preserve"> </w:t>
      </w:r>
      <w:r>
        <w:rPr>
          <w:spacing w:val="-2"/>
        </w:rPr>
        <w:t>that</w:t>
      </w:r>
      <w:r>
        <w:rPr>
          <w:spacing w:val="-12"/>
        </w:rPr>
        <w:t xml:space="preserve"> </w:t>
      </w:r>
      <w:r>
        <w:rPr>
          <w:spacing w:val="-2"/>
        </w:rPr>
        <w:t>joy</w:t>
      </w:r>
      <w:r>
        <w:rPr>
          <w:spacing w:val="-12"/>
        </w:rPr>
        <w:t xml:space="preserve"> </w:t>
      </w:r>
      <w:r>
        <w:rPr>
          <w:spacing w:val="-2"/>
        </w:rPr>
        <w:t>their</w:t>
      </w:r>
      <w:r>
        <w:rPr>
          <w:spacing w:val="-12"/>
        </w:rPr>
        <w:t xml:space="preserve"> </w:t>
      </w:r>
      <w:r>
        <w:rPr>
          <w:spacing w:val="-2"/>
        </w:rPr>
        <w:t>fathers</w:t>
      </w:r>
      <w:r>
        <w:rPr>
          <w:spacing w:val="-12"/>
        </w:rPr>
        <w:t xml:space="preserve"> </w:t>
      </w:r>
      <w:r>
        <w:rPr>
          <w:spacing w:val="-2"/>
        </w:rPr>
        <w:t>had</w:t>
      </w:r>
      <w:r>
        <w:rPr>
          <w:spacing w:val="-12"/>
        </w:rPr>
        <w:t xml:space="preserve"> </w:t>
      </w:r>
      <w:r>
        <w:rPr>
          <w:spacing w:val="-2"/>
        </w:rPr>
        <w:t>forbidden</w:t>
      </w:r>
      <w:r>
        <w:rPr>
          <w:spacing w:val="-12"/>
        </w:rPr>
        <w:t xml:space="preserve"> </w:t>
      </w:r>
      <w:r>
        <w:rPr>
          <w:spacing w:val="-2"/>
        </w:rPr>
        <w:t>them</w:t>
      </w:r>
      <w:r>
        <w:rPr>
          <w:spacing w:val="-12"/>
        </w:rPr>
        <w:t xml:space="preserve"> </w:t>
      </w:r>
      <w:r>
        <w:rPr>
          <w:spacing w:val="-2"/>
        </w:rPr>
        <w:t>to</w:t>
      </w:r>
      <w:r>
        <w:rPr>
          <w:spacing w:val="-11"/>
        </w:rPr>
        <w:t xml:space="preserve"> </w:t>
      </w:r>
      <w:r>
        <w:rPr>
          <w:spacing w:val="-2"/>
        </w:rPr>
        <w:t>hope;</w:t>
      </w:r>
      <w:r>
        <w:rPr>
          <w:spacing w:val="-12"/>
        </w:rPr>
        <w:t xml:space="preserve"> </w:t>
      </w:r>
      <w:r>
        <w:rPr>
          <w:spacing w:val="-2"/>
        </w:rPr>
        <w:t>and</w:t>
      </w:r>
      <w:r>
        <w:rPr>
          <w:spacing w:val="-12"/>
        </w:rPr>
        <w:t xml:space="preserve"> </w:t>
      </w:r>
      <w:r>
        <w:rPr>
          <w:spacing w:val="-2"/>
        </w:rPr>
        <w:t>yet</w:t>
      </w:r>
      <w:r>
        <w:rPr>
          <w:spacing w:val="-12"/>
        </w:rPr>
        <w:t xml:space="preserve"> </w:t>
      </w:r>
      <w:r>
        <w:rPr>
          <w:spacing w:val="-2"/>
        </w:rPr>
        <w:t>the</w:t>
      </w:r>
      <w:r>
        <w:rPr>
          <w:spacing w:val="-12"/>
        </w:rPr>
        <w:t xml:space="preserve"> </w:t>
      </w:r>
      <w:r>
        <w:t>passion</w:t>
      </w:r>
      <w:r>
        <w:rPr>
          <w:spacing w:val="-12"/>
        </w:rPr>
        <w:t xml:space="preserve"> </w:t>
      </w:r>
      <w:r>
        <w:t>that</w:t>
      </w:r>
      <w:r>
        <w:rPr>
          <w:spacing w:val="-12"/>
        </w:rPr>
        <w:t xml:space="preserve"> </w:t>
      </w:r>
      <w:r>
        <w:t>with</w:t>
      </w:r>
      <w:r>
        <w:rPr>
          <w:spacing w:val="-53"/>
        </w:rPr>
        <w:t xml:space="preserve"> </w:t>
      </w:r>
      <w:r>
        <w:rPr>
          <w:spacing w:val="-3"/>
        </w:rPr>
        <w:t>equal</w:t>
      </w:r>
      <w:r>
        <w:rPr>
          <w:spacing w:val="-12"/>
        </w:rPr>
        <w:t xml:space="preserve"> </w:t>
      </w:r>
      <w:r>
        <w:rPr>
          <w:spacing w:val="-3"/>
        </w:rPr>
        <w:t>strength</w:t>
      </w:r>
      <w:r>
        <w:rPr>
          <w:spacing w:val="-12"/>
        </w:rPr>
        <w:t xml:space="preserve"> </w:t>
      </w:r>
      <w:r>
        <w:rPr>
          <w:spacing w:val="-3"/>
        </w:rPr>
        <w:t>inflamed</w:t>
      </w:r>
      <w:r>
        <w:rPr>
          <w:spacing w:val="-12"/>
        </w:rPr>
        <w:t xml:space="preserve"> </w:t>
      </w:r>
      <w:r>
        <w:rPr>
          <w:spacing w:val="-3"/>
        </w:rPr>
        <w:t>their</w:t>
      </w:r>
      <w:r>
        <w:rPr>
          <w:spacing w:val="-12"/>
        </w:rPr>
        <w:t xml:space="preserve"> </w:t>
      </w:r>
      <w:r>
        <w:rPr>
          <w:spacing w:val="-3"/>
        </w:rPr>
        <w:t>minds</w:t>
      </w:r>
      <w:r>
        <w:rPr>
          <w:spacing w:val="-12"/>
        </w:rPr>
        <w:t xml:space="preserve"> </w:t>
      </w:r>
      <w:r>
        <w:rPr>
          <w:spacing w:val="-3"/>
        </w:rPr>
        <w:t>no</w:t>
      </w:r>
      <w:r>
        <w:rPr>
          <w:spacing w:val="-12"/>
        </w:rPr>
        <w:t xml:space="preserve"> </w:t>
      </w:r>
      <w:r>
        <w:rPr>
          <w:spacing w:val="-3"/>
        </w:rPr>
        <w:t>parents</w:t>
      </w:r>
      <w:r>
        <w:rPr>
          <w:spacing w:val="-12"/>
        </w:rPr>
        <w:t xml:space="preserve"> </w:t>
      </w:r>
      <w:r>
        <w:rPr>
          <w:spacing w:val="-3"/>
        </w:rPr>
        <w:t>could</w:t>
      </w:r>
      <w:r>
        <w:rPr>
          <w:spacing w:val="-12"/>
        </w:rPr>
        <w:t xml:space="preserve"> </w:t>
      </w:r>
      <w:r>
        <w:rPr>
          <w:spacing w:val="-3"/>
        </w:rPr>
        <w:t>forbid.</w:t>
      </w:r>
      <w:r>
        <w:rPr>
          <w:spacing w:val="-12"/>
        </w:rPr>
        <w:t xml:space="preserve"> </w:t>
      </w:r>
      <w:r>
        <w:rPr>
          <w:spacing w:val="-3"/>
        </w:rPr>
        <w:t>No</w:t>
      </w:r>
      <w:r>
        <w:rPr>
          <w:spacing w:val="-12"/>
        </w:rPr>
        <w:t xml:space="preserve"> </w:t>
      </w:r>
      <w:r>
        <w:rPr>
          <w:spacing w:val="-3"/>
        </w:rPr>
        <w:t>relatives</w:t>
      </w:r>
      <w:r>
        <w:rPr>
          <w:spacing w:val="-12"/>
        </w:rPr>
        <w:t xml:space="preserve"> </w:t>
      </w:r>
      <w:r>
        <w:rPr>
          <w:spacing w:val="-3"/>
        </w:rPr>
        <w:t>had</w:t>
      </w:r>
      <w:r>
        <w:rPr>
          <w:spacing w:val="-12"/>
        </w:rPr>
        <w:t xml:space="preserve"> </w:t>
      </w:r>
      <w:r>
        <w:rPr>
          <w:spacing w:val="-2"/>
        </w:rPr>
        <w:t>guessed</w:t>
      </w:r>
      <w:r>
        <w:rPr>
          <w:spacing w:val="-12"/>
        </w:rPr>
        <w:t xml:space="preserve"> </w:t>
      </w:r>
      <w:r>
        <w:rPr>
          <w:spacing w:val="-2"/>
        </w:rPr>
        <w:t>their</w:t>
      </w:r>
      <w:r>
        <w:rPr>
          <w:spacing w:val="-12"/>
        </w:rPr>
        <w:t xml:space="preserve"> </w:t>
      </w:r>
      <w:r>
        <w:rPr>
          <w:spacing w:val="-2"/>
        </w:rPr>
        <w:t>secret</w:t>
      </w:r>
      <w:r>
        <w:rPr>
          <w:spacing w:val="-12"/>
        </w:rPr>
        <w:t xml:space="preserve"> </w:t>
      </w:r>
      <w:r>
        <w:rPr>
          <w:spacing w:val="-2"/>
        </w:rPr>
        <w:t>love,</w:t>
      </w:r>
      <w:r>
        <w:rPr>
          <w:spacing w:val="-12"/>
        </w:rPr>
        <w:t xml:space="preserve"> </w:t>
      </w:r>
      <w:r>
        <w:rPr>
          <w:spacing w:val="-2"/>
        </w:rPr>
        <w:t>for</w:t>
      </w:r>
      <w:r>
        <w:rPr>
          <w:spacing w:val="-12"/>
        </w:rPr>
        <w:t xml:space="preserve"> </w:t>
      </w:r>
      <w:r>
        <w:rPr>
          <w:spacing w:val="-2"/>
        </w:rPr>
        <w:t>all</w:t>
      </w:r>
      <w:r>
        <w:rPr>
          <w:spacing w:val="-12"/>
        </w:rPr>
        <w:t xml:space="preserve"> </w:t>
      </w:r>
      <w:r>
        <w:rPr>
          <w:spacing w:val="-2"/>
        </w:rPr>
        <w:t>their</w:t>
      </w:r>
      <w:r>
        <w:rPr>
          <w:spacing w:val="-12"/>
        </w:rPr>
        <w:t xml:space="preserve"> </w:t>
      </w:r>
      <w:r>
        <w:rPr>
          <w:spacing w:val="-2"/>
        </w:rPr>
        <w:t>con</w:t>
      </w:r>
      <w:r>
        <w:rPr>
          <w:spacing w:val="-4"/>
        </w:rPr>
        <w:t>verse</w:t>
      </w:r>
      <w:r>
        <w:rPr>
          <w:spacing w:val="-12"/>
        </w:rPr>
        <w:t xml:space="preserve"> </w:t>
      </w:r>
      <w:r>
        <w:rPr>
          <w:spacing w:val="-4"/>
        </w:rPr>
        <w:t>was</w:t>
      </w:r>
      <w:r>
        <w:rPr>
          <w:spacing w:val="-12"/>
        </w:rPr>
        <w:t xml:space="preserve"> </w:t>
      </w:r>
      <w:r>
        <w:rPr>
          <w:spacing w:val="-4"/>
        </w:rPr>
        <w:t>by</w:t>
      </w:r>
      <w:r>
        <w:rPr>
          <w:spacing w:val="-12"/>
        </w:rPr>
        <w:t xml:space="preserve"> </w:t>
      </w:r>
      <w:r>
        <w:rPr>
          <w:spacing w:val="-4"/>
        </w:rPr>
        <w:t>nods</w:t>
      </w:r>
      <w:r>
        <w:rPr>
          <w:spacing w:val="-12"/>
        </w:rPr>
        <w:t xml:space="preserve"> </w:t>
      </w:r>
      <w:r>
        <w:rPr>
          <w:spacing w:val="-4"/>
        </w:rPr>
        <w:t>and</w:t>
      </w:r>
      <w:r>
        <w:rPr>
          <w:spacing w:val="-12"/>
        </w:rPr>
        <w:t xml:space="preserve"> </w:t>
      </w:r>
      <w:r>
        <w:rPr>
          <w:spacing w:val="-4"/>
        </w:rPr>
        <w:t>signs;</w:t>
      </w:r>
      <w:r>
        <w:rPr>
          <w:spacing w:val="-12"/>
        </w:rPr>
        <w:t xml:space="preserve"> </w:t>
      </w:r>
      <w:r>
        <w:rPr>
          <w:spacing w:val="-4"/>
        </w:rPr>
        <w:t>and</w:t>
      </w:r>
      <w:r>
        <w:rPr>
          <w:spacing w:val="-12"/>
        </w:rPr>
        <w:t xml:space="preserve"> </w:t>
      </w:r>
      <w:r>
        <w:rPr>
          <w:spacing w:val="-4"/>
        </w:rPr>
        <w:t>as</w:t>
      </w:r>
      <w:r>
        <w:rPr>
          <w:spacing w:val="-12"/>
        </w:rPr>
        <w:t xml:space="preserve"> </w:t>
      </w:r>
      <w:r>
        <w:rPr>
          <w:spacing w:val="-4"/>
        </w:rPr>
        <w:t>a</w:t>
      </w:r>
      <w:r>
        <w:rPr>
          <w:spacing w:val="-12"/>
        </w:rPr>
        <w:t xml:space="preserve"> </w:t>
      </w:r>
      <w:r>
        <w:rPr>
          <w:spacing w:val="-4"/>
        </w:rPr>
        <w:t>smoldering</w:t>
      </w:r>
      <w:r>
        <w:rPr>
          <w:spacing w:val="-12"/>
        </w:rPr>
        <w:t xml:space="preserve"> </w:t>
      </w:r>
      <w:r>
        <w:rPr>
          <w:spacing w:val="-3"/>
        </w:rPr>
        <w:t>fire</w:t>
      </w:r>
      <w:r>
        <w:rPr>
          <w:spacing w:val="-12"/>
        </w:rPr>
        <w:t xml:space="preserve"> </w:t>
      </w:r>
      <w:r>
        <w:rPr>
          <w:spacing w:val="-3"/>
        </w:rPr>
        <w:t>may</w:t>
      </w:r>
      <w:r>
        <w:rPr>
          <w:spacing w:val="-12"/>
        </w:rPr>
        <w:t xml:space="preserve"> </w:t>
      </w:r>
      <w:r>
        <w:rPr>
          <w:spacing w:val="-3"/>
        </w:rPr>
        <w:t>gather</w:t>
      </w:r>
      <w:r>
        <w:rPr>
          <w:spacing w:val="-12"/>
        </w:rPr>
        <w:t xml:space="preserve"> </w:t>
      </w:r>
      <w:r>
        <w:rPr>
          <w:spacing w:val="-3"/>
        </w:rPr>
        <w:t>heat,</w:t>
      </w:r>
      <w:r>
        <w:rPr>
          <w:spacing w:val="-12"/>
        </w:rPr>
        <w:t xml:space="preserve"> </w:t>
      </w:r>
      <w:r>
        <w:rPr>
          <w:spacing w:val="-3"/>
        </w:rPr>
        <w:t>the</w:t>
      </w:r>
      <w:r>
        <w:rPr>
          <w:spacing w:val="-12"/>
        </w:rPr>
        <w:t xml:space="preserve"> </w:t>
      </w:r>
      <w:r>
        <w:rPr>
          <w:spacing w:val="-3"/>
        </w:rPr>
        <w:t>more</w:t>
      </w:r>
      <w:r>
        <w:rPr>
          <w:spacing w:val="-12"/>
        </w:rPr>
        <w:t xml:space="preserve"> </w:t>
      </w:r>
      <w:r>
        <w:rPr>
          <w:spacing w:val="-3"/>
        </w:rPr>
        <w:t>‘tis</w:t>
      </w:r>
      <w:r>
        <w:rPr>
          <w:spacing w:val="-12"/>
        </w:rPr>
        <w:t xml:space="preserve"> </w:t>
      </w:r>
      <w:r>
        <w:rPr>
          <w:spacing w:val="-3"/>
        </w:rPr>
        <w:t>smothered,</w:t>
      </w:r>
      <w:r>
        <w:rPr>
          <w:spacing w:val="-12"/>
        </w:rPr>
        <w:t xml:space="preserve"> </w:t>
      </w:r>
      <w:r>
        <w:rPr>
          <w:spacing w:val="-3"/>
        </w:rPr>
        <w:t>so</w:t>
      </w:r>
      <w:r>
        <w:rPr>
          <w:spacing w:val="-12"/>
        </w:rPr>
        <w:t xml:space="preserve"> </w:t>
      </w:r>
      <w:r>
        <w:rPr>
          <w:spacing w:val="-3"/>
        </w:rPr>
        <w:t>their</w:t>
      </w:r>
      <w:r>
        <w:rPr>
          <w:spacing w:val="-12"/>
        </w:rPr>
        <w:t xml:space="preserve"> </w:t>
      </w:r>
      <w:r>
        <w:rPr>
          <w:spacing w:val="-3"/>
        </w:rPr>
        <w:t>love</w:t>
      </w:r>
      <w:r>
        <w:rPr>
          <w:spacing w:val="-12"/>
        </w:rPr>
        <w:t xml:space="preserve"> </w:t>
      </w:r>
      <w:r>
        <w:rPr>
          <w:spacing w:val="-3"/>
        </w:rPr>
        <w:t>increased.</w:t>
      </w:r>
    </w:p>
    <w:p w14:paraId="06E79058" w14:textId="77777777" w:rsidR="003A417A" w:rsidRDefault="003A417A" w:rsidP="00277BE6">
      <w:pPr>
        <w:pStyle w:val="Body"/>
      </w:pPr>
      <w:r>
        <w:t>Now,</w:t>
      </w:r>
      <w:r>
        <w:rPr>
          <w:spacing w:val="-10"/>
        </w:rPr>
        <w:t xml:space="preserve"> </w:t>
      </w:r>
      <w:r>
        <w:t>it</w:t>
      </w:r>
      <w:r>
        <w:rPr>
          <w:spacing w:val="-9"/>
        </w:rPr>
        <w:t xml:space="preserve"> </w:t>
      </w:r>
      <w:r>
        <w:t>so</w:t>
      </w:r>
      <w:r>
        <w:rPr>
          <w:spacing w:val="-9"/>
        </w:rPr>
        <w:t xml:space="preserve"> </w:t>
      </w:r>
      <w:r>
        <w:t>happened,</w:t>
      </w:r>
      <w:r>
        <w:rPr>
          <w:spacing w:val="-9"/>
        </w:rPr>
        <w:t xml:space="preserve"> </w:t>
      </w:r>
      <w:r>
        <w:t>a</w:t>
      </w:r>
      <w:r>
        <w:rPr>
          <w:spacing w:val="-9"/>
        </w:rPr>
        <w:t xml:space="preserve"> </w:t>
      </w:r>
      <w:r>
        <w:t>partition</w:t>
      </w:r>
      <w:r>
        <w:rPr>
          <w:spacing w:val="-9"/>
        </w:rPr>
        <w:t xml:space="preserve"> </w:t>
      </w:r>
      <w:r>
        <w:t>built</w:t>
      </w:r>
      <w:r>
        <w:rPr>
          <w:spacing w:val="-10"/>
        </w:rPr>
        <w:t xml:space="preserve"> </w:t>
      </w:r>
      <w:r>
        <w:t>between</w:t>
      </w:r>
      <w:r>
        <w:rPr>
          <w:spacing w:val="-9"/>
        </w:rPr>
        <w:t xml:space="preserve"> </w:t>
      </w:r>
      <w:r>
        <w:t>their</w:t>
      </w:r>
      <w:r>
        <w:rPr>
          <w:spacing w:val="-9"/>
        </w:rPr>
        <w:t xml:space="preserve"> </w:t>
      </w:r>
      <w:r>
        <w:t>houses,</w:t>
      </w:r>
      <w:r>
        <w:rPr>
          <w:spacing w:val="-9"/>
        </w:rPr>
        <w:t xml:space="preserve"> </w:t>
      </w:r>
      <w:r>
        <w:t>many</w:t>
      </w:r>
      <w:r>
        <w:rPr>
          <w:spacing w:val="-9"/>
        </w:rPr>
        <w:t xml:space="preserve"> </w:t>
      </w:r>
      <w:r>
        <w:t>years</w:t>
      </w:r>
      <w:r>
        <w:rPr>
          <w:spacing w:val="-9"/>
        </w:rPr>
        <w:t xml:space="preserve"> </w:t>
      </w:r>
      <w:r>
        <w:t>ago,</w:t>
      </w:r>
      <w:r>
        <w:rPr>
          <w:spacing w:val="-10"/>
        </w:rPr>
        <w:t xml:space="preserve"> </w:t>
      </w:r>
      <w:r>
        <w:t>was</w:t>
      </w:r>
      <w:r>
        <w:rPr>
          <w:spacing w:val="-9"/>
        </w:rPr>
        <w:t xml:space="preserve"> </w:t>
      </w:r>
      <w:r>
        <w:t>made</w:t>
      </w:r>
      <w:r>
        <w:rPr>
          <w:spacing w:val="-9"/>
        </w:rPr>
        <w:t xml:space="preserve"> </w:t>
      </w:r>
      <w:r>
        <w:t>defective</w:t>
      </w:r>
      <w:r>
        <w:rPr>
          <w:spacing w:val="-9"/>
        </w:rPr>
        <w:t xml:space="preserve"> </w:t>
      </w:r>
      <w:r>
        <w:t>with</w:t>
      </w:r>
      <w:r>
        <w:rPr>
          <w:spacing w:val="-9"/>
        </w:rPr>
        <w:t xml:space="preserve"> </w:t>
      </w:r>
      <w:r>
        <w:t>a</w:t>
      </w:r>
      <w:r>
        <w:rPr>
          <w:spacing w:val="-9"/>
        </w:rPr>
        <w:t xml:space="preserve"> </w:t>
      </w:r>
      <w:r>
        <w:t>little</w:t>
      </w:r>
      <w:r>
        <w:rPr>
          <w:spacing w:val="1"/>
        </w:rPr>
        <w:t xml:space="preserve"> </w:t>
      </w:r>
      <w:r>
        <w:t>chink; a small defect observed by none, although for ages there; but what is hid from love? Our lovers found the</w:t>
      </w:r>
      <w:r>
        <w:rPr>
          <w:spacing w:val="-52"/>
        </w:rPr>
        <w:t xml:space="preserve"> </w:t>
      </w:r>
      <w:r>
        <w:t>secret</w:t>
      </w:r>
      <w:r>
        <w:rPr>
          <w:spacing w:val="-6"/>
        </w:rPr>
        <w:t xml:space="preserve"> </w:t>
      </w:r>
      <w:proofErr w:type="gramStart"/>
      <w:r>
        <w:t>opening,</w:t>
      </w:r>
      <w:r>
        <w:rPr>
          <w:spacing w:val="-6"/>
        </w:rPr>
        <w:t xml:space="preserve"> </w:t>
      </w:r>
      <w:r>
        <w:t>and</w:t>
      </w:r>
      <w:proofErr w:type="gramEnd"/>
      <w:r>
        <w:rPr>
          <w:spacing w:val="-5"/>
        </w:rPr>
        <w:t xml:space="preserve"> </w:t>
      </w:r>
      <w:r>
        <w:t>used</w:t>
      </w:r>
      <w:r>
        <w:rPr>
          <w:spacing w:val="-6"/>
        </w:rPr>
        <w:t xml:space="preserve"> </w:t>
      </w:r>
      <w:r>
        <w:t>its</w:t>
      </w:r>
      <w:r>
        <w:rPr>
          <w:spacing w:val="-5"/>
        </w:rPr>
        <w:t xml:space="preserve"> </w:t>
      </w:r>
      <w:r>
        <w:t>passage</w:t>
      </w:r>
      <w:r>
        <w:rPr>
          <w:spacing w:val="-6"/>
        </w:rPr>
        <w:t xml:space="preserve"> </w:t>
      </w:r>
      <w:r>
        <w:t>to</w:t>
      </w:r>
      <w:r>
        <w:rPr>
          <w:spacing w:val="-6"/>
        </w:rPr>
        <w:t xml:space="preserve"> </w:t>
      </w:r>
      <w:r>
        <w:t>convey</w:t>
      </w:r>
      <w:r>
        <w:rPr>
          <w:spacing w:val="-5"/>
        </w:rPr>
        <w:t xml:space="preserve"> </w:t>
      </w:r>
      <w:r>
        <w:t>the</w:t>
      </w:r>
      <w:r>
        <w:rPr>
          <w:spacing w:val="-6"/>
        </w:rPr>
        <w:t xml:space="preserve"> </w:t>
      </w:r>
      <w:r>
        <w:t>sounds</w:t>
      </w:r>
      <w:r>
        <w:rPr>
          <w:spacing w:val="-5"/>
        </w:rPr>
        <w:t xml:space="preserve"> </w:t>
      </w:r>
      <w:r>
        <w:t>of</w:t>
      </w:r>
      <w:r>
        <w:rPr>
          <w:spacing w:val="-6"/>
        </w:rPr>
        <w:t xml:space="preserve"> </w:t>
      </w:r>
      <w:r>
        <w:t>gentle,</w:t>
      </w:r>
      <w:r>
        <w:rPr>
          <w:spacing w:val="-5"/>
        </w:rPr>
        <w:t xml:space="preserve"> </w:t>
      </w:r>
      <w:r>
        <w:t>murmured</w:t>
      </w:r>
      <w:r>
        <w:rPr>
          <w:spacing w:val="-6"/>
        </w:rPr>
        <w:t xml:space="preserve"> </w:t>
      </w:r>
      <w:r>
        <w:t>words,</w:t>
      </w:r>
      <w:r>
        <w:rPr>
          <w:spacing w:val="-6"/>
        </w:rPr>
        <w:t xml:space="preserve"> </w:t>
      </w:r>
      <w:r>
        <w:t>whose</w:t>
      </w:r>
      <w:r>
        <w:rPr>
          <w:spacing w:val="-5"/>
        </w:rPr>
        <w:t xml:space="preserve"> </w:t>
      </w:r>
      <w:r>
        <w:t>tuneful</w:t>
      </w:r>
      <w:r>
        <w:rPr>
          <w:spacing w:val="-6"/>
        </w:rPr>
        <w:t xml:space="preserve"> </w:t>
      </w:r>
      <w:r>
        <w:t>note</w:t>
      </w:r>
      <w:r>
        <w:rPr>
          <w:spacing w:val="-5"/>
        </w:rPr>
        <w:t xml:space="preserve"> </w:t>
      </w:r>
      <w:r>
        <w:t>passed</w:t>
      </w:r>
      <w:r>
        <w:rPr>
          <w:spacing w:val="-52"/>
        </w:rPr>
        <w:t xml:space="preserve"> </w:t>
      </w:r>
      <w:r>
        <w:t>oft</w:t>
      </w:r>
      <w:r>
        <w:rPr>
          <w:spacing w:val="-7"/>
        </w:rPr>
        <w:t xml:space="preserve"> </w:t>
      </w:r>
      <w:r>
        <w:t>in</w:t>
      </w:r>
      <w:r>
        <w:rPr>
          <w:spacing w:val="-6"/>
        </w:rPr>
        <w:t xml:space="preserve"> </w:t>
      </w:r>
      <w:r>
        <w:t>safety</w:t>
      </w:r>
      <w:r>
        <w:rPr>
          <w:spacing w:val="-6"/>
        </w:rPr>
        <w:t xml:space="preserve"> </w:t>
      </w:r>
      <w:r>
        <w:t>through</w:t>
      </w:r>
      <w:r>
        <w:rPr>
          <w:spacing w:val="-6"/>
        </w:rPr>
        <w:t xml:space="preserve"> </w:t>
      </w:r>
      <w:r>
        <w:t>that</w:t>
      </w:r>
      <w:r>
        <w:rPr>
          <w:spacing w:val="-6"/>
        </w:rPr>
        <w:t xml:space="preserve"> </w:t>
      </w:r>
      <w:r>
        <w:t>hidden</w:t>
      </w:r>
      <w:r>
        <w:rPr>
          <w:spacing w:val="-6"/>
        </w:rPr>
        <w:t xml:space="preserve"> </w:t>
      </w:r>
      <w:r>
        <w:t>way.</w:t>
      </w:r>
    </w:p>
    <w:p w14:paraId="7C992E7F" w14:textId="77777777" w:rsidR="003A417A" w:rsidRDefault="003A417A" w:rsidP="00277BE6">
      <w:pPr>
        <w:pStyle w:val="Body"/>
      </w:pPr>
      <w:r>
        <w:t>There, many a time, they stood on either side, thisbe on one and Pyramus the other, and when their warm</w:t>
      </w:r>
      <w:r>
        <w:rPr>
          <w:spacing w:val="1"/>
        </w:rPr>
        <w:t xml:space="preserve"> </w:t>
      </w:r>
      <w:r>
        <w:t>breath</w:t>
      </w:r>
      <w:r>
        <w:rPr>
          <w:spacing w:val="-8"/>
        </w:rPr>
        <w:t xml:space="preserve"> </w:t>
      </w:r>
      <w:r>
        <w:t>touched</w:t>
      </w:r>
      <w:r>
        <w:rPr>
          <w:spacing w:val="-7"/>
        </w:rPr>
        <w:t xml:space="preserve"> </w:t>
      </w:r>
      <w:r>
        <w:t>from</w:t>
      </w:r>
      <w:r>
        <w:rPr>
          <w:spacing w:val="-7"/>
        </w:rPr>
        <w:t xml:space="preserve"> </w:t>
      </w:r>
      <w:r>
        <w:t>lip</w:t>
      </w:r>
      <w:r>
        <w:rPr>
          <w:spacing w:val="-7"/>
        </w:rPr>
        <w:t xml:space="preserve"> </w:t>
      </w:r>
      <w:r>
        <w:t>to</w:t>
      </w:r>
      <w:r>
        <w:rPr>
          <w:spacing w:val="-8"/>
        </w:rPr>
        <w:t xml:space="preserve"> </w:t>
      </w:r>
      <w:r>
        <w:t>lip,</w:t>
      </w:r>
      <w:r>
        <w:rPr>
          <w:spacing w:val="-7"/>
        </w:rPr>
        <w:t xml:space="preserve"> </w:t>
      </w:r>
      <w:r>
        <w:t>their</w:t>
      </w:r>
      <w:r>
        <w:rPr>
          <w:spacing w:val="-7"/>
        </w:rPr>
        <w:t xml:space="preserve"> </w:t>
      </w:r>
      <w:r>
        <w:t>sighs</w:t>
      </w:r>
      <w:r>
        <w:rPr>
          <w:spacing w:val="-7"/>
        </w:rPr>
        <w:t xml:space="preserve"> </w:t>
      </w:r>
      <w:r>
        <w:t>were</w:t>
      </w:r>
      <w:r>
        <w:rPr>
          <w:spacing w:val="-8"/>
        </w:rPr>
        <w:t xml:space="preserve"> </w:t>
      </w:r>
      <w:r>
        <w:t>such</w:t>
      </w:r>
      <w:r>
        <w:rPr>
          <w:spacing w:val="-7"/>
        </w:rPr>
        <w:t xml:space="preserve"> </w:t>
      </w:r>
      <w:r>
        <w:t>as</w:t>
      </w:r>
      <w:r>
        <w:rPr>
          <w:spacing w:val="-7"/>
        </w:rPr>
        <w:t xml:space="preserve"> </w:t>
      </w:r>
      <w:r>
        <w:t>this:</w:t>
      </w:r>
      <w:r>
        <w:rPr>
          <w:spacing w:val="-7"/>
        </w:rPr>
        <w:t xml:space="preserve"> </w:t>
      </w:r>
      <w:r>
        <w:t>“Thou</w:t>
      </w:r>
      <w:r>
        <w:rPr>
          <w:spacing w:val="-8"/>
        </w:rPr>
        <w:t xml:space="preserve"> </w:t>
      </w:r>
      <w:r>
        <w:t>envious</w:t>
      </w:r>
      <w:r>
        <w:rPr>
          <w:spacing w:val="-7"/>
        </w:rPr>
        <w:t xml:space="preserve"> </w:t>
      </w:r>
      <w:r>
        <w:t>wall</w:t>
      </w:r>
      <w:r>
        <w:rPr>
          <w:spacing w:val="-7"/>
        </w:rPr>
        <w:t xml:space="preserve"> </w:t>
      </w:r>
      <w:r>
        <w:t>why</w:t>
      </w:r>
      <w:r>
        <w:rPr>
          <w:spacing w:val="-7"/>
        </w:rPr>
        <w:t xml:space="preserve"> </w:t>
      </w:r>
      <w:r>
        <w:t>art</w:t>
      </w:r>
      <w:r>
        <w:rPr>
          <w:spacing w:val="-8"/>
        </w:rPr>
        <w:t xml:space="preserve"> </w:t>
      </w:r>
      <w:r>
        <w:t>thou</w:t>
      </w:r>
      <w:r>
        <w:rPr>
          <w:spacing w:val="-7"/>
        </w:rPr>
        <w:t xml:space="preserve"> </w:t>
      </w:r>
      <w:r>
        <w:t>standing</w:t>
      </w:r>
      <w:r>
        <w:rPr>
          <w:spacing w:val="-7"/>
        </w:rPr>
        <w:t xml:space="preserve"> </w:t>
      </w:r>
      <w:r>
        <w:t>in</w:t>
      </w:r>
      <w:r>
        <w:rPr>
          <w:spacing w:val="-7"/>
        </w:rPr>
        <w:t xml:space="preserve"> </w:t>
      </w:r>
      <w:r>
        <w:t>the</w:t>
      </w:r>
      <w:r>
        <w:rPr>
          <w:spacing w:val="-7"/>
        </w:rPr>
        <w:t xml:space="preserve"> </w:t>
      </w:r>
      <w:r>
        <w:t>way</w:t>
      </w:r>
      <w:r>
        <w:rPr>
          <w:spacing w:val="-8"/>
        </w:rPr>
        <w:t xml:space="preserve"> </w:t>
      </w:r>
      <w:r>
        <w:t>of</w:t>
      </w:r>
      <w:r>
        <w:rPr>
          <w:spacing w:val="-52"/>
        </w:rPr>
        <w:t xml:space="preserve"> </w:t>
      </w:r>
      <w:r>
        <w:t>those</w:t>
      </w:r>
      <w:r>
        <w:rPr>
          <w:spacing w:val="-6"/>
        </w:rPr>
        <w:t xml:space="preserve"> </w:t>
      </w:r>
      <w:r>
        <w:t>who</w:t>
      </w:r>
      <w:r>
        <w:rPr>
          <w:spacing w:val="-5"/>
        </w:rPr>
        <w:t xml:space="preserve"> </w:t>
      </w:r>
      <w:r>
        <w:t>die</w:t>
      </w:r>
      <w:r>
        <w:rPr>
          <w:spacing w:val="-6"/>
        </w:rPr>
        <w:t xml:space="preserve"> </w:t>
      </w:r>
      <w:r>
        <w:t>for</w:t>
      </w:r>
      <w:r>
        <w:rPr>
          <w:spacing w:val="-5"/>
        </w:rPr>
        <w:t xml:space="preserve"> </w:t>
      </w:r>
      <w:r>
        <w:t>love?</w:t>
      </w:r>
      <w:r>
        <w:rPr>
          <w:spacing w:val="-6"/>
        </w:rPr>
        <w:t xml:space="preserve"> </w:t>
      </w:r>
      <w:r>
        <w:t>What</w:t>
      </w:r>
      <w:r>
        <w:rPr>
          <w:spacing w:val="-5"/>
        </w:rPr>
        <w:t xml:space="preserve"> </w:t>
      </w:r>
      <w:r>
        <w:t>harm</w:t>
      </w:r>
      <w:r>
        <w:rPr>
          <w:spacing w:val="-6"/>
        </w:rPr>
        <w:t xml:space="preserve"> </w:t>
      </w:r>
      <w:r>
        <w:t>could</w:t>
      </w:r>
      <w:r>
        <w:rPr>
          <w:spacing w:val="-5"/>
        </w:rPr>
        <w:t xml:space="preserve"> </w:t>
      </w:r>
      <w:r>
        <w:t>happen</w:t>
      </w:r>
      <w:r>
        <w:rPr>
          <w:spacing w:val="-6"/>
        </w:rPr>
        <w:t xml:space="preserve"> </w:t>
      </w:r>
      <w:r>
        <w:t>thee</w:t>
      </w:r>
      <w:r>
        <w:rPr>
          <w:spacing w:val="-5"/>
        </w:rPr>
        <w:t xml:space="preserve"> </w:t>
      </w:r>
      <w:r>
        <w:t>shouldst</w:t>
      </w:r>
      <w:r>
        <w:rPr>
          <w:spacing w:val="-6"/>
        </w:rPr>
        <w:t xml:space="preserve"> </w:t>
      </w:r>
      <w:r>
        <w:t>thou</w:t>
      </w:r>
      <w:r>
        <w:rPr>
          <w:spacing w:val="-5"/>
        </w:rPr>
        <w:t xml:space="preserve"> </w:t>
      </w:r>
      <w:r>
        <w:t>permit</w:t>
      </w:r>
      <w:r>
        <w:rPr>
          <w:spacing w:val="-6"/>
        </w:rPr>
        <w:t xml:space="preserve"> </w:t>
      </w:r>
      <w:r>
        <w:t>us</w:t>
      </w:r>
      <w:r>
        <w:rPr>
          <w:spacing w:val="-5"/>
        </w:rPr>
        <w:t xml:space="preserve"> </w:t>
      </w:r>
      <w:r>
        <w:t>to</w:t>
      </w:r>
      <w:r>
        <w:rPr>
          <w:spacing w:val="-6"/>
        </w:rPr>
        <w:t xml:space="preserve"> </w:t>
      </w:r>
      <w:r>
        <w:t>enjoy</w:t>
      </w:r>
      <w:r>
        <w:rPr>
          <w:spacing w:val="-5"/>
        </w:rPr>
        <w:t xml:space="preserve"> </w:t>
      </w:r>
      <w:r>
        <w:t>our</w:t>
      </w:r>
      <w:r>
        <w:rPr>
          <w:spacing w:val="-6"/>
        </w:rPr>
        <w:t xml:space="preserve"> </w:t>
      </w:r>
      <w:r>
        <w:t>love?</w:t>
      </w:r>
      <w:r>
        <w:rPr>
          <w:spacing w:val="-5"/>
        </w:rPr>
        <w:t xml:space="preserve"> </w:t>
      </w:r>
      <w:r>
        <w:t>But</w:t>
      </w:r>
      <w:r>
        <w:rPr>
          <w:spacing w:val="-6"/>
        </w:rPr>
        <w:t xml:space="preserve"> </w:t>
      </w:r>
      <w:r>
        <w:t>if</w:t>
      </w:r>
      <w:r>
        <w:rPr>
          <w:spacing w:val="-5"/>
        </w:rPr>
        <w:t xml:space="preserve"> </w:t>
      </w:r>
      <w:r>
        <w:t>we</w:t>
      </w:r>
      <w:r>
        <w:rPr>
          <w:spacing w:val="-6"/>
        </w:rPr>
        <w:t xml:space="preserve"> </w:t>
      </w:r>
      <w:r>
        <w:t>ask</w:t>
      </w:r>
      <w:r>
        <w:rPr>
          <w:spacing w:val="-5"/>
        </w:rPr>
        <w:t xml:space="preserve"> </w:t>
      </w:r>
      <w:r>
        <w:t>too</w:t>
      </w:r>
      <w:r>
        <w:rPr>
          <w:spacing w:val="1"/>
        </w:rPr>
        <w:t xml:space="preserve"> </w:t>
      </w:r>
      <w:r>
        <w:t xml:space="preserve">much, let us persuade that thou wilt open while </w:t>
      </w:r>
      <w:r>
        <w:lastRenderedPageBreak/>
        <w:t>we kiss but once: for, we are not ungrateful; unto thee we own our</w:t>
      </w:r>
      <w:r>
        <w:rPr>
          <w:spacing w:val="-52"/>
        </w:rPr>
        <w:t xml:space="preserve"> </w:t>
      </w:r>
      <w:r>
        <w:t>debt;</w:t>
      </w:r>
      <w:r>
        <w:rPr>
          <w:spacing w:val="-10"/>
        </w:rPr>
        <w:t xml:space="preserve"> </w:t>
      </w:r>
      <w:r>
        <w:t>here</w:t>
      </w:r>
      <w:r>
        <w:rPr>
          <w:spacing w:val="-9"/>
        </w:rPr>
        <w:t xml:space="preserve"> </w:t>
      </w:r>
      <w:r>
        <w:t>thou</w:t>
      </w:r>
      <w:r>
        <w:rPr>
          <w:spacing w:val="-10"/>
        </w:rPr>
        <w:t xml:space="preserve"> </w:t>
      </w:r>
      <w:r>
        <w:t>hast</w:t>
      </w:r>
      <w:r>
        <w:rPr>
          <w:spacing w:val="-9"/>
        </w:rPr>
        <w:t xml:space="preserve"> </w:t>
      </w:r>
      <w:r>
        <w:t>left</w:t>
      </w:r>
      <w:r>
        <w:rPr>
          <w:spacing w:val="-10"/>
        </w:rPr>
        <w:t xml:space="preserve"> </w:t>
      </w:r>
      <w:r>
        <w:t>a</w:t>
      </w:r>
      <w:r>
        <w:rPr>
          <w:spacing w:val="-9"/>
        </w:rPr>
        <w:t xml:space="preserve"> </w:t>
      </w:r>
      <w:r>
        <w:t>way</w:t>
      </w:r>
      <w:r>
        <w:rPr>
          <w:spacing w:val="-10"/>
        </w:rPr>
        <w:t xml:space="preserve"> </w:t>
      </w:r>
      <w:r>
        <w:t>that</w:t>
      </w:r>
      <w:r>
        <w:rPr>
          <w:spacing w:val="-9"/>
        </w:rPr>
        <w:t xml:space="preserve"> </w:t>
      </w:r>
      <w:r>
        <w:t>breathed</w:t>
      </w:r>
      <w:r>
        <w:rPr>
          <w:spacing w:val="-10"/>
        </w:rPr>
        <w:t xml:space="preserve"> </w:t>
      </w:r>
      <w:r>
        <w:t>words</w:t>
      </w:r>
      <w:r>
        <w:rPr>
          <w:spacing w:val="-9"/>
        </w:rPr>
        <w:t xml:space="preserve"> </w:t>
      </w:r>
      <w:r>
        <w:t>may</w:t>
      </w:r>
      <w:r>
        <w:rPr>
          <w:spacing w:val="-10"/>
        </w:rPr>
        <w:t xml:space="preserve"> </w:t>
      </w:r>
      <w:r>
        <w:t>enter</w:t>
      </w:r>
      <w:r>
        <w:rPr>
          <w:spacing w:val="-9"/>
        </w:rPr>
        <w:t xml:space="preserve"> </w:t>
      </w:r>
      <w:r>
        <w:t>loving</w:t>
      </w:r>
      <w:r>
        <w:rPr>
          <w:spacing w:val="-10"/>
        </w:rPr>
        <w:t xml:space="preserve"> </w:t>
      </w:r>
      <w:r>
        <w:t>ears.,”</w:t>
      </w:r>
      <w:r>
        <w:rPr>
          <w:spacing w:val="-9"/>
        </w:rPr>
        <w:t xml:space="preserve"> </w:t>
      </w:r>
      <w:r>
        <w:t>so</w:t>
      </w:r>
      <w:r>
        <w:rPr>
          <w:spacing w:val="-10"/>
        </w:rPr>
        <w:t xml:space="preserve"> </w:t>
      </w:r>
      <w:r>
        <w:t>vainly</w:t>
      </w:r>
      <w:r>
        <w:rPr>
          <w:spacing w:val="-9"/>
        </w:rPr>
        <w:t xml:space="preserve"> </w:t>
      </w:r>
      <w:r>
        <w:t>whispered</w:t>
      </w:r>
      <w:r>
        <w:rPr>
          <w:spacing w:val="-10"/>
        </w:rPr>
        <w:t xml:space="preserve"> </w:t>
      </w:r>
      <w:r>
        <w:t>they,</w:t>
      </w:r>
      <w:r>
        <w:rPr>
          <w:spacing w:val="-9"/>
        </w:rPr>
        <w:t xml:space="preserve"> </w:t>
      </w:r>
      <w:r>
        <w:t>and</w:t>
      </w:r>
      <w:r>
        <w:rPr>
          <w:spacing w:val="-10"/>
        </w:rPr>
        <w:t xml:space="preserve"> </w:t>
      </w:r>
      <w:r>
        <w:t>when</w:t>
      </w:r>
      <w:r>
        <w:rPr>
          <w:spacing w:val="-9"/>
        </w:rPr>
        <w:t xml:space="preserve"> </w:t>
      </w:r>
      <w:r>
        <w:t>the</w:t>
      </w:r>
      <w:r>
        <w:rPr>
          <w:spacing w:val="1"/>
        </w:rPr>
        <w:t xml:space="preserve"> </w:t>
      </w:r>
      <w:r>
        <w:t xml:space="preserve">night began to </w:t>
      </w:r>
      <w:proofErr w:type="gramStart"/>
      <w:r>
        <w:t>darken</w:t>
      </w:r>
      <w:proofErr w:type="gramEnd"/>
      <w:r>
        <w:t xml:space="preserve"> they exchanged farewells; made presence that they kissed a fond farewell vain kisses that to</w:t>
      </w:r>
      <w:r>
        <w:rPr>
          <w:spacing w:val="-52"/>
        </w:rPr>
        <w:t xml:space="preserve"> </w:t>
      </w:r>
      <w:r>
        <w:t>love</w:t>
      </w:r>
      <w:r>
        <w:rPr>
          <w:spacing w:val="-7"/>
        </w:rPr>
        <w:t xml:space="preserve"> </w:t>
      </w:r>
      <w:r>
        <w:t>might</w:t>
      </w:r>
      <w:r>
        <w:rPr>
          <w:spacing w:val="-6"/>
        </w:rPr>
        <w:t xml:space="preserve"> </w:t>
      </w:r>
      <w:r>
        <w:t>none</w:t>
      </w:r>
      <w:r>
        <w:rPr>
          <w:spacing w:val="-6"/>
        </w:rPr>
        <w:t xml:space="preserve"> </w:t>
      </w:r>
      <w:r>
        <w:t>avail.</w:t>
      </w:r>
    </w:p>
    <w:p w14:paraId="1B99B6A0" w14:textId="77777777" w:rsidR="003A417A" w:rsidRDefault="003A417A" w:rsidP="00277BE6">
      <w:pPr>
        <w:pStyle w:val="Body"/>
      </w:pPr>
      <w:r>
        <w:t>When</w:t>
      </w:r>
      <w:r>
        <w:rPr>
          <w:spacing w:val="-13"/>
        </w:rPr>
        <w:t xml:space="preserve"> </w:t>
      </w:r>
      <w:r>
        <w:t>dawn</w:t>
      </w:r>
      <w:r>
        <w:rPr>
          <w:spacing w:val="-13"/>
        </w:rPr>
        <w:t xml:space="preserve"> </w:t>
      </w:r>
      <w:r>
        <w:t>removed</w:t>
      </w:r>
      <w:r>
        <w:rPr>
          <w:spacing w:val="-13"/>
        </w:rPr>
        <w:t xml:space="preserve"> </w:t>
      </w:r>
      <w:r>
        <w:t>the</w:t>
      </w:r>
      <w:r>
        <w:rPr>
          <w:spacing w:val="-12"/>
        </w:rPr>
        <w:t xml:space="preserve"> </w:t>
      </w:r>
      <w:r>
        <w:t>glimmering</w:t>
      </w:r>
      <w:r>
        <w:rPr>
          <w:spacing w:val="-13"/>
        </w:rPr>
        <w:t xml:space="preserve"> </w:t>
      </w:r>
      <w:r>
        <w:t>lamps</w:t>
      </w:r>
      <w:r>
        <w:rPr>
          <w:spacing w:val="-13"/>
        </w:rPr>
        <w:t xml:space="preserve"> </w:t>
      </w:r>
      <w:r>
        <w:t>of</w:t>
      </w:r>
      <w:r>
        <w:rPr>
          <w:spacing w:val="-12"/>
        </w:rPr>
        <w:t xml:space="preserve"> </w:t>
      </w:r>
      <w:r>
        <w:t>night,</w:t>
      </w:r>
      <w:r>
        <w:rPr>
          <w:spacing w:val="-13"/>
        </w:rPr>
        <w:t xml:space="preserve"> </w:t>
      </w:r>
      <w:r>
        <w:t>and</w:t>
      </w:r>
      <w:r>
        <w:rPr>
          <w:spacing w:val="-13"/>
        </w:rPr>
        <w:t xml:space="preserve"> </w:t>
      </w:r>
      <w:r>
        <w:t>the</w:t>
      </w:r>
      <w:r>
        <w:rPr>
          <w:spacing w:val="-13"/>
        </w:rPr>
        <w:t xml:space="preserve"> </w:t>
      </w:r>
      <w:r>
        <w:t>bright</w:t>
      </w:r>
      <w:r>
        <w:rPr>
          <w:spacing w:val="-12"/>
        </w:rPr>
        <w:t xml:space="preserve"> </w:t>
      </w:r>
      <w:r>
        <w:t>sun</w:t>
      </w:r>
      <w:r>
        <w:rPr>
          <w:spacing w:val="-13"/>
        </w:rPr>
        <w:t xml:space="preserve"> </w:t>
      </w:r>
      <w:r>
        <w:t>had</w:t>
      </w:r>
      <w:r>
        <w:rPr>
          <w:spacing w:val="-13"/>
        </w:rPr>
        <w:t xml:space="preserve"> </w:t>
      </w:r>
      <w:r>
        <w:t>dried</w:t>
      </w:r>
      <w:r>
        <w:rPr>
          <w:spacing w:val="-12"/>
        </w:rPr>
        <w:t xml:space="preserve"> </w:t>
      </w:r>
      <w:r>
        <w:t>the</w:t>
      </w:r>
      <w:r>
        <w:rPr>
          <w:spacing w:val="-13"/>
        </w:rPr>
        <w:t xml:space="preserve"> </w:t>
      </w:r>
      <w:r>
        <w:t>dewy</w:t>
      </w:r>
      <w:r>
        <w:rPr>
          <w:spacing w:val="-13"/>
        </w:rPr>
        <w:t xml:space="preserve"> </w:t>
      </w:r>
      <w:r>
        <w:t>grass</w:t>
      </w:r>
      <w:r>
        <w:rPr>
          <w:spacing w:val="-12"/>
        </w:rPr>
        <w:t xml:space="preserve"> </w:t>
      </w:r>
      <w:r>
        <w:t>again</w:t>
      </w:r>
      <w:r>
        <w:rPr>
          <w:spacing w:val="-13"/>
        </w:rPr>
        <w:t xml:space="preserve"> </w:t>
      </w:r>
      <w:r>
        <w:t>they</w:t>
      </w:r>
      <w:r>
        <w:rPr>
          <w:spacing w:val="-13"/>
        </w:rPr>
        <w:t xml:space="preserve"> </w:t>
      </w:r>
      <w:r>
        <w:t>met</w:t>
      </w:r>
      <w:r>
        <w:rPr>
          <w:spacing w:val="-52"/>
        </w:rPr>
        <w:t xml:space="preserve"> </w:t>
      </w:r>
      <w:r>
        <w:rPr>
          <w:spacing w:val="-2"/>
        </w:rPr>
        <w:t xml:space="preserve">where they had told their love; and now complaining of their hapless fate, in murmurs gentle, </w:t>
      </w:r>
      <w:r>
        <w:t>they at last resolved, away</w:t>
      </w:r>
      <w:r>
        <w:rPr>
          <w:spacing w:val="-13"/>
        </w:rPr>
        <w:t xml:space="preserve"> </w:t>
      </w:r>
      <w:r>
        <w:t>to</w:t>
      </w:r>
      <w:r>
        <w:rPr>
          <w:spacing w:val="-13"/>
        </w:rPr>
        <w:t xml:space="preserve"> </w:t>
      </w:r>
      <w:r>
        <w:t>slip</w:t>
      </w:r>
      <w:r>
        <w:rPr>
          <w:spacing w:val="-13"/>
        </w:rPr>
        <w:t xml:space="preserve"> </w:t>
      </w:r>
      <w:r>
        <w:t>upon</w:t>
      </w:r>
      <w:r>
        <w:rPr>
          <w:spacing w:val="-12"/>
        </w:rPr>
        <w:t xml:space="preserve"> </w:t>
      </w:r>
      <w:r>
        <w:t>the</w:t>
      </w:r>
      <w:r>
        <w:rPr>
          <w:spacing w:val="-13"/>
        </w:rPr>
        <w:t xml:space="preserve"> </w:t>
      </w:r>
      <w:r>
        <w:t>quiet</w:t>
      </w:r>
      <w:r>
        <w:rPr>
          <w:spacing w:val="-13"/>
        </w:rPr>
        <w:t xml:space="preserve"> </w:t>
      </w:r>
      <w:r>
        <w:t>night,</w:t>
      </w:r>
      <w:r>
        <w:rPr>
          <w:spacing w:val="-12"/>
        </w:rPr>
        <w:t xml:space="preserve"> </w:t>
      </w:r>
      <w:r>
        <w:t>elude</w:t>
      </w:r>
      <w:r>
        <w:rPr>
          <w:spacing w:val="-13"/>
        </w:rPr>
        <w:t xml:space="preserve"> </w:t>
      </w:r>
      <w:r>
        <w:t>their</w:t>
      </w:r>
      <w:r>
        <w:rPr>
          <w:spacing w:val="-13"/>
        </w:rPr>
        <w:t xml:space="preserve"> </w:t>
      </w:r>
      <w:r>
        <w:t>parents,</w:t>
      </w:r>
      <w:r>
        <w:rPr>
          <w:spacing w:val="-12"/>
        </w:rPr>
        <w:t xml:space="preserve"> </w:t>
      </w:r>
      <w:r>
        <w:t>and,</w:t>
      </w:r>
      <w:r>
        <w:rPr>
          <w:spacing w:val="-13"/>
        </w:rPr>
        <w:t xml:space="preserve"> </w:t>
      </w:r>
      <w:r>
        <w:t>as</w:t>
      </w:r>
      <w:r>
        <w:rPr>
          <w:spacing w:val="-13"/>
        </w:rPr>
        <w:t xml:space="preserve"> </w:t>
      </w:r>
      <w:r>
        <w:t>soon</w:t>
      </w:r>
      <w:r>
        <w:rPr>
          <w:spacing w:val="-12"/>
        </w:rPr>
        <w:t xml:space="preserve"> </w:t>
      </w:r>
      <w:r>
        <w:t>as</w:t>
      </w:r>
      <w:r>
        <w:rPr>
          <w:spacing w:val="-13"/>
        </w:rPr>
        <w:t xml:space="preserve"> </w:t>
      </w:r>
      <w:r>
        <w:t>free,</w:t>
      </w:r>
      <w:r>
        <w:rPr>
          <w:spacing w:val="-13"/>
        </w:rPr>
        <w:t xml:space="preserve"> </w:t>
      </w:r>
      <w:r>
        <w:t>quit</w:t>
      </w:r>
      <w:r>
        <w:rPr>
          <w:spacing w:val="-12"/>
        </w:rPr>
        <w:t xml:space="preserve"> </w:t>
      </w:r>
      <w:r>
        <w:t>the</w:t>
      </w:r>
      <w:r>
        <w:rPr>
          <w:spacing w:val="-13"/>
        </w:rPr>
        <w:t xml:space="preserve"> </w:t>
      </w:r>
      <w:r>
        <w:t>great</w:t>
      </w:r>
      <w:r>
        <w:rPr>
          <w:spacing w:val="-13"/>
        </w:rPr>
        <w:t xml:space="preserve"> </w:t>
      </w:r>
      <w:r>
        <w:t>builded</w:t>
      </w:r>
      <w:r>
        <w:rPr>
          <w:spacing w:val="-12"/>
        </w:rPr>
        <w:t xml:space="preserve"> </w:t>
      </w:r>
      <w:r>
        <w:t>city</w:t>
      </w:r>
      <w:r>
        <w:rPr>
          <w:spacing w:val="-13"/>
        </w:rPr>
        <w:t xml:space="preserve"> </w:t>
      </w:r>
      <w:r>
        <w:t>and</w:t>
      </w:r>
      <w:r>
        <w:rPr>
          <w:spacing w:val="-13"/>
        </w:rPr>
        <w:t xml:space="preserve"> </w:t>
      </w:r>
      <w:r>
        <w:t>their</w:t>
      </w:r>
      <w:r>
        <w:rPr>
          <w:spacing w:val="-12"/>
        </w:rPr>
        <w:t xml:space="preserve"> </w:t>
      </w:r>
      <w:r>
        <w:t>homes.</w:t>
      </w:r>
    </w:p>
    <w:p w14:paraId="781CCD75" w14:textId="77777777" w:rsidR="003A417A" w:rsidRDefault="003A417A" w:rsidP="00277BE6">
      <w:pPr>
        <w:pStyle w:val="Body"/>
      </w:pPr>
      <w:r>
        <w:t>Fearful</w:t>
      </w:r>
      <w:r>
        <w:rPr>
          <w:spacing w:val="-9"/>
        </w:rPr>
        <w:t xml:space="preserve"> </w:t>
      </w:r>
      <w:r>
        <w:t>to</w:t>
      </w:r>
      <w:r>
        <w:rPr>
          <w:spacing w:val="-9"/>
        </w:rPr>
        <w:t xml:space="preserve"> </w:t>
      </w:r>
      <w:r>
        <w:t>wander</w:t>
      </w:r>
      <w:r>
        <w:rPr>
          <w:spacing w:val="-8"/>
        </w:rPr>
        <w:t xml:space="preserve"> </w:t>
      </w:r>
      <w:r>
        <w:t>in</w:t>
      </w:r>
      <w:r>
        <w:rPr>
          <w:spacing w:val="-9"/>
        </w:rPr>
        <w:t xml:space="preserve"> </w:t>
      </w:r>
      <w:r>
        <w:t>the</w:t>
      </w:r>
      <w:r>
        <w:rPr>
          <w:spacing w:val="-9"/>
        </w:rPr>
        <w:t xml:space="preserve"> </w:t>
      </w:r>
      <w:r>
        <w:t>pathless</w:t>
      </w:r>
      <w:r>
        <w:rPr>
          <w:spacing w:val="-8"/>
        </w:rPr>
        <w:t xml:space="preserve"> </w:t>
      </w:r>
      <w:r>
        <w:t>fields,</w:t>
      </w:r>
      <w:r>
        <w:rPr>
          <w:spacing w:val="-9"/>
        </w:rPr>
        <w:t xml:space="preserve"> </w:t>
      </w:r>
      <w:r>
        <w:t>they</w:t>
      </w:r>
      <w:r>
        <w:rPr>
          <w:spacing w:val="-9"/>
        </w:rPr>
        <w:t xml:space="preserve"> </w:t>
      </w:r>
      <w:r>
        <w:t>chose</w:t>
      </w:r>
      <w:r>
        <w:rPr>
          <w:spacing w:val="-8"/>
        </w:rPr>
        <w:t xml:space="preserve"> </w:t>
      </w:r>
      <w:r>
        <w:t>a</w:t>
      </w:r>
      <w:r>
        <w:rPr>
          <w:spacing w:val="-9"/>
        </w:rPr>
        <w:t xml:space="preserve"> </w:t>
      </w:r>
      <w:r>
        <w:t>trysting</w:t>
      </w:r>
      <w:r>
        <w:rPr>
          <w:spacing w:val="-9"/>
        </w:rPr>
        <w:t xml:space="preserve"> </w:t>
      </w:r>
      <w:r>
        <w:t>place,</w:t>
      </w:r>
      <w:r>
        <w:rPr>
          <w:spacing w:val="-8"/>
        </w:rPr>
        <w:t xml:space="preserve"> </w:t>
      </w:r>
      <w:r>
        <w:t>the</w:t>
      </w:r>
      <w:r>
        <w:rPr>
          <w:spacing w:val="-9"/>
        </w:rPr>
        <w:t xml:space="preserve"> </w:t>
      </w:r>
      <w:r>
        <w:t>tomb</w:t>
      </w:r>
      <w:r>
        <w:rPr>
          <w:spacing w:val="-9"/>
        </w:rPr>
        <w:t xml:space="preserve"> </w:t>
      </w:r>
      <w:r>
        <w:t>of</w:t>
      </w:r>
      <w:r>
        <w:rPr>
          <w:spacing w:val="-8"/>
        </w:rPr>
        <w:t xml:space="preserve"> </w:t>
      </w:r>
      <w:r>
        <w:t>Ninus,</w:t>
      </w:r>
      <w:r>
        <w:rPr>
          <w:spacing w:val="-9"/>
        </w:rPr>
        <w:t xml:space="preserve"> </w:t>
      </w:r>
      <w:r>
        <w:t>where</w:t>
      </w:r>
      <w:r>
        <w:rPr>
          <w:spacing w:val="-8"/>
        </w:rPr>
        <w:t xml:space="preserve"> </w:t>
      </w:r>
      <w:r>
        <w:t>safely</w:t>
      </w:r>
      <w:r>
        <w:rPr>
          <w:spacing w:val="-9"/>
        </w:rPr>
        <w:t xml:space="preserve"> </w:t>
      </w:r>
      <w:r>
        <w:t>they</w:t>
      </w:r>
      <w:r>
        <w:rPr>
          <w:spacing w:val="-9"/>
        </w:rPr>
        <w:t xml:space="preserve"> </w:t>
      </w:r>
      <w:r>
        <w:t>might</w:t>
      </w:r>
      <w:r>
        <w:rPr>
          <w:spacing w:val="-52"/>
        </w:rPr>
        <w:t xml:space="preserve"> </w:t>
      </w:r>
      <w:r>
        <w:t>hide</w:t>
      </w:r>
      <w:r>
        <w:rPr>
          <w:spacing w:val="-7"/>
        </w:rPr>
        <w:t xml:space="preserve"> </w:t>
      </w:r>
      <w:r>
        <w:t>unseen,</w:t>
      </w:r>
      <w:r>
        <w:rPr>
          <w:spacing w:val="-6"/>
        </w:rPr>
        <w:t xml:space="preserve"> </w:t>
      </w:r>
      <w:r>
        <w:t>beneath</w:t>
      </w:r>
      <w:r>
        <w:rPr>
          <w:spacing w:val="-6"/>
        </w:rPr>
        <w:t xml:space="preserve"> </w:t>
      </w:r>
      <w:r>
        <w:t>the</w:t>
      </w:r>
      <w:r>
        <w:rPr>
          <w:spacing w:val="-6"/>
        </w:rPr>
        <w:t xml:space="preserve"> </w:t>
      </w:r>
      <w:r>
        <w:t>shadow</w:t>
      </w:r>
      <w:r>
        <w:rPr>
          <w:spacing w:val="-6"/>
        </w:rPr>
        <w:t xml:space="preserve"> </w:t>
      </w:r>
      <w:r>
        <w:t>of</w:t>
      </w:r>
      <w:r>
        <w:rPr>
          <w:spacing w:val="-6"/>
        </w:rPr>
        <w:t xml:space="preserve"> </w:t>
      </w:r>
      <w:r>
        <w:t>a</w:t>
      </w:r>
      <w:r>
        <w:rPr>
          <w:spacing w:val="-6"/>
        </w:rPr>
        <w:t xml:space="preserve"> </w:t>
      </w:r>
      <w:r>
        <w:t>tall</w:t>
      </w:r>
      <w:r>
        <w:rPr>
          <w:spacing w:val="-6"/>
        </w:rPr>
        <w:t xml:space="preserve"> </w:t>
      </w:r>
      <w:r>
        <w:t>mulberry</w:t>
      </w:r>
      <w:r>
        <w:rPr>
          <w:spacing w:val="-6"/>
        </w:rPr>
        <w:t xml:space="preserve"> </w:t>
      </w:r>
      <w:r>
        <w:t>tree,</w:t>
      </w:r>
      <w:r>
        <w:rPr>
          <w:spacing w:val="-6"/>
        </w:rPr>
        <w:t xml:space="preserve"> </w:t>
      </w:r>
      <w:r>
        <w:t>covered</w:t>
      </w:r>
      <w:r>
        <w:rPr>
          <w:spacing w:val="-6"/>
        </w:rPr>
        <w:t xml:space="preserve"> </w:t>
      </w:r>
      <w:r>
        <w:t>with</w:t>
      </w:r>
      <w:r>
        <w:rPr>
          <w:spacing w:val="-6"/>
        </w:rPr>
        <w:t xml:space="preserve"> </w:t>
      </w:r>
      <w:r>
        <w:t>snow-white</w:t>
      </w:r>
      <w:r>
        <w:rPr>
          <w:spacing w:val="-6"/>
        </w:rPr>
        <w:t xml:space="preserve"> </w:t>
      </w:r>
      <w:r>
        <w:t>fruit,</w:t>
      </w:r>
      <w:r>
        <w:rPr>
          <w:spacing w:val="-6"/>
        </w:rPr>
        <w:t xml:space="preserve"> </w:t>
      </w:r>
      <w:r>
        <w:t>close</w:t>
      </w:r>
      <w:r>
        <w:rPr>
          <w:spacing w:val="-6"/>
        </w:rPr>
        <w:t xml:space="preserve"> </w:t>
      </w:r>
      <w:r>
        <w:t>by</w:t>
      </w:r>
      <w:r>
        <w:rPr>
          <w:spacing w:val="-6"/>
        </w:rPr>
        <w:t xml:space="preserve"> </w:t>
      </w:r>
      <w:r>
        <w:t>a</w:t>
      </w:r>
      <w:r>
        <w:rPr>
          <w:spacing w:val="-6"/>
        </w:rPr>
        <w:t xml:space="preserve"> </w:t>
      </w:r>
      <w:r>
        <w:t>spring.</w:t>
      </w:r>
    </w:p>
    <w:p w14:paraId="0402F7F8" w14:textId="77777777" w:rsidR="003A417A" w:rsidRDefault="003A417A" w:rsidP="00277BE6">
      <w:pPr>
        <w:pStyle w:val="Body"/>
      </w:pPr>
      <w:r>
        <w:t>All</w:t>
      </w:r>
      <w:r>
        <w:rPr>
          <w:spacing w:val="-10"/>
        </w:rPr>
        <w:t xml:space="preserve"> </w:t>
      </w:r>
      <w:r>
        <w:t>is</w:t>
      </w:r>
      <w:r>
        <w:rPr>
          <w:spacing w:val="-9"/>
        </w:rPr>
        <w:t xml:space="preserve"> </w:t>
      </w:r>
      <w:r>
        <w:t>arranged</w:t>
      </w:r>
      <w:r>
        <w:rPr>
          <w:spacing w:val="-9"/>
        </w:rPr>
        <w:t xml:space="preserve"> </w:t>
      </w:r>
      <w:r>
        <w:t>according</w:t>
      </w:r>
      <w:r>
        <w:rPr>
          <w:spacing w:val="-9"/>
        </w:rPr>
        <w:t xml:space="preserve"> </w:t>
      </w:r>
      <w:r>
        <w:t>to</w:t>
      </w:r>
      <w:r>
        <w:rPr>
          <w:spacing w:val="-9"/>
        </w:rPr>
        <w:t xml:space="preserve"> </w:t>
      </w:r>
      <w:r>
        <w:t>their</w:t>
      </w:r>
      <w:r>
        <w:rPr>
          <w:spacing w:val="-9"/>
        </w:rPr>
        <w:t xml:space="preserve"> </w:t>
      </w:r>
      <w:r>
        <w:t>hopes:</w:t>
      </w:r>
      <w:r>
        <w:rPr>
          <w:spacing w:val="-9"/>
        </w:rPr>
        <w:t xml:space="preserve"> </w:t>
      </w:r>
      <w:r>
        <w:t>and</w:t>
      </w:r>
      <w:r>
        <w:rPr>
          <w:spacing w:val="-9"/>
        </w:rPr>
        <w:t xml:space="preserve"> </w:t>
      </w:r>
      <w:r>
        <w:t>now</w:t>
      </w:r>
      <w:r>
        <w:rPr>
          <w:spacing w:val="-9"/>
        </w:rPr>
        <w:t xml:space="preserve"> </w:t>
      </w:r>
      <w:r>
        <w:t>the</w:t>
      </w:r>
      <w:r>
        <w:rPr>
          <w:spacing w:val="-10"/>
        </w:rPr>
        <w:t xml:space="preserve"> </w:t>
      </w:r>
      <w:r>
        <w:t>daylight,</w:t>
      </w:r>
      <w:r>
        <w:rPr>
          <w:spacing w:val="-9"/>
        </w:rPr>
        <w:t xml:space="preserve"> </w:t>
      </w:r>
      <w:r>
        <w:t>seeming</w:t>
      </w:r>
      <w:r>
        <w:rPr>
          <w:spacing w:val="-9"/>
        </w:rPr>
        <w:t xml:space="preserve"> </w:t>
      </w:r>
      <w:r>
        <w:t>slowly</w:t>
      </w:r>
      <w:r>
        <w:rPr>
          <w:spacing w:val="-9"/>
        </w:rPr>
        <w:t xml:space="preserve"> </w:t>
      </w:r>
      <w:r>
        <w:t>moved,</w:t>
      </w:r>
      <w:r>
        <w:rPr>
          <w:spacing w:val="-9"/>
        </w:rPr>
        <w:t xml:space="preserve"> </w:t>
      </w:r>
      <w:r>
        <w:t>sinks</w:t>
      </w:r>
      <w:r>
        <w:rPr>
          <w:spacing w:val="-9"/>
        </w:rPr>
        <w:t xml:space="preserve"> </w:t>
      </w:r>
      <w:r>
        <w:t>in</w:t>
      </w:r>
      <w:r>
        <w:rPr>
          <w:spacing w:val="-9"/>
        </w:rPr>
        <w:t xml:space="preserve"> </w:t>
      </w:r>
      <w:r>
        <w:t>the</w:t>
      </w:r>
      <w:r>
        <w:rPr>
          <w:spacing w:val="-9"/>
        </w:rPr>
        <w:t xml:space="preserve"> </w:t>
      </w:r>
      <w:r>
        <w:t>deep</w:t>
      </w:r>
      <w:r>
        <w:rPr>
          <w:spacing w:val="-9"/>
        </w:rPr>
        <w:t xml:space="preserve"> </w:t>
      </w:r>
      <w:r>
        <w:t>waves,</w:t>
      </w:r>
      <w:r>
        <w:rPr>
          <w:spacing w:val="-52"/>
        </w:rPr>
        <w:t xml:space="preserve"> </w:t>
      </w:r>
      <w:r>
        <w:t>and</w:t>
      </w:r>
      <w:r>
        <w:rPr>
          <w:spacing w:val="-6"/>
        </w:rPr>
        <w:t xml:space="preserve"> </w:t>
      </w:r>
      <w:r>
        <w:t>the</w:t>
      </w:r>
      <w:r>
        <w:rPr>
          <w:spacing w:val="-6"/>
        </w:rPr>
        <w:t xml:space="preserve"> </w:t>
      </w:r>
      <w:r>
        <w:t>tardy</w:t>
      </w:r>
      <w:r>
        <w:rPr>
          <w:spacing w:val="-6"/>
        </w:rPr>
        <w:t xml:space="preserve"> </w:t>
      </w:r>
      <w:r>
        <w:t>night</w:t>
      </w:r>
      <w:r>
        <w:rPr>
          <w:spacing w:val="-6"/>
        </w:rPr>
        <w:t xml:space="preserve"> </w:t>
      </w:r>
      <w:r>
        <w:t>arises</w:t>
      </w:r>
      <w:r>
        <w:rPr>
          <w:spacing w:val="-6"/>
        </w:rPr>
        <w:t xml:space="preserve"> </w:t>
      </w:r>
      <w:r>
        <w:t>from</w:t>
      </w:r>
      <w:r>
        <w:rPr>
          <w:spacing w:val="-5"/>
        </w:rPr>
        <w:t xml:space="preserve"> </w:t>
      </w:r>
      <w:r>
        <w:t>the</w:t>
      </w:r>
      <w:r>
        <w:rPr>
          <w:spacing w:val="-6"/>
        </w:rPr>
        <w:t xml:space="preserve"> </w:t>
      </w:r>
      <w:r>
        <w:t>spot</w:t>
      </w:r>
      <w:r>
        <w:rPr>
          <w:spacing w:val="-6"/>
        </w:rPr>
        <w:t xml:space="preserve"> </w:t>
      </w:r>
      <w:r>
        <w:t>where</w:t>
      </w:r>
      <w:r>
        <w:rPr>
          <w:spacing w:val="-6"/>
        </w:rPr>
        <w:t xml:space="preserve"> </w:t>
      </w:r>
      <w:r>
        <w:t>day</w:t>
      </w:r>
      <w:r>
        <w:rPr>
          <w:spacing w:val="-6"/>
        </w:rPr>
        <w:t xml:space="preserve"> </w:t>
      </w:r>
      <w:r>
        <w:t>declines.</w:t>
      </w:r>
    </w:p>
    <w:p w14:paraId="00EF9F51" w14:textId="77777777" w:rsidR="003A417A" w:rsidRDefault="003A417A" w:rsidP="00277BE6">
      <w:pPr>
        <w:pStyle w:val="Body"/>
      </w:pPr>
      <w:r>
        <w:t>Quickly,</w:t>
      </w:r>
      <w:r>
        <w:rPr>
          <w:spacing w:val="-12"/>
        </w:rPr>
        <w:t xml:space="preserve"> </w:t>
      </w:r>
      <w:r>
        <w:t>the</w:t>
      </w:r>
      <w:r>
        <w:rPr>
          <w:spacing w:val="-11"/>
        </w:rPr>
        <w:t xml:space="preserve"> </w:t>
      </w:r>
      <w:r>
        <w:t>clever</w:t>
      </w:r>
      <w:r>
        <w:rPr>
          <w:spacing w:val="-11"/>
        </w:rPr>
        <w:t xml:space="preserve"> </w:t>
      </w:r>
      <w:r>
        <w:t>Thisbe</w:t>
      </w:r>
      <w:r>
        <w:rPr>
          <w:spacing w:val="-11"/>
        </w:rPr>
        <w:t xml:space="preserve"> </w:t>
      </w:r>
      <w:r>
        <w:t>having</w:t>
      </w:r>
      <w:r>
        <w:rPr>
          <w:spacing w:val="-11"/>
        </w:rPr>
        <w:t xml:space="preserve"> </w:t>
      </w:r>
      <w:r>
        <w:t>first</w:t>
      </w:r>
      <w:r>
        <w:rPr>
          <w:spacing w:val="-11"/>
        </w:rPr>
        <w:t xml:space="preserve"> </w:t>
      </w:r>
      <w:r>
        <w:t>deceived</w:t>
      </w:r>
      <w:r>
        <w:rPr>
          <w:spacing w:val="-11"/>
        </w:rPr>
        <w:t xml:space="preserve"> </w:t>
      </w:r>
      <w:r>
        <w:t>her</w:t>
      </w:r>
      <w:r>
        <w:rPr>
          <w:spacing w:val="-11"/>
        </w:rPr>
        <w:t xml:space="preserve"> </w:t>
      </w:r>
      <w:r>
        <w:t>parents,</w:t>
      </w:r>
      <w:r>
        <w:rPr>
          <w:spacing w:val="-11"/>
        </w:rPr>
        <w:t xml:space="preserve"> </w:t>
      </w:r>
      <w:r>
        <w:t>opened</w:t>
      </w:r>
      <w:r>
        <w:rPr>
          <w:spacing w:val="-11"/>
        </w:rPr>
        <w:t xml:space="preserve"> </w:t>
      </w:r>
      <w:r>
        <w:t>the</w:t>
      </w:r>
      <w:r>
        <w:rPr>
          <w:spacing w:val="-11"/>
        </w:rPr>
        <w:t xml:space="preserve"> </w:t>
      </w:r>
      <w:r>
        <w:t>closed</w:t>
      </w:r>
      <w:r>
        <w:rPr>
          <w:spacing w:val="-11"/>
        </w:rPr>
        <w:t xml:space="preserve"> </w:t>
      </w:r>
      <w:r>
        <w:t>door.</w:t>
      </w:r>
      <w:r>
        <w:rPr>
          <w:spacing w:val="-11"/>
        </w:rPr>
        <w:t xml:space="preserve"> </w:t>
      </w:r>
      <w:r>
        <w:t>She</w:t>
      </w:r>
      <w:r>
        <w:rPr>
          <w:spacing w:val="-11"/>
        </w:rPr>
        <w:t xml:space="preserve"> </w:t>
      </w:r>
      <w:r>
        <w:t>flitted</w:t>
      </w:r>
      <w:r>
        <w:rPr>
          <w:spacing w:val="-11"/>
        </w:rPr>
        <w:t xml:space="preserve"> </w:t>
      </w:r>
      <w:r>
        <w:t>in</w:t>
      </w:r>
      <w:r>
        <w:rPr>
          <w:spacing w:val="-11"/>
        </w:rPr>
        <w:t xml:space="preserve"> </w:t>
      </w:r>
      <w:r>
        <w:t>the</w:t>
      </w:r>
      <w:r>
        <w:rPr>
          <w:spacing w:val="-11"/>
        </w:rPr>
        <w:t xml:space="preserve"> </w:t>
      </w:r>
      <w:r>
        <w:t>silent</w:t>
      </w:r>
      <w:r>
        <w:rPr>
          <w:spacing w:val="-52"/>
        </w:rPr>
        <w:t xml:space="preserve"> </w:t>
      </w:r>
      <w:r>
        <w:t>night</w:t>
      </w:r>
      <w:r>
        <w:rPr>
          <w:spacing w:val="-8"/>
        </w:rPr>
        <w:t xml:space="preserve"> </w:t>
      </w:r>
      <w:r>
        <w:t>away;</w:t>
      </w:r>
      <w:r>
        <w:rPr>
          <w:spacing w:val="-7"/>
        </w:rPr>
        <w:t xml:space="preserve"> </w:t>
      </w:r>
      <w:r>
        <w:t>and,</w:t>
      </w:r>
      <w:r>
        <w:rPr>
          <w:spacing w:val="-7"/>
        </w:rPr>
        <w:t xml:space="preserve"> </w:t>
      </w:r>
      <w:r>
        <w:t>having</w:t>
      </w:r>
      <w:r>
        <w:rPr>
          <w:spacing w:val="-7"/>
        </w:rPr>
        <w:t xml:space="preserve"> </w:t>
      </w:r>
      <w:r>
        <w:t>veiled</w:t>
      </w:r>
      <w:r>
        <w:rPr>
          <w:spacing w:val="-7"/>
        </w:rPr>
        <w:t xml:space="preserve"> </w:t>
      </w:r>
      <w:r>
        <w:t>her</w:t>
      </w:r>
      <w:r>
        <w:rPr>
          <w:spacing w:val="-7"/>
        </w:rPr>
        <w:t xml:space="preserve"> </w:t>
      </w:r>
      <w:r>
        <w:t>face,</w:t>
      </w:r>
      <w:r>
        <w:rPr>
          <w:spacing w:val="-7"/>
        </w:rPr>
        <w:t xml:space="preserve"> </w:t>
      </w:r>
      <w:r>
        <w:t>reached</w:t>
      </w:r>
      <w:r>
        <w:rPr>
          <w:spacing w:val="-8"/>
        </w:rPr>
        <w:t xml:space="preserve"> </w:t>
      </w:r>
      <w:r>
        <w:t>the</w:t>
      </w:r>
      <w:r>
        <w:rPr>
          <w:spacing w:val="-7"/>
        </w:rPr>
        <w:t xml:space="preserve"> </w:t>
      </w:r>
      <w:r>
        <w:t>great</w:t>
      </w:r>
      <w:r>
        <w:rPr>
          <w:spacing w:val="-7"/>
        </w:rPr>
        <w:t xml:space="preserve"> </w:t>
      </w:r>
      <w:r>
        <w:t>tomb,</w:t>
      </w:r>
      <w:r>
        <w:rPr>
          <w:spacing w:val="-7"/>
        </w:rPr>
        <w:t xml:space="preserve"> </w:t>
      </w:r>
      <w:r>
        <w:t>and</w:t>
      </w:r>
      <w:r>
        <w:rPr>
          <w:spacing w:val="-7"/>
        </w:rPr>
        <w:t xml:space="preserve"> </w:t>
      </w:r>
      <w:r>
        <w:t>sat</w:t>
      </w:r>
      <w:r>
        <w:rPr>
          <w:spacing w:val="-7"/>
        </w:rPr>
        <w:t xml:space="preserve"> </w:t>
      </w:r>
      <w:r>
        <w:t>beneath</w:t>
      </w:r>
      <w:r>
        <w:rPr>
          <w:spacing w:val="-7"/>
        </w:rPr>
        <w:t xml:space="preserve"> </w:t>
      </w:r>
      <w:r>
        <w:t>the</w:t>
      </w:r>
      <w:r>
        <w:rPr>
          <w:spacing w:val="-8"/>
        </w:rPr>
        <w:t xml:space="preserve"> </w:t>
      </w:r>
      <w:r>
        <w:t>tree;</w:t>
      </w:r>
      <w:r>
        <w:rPr>
          <w:spacing w:val="-7"/>
        </w:rPr>
        <w:t xml:space="preserve"> </w:t>
      </w:r>
      <w:r>
        <w:t>love</w:t>
      </w:r>
      <w:r>
        <w:rPr>
          <w:spacing w:val="-7"/>
        </w:rPr>
        <w:t xml:space="preserve"> </w:t>
      </w:r>
      <w:r>
        <w:t>made</w:t>
      </w:r>
      <w:r>
        <w:rPr>
          <w:spacing w:val="-7"/>
        </w:rPr>
        <w:t xml:space="preserve"> </w:t>
      </w:r>
      <w:r>
        <w:t>her</w:t>
      </w:r>
      <w:r>
        <w:rPr>
          <w:spacing w:val="-7"/>
        </w:rPr>
        <w:t xml:space="preserve"> </w:t>
      </w:r>
      <w:r>
        <w:t>bold.</w:t>
      </w:r>
    </w:p>
    <w:p w14:paraId="03BF9F13" w14:textId="77777777" w:rsidR="003A417A" w:rsidRDefault="003A417A" w:rsidP="00277BE6">
      <w:pPr>
        <w:pStyle w:val="Body"/>
      </w:pPr>
      <w:r>
        <w:t>There, as she waited, a great lioness approached the nearby spring to quench her thirst: her frothing jaws</w:t>
      </w:r>
      <w:r>
        <w:rPr>
          <w:spacing w:val="1"/>
        </w:rPr>
        <w:t xml:space="preserve"> </w:t>
      </w:r>
      <w:r>
        <w:t>incarnadined with blood of slaughtered oxen. As the moon was bright, Thisbe could see her, and affrighted fled</w:t>
      </w:r>
      <w:r>
        <w:rPr>
          <w:spacing w:val="1"/>
        </w:rPr>
        <w:t xml:space="preserve"> </w:t>
      </w:r>
      <w:r>
        <w:t xml:space="preserve">with trembling footstep to a gloomy cave; and as she </w:t>
      </w:r>
      <w:proofErr w:type="gramStart"/>
      <w:r>
        <w:t>ran</w:t>
      </w:r>
      <w:proofErr w:type="gramEnd"/>
      <w:r>
        <w:t xml:space="preserve"> she slipped and dropped her veil, which fluttered to the</w:t>
      </w:r>
      <w:r>
        <w:rPr>
          <w:spacing w:val="1"/>
        </w:rPr>
        <w:t xml:space="preserve"> </w:t>
      </w:r>
      <w:r>
        <w:t>ground. She did not dare to save it. Wherefore, when the savage beast had taken a great draft and slaked her thirst,</w:t>
      </w:r>
      <w:r>
        <w:rPr>
          <w:spacing w:val="-52"/>
        </w:rPr>
        <w:t xml:space="preserve"> </w:t>
      </w:r>
      <w:r>
        <w:t>and</w:t>
      </w:r>
      <w:r>
        <w:rPr>
          <w:spacing w:val="-5"/>
        </w:rPr>
        <w:t xml:space="preserve"> </w:t>
      </w:r>
      <w:r>
        <w:t>thence</w:t>
      </w:r>
      <w:r>
        <w:rPr>
          <w:spacing w:val="-4"/>
        </w:rPr>
        <w:t xml:space="preserve"> </w:t>
      </w:r>
      <w:r>
        <w:t>had</w:t>
      </w:r>
      <w:r>
        <w:rPr>
          <w:spacing w:val="-5"/>
        </w:rPr>
        <w:t xml:space="preserve"> </w:t>
      </w:r>
      <w:r>
        <w:t>turned</w:t>
      </w:r>
      <w:r>
        <w:rPr>
          <w:spacing w:val="-4"/>
        </w:rPr>
        <w:t xml:space="preserve"> </w:t>
      </w:r>
      <w:r>
        <w:t>to</w:t>
      </w:r>
      <w:r>
        <w:rPr>
          <w:spacing w:val="-5"/>
        </w:rPr>
        <w:t xml:space="preserve"> </w:t>
      </w:r>
      <w:r>
        <w:t>seek</w:t>
      </w:r>
      <w:r>
        <w:rPr>
          <w:spacing w:val="-4"/>
        </w:rPr>
        <w:t xml:space="preserve"> </w:t>
      </w:r>
      <w:r>
        <w:t>her</w:t>
      </w:r>
      <w:r>
        <w:rPr>
          <w:spacing w:val="-5"/>
        </w:rPr>
        <w:t xml:space="preserve"> </w:t>
      </w:r>
      <w:r>
        <w:t>forest</w:t>
      </w:r>
      <w:r>
        <w:rPr>
          <w:spacing w:val="-4"/>
        </w:rPr>
        <w:t xml:space="preserve"> </w:t>
      </w:r>
      <w:r>
        <w:t>lair,</w:t>
      </w:r>
      <w:r>
        <w:rPr>
          <w:spacing w:val="-5"/>
        </w:rPr>
        <w:t xml:space="preserve"> </w:t>
      </w:r>
      <w:r>
        <w:t>she</w:t>
      </w:r>
      <w:r>
        <w:rPr>
          <w:spacing w:val="-4"/>
        </w:rPr>
        <w:t xml:space="preserve"> </w:t>
      </w:r>
      <w:r>
        <w:t>found</w:t>
      </w:r>
      <w:r>
        <w:rPr>
          <w:spacing w:val="-5"/>
        </w:rPr>
        <w:t xml:space="preserve"> </w:t>
      </w:r>
      <w:r>
        <w:t>it</w:t>
      </w:r>
      <w:r>
        <w:rPr>
          <w:spacing w:val="-4"/>
        </w:rPr>
        <w:t xml:space="preserve"> </w:t>
      </w:r>
      <w:r>
        <w:t>on</w:t>
      </w:r>
      <w:r>
        <w:rPr>
          <w:spacing w:val="-5"/>
        </w:rPr>
        <w:t xml:space="preserve"> </w:t>
      </w:r>
      <w:r>
        <w:t>her</w:t>
      </w:r>
      <w:r>
        <w:rPr>
          <w:spacing w:val="-4"/>
        </w:rPr>
        <w:t xml:space="preserve"> </w:t>
      </w:r>
      <w:r>
        <w:t>way,</w:t>
      </w:r>
      <w:r>
        <w:rPr>
          <w:spacing w:val="-5"/>
        </w:rPr>
        <w:t xml:space="preserve"> </w:t>
      </w:r>
      <w:r>
        <w:t>and</w:t>
      </w:r>
      <w:r>
        <w:rPr>
          <w:spacing w:val="-4"/>
        </w:rPr>
        <w:t xml:space="preserve"> </w:t>
      </w:r>
      <w:r>
        <w:t>full</w:t>
      </w:r>
      <w:r>
        <w:rPr>
          <w:spacing w:val="-5"/>
        </w:rPr>
        <w:t xml:space="preserve"> </w:t>
      </w:r>
      <w:r>
        <w:t>of</w:t>
      </w:r>
      <w:r>
        <w:rPr>
          <w:spacing w:val="-4"/>
        </w:rPr>
        <w:t xml:space="preserve"> </w:t>
      </w:r>
      <w:r>
        <w:t>rage,</w:t>
      </w:r>
      <w:r>
        <w:rPr>
          <w:spacing w:val="-5"/>
        </w:rPr>
        <w:t xml:space="preserve"> </w:t>
      </w:r>
      <w:r>
        <w:t>tore</w:t>
      </w:r>
      <w:r>
        <w:rPr>
          <w:spacing w:val="-4"/>
        </w:rPr>
        <w:t xml:space="preserve"> </w:t>
      </w:r>
      <w:r>
        <w:t>it</w:t>
      </w:r>
      <w:r>
        <w:rPr>
          <w:spacing w:val="-5"/>
        </w:rPr>
        <w:t xml:space="preserve"> </w:t>
      </w:r>
      <w:r>
        <w:t>and</w:t>
      </w:r>
      <w:r>
        <w:rPr>
          <w:spacing w:val="-4"/>
        </w:rPr>
        <w:t xml:space="preserve"> </w:t>
      </w:r>
      <w:r>
        <w:t>stained</w:t>
      </w:r>
      <w:r>
        <w:rPr>
          <w:spacing w:val="-5"/>
        </w:rPr>
        <w:t xml:space="preserve"> </w:t>
      </w:r>
      <w:r>
        <w:t>it</w:t>
      </w:r>
      <w:r>
        <w:rPr>
          <w:spacing w:val="-4"/>
        </w:rPr>
        <w:t xml:space="preserve"> </w:t>
      </w:r>
      <w:r>
        <w:t>with</w:t>
      </w:r>
      <w:r>
        <w:rPr>
          <w:spacing w:val="-5"/>
        </w:rPr>
        <w:t xml:space="preserve"> </w:t>
      </w:r>
      <w:r>
        <w:t>her</w:t>
      </w:r>
      <w:r>
        <w:rPr>
          <w:spacing w:val="-52"/>
        </w:rPr>
        <w:t xml:space="preserve"> </w:t>
      </w:r>
      <w:r>
        <w:t>bloody</w:t>
      </w:r>
      <w:r>
        <w:rPr>
          <w:spacing w:val="-7"/>
        </w:rPr>
        <w:t xml:space="preserve"> </w:t>
      </w:r>
      <w:r>
        <w:t>jaws:</w:t>
      </w:r>
      <w:r>
        <w:rPr>
          <w:spacing w:val="-6"/>
        </w:rPr>
        <w:t xml:space="preserve"> </w:t>
      </w:r>
      <w:r>
        <w:t>but</w:t>
      </w:r>
      <w:r>
        <w:rPr>
          <w:spacing w:val="-7"/>
        </w:rPr>
        <w:t xml:space="preserve"> </w:t>
      </w:r>
      <w:r>
        <w:t>Thisbe,</w:t>
      </w:r>
      <w:r>
        <w:rPr>
          <w:spacing w:val="-6"/>
        </w:rPr>
        <w:t xml:space="preserve"> </w:t>
      </w:r>
      <w:r>
        <w:t>fortunate,</w:t>
      </w:r>
      <w:r>
        <w:rPr>
          <w:spacing w:val="-7"/>
        </w:rPr>
        <w:t xml:space="preserve"> </w:t>
      </w:r>
      <w:r>
        <w:t>escaped</w:t>
      </w:r>
      <w:r>
        <w:rPr>
          <w:spacing w:val="-6"/>
        </w:rPr>
        <w:t xml:space="preserve"> </w:t>
      </w:r>
      <w:r>
        <w:t>unseen.</w:t>
      </w:r>
    </w:p>
    <w:p w14:paraId="69465BAA" w14:textId="77777777" w:rsidR="003A417A" w:rsidRDefault="003A417A" w:rsidP="00277BE6">
      <w:pPr>
        <w:pStyle w:val="Body"/>
      </w:pPr>
      <w:r>
        <w:t>Now Pyramus had not gone out so soon as Thisbe to the tryst; and, when he saw the certain traces of that</w:t>
      </w:r>
      <w:r>
        <w:rPr>
          <w:spacing w:val="1"/>
        </w:rPr>
        <w:t xml:space="preserve"> </w:t>
      </w:r>
      <w:r>
        <w:t>savage</w:t>
      </w:r>
      <w:r>
        <w:rPr>
          <w:spacing w:val="-9"/>
        </w:rPr>
        <w:t xml:space="preserve"> </w:t>
      </w:r>
      <w:r>
        <w:t>beast,</w:t>
      </w:r>
      <w:r>
        <w:rPr>
          <w:spacing w:val="-8"/>
        </w:rPr>
        <w:t xml:space="preserve"> </w:t>
      </w:r>
      <w:r>
        <w:t>imprinted</w:t>
      </w:r>
      <w:r>
        <w:rPr>
          <w:spacing w:val="-8"/>
        </w:rPr>
        <w:t xml:space="preserve"> </w:t>
      </w:r>
      <w:r>
        <w:t>in</w:t>
      </w:r>
      <w:r>
        <w:rPr>
          <w:spacing w:val="-8"/>
        </w:rPr>
        <w:t xml:space="preserve"> </w:t>
      </w:r>
      <w:r>
        <w:t>the</w:t>
      </w:r>
      <w:r>
        <w:rPr>
          <w:spacing w:val="-8"/>
        </w:rPr>
        <w:t xml:space="preserve"> </w:t>
      </w:r>
      <w:r>
        <w:t>yielding</w:t>
      </w:r>
      <w:r>
        <w:rPr>
          <w:spacing w:val="-8"/>
        </w:rPr>
        <w:t xml:space="preserve"> </w:t>
      </w:r>
      <w:r>
        <w:t>dust,</w:t>
      </w:r>
      <w:r>
        <w:rPr>
          <w:spacing w:val="-8"/>
        </w:rPr>
        <w:t xml:space="preserve"> </w:t>
      </w:r>
      <w:r>
        <w:t>his</w:t>
      </w:r>
      <w:r>
        <w:rPr>
          <w:spacing w:val="-9"/>
        </w:rPr>
        <w:t xml:space="preserve"> </w:t>
      </w:r>
      <w:r>
        <w:t>face</w:t>
      </w:r>
      <w:r>
        <w:rPr>
          <w:spacing w:val="-8"/>
        </w:rPr>
        <w:t xml:space="preserve"> </w:t>
      </w:r>
      <w:r>
        <w:t>went</w:t>
      </w:r>
      <w:r>
        <w:rPr>
          <w:spacing w:val="-8"/>
        </w:rPr>
        <w:t xml:space="preserve"> </w:t>
      </w:r>
      <w:r>
        <w:t>white</w:t>
      </w:r>
      <w:r>
        <w:rPr>
          <w:spacing w:val="-8"/>
        </w:rPr>
        <w:t xml:space="preserve"> </w:t>
      </w:r>
      <w:r>
        <w:t>with</w:t>
      </w:r>
      <w:r>
        <w:rPr>
          <w:spacing w:val="-8"/>
        </w:rPr>
        <w:t xml:space="preserve"> </w:t>
      </w:r>
      <w:r>
        <w:t>fear;</w:t>
      </w:r>
      <w:r>
        <w:rPr>
          <w:spacing w:val="-8"/>
        </w:rPr>
        <w:t xml:space="preserve"> </w:t>
      </w:r>
      <w:r>
        <w:t>but</w:t>
      </w:r>
      <w:r>
        <w:rPr>
          <w:spacing w:val="-8"/>
        </w:rPr>
        <w:t xml:space="preserve"> </w:t>
      </w:r>
      <w:r>
        <w:t>when</w:t>
      </w:r>
      <w:r>
        <w:rPr>
          <w:spacing w:val="-9"/>
        </w:rPr>
        <w:t xml:space="preserve"> </w:t>
      </w:r>
      <w:r>
        <w:t>he</w:t>
      </w:r>
      <w:r>
        <w:rPr>
          <w:spacing w:val="-8"/>
        </w:rPr>
        <w:t xml:space="preserve"> </w:t>
      </w:r>
      <w:r>
        <w:t>found</w:t>
      </w:r>
      <w:r>
        <w:rPr>
          <w:spacing w:val="-8"/>
        </w:rPr>
        <w:t xml:space="preserve"> </w:t>
      </w:r>
      <w:r>
        <w:t>the</w:t>
      </w:r>
      <w:r>
        <w:rPr>
          <w:spacing w:val="-8"/>
        </w:rPr>
        <w:t xml:space="preserve"> </w:t>
      </w:r>
      <w:r>
        <w:t>veil</w:t>
      </w:r>
      <w:r>
        <w:rPr>
          <w:spacing w:val="-8"/>
        </w:rPr>
        <w:t xml:space="preserve"> </w:t>
      </w:r>
      <w:r>
        <w:t>covered</w:t>
      </w:r>
      <w:r>
        <w:rPr>
          <w:spacing w:val="-8"/>
        </w:rPr>
        <w:t xml:space="preserve"> </w:t>
      </w:r>
      <w:r>
        <w:t>with</w:t>
      </w:r>
      <w:r>
        <w:rPr>
          <w:spacing w:val="1"/>
        </w:rPr>
        <w:t xml:space="preserve"> </w:t>
      </w:r>
      <w:r>
        <w:t>blood, he cried; “Alas, one night has caused the ruin of two lovers! Thou wert most deserving of completed days,</w:t>
      </w:r>
      <w:r>
        <w:rPr>
          <w:spacing w:val="1"/>
        </w:rPr>
        <w:t xml:space="preserve"> </w:t>
      </w:r>
      <w:r>
        <w:t>but as for me, my heart is guilty! I destroyed thee! O my love! I bade thee come out in the dark night to a lonely</w:t>
      </w:r>
      <w:r>
        <w:rPr>
          <w:spacing w:val="1"/>
        </w:rPr>
        <w:t xml:space="preserve"> </w:t>
      </w:r>
      <w:proofErr w:type="gramStart"/>
      <w:r>
        <w:t>haunt,</w:t>
      </w:r>
      <w:r>
        <w:rPr>
          <w:spacing w:val="-7"/>
        </w:rPr>
        <w:t xml:space="preserve"> </w:t>
      </w:r>
      <w:r>
        <w:t>and</w:t>
      </w:r>
      <w:proofErr w:type="gramEnd"/>
      <w:r>
        <w:rPr>
          <w:spacing w:val="-7"/>
        </w:rPr>
        <w:t xml:space="preserve"> </w:t>
      </w:r>
      <w:r>
        <w:t>failed</w:t>
      </w:r>
      <w:r>
        <w:rPr>
          <w:spacing w:val="-6"/>
        </w:rPr>
        <w:t xml:space="preserve"> </w:t>
      </w:r>
      <w:r>
        <w:t>to</w:t>
      </w:r>
      <w:r>
        <w:rPr>
          <w:spacing w:val="-7"/>
        </w:rPr>
        <w:t xml:space="preserve"> </w:t>
      </w:r>
      <w:r>
        <w:t>go</w:t>
      </w:r>
      <w:r>
        <w:rPr>
          <w:spacing w:val="-7"/>
        </w:rPr>
        <w:t xml:space="preserve"> </w:t>
      </w:r>
      <w:r>
        <w:t>before.</w:t>
      </w:r>
      <w:r>
        <w:rPr>
          <w:spacing w:val="-6"/>
        </w:rPr>
        <w:t xml:space="preserve"> </w:t>
      </w:r>
      <w:r>
        <w:t>Oh!</w:t>
      </w:r>
      <w:r>
        <w:rPr>
          <w:spacing w:val="-7"/>
        </w:rPr>
        <w:t xml:space="preserve"> </w:t>
      </w:r>
      <w:r>
        <w:t>whatever</w:t>
      </w:r>
      <w:r>
        <w:rPr>
          <w:spacing w:val="-6"/>
        </w:rPr>
        <w:t xml:space="preserve"> </w:t>
      </w:r>
      <w:r>
        <w:t>lurks</w:t>
      </w:r>
      <w:r>
        <w:rPr>
          <w:spacing w:val="-7"/>
        </w:rPr>
        <w:t xml:space="preserve"> </w:t>
      </w:r>
      <w:r>
        <w:t>beneath</w:t>
      </w:r>
      <w:r>
        <w:rPr>
          <w:spacing w:val="-7"/>
        </w:rPr>
        <w:t xml:space="preserve"> </w:t>
      </w:r>
      <w:r>
        <w:t>this</w:t>
      </w:r>
      <w:r>
        <w:rPr>
          <w:spacing w:val="-6"/>
        </w:rPr>
        <w:t xml:space="preserve"> </w:t>
      </w:r>
      <w:r>
        <w:t>rock,</w:t>
      </w:r>
      <w:r>
        <w:rPr>
          <w:spacing w:val="-7"/>
        </w:rPr>
        <w:t xml:space="preserve"> </w:t>
      </w:r>
      <w:r>
        <w:t>though</w:t>
      </w:r>
      <w:r>
        <w:rPr>
          <w:spacing w:val="-7"/>
        </w:rPr>
        <w:t xml:space="preserve"> </w:t>
      </w:r>
      <w:r>
        <w:t>ravenous</w:t>
      </w:r>
      <w:r>
        <w:rPr>
          <w:spacing w:val="-6"/>
        </w:rPr>
        <w:t xml:space="preserve"> </w:t>
      </w:r>
      <w:r>
        <w:t>lion,</w:t>
      </w:r>
      <w:r>
        <w:rPr>
          <w:spacing w:val="-7"/>
        </w:rPr>
        <w:t xml:space="preserve"> </w:t>
      </w:r>
      <w:r>
        <w:t>tear</w:t>
      </w:r>
      <w:r>
        <w:rPr>
          <w:spacing w:val="-6"/>
        </w:rPr>
        <w:t xml:space="preserve"> </w:t>
      </w:r>
      <w:r>
        <w:t>my</w:t>
      </w:r>
      <w:r>
        <w:rPr>
          <w:spacing w:val="-7"/>
        </w:rPr>
        <w:t xml:space="preserve"> </w:t>
      </w:r>
      <w:r>
        <w:t>guilty</w:t>
      </w:r>
      <w:r>
        <w:rPr>
          <w:spacing w:val="-7"/>
        </w:rPr>
        <w:t xml:space="preserve"> </w:t>
      </w:r>
      <w:r>
        <w:t>flesh,</w:t>
      </w:r>
      <w:r>
        <w:rPr>
          <w:spacing w:val="-6"/>
        </w:rPr>
        <w:t xml:space="preserve"> </w:t>
      </w:r>
      <w:r>
        <w:t>and</w:t>
      </w:r>
      <w:r>
        <w:rPr>
          <w:spacing w:val="-52"/>
        </w:rPr>
        <w:t xml:space="preserve"> </w:t>
      </w:r>
      <w:r>
        <w:t>with</w:t>
      </w:r>
      <w:r>
        <w:rPr>
          <w:spacing w:val="-9"/>
        </w:rPr>
        <w:t xml:space="preserve"> </w:t>
      </w:r>
      <w:r>
        <w:t>most</w:t>
      </w:r>
      <w:r>
        <w:rPr>
          <w:spacing w:val="-8"/>
        </w:rPr>
        <w:t xml:space="preserve"> </w:t>
      </w:r>
      <w:r>
        <w:t>cruel</w:t>
      </w:r>
      <w:r>
        <w:rPr>
          <w:spacing w:val="-9"/>
        </w:rPr>
        <w:t xml:space="preserve"> </w:t>
      </w:r>
      <w:r>
        <w:t>jaws</w:t>
      </w:r>
      <w:r>
        <w:rPr>
          <w:spacing w:val="-8"/>
        </w:rPr>
        <w:t xml:space="preserve"> </w:t>
      </w:r>
      <w:r>
        <w:t>devour</w:t>
      </w:r>
      <w:r>
        <w:rPr>
          <w:spacing w:val="-8"/>
        </w:rPr>
        <w:t xml:space="preserve"> </w:t>
      </w:r>
      <w:r>
        <w:t>my</w:t>
      </w:r>
      <w:r>
        <w:rPr>
          <w:spacing w:val="-9"/>
        </w:rPr>
        <w:t xml:space="preserve"> </w:t>
      </w:r>
      <w:r>
        <w:t>cursed</w:t>
      </w:r>
      <w:r>
        <w:rPr>
          <w:spacing w:val="-8"/>
        </w:rPr>
        <w:t xml:space="preserve"> </w:t>
      </w:r>
      <w:r>
        <w:t>entrails!</w:t>
      </w:r>
      <w:r>
        <w:rPr>
          <w:spacing w:val="-8"/>
        </w:rPr>
        <w:t xml:space="preserve"> </w:t>
      </w:r>
      <w:r>
        <w:t>What?</w:t>
      </w:r>
      <w:r>
        <w:rPr>
          <w:spacing w:val="-9"/>
        </w:rPr>
        <w:t xml:space="preserve"> </w:t>
      </w:r>
      <w:r>
        <w:t>Not</w:t>
      </w:r>
      <w:r>
        <w:rPr>
          <w:spacing w:val="-8"/>
        </w:rPr>
        <w:t xml:space="preserve"> </w:t>
      </w:r>
      <w:proofErr w:type="gramStart"/>
      <w:r>
        <w:t>so;</w:t>
      </w:r>
      <w:proofErr w:type="gramEnd"/>
      <w:r>
        <w:rPr>
          <w:spacing w:val="-8"/>
        </w:rPr>
        <w:t xml:space="preserve"> </w:t>
      </w:r>
      <w:r>
        <w:t>it</w:t>
      </w:r>
      <w:r>
        <w:rPr>
          <w:spacing w:val="-9"/>
        </w:rPr>
        <w:t xml:space="preserve"> </w:t>
      </w:r>
      <w:r>
        <w:t>is</w:t>
      </w:r>
      <w:r>
        <w:rPr>
          <w:spacing w:val="-8"/>
        </w:rPr>
        <w:t xml:space="preserve"> </w:t>
      </w:r>
      <w:r>
        <w:t>a</w:t>
      </w:r>
      <w:r>
        <w:rPr>
          <w:spacing w:val="-8"/>
        </w:rPr>
        <w:t xml:space="preserve"> </w:t>
      </w:r>
      <w:r>
        <w:t>craven’s</w:t>
      </w:r>
      <w:r>
        <w:rPr>
          <w:spacing w:val="-9"/>
        </w:rPr>
        <w:t xml:space="preserve"> </w:t>
      </w:r>
      <w:r>
        <w:t>part</w:t>
      </w:r>
      <w:r>
        <w:rPr>
          <w:spacing w:val="-8"/>
        </w:rPr>
        <w:t xml:space="preserve"> </w:t>
      </w:r>
      <w:r>
        <w:t>to</w:t>
      </w:r>
      <w:r>
        <w:rPr>
          <w:spacing w:val="-8"/>
        </w:rPr>
        <w:t xml:space="preserve"> </w:t>
      </w:r>
      <w:r>
        <w:t>wish</w:t>
      </w:r>
      <w:r>
        <w:rPr>
          <w:spacing w:val="-9"/>
        </w:rPr>
        <w:t xml:space="preserve"> </w:t>
      </w:r>
      <w:r>
        <w:t>for</w:t>
      </w:r>
      <w:r>
        <w:rPr>
          <w:spacing w:val="-8"/>
        </w:rPr>
        <w:t xml:space="preserve"> </w:t>
      </w:r>
      <w:r>
        <w:t>death!”</w:t>
      </w:r>
    </w:p>
    <w:p w14:paraId="4B378432" w14:textId="77777777" w:rsidR="003A417A" w:rsidRDefault="003A417A" w:rsidP="00277BE6">
      <w:pPr>
        <w:pStyle w:val="Body"/>
      </w:pPr>
      <w:proofErr w:type="gramStart"/>
      <w:r>
        <w:t>So</w:t>
      </w:r>
      <w:proofErr w:type="gramEnd"/>
      <w:r>
        <w:rPr>
          <w:spacing w:val="-8"/>
        </w:rPr>
        <w:t xml:space="preserve"> </w:t>
      </w:r>
      <w:r>
        <w:t>he</w:t>
      </w:r>
      <w:r>
        <w:rPr>
          <w:spacing w:val="-8"/>
        </w:rPr>
        <w:t xml:space="preserve"> </w:t>
      </w:r>
      <w:r>
        <w:t>stopped</w:t>
      </w:r>
      <w:r>
        <w:rPr>
          <w:spacing w:val="-8"/>
        </w:rPr>
        <w:t xml:space="preserve"> </w:t>
      </w:r>
      <w:r>
        <w:t>briefly;</w:t>
      </w:r>
      <w:r>
        <w:rPr>
          <w:spacing w:val="-8"/>
        </w:rPr>
        <w:t xml:space="preserve"> </w:t>
      </w:r>
      <w:r>
        <w:t>and</w:t>
      </w:r>
      <w:r>
        <w:rPr>
          <w:spacing w:val="-8"/>
        </w:rPr>
        <w:t xml:space="preserve"> </w:t>
      </w:r>
      <w:r>
        <w:t>took</w:t>
      </w:r>
      <w:r>
        <w:rPr>
          <w:spacing w:val="-8"/>
        </w:rPr>
        <w:t xml:space="preserve"> </w:t>
      </w:r>
      <w:r>
        <w:t>up</w:t>
      </w:r>
      <w:r>
        <w:rPr>
          <w:spacing w:val="-8"/>
        </w:rPr>
        <w:t xml:space="preserve"> </w:t>
      </w:r>
      <w:r>
        <w:t>the</w:t>
      </w:r>
      <w:r>
        <w:rPr>
          <w:spacing w:val="-8"/>
        </w:rPr>
        <w:t xml:space="preserve"> </w:t>
      </w:r>
      <w:r>
        <w:t>veil;</w:t>
      </w:r>
      <w:r>
        <w:rPr>
          <w:spacing w:val="-8"/>
        </w:rPr>
        <w:t xml:space="preserve"> </w:t>
      </w:r>
      <w:r>
        <w:t>went</w:t>
      </w:r>
      <w:r>
        <w:rPr>
          <w:spacing w:val="-8"/>
        </w:rPr>
        <w:t xml:space="preserve"> </w:t>
      </w:r>
      <w:r>
        <w:t>straightway</w:t>
      </w:r>
      <w:r>
        <w:rPr>
          <w:spacing w:val="-8"/>
        </w:rPr>
        <w:t xml:space="preserve"> </w:t>
      </w:r>
      <w:r>
        <w:t>to</w:t>
      </w:r>
      <w:r>
        <w:rPr>
          <w:spacing w:val="-8"/>
        </w:rPr>
        <w:t xml:space="preserve"> </w:t>
      </w:r>
      <w:r>
        <w:t>the</w:t>
      </w:r>
      <w:r>
        <w:rPr>
          <w:spacing w:val="-8"/>
        </w:rPr>
        <w:t xml:space="preserve"> </w:t>
      </w:r>
      <w:r>
        <w:t>shadow</w:t>
      </w:r>
      <w:r>
        <w:rPr>
          <w:spacing w:val="-8"/>
        </w:rPr>
        <w:t xml:space="preserve"> </w:t>
      </w:r>
      <w:r>
        <w:t>of</w:t>
      </w:r>
      <w:r>
        <w:rPr>
          <w:spacing w:val="-8"/>
        </w:rPr>
        <w:t xml:space="preserve"> </w:t>
      </w:r>
      <w:r>
        <w:t>the</w:t>
      </w:r>
      <w:r>
        <w:rPr>
          <w:spacing w:val="-8"/>
        </w:rPr>
        <w:t xml:space="preserve"> </w:t>
      </w:r>
      <w:r>
        <w:t>tree;</w:t>
      </w:r>
      <w:r>
        <w:rPr>
          <w:spacing w:val="-8"/>
        </w:rPr>
        <w:t xml:space="preserve"> </w:t>
      </w:r>
      <w:r>
        <w:t>and</w:t>
      </w:r>
      <w:r>
        <w:rPr>
          <w:spacing w:val="-8"/>
        </w:rPr>
        <w:t xml:space="preserve"> </w:t>
      </w:r>
      <w:r>
        <w:t>as</w:t>
      </w:r>
      <w:r>
        <w:rPr>
          <w:spacing w:val="-8"/>
        </w:rPr>
        <w:t xml:space="preserve"> </w:t>
      </w:r>
      <w:r>
        <w:t>his</w:t>
      </w:r>
      <w:r>
        <w:rPr>
          <w:spacing w:val="-8"/>
        </w:rPr>
        <w:t xml:space="preserve"> </w:t>
      </w:r>
      <w:r>
        <w:t>tears</w:t>
      </w:r>
      <w:r>
        <w:rPr>
          <w:spacing w:val="-8"/>
        </w:rPr>
        <w:t xml:space="preserve"> </w:t>
      </w:r>
      <w:r>
        <w:t>bedewed</w:t>
      </w:r>
      <w:r>
        <w:rPr>
          <w:spacing w:val="-52"/>
        </w:rPr>
        <w:t xml:space="preserve"> </w:t>
      </w:r>
      <w:r>
        <w:t>the</w:t>
      </w:r>
      <w:r>
        <w:rPr>
          <w:spacing w:val="-11"/>
        </w:rPr>
        <w:t xml:space="preserve"> </w:t>
      </w:r>
      <w:r>
        <w:t>well-known</w:t>
      </w:r>
      <w:r>
        <w:rPr>
          <w:spacing w:val="-11"/>
        </w:rPr>
        <w:t xml:space="preserve"> </w:t>
      </w:r>
      <w:r>
        <w:t>veil,</w:t>
      </w:r>
      <w:r>
        <w:rPr>
          <w:spacing w:val="-11"/>
        </w:rPr>
        <w:t xml:space="preserve"> </w:t>
      </w:r>
      <w:r>
        <w:t>he</w:t>
      </w:r>
      <w:r>
        <w:rPr>
          <w:spacing w:val="-11"/>
        </w:rPr>
        <w:t xml:space="preserve"> </w:t>
      </w:r>
      <w:r>
        <w:t>kissed</w:t>
      </w:r>
      <w:r>
        <w:rPr>
          <w:spacing w:val="-11"/>
        </w:rPr>
        <w:t xml:space="preserve"> </w:t>
      </w:r>
      <w:r>
        <w:t>it</w:t>
      </w:r>
      <w:r>
        <w:rPr>
          <w:spacing w:val="-11"/>
        </w:rPr>
        <w:t xml:space="preserve"> </w:t>
      </w:r>
      <w:r>
        <w:t>oft</w:t>
      </w:r>
      <w:r>
        <w:rPr>
          <w:spacing w:val="-11"/>
        </w:rPr>
        <w:t xml:space="preserve"> </w:t>
      </w:r>
      <w:r>
        <w:t>and</w:t>
      </w:r>
      <w:r>
        <w:rPr>
          <w:spacing w:val="-11"/>
        </w:rPr>
        <w:t xml:space="preserve"> </w:t>
      </w:r>
      <w:r>
        <w:t>sighing</w:t>
      </w:r>
      <w:r>
        <w:rPr>
          <w:spacing w:val="-11"/>
        </w:rPr>
        <w:t xml:space="preserve"> </w:t>
      </w:r>
      <w:r>
        <w:t>said,</w:t>
      </w:r>
      <w:r>
        <w:rPr>
          <w:spacing w:val="-11"/>
        </w:rPr>
        <w:t xml:space="preserve"> </w:t>
      </w:r>
      <w:r>
        <w:t>“Kisses</w:t>
      </w:r>
      <w:r>
        <w:rPr>
          <w:spacing w:val="-11"/>
        </w:rPr>
        <w:t xml:space="preserve"> </w:t>
      </w:r>
      <w:r>
        <w:t>and</w:t>
      </w:r>
      <w:r>
        <w:rPr>
          <w:spacing w:val="-11"/>
        </w:rPr>
        <w:t xml:space="preserve"> </w:t>
      </w:r>
      <w:r>
        <w:t>tears</w:t>
      </w:r>
      <w:r>
        <w:rPr>
          <w:spacing w:val="-11"/>
        </w:rPr>
        <w:t xml:space="preserve"> </w:t>
      </w:r>
      <w:r>
        <w:t>are</w:t>
      </w:r>
      <w:r>
        <w:rPr>
          <w:spacing w:val="-11"/>
        </w:rPr>
        <w:t xml:space="preserve"> </w:t>
      </w:r>
      <w:r>
        <w:t>thine,</w:t>
      </w:r>
      <w:r>
        <w:rPr>
          <w:spacing w:val="-11"/>
        </w:rPr>
        <w:t xml:space="preserve"> </w:t>
      </w:r>
      <w:r>
        <w:t>receive</w:t>
      </w:r>
      <w:r>
        <w:rPr>
          <w:spacing w:val="-11"/>
        </w:rPr>
        <w:t xml:space="preserve"> </w:t>
      </w:r>
      <w:r>
        <w:t>my</w:t>
      </w:r>
      <w:r>
        <w:rPr>
          <w:spacing w:val="-11"/>
        </w:rPr>
        <w:t xml:space="preserve"> </w:t>
      </w:r>
      <w:r>
        <w:t>blood</w:t>
      </w:r>
      <w:r>
        <w:rPr>
          <w:spacing w:val="-11"/>
        </w:rPr>
        <w:t xml:space="preserve"> </w:t>
      </w:r>
      <w:r>
        <w:t>as</w:t>
      </w:r>
      <w:r>
        <w:rPr>
          <w:spacing w:val="-11"/>
        </w:rPr>
        <w:t xml:space="preserve"> </w:t>
      </w:r>
      <w:r>
        <w:t>well.”</w:t>
      </w:r>
    </w:p>
    <w:p w14:paraId="2BD76149" w14:textId="77777777" w:rsidR="003A417A" w:rsidRDefault="003A417A" w:rsidP="00277BE6">
      <w:pPr>
        <w:pStyle w:val="Body"/>
      </w:pPr>
      <w:r>
        <w:lastRenderedPageBreak/>
        <w:t>And</w:t>
      </w:r>
      <w:r>
        <w:rPr>
          <w:spacing w:val="-5"/>
        </w:rPr>
        <w:t xml:space="preserve"> </w:t>
      </w:r>
      <w:r>
        <w:t>he</w:t>
      </w:r>
      <w:r>
        <w:rPr>
          <w:spacing w:val="-5"/>
        </w:rPr>
        <w:t xml:space="preserve"> </w:t>
      </w:r>
      <w:r>
        <w:t>imbrued</w:t>
      </w:r>
      <w:r>
        <w:rPr>
          <w:spacing w:val="-5"/>
        </w:rPr>
        <w:t xml:space="preserve"> </w:t>
      </w:r>
      <w:r>
        <w:t>the</w:t>
      </w:r>
      <w:r>
        <w:rPr>
          <w:spacing w:val="-4"/>
        </w:rPr>
        <w:t xml:space="preserve"> </w:t>
      </w:r>
      <w:r>
        <w:t>steel,</w:t>
      </w:r>
      <w:r>
        <w:rPr>
          <w:spacing w:val="-5"/>
        </w:rPr>
        <w:t xml:space="preserve"> </w:t>
      </w:r>
      <w:r>
        <w:t>girt</w:t>
      </w:r>
      <w:r>
        <w:rPr>
          <w:spacing w:val="-5"/>
        </w:rPr>
        <w:t xml:space="preserve"> </w:t>
      </w:r>
      <w:r>
        <w:t>at</w:t>
      </w:r>
      <w:r>
        <w:rPr>
          <w:spacing w:val="-4"/>
        </w:rPr>
        <w:t xml:space="preserve"> </w:t>
      </w:r>
      <w:r>
        <w:t>his</w:t>
      </w:r>
      <w:r>
        <w:rPr>
          <w:spacing w:val="-5"/>
        </w:rPr>
        <w:t xml:space="preserve"> </w:t>
      </w:r>
      <w:r>
        <w:t>side,</w:t>
      </w:r>
      <w:r>
        <w:rPr>
          <w:spacing w:val="-5"/>
        </w:rPr>
        <w:t xml:space="preserve"> </w:t>
      </w:r>
      <w:r>
        <w:t>deep</w:t>
      </w:r>
      <w:r>
        <w:rPr>
          <w:spacing w:val="-4"/>
        </w:rPr>
        <w:t xml:space="preserve"> </w:t>
      </w:r>
      <w:r>
        <w:t>in</w:t>
      </w:r>
      <w:r>
        <w:rPr>
          <w:spacing w:val="-5"/>
        </w:rPr>
        <w:t xml:space="preserve"> </w:t>
      </w:r>
      <w:r>
        <w:t>his</w:t>
      </w:r>
      <w:r>
        <w:rPr>
          <w:spacing w:val="-5"/>
        </w:rPr>
        <w:t xml:space="preserve"> </w:t>
      </w:r>
      <w:r>
        <w:t>bowels;</w:t>
      </w:r>
      <w:r>
        <w:rPr>
          <w:spacing w:val="-4"/>
        </w:rPr>
        <w:t xml:space="preserve"> </w:t>
      </w:r>
      <w:r>
        <w:t>and</w:t>
      </w:r>
      <w:r>
        <w:rPr>
          <w:spacing w:val="-5"/>
        </w:rPr>
        <w:t xml:space="preserve"> </w:t>
      </w:r>
      <w:r>
        <w:t>plucked</w:t>
      </w:r>
      <w:r>
        <w:rPr>
          <w:spacing w:val="-5"/>
        </w:rPr>
        <w:t xml:space="preserve"> </w:t>
      </w:r>
      <w:r>
        <w:t>it</w:t>
      </w:r>
      <w:r>
        <w:rPr>
          <w:spacing w:val="-4"/>
        </w:rPr>
        <w:t xml:space="preserve"> </w:t>
      </w:r>
      <w:r>
        <w:t>from</w:t>
      </w:r>
      <w:r>
        <w:rPr>
          <w:spacing w:val="-5"/>
        </w:rPr>
        <w:t xml:space="preserve"> </w:t>
      </w:r>
      <w:r>
        <w:t>the</w:t>
      </w:r>
      <w:r>
        <w:rPr>
          <w:spacing w:val="-5"/>
        </w:rPr>
        <w:t xml:space="preserve"> </w:t>
      </w:r>
      <w:r>
        <w:t>wound,</w:t>
      </w:r>
      <w:r>
        <w:rPr>
          <w:spacing w:val="-4"/>
        </w:rPr>
        <w:t xml:space="preserve"> </w:t>
      </w:r>
      <w:r>
        <w:t>a-faint</w:t>
      </w:r>
      <w:r>
        <w:rPr>
          <w:spacing w:val="-5"/>
        </w:rPr>
        <w:t xml:space="preserve"> </w:t>
      </w:r>
      <w:r>
        <w:t>with</w:t>
      </w:r>
      <w:r>
        <w:rPr>
          <w:spacing w:val="-5"/>
        </w:rPr>
        <w:t xml:space="preserve"> </w:t>
      </w:r>
      <w:r>
        <w:t>death.</w:t>
      </w:r>
      <w:r>
        <w:rPr>
          <w:spacing w:val="-52"/>
        </w:rPr>
        <w:t xml:space="preserve"> </w:t>
      </w:r>
      <w:r>
        <w:t>As</w:t>
      </w:r>
      <w:r>
        <w:rPr>
          <w:spacing w:val="-7"/>
        </w:rPr>
        <w:t xml:space="preserve"> </w:t>
      </w:r>
      <w:r>
        <w:t>he</w:t>
      </w:r>
      <w:r>
        <w:rPr>
          <w:spacing w:val="-6"/>
        </w:rPr>
        <w:t xml:space="preserve"> </w:t>
      </w:r>
      <w:r>
        <w:t>fell</w:t>
      </w:r>
      <w:r>
        <w:rPr>
          <w:spacing w:val="-6"/>
        </w:rPr>
        <w:t xml:space="preserve"> </w:t>
      </w:r>
      <w:r>
        <w:t>back</w:t>
      </w:r>
      <w:r>
        <w:rPr>
          <w:spacing w:val="-7"/>
        </w:rPr>
        <w:t xml:space="preserve"> </w:t>
      </w:r>
      <w:r>
        <w:t>to</w:t>
      </w:r>
      <w:r>
        <w:rPr>
          <w:spacing w:val="-6"/>
        </w:rPr>
        <w:t xml:space="preserve"> </w:t>
      </w:r>
      <w:r>
        <w:t>earth,</w:t>
      </w:r>
      <w:r>
        <w:rPr>
          <w:spacing w:val="-6"/>
        </w:rPr>
        <w:t xml:space="preserve"> </w:t>
      </w:r>
      <w:r>
        <w:t>his</w:t>
      </w:r>
      <w:r>
        <w:rPr>
          <w:spacing w:val="-6"/>
        </w:rPr>
        <w:t xml:space="preserve"> </w:t>
      </w:r>
      <w:r>
        <w:t>spurting</w:t>
      </w:r>
      <w:r>
        <w:rPr>
          <w:spacing w:val="-7"/>
        </w:rPr>
        <w:t xml:space="preserve"> </w:t>
      </w:r>
      <w:r>
        <w:t>blood</w:t>
      </w:r>
      <w:r>
        <w:rPr>
          <w:spacing w:val="-6"/>
        </w:rPr>
        <w:t xml:space="preserve"> </w:t>
      </w:r>
      <w:r>
        <w:t>shot</w:t>
      </w:r>
      <w:r>
        <w:rPr>
          <w:spacing w:val="-6"/>
        </w:rPr>
        <w:t xml:space="preserve"> </w:t>
      </w:r>
      <w:r>
        <w:t>upward</w:t>
      </w:r>
      <w:r>
        <w:rPr>
          <w:spacing w:val="-7"/>
        </w:rPr>
        <w:t xml:space="preserve"> </w:t>
      </w:r>
      <w:r>
        <w:t>in</w:t>
      </w:r>
      <w:r>
        <w:rPr>
          <w:spacing w:val="-6"/>
        </w:rPr>
        <w:t xml:space="preserve"> </w:t>
      </w:r>
      <w:r>
        <w:t>the</w:t>
      </w:r>
      <w:r>
        <w:rPr>
          <w:spacing w:val="-6"/>
        </w:rPr>
        <w:t xml:space="preserve"> </w:t>
      </w:r>
      <w:r>
        <w:t>air;</w:t>
      </w:r>
      <w:r>
        <w:rPr>
          <w:spacing w:val="-6"/>
        </w:rPr>
        <w:t xml:space="preserve"> </w:t>
      </w:r>
      <w:r>
        <w:t>so,</w:t>
      </w:r>
      <w:r>
        <w:rPr>
          <w:spacing w:val="-7"/>
        </w:rPr>
        <w:t xml:space="preserve"> </w:t>
      </w:r>
      <w:r>
        <w:t>when</w:t>
      </w:r>
      <w:r>
        <w:rPr>
          <w:spacing w:val="-6"/>
        </w:rPr>
        <w:t xml:space="preserve"> </w:t>
      </w:r>
      <w:r>
        <w:t>decay</w:t>
      </w:r>
      <w:r>
        <w:rPr>
          <w:spacing w:val="-6"/>
        </w:rPr>
        <w:t xml:space="preserve"> </w:t>
      </w:r>
      <w:r>
        <w:t>has</w:t>
      </w:r>
      <w:r>
        <w:rPr>
          <w:spacing w:val="-7"/>
        </w:rPr>
        <w:t xml:space="preserve"> </w:t>
      </w:r>
      <w:r>
        <w:t>rift</w:t>
      </w:r>
      <w:r>
        <w:rPr>
          <w:spacing w:val="-6"/>
        </w:rPr>
        <w:t xml:space="preserve"> </w:t>
      </w:r>
      <w:r>
        <w:t>a</w:t>
      </w:r>
      <w:r>
        <w:rPr>
          <w:spacing w:val="-6"/>
        </w:rPr>
        <w:t xml:space="preserve"> </w:t>
      </w:r>
      <w:r>
        <w:t>leaden</w:t>
      </w:r>
      <w:r>
        <w:rPr>
          <w:spacing w:val="-6"/>
        </w:rPr>
        <w:t xml:space="preserve"> </w:t>
      </w:r>
      <w:r>
        <w:t>pipe</w:t>
      </w:r>
      <w:r>
        <w:rPr>
          <w:spacing w:val="-7"/>
        </w:rPr>
        <w:t xml:space="preserve"> </w:t>
      </w:r>
      <w:r>
        <w:t>a</w:t>
      </w:r>
      <w:r>
        <w:rPr>
          <w:spacing w:val="-6"/>
        </w:rPr>
        <w:t xml:space="preserve"> </w:t>
      </w:r>
      <w:r>
        <w:t>hissing</w:t>
      </w:r>
      <w:r>
        <w:rPr>
          <w:spacing w:val="-6"/>
        </w:rPr>
        <w:t xml:space="preserve"> </w:t>
      </w:r>
      <w:r>
        <w:t>jet</w:t>
      </w:r>
      <w:r>
        <w:rPr>
          <w:spacing w:val="1"/>
        </w:rPr>
        <w:t xml:space="preserve"> </w:t>
      </w:r>
      <w:r>
        <w:rPr>
          <w:w w:val="105"/>
        </w:rPr>
        <w:t>of</w:t>
      </w:r>
      <w:r>
        <w:rPr>
          <w:spacing w:val="-10"/>
          <w:w w:val="105"/>
        </w:rPr>
        <w:t xml:space="preserve"> </w:t>
      </w:r>
      <w:r>
        <w:rPr>
          <w:w w:val="105"/>
        </w:rPr>
        <w:t>water</w:t>
      </w:r>
      <w:r>
        <w:rPr>
          <w:spacing w:val="-9"/>
          <w:w w:val="105"/>
        </w:rPr>
        <w:t xml:space="preserve"> </w:t>
      </w:r>
      <w:r>
        <w:rPr>
          <w:w w:val="105"/>
        </w:rPr>
        <w:t>spurts</w:t>
      </w:r>
      <w:r>
        <w:rPr>
          <w:spacing w:val="-10"/>
          <w:w w:val="105"/>
        </w:rPr>
        <w:t xml:space="preserve"> </w:t>
      </w:r>
      <w:r>
        <w:rPr>
          <w:w w:val="105"/>
        </w:rPr>
        <w:t>on</w:t>
      </w:r>
      <w:r>
        <w:rPr>
          <w:spacing w:val="-9"/>
          <w:w w:val="105"/>
        </w:rPr>
        <w:t xml:space="preserve"> </w:t>
      </w:r>
      <w:proofErr w:type="gramStart"/>
      <w:r>
        <w:rPr>
          <w:w w:val="105"/>
        </w:rPr>
        <w:t>high.—</w:t>
      </w:r>
      <w:proofErr w:type="gramEnd"/>
    </w:p>
    <w:p w14:paraId="00BBEF50" w14:textId="77777777" w:rsidR="003A417A" w:rsidRDefault="003A417A" w:rsidP="00277BE6">
      <w:pPr>
        <w:pStyle w:val="Body"/>
      </w:pPr>
      <w:r>
        <w:t>By that dark tide the berries on the tree assumed a deeper tint, for as the roots soaked up the blood the pendent</w:t>
      </w:r>
      <w:r>
        <w:rPr>
          <w:spacing w:val="-52"/>
        </w:rPr>
        <w:t xml:space="preserve"> </w:t>
      </w:r>
      <w:r>
        <w:t>mulberries</w:t>
      </w:r>
      <w:r>
        <w:rPr>
          <w:spacing w:val="-6"/>
        </w:rPr>
        <w:t xml:space="preserve"> </w:t>
      </w:r>
      <w:r>
        <w:t>were</w:t>
      </w:r>
      <w:r>
        <w:rPr>
          <w:spacing w:val="-6"/>
        </w:rPr>
        <w:t xml:space="preserve"> </w:t>
      </w:r>
      <w:r>
        <w:t>dyed</w:t>
      </w:r>
      <w:r>
        <w:rPr>
          <w:spacing w:val="-6"/>
        </w:rPr>
        <w:t xml:space="preserve"> </w:t>
      </w:r>
      <w:r>
        <w:t>a</w:t>
      </w:r>
      <w:r>
        <w:rPr>
          <w:spacing w:val="-6"/>
        </w:rPr>
        <w:t xml:space="preserve"> </w:t>
      </w:r>
      <w:r>
        <w:t>purple</w:t>
      </w:r>
      <w:r>
        <w:rPr>
          <w:spacing w:val="-6"/>
        </w:rPr>
        <w:t xml:space="preserve"> </w:t>
      </w:r>
      <w:r>
        <w:t>tint.</w:t>
      </w:r>
    </w:p>
    <w:p w14:paraId="44D86F9B" w14:textId="77777777" w:rsidR="003A417A" w:rsidRDefault="003A417A" w:rsidP="00277BE6">
      <w:pPr>
        <w:pStyle w:val="Body"/>
      </w:pPr>
      <w:r>
        <w:t>Thisbe returned, though trembling still with fright, for now she thought her lover must await her at the tree,</w:t>
      </w:r>
      <w:r>
        <w:rPr>
          <w:spacing w:val="1"/>
        </w:rPr>
        <w:t xml:space="preserve"> </w:t>
      </w:r>
      <w:r>
        <w:t>and</w:t>
      </w:r>
      <w:r>
        <w:rPr>
          <w:spacing w:val="-8"/>
        </w:rPr>
        <w:t xml:space="preserve"> </w:t>
      </w:r>
      <w:r>
        <w:t>she</w:t>
      </w:r>
      <w:r>
        <w:rPr>
          <w:spacing w:val="-8"/>
        </w:rPr>
        <w:t xml:space="preserve"> </w:t>
      </w:r>
      <w:r>
        <w:t>should</w:t>
      </w:r>
      <w:r>
        <w:rPr>
          <w:spacing w:val="-8"/>
        </w:rPr>
        <w:t xml:space="preserve"> </w:t>
      </w:r>
      <w:r>
        <w:t>haste</w:t>
      </w:r>
      <w:r>
        <w:rPr>
          <w:spacing w:val="-8"/>
        </w:rPr>
        <w:t xml:space="preserve"> </w:t>
      </w:r>
      <w:r>
        <w:t>before</w:t>
      </w:r>
      <w:r>
        <w:rPr>
          <w:spacing w:val="-7"/>
        </w:rPr>
        <w:t xml:space="preserve"> </w:t>
      </w:r>
      <w:r>
        <w:t>he</w:t>
      </w:r>
      <w:r>
        <w:rPr>
          <w:spacing w:val="-8"/>
        </w:rPr>
        <w:t xml:space="preserve"> </w:t>
      </w:r>
      <w:r>
        <w:t>feared</w:t>
      </w:r>
      <w:r>
        <w:rPr>
          <w:spacing w:val="-8"/>
        </w:rPr>
        <w:t xml:space="preserve"> </w:t>
      </w:r>
      <w:r>
        <w:t>for</w:t>
      </w:r>
      <w:r>
        <w:rPr>
          <w:spacing w:val="-8"/>
        </w:rPr>
        <w:t xml:space="preserve"> </w:t>
      </w:r>
      <w:r>
        <w:t>her.</w:t>
      </w:r>
      <w:r>
        <w:rPr>
          <w:spacing w:val="-7"/>
        </w:rPr>
        <w:t xml:space="preserve"> </w:t>
      </w:r>
      <w:r>
        <w:t>Longing</w:t>
      </w:r>
      <w:r>
        <w:rPr>
          <w:spacing w:val="-8"/>
        </w:rPr>
        <w:t xml:space="preserve"> </w:t>
      </w:r>
      <w:r>
        <w:t>to</w:t>
      </w:r>
      <w:r>
        <w:rPr>
          <w:spacing w:val="-8"/>
        </w:rPr>
        <w:t xml:space="preserve"> </w:t>
      </w:r>
      <w:r>
        <w:t>tell</w:t>
      </w:r>
      <w:r>
        <w:rPr>
          <w:spacing w:val="-8"/>
        </w:rPr>
        <w:t xml:space="preserve"> </w:t>
      </w:r>
      <w:r>
        <w:t>him</w:t>
      </w:r>
      <w:r>
        <w:rPr>
          <w:spacing w:val="-7"/>
        </w:rPr>
        <w:t xml:space="preserve"> </w:t>
      </w:r>
      <w:r>
        <w:t>of</w:t>
      </w:r>
      <w:r>
        <w:rPr>
          <w:spacing w:val="-8"/>
        </w:rPr>
        <w:t xml:space="preserve"> </w:t>
      </w:r>
      <w:r>
        <w:t>her</w:t>
      </w:r>
      <w:r>
        <w:rPr>
          <w:spacing w:val="-8"/>
        </w:rPr>
        <w:t xml:space="preserve"> </w:t>
      </w:r>
      <w:r>
        <w:t>great</w:t>
      </w:r>
      <w:r>
        <w:rPr>
          <w:spacing w:val="-8"/>
        </w:rPr>
        <w:t xml:space="preserve"> </w:t>
      </w:r>
      <w:r>
        <w:t>escape</w:t>
      </w:r>
      <w:r>
        <w:rPr>
          <w:spacing w:val="-7"/>
        </w:rPr>
        <w:t xml:space="preserve"> </w:t>
      </w:r>
      <w:r>
        <w:t>she</w:t>
      </w:r>
      <w:r>
        <w:rPr>
          <w:spacing w:val="-8"/>
        </w:rPr>
        <w:t xml:space="preserve"> </w:t>
      </w:r>
      <w:r>
        <w:t>sadly</w:t>
      </w:r>
      <w:r>
        <w:rPr>
          <w:spacing w:val="-8"/>
        </w:rPr>
        <w:t xml:space="preserve"> </w:t>
      </w:r>
      <w:r>
        <w:t>looked</w:t>
      </w:r>
      <w:r>
        <w:rPr>
          <w:spacing w:val="-8"/>
        </w:rPr>
        <w:t xml:space="preserve"> </w:t>
      </w:r>
      <w:r>
        <w:t>for</w:t>
      </w:r>
      <w:r>
        <w:rPr>
          <w:spacing w:val="-7"/>
        </w:rPr>
        <w:t xml:space="preserve"> </w:t>
      </w:r>
      <w:r>
        <w:t>him</w:t>
      </w:r>
      <w:r>
        <w:rPr>
          <w:spacing w:val="-8"/>
        </w:rPr>
        <w:t xml:space="preserve"> </w:t>
      </w:r>
      <w:r>
        <w:t>with</w:t>
      </w:r>
      <w:r>
        <w:rPr>
          <w:spacing w:val="1"/>
        </w:rPr>
        <w:t xml:space="preserve"> </w:t>
      </w:r>
      <w:r>
        <w:t>faithful</w:t>
      </w:r>
      <w:r>
        <w:rPr>
          <w:spacing w:val="-6"/>
        </w:rPr>
        <w:t xml:space="preserve"> </w:t>
      </w:r>
      <w:r>
        <w:t>eyes;</w:t>
      </w:r>
      <w:r>
        <w:rPr>
          <w:spacing w:val="-6"/>
        </w:rPr>
        <w:t xml:space="preserve"> </w:t>
      </w:r>
      <w:r>
        <w:t>but</w:t>
      </w:r>
      <w:r>
        <w:rPr>
          <w:spacing w:val="-5"/>
        </w:rPr>
        <w:t xml:space="preserve"> </w:t>
      </w:r>
      <w:r>
        <w:t>when</w:t>
      </w:r>
      <w:r>
        <w:rPr>
          <w:spacing w:val="-6"/>
        </w:rPr>
        <w:t xml:space="preserve"> </w:t>
      </w:r>
      <w:r>
        <w:t>she</w:t>
      </w:r>
      <w:r>
        <w:rPr>
          <w:spacing w:val="-5"/>
        </w:rPr>
        <w:t xml:space="preserve"> </w:t>
      </w:r>
      <w:r>
        <w:t>saw</w:t>
      </w:r>
      <w:r>
        <w:rPr>
          <w:spacing w:val="-6"/>
        </w:rPr>
        <w:t xml:space="preserve"> </w:t>
      </w:r>
      <w:r>
        <w:t>the</w:t>
      </w:r>
      <w:r>
        <w:rPr>
          <w:spacing w:val="-5"/>
        </w:rPr>
        <w:t xml:space="preserve"> </w:t>
      </w:r>
      <w:r>
        <w:t>spot</w:t>
      </w:r>
      <w:r>
        <w:rPr>
          <w:spacing w:val="-6"/>
        </w:rPr>
        <w:t xml:space="preserve"> </w:t>
      </w:r>
      <w:r>
        <w:t>and</w:t>
      </w:r>
      <w:r>
        <w:rPr>
          <w:spacing w:val="-5"/>
        </w:rPr>
        <w:t xml:space="preserve"> </w:t>
      </w:r>
      <w:r>
        <w:t>the</w:t>
      </w:r>
      <w:r>
        <w:rPr>
          <w:spacing w:val="-6"/>
        </w:rPr>
        <w:t xml:space="preserve"> </w:t>
      </w:r>
      <w:r>
        <w:t>changed</w:t>
      </w:r>
      <w:r>
        <w:rPr>
          <w:spacing w:val="-5"/>
        </w:rPr>
        <w:t xml:space="preserve"> </w:t>
      </w:r>
      <w:r>
        <w:t>tree,</w:t>
      </w:r>
      <w:r>
        <w:rPr>
          <w:spacing w:val="-6"/>
        </w:rPr>
        <w:t xml:space="preserve"> </w:t>
      </w:r>
      <w:r>
        <w:t>she</w:t>
      </w:r>
      <w:r>
        <w:rPr>
          <w:spacing w:val="-5"/>
        </w:rPr>
        <w:t xml:space="preserve"> </w:t>
      </w:r>
      <w:r>
        <w:t>doubted</w:t>
      </w:r>
      <w:r>
        <w:rPr>
          <w:spacing w:val="-6"/>
        </w:rPr>
        <w:t xml:space="preserve"> </w:t>
      </w:r>
      <w:r>
        <w:t>could</w:t>
      </w:r>
      <w:r>
        <w:rPr>
          <w:spacing w:val="-5"/>
        </w:rPr>
        <w:t xml:space="preserve"> </w:t>
      </w:r>
      <w:r>
        <w:t>they</w:t>
      </w:r>
      <w:r>
        <w:rPr>
          <w:spacing w:val="-6"/>
        </w:rPr>
        <w:t xml:space="preserve"> </w:t>
      </w:r>
      <w:r>
        <w:t>be</w:t>
      </w:r>
      <w:r>
        <w:rPr>
          <w:spacing w:val="-5"/>
        </w:rPr>
        <w:t xml:space="preserve"> </w:t>
      </w:r>
      <w:r>
        <w:t>the</w:t>
      </w:r>
      <w:r>
        <w:rPr>
          <w:spacing w:val="-6"/>
        </w:rPr>
        <w:t xml:space="preserve"> </w:t>
      </w:r>
      <w:r>
        <w:t>same,</w:t>
      </w:r>
      <w:r>
        <w:rPr>
          <w:spacing w:val="-5"/>
        </w:rPr>
        <w:t xml:space="preserve"> </w:t>
      </w:r>
      <w:r>
        <w:t>for</w:t>
      </w:r>
      <w:r>
        <w:rPr>
          <w:spacing w:val="-6"/>
        </w:rPr>
        <w:t xml:space="preserve"> </w:t>
      </w:r>
      <w:r>
        <w:t>so</w:t>
      </w:r>
      <w:r>
        <w:rPr>
          <w:spacing w:val="-5"/>
        </w:rPr>
        <w:t xml:space="preserve"> </w:t>
      </w:r>
      <w:r>
        <w:t>the</w:t>
      </w:r>
      <w:r>
        <w:rPr>
          <w:spacing w:val="-6"/>
        </w:rPr>
        <w:t xml:space="preserve"> </w:t>
      </w:r>
      <w:r>
        <w:t>colour</w:t>
      </w:r>
      <w:r>
        <w:rPr>
          <w:spacing w:val="-52"/>
        </w:rPr>
        <w:t xml:space="preserve"> </w:t>
      </w:r>
      <w:r>
        <w:t>of</w:t>
      </w:r>
      <w:r>
        <w:rPr>
          <w:spacing w:val="-7"/>
        </w:rPr>
        <w:t xml:space="preserve"> </w:t>
      </w:r>
      <w:r>
        <w:t>the</w:t>
      </w:r>
      <w:r>
        <w:rPr>
          <w:spacing w:val="-6"/>
        </w:rPr>
        <w:t xml:space="preserve"> </w:t>
      </w:r>
      <w:r>
        <w:t>hanging</w:t>
      </w:r>
      <w:r>
        <w:rPr>
          <w:spacing w:val="-6"/>
        </w:rPr>
        <w:t xml:space="preserve"> </w:t>
      </w:r>
      <w:r>
        <w:t>fruit</w:t>
      </w:r>
      <w:r>
        <w:rPr>
          <w:spacing w:val="-6"/>
        </w:rPr>
        <w:t xml:space="preserve"> </w:t>
      </w:r>
      <w:r>
        <w:t>deceived.</w:t>
      </w:r>
    </w:p>
    <w:p w14:paraId="3E3E7935" w14:textId="77777777" w:rsidR="003A417A" w:rsidRDefault="003A417A" w:rsidP="00277BE6">
      <w:pPr>
        <w:pStyle w:val="Body"/>
      </w:pPr>
      <w:r>
        <w:t xml:space="preserve">While doubt dismayed her, on the ground she saw the wounded body covered with its </w:t>
      </w:r>
      <w:proofErr w:type="gramStart"/>
      <w:r>
        <w:t>blood;—</w:t>
      </w:r>
      <w:proofErr w:type="gramEnd"/>
      <w:r>
        <w:t xml:space="preserve"> she started</w:t>
      </w:r>
      <w:r>
        <w:rPr>
          <w:spacing w:val="1"/>
        </w:rPr>
        <w:t xml:space="preserve"> </w:t>
      </w:r>
      <w:r>
        <w:t>backward,</w:t>
      </w:r>
      <w:r>
        <w:rPr>
          <w:spacing w:val="-9"/>
        </w:rPr>
        <w:t xml:space="preserve"> </w:t>
      </w:r>
      <w:r>
        <w:t>and</w:t>
      </w:r>
      <w:r>
        <w:rPr>
          <w:spacing w:val="-9"/>
        </w:rPr>
        <w:t xml:space="preserve"> </w:t>
      </w:r>
      <w:r>
        <w:t>her</w:t>
      </w:r>
      <w:r>
        <w:rPr>
          <w:spacing w:val="-8"/>
        </w:rPr>
        <w:t xml:space="preserve"> </w:t>
      </w:r>
      <w:r>
        <w:t>face</w:t>
      </w:r>
      <w:r>
        <w:rPr>
          <w:spacing w:val="-9"/>
        </w:rPr>
        <w:t xml:space="preserve"> </w:t>
      </w:r>
      <w:r>
        <w:t>grew</w:t>
      </w:r>
      <w:r>
        <w:rPr>
          <w:spacing w:val="-8"/>
        </w:rPr>
        <w:t xml:space="preserve"> </w:t>
      </w:r>
      <w:r>
        <w:t>pale</w:t>
      </w:r>
      <w:r>
        <w:rPr>
          <w:spacing w:val="-9"/>
        </w:rPr>
        <w:t xml:space="preserve"> </w:t>
      </w:r>
      <w:r>
        <w:t>and</w:t>
      </w:r>
      <w:r>
        <w:rPr>
          <w:spacing w:val="-9"/>
        </w:rPr>
        <w:t xml:space="preserve"> </w:t>
      </w:r>
      <w:r>
        <w:t>ashen;</w:t>
      </w:r>
      <w:r>
        <w:rPr>
          <w:spacing w:val="-8"/>
        </w:rPr>
        <w:t xml:space="preserve"> </w:t>
      </w:r>
      <w:r>
        <w:t>and</w:t>
      </w:r>
      <w:r>
        <w:rPr>
          <w:spacing w:val="-9"/>
        </w:rPr>
        <w:t xml:space="preserve"> </w:t>
      </w:r>
      <w:r>
        <w:t>she</w:t>
      </w:r>
      <w:r>
        <w:rPr>
          <w:spacing w:val="-8"/>
        </w:rPr>
        <w:t xml:space="preserve"> </w:t>
      </w:r>
      <w:r>
        <w:t>shuddered</w:t>
      </w:r>
      <w:r>
        <w:rPr>
          <w:spacing w:val="-9"/>
        </w:rPr>
        <w:t xml:space="preserve"> </w:t>
      </w:r>
      <w:r>
        <w:t>like</w:t>
      </w:r>
      <w:r>
        <w:rPr>
          <w:spacing w:val="-8"/>
        </w:rPr>
        <w:t xml:space="preserve"> </w:t>
      </w:r>
      <w:r>
        <w:t>the</w:t>
      </w:r>
      <w:r>
        <w:rPr>
          <w:spacing w:val="-9"/>
        </w:rPr>
        <w:t xml:space="preserve"> </w:t>
      </w:r>
      <w:r>
        <w:t>sea,</w:t>
      </w:r>
      <w:r>
        <w:rPr>
          <w:spacing w:val="-9"/>
        </w:rPr>
        <w:t xml:space="preserve"> </w:t>
      </w:r>
      <w:r>
        <w:t>which</w:t>
      </w:r>
      <w:r>
        <w:rPr>
          <w:spacing w:val="-8"/>
        </w:rPr>
        <w:t xml:space="preserve"> </w:t>
      </w:r>
      <w:r>
        <w:t>trembles</w:t>
      </w:r>
      <w:r>
        <w:rPr>
          <w:spacing w:val="-9"/>
        </w:rPr>
        <w:t xml:space="preserve"> </w:t>
      </w:r>
      <w:r>
        <w:t>when</w:t>
      </w:r>
      <w:r>
        <w:rPr>
          <w:spacing w:val="-8"/>
        </w:rPr>
        <w:t xml:space="preserve"> </w:t>
      </w:r>
      <w:r>
        <w:t>its</w:t>
      </w:r>
      <w:r>
        <w:rPr>
          <w:spacing w:val="-9"/>
        </w:rPr>
        <w:t xml:space="preserve"> </w:t>
      </w:r>
      <w:r>
        <w:t>face</w:t>
      </w:r>
      <w:r>
        <w:rPr>
          <w:spacing w:val="-8"/>
        </w:rPr>
        <w:t xml:space="preserve"> </w:t>
      </w:r>
      <w:r>
        <w:t>is</w:t>
      </w:r>
      <w:r>
        <w:rPr>
          <w:spacing w:val="-9"/>
        </w:rPr>
        <w:t xml:space="preserve"> </w:t>
      </w:r>
      <w:r>
        <w:t>lightly</w:t>
      </w:r>
      <w:r>
        <w:rPr>
          <w:spacing w:val="-52"/>
        </w:rPr>
        <w:t xml:space="preserve"> </w:t>
      </w:r>
      <w:r>
        <w:t>skimmed</w:t>
      </w:r>
      <w:r>
        <w:rPr>
          <w:spacing w:val="-10"/>
        </w:rPr>
        <w:t xml:space="preserve"> </w:t>
      </w:r>
      <w:r>
        <w:t>by</w:t>
      </w:r>
      <w:r>
        <w:rPr>
          <w:spacing w:val="-9"/>
        </w:rPr>
        <w:t xml:space="preserve"> </w:t>
      </w:r>
      <w:r>
        <w:t>the</w:t>
      </w:r>
      <w:r>
        <w:rPr>
          <w:spacing w:val="-10"/>
        </w:rPr>
        <w:t xml:space="preserve"> </w:t>
      </w:r>
      <w:r>
        <w:t>chill</w:t>
      </w:r>
      <w:r>
        <w:rPr>
          <w:spacing w:val="-9"/>
        </w:rPr>
        <w:t xml:space="preserve"> </w:t>
      </w:r>
      <w:r>
        <w:t>breezes;—and</w:t>
      </w:r>
      <w:r>
        <w:rPr>
          <w:spacing w:val="-10"/>
        </w:rPr>
        <w:t xml:space="preserve"> </w:t>
      </w:r>
      <w:r>
        <w:t>she</w:t>
      </w:r>
      <w:r>
        <w:rPr>
          <w:spacing w:val="-9"/>
        </w:rPr>
        <w:t xml:space="preserve"> </w:t>
      </w:r>
      <w:r>
        <w:t>paused</w:t>
      </w:r>
      <w:r>
        <w:rPr>
          <w:spacing w:val="-10"/>
        </w:rPr>
        <w:t xml:space="preserve"> </w:t>
      </w:r>
      <w:r>
        <w:t>a</w:t>
      </w:r>
      <w:r>
        <w:rPr>
          <w:spacing w:val="-9"/>
        </w:rPr>
        <w:t xml:space="preserve"> </w:t>
      </w:r>
      <w:r>
        <w:t>space;—</w:t>
      </w:r>
      <w:r>
        <w:rPr>
          <w:spacing w:val="-10"/>
        </w:rPr>
        <w:t xml:space="preserve"> </w:t>
      </w:r>
      <w:r>
        <w:t>but</w:t>
      </w:r>
      <w:r>
        <w:rPr>
          <w:spacing w:val="-9"/>
        </w:rPr>
        <w:t xml:space="preserve"> </w:t>
      </w:r>
      <w:r>
        <w:t>when</w:t>
      </w:r>
      <w:r>
        <w:rPr>
          <w:spacing w:val="-10"/>
        </w:rPr>
        <w:t xml:space="preserve"> </w:t>
      </w:r>
      <w:r>
        <w:t>she</w:t>
      </w:r>
      <w:r>
        <w:rPr>
          <w:spacing w:val="-9"/>
        </w:rPr>
        <w:t xml:space="preserve"> </w:t>
      </w:r>
      <w:r>
        <w:t>knew</w:t>
      </w:r>
      <w:r>
        <w:rPr>
          <w:spacing w:val="-10"/>
        </w:rPr>
        <w:t xml:space="preserve"> </w:t>
      </w:r>
      <w:r>
        <w:t>it</w:t>
      </w:r>
      <w:r>
        <w:rPr>
          <w:spacing w:val="-9"/>
        </w:rPr>
        <w:t xml:space="preserve"> </w:t>
      </w:r>
      <w:r>
        <w:t>was</w:t>
      </w:r>
      <w:r>
        <w:rPr>
          <w:spacing w:val="-10"/>
        </w:rPr>
        <w:t xml:space="preserve"> </w:t>
      </w:r>
      <w:r>
        <w:t>the</w:t>
      </w:r>
      <w:r>
        <w:rPr>
          <w:spacing w:val="-9"/>
        </w:rPr>
        <w:t xml:space="preserve"> </w:t>
      </w:r>
      <w:r>
        <w:t>one</w:t>
      </w:r>
      <w:r>
        <w:rPr>
          <w:spacing w:val="-10"/>
        </w:rPr>
        <w:t xml:space="preserve"> </w:t>
      </w:r>
      <w:r>
        <w:t>she</w:t>
      </w:r>
      <w:r>
        <w:rPr>
          <w:spacing w:val="-9"/>
        </w:rPr>
        <w:t xml:space="preserve"> </w:t>
      </w:r>
      <w:r>
        <w:t>loved,</w:t>
      </w:r>
      <w:r>
        <w:rPr>
          <w:spacing w:val="-10"/>
        </w:rPr>
        <w:t xml:space="preserve"> </w:t>
      </w:r>
      <w:r>
        <w:t>she</w:t>
      </w:r>
      <w:r>
        <w:rPr>
          <w:spacing w:val="-9"/>
        </w:rPr>
        <w:t xml:space="preserve"> </w:t>
      </w:r>
      <w:r>
        <w:t>struck</w:t>
      </w:r>
      <w:r>
        <w:rPr>
          <w:spacing w:val="1"/>
        </w:rPr>
        <w:t xml:space="preserve"> </w:t>
      </w:r>
      <w:r>
        <w:t>her tender breast and tore her hair. Then wreathing in her arms his loved form, she bathed the wound with tears,</w:t>
      </w:r>
      <w:r>
        <w:rPr>
          <w:spacing w:val="1"/>
        </w:rPr>
        <w:t xml:space="preserve"> </w:t>
      </w:r>
      <w:r>
        <w:t>mingling her grief in his unquenched blood; and as she kissed his death-cold features wailed; “Ah Pyramus, what</w:t>
      </w:r>
      <w:r>
        <w:rPr>
          <w:spacing w:val="1"/>
        </w:rPr>
        <w:t xml:space="preserve"> </w:t>
      </w:r>
      <w:r>
        <w:rPr>
          <w:w w:val="95"/>
        </w:rPr>
        <w:t>cruel</w:t>
      </w:r>
      <w:r>
        <w:rPr>
          <w:spacing w:val="4"/>
          <w:w w:val="95"/>
        </w:rPr>
        <w:t xml:space="preserve"> </w:t>
      </w:r>
      <w:r>
        <w:rPr>
          <w:w w:val="95"/>
        </w:rPr>
        <w:t>fate</w:t>
      </w:r>
      <w:r>
        <w:rPr>
          <w:spacing w:val="4"/>
          <w:w w:val="95"/>
        </w:rPr>
        <w:t xml:space="preserve"> </w:t>
      </w:r>
      <w:r>
        <w:rPr>
          <w:w w:val="95"/>
        </w:rPr>
        <w:t>has</w:t>
      </w:r>
      <w:r>
        <w:rPr>
          <w:spacing w:val="5"/>
          <w:w w:val="95"/>
        </w:rPr>
        <w:t xml:space="preserve"> </w:t>
      </w:r>
      <w:r>
        <w:rPr>
          <w:w w:val="95"/>
        </w:rPr>
        <w:t>taken</w:t>
      </w:r>
      <w:r>
        <w:rPr>
          <w:spacing w:val="4"/>
          <w:w w:val="95"/>
        </w:rPr>
        <w:t xml:space="preserve"> </w:t>
      </w:r>
      <w:r>
        <w:rPr>
          <w:w w:val="95"/>
        </w:rPr>
        <w:t>thy</w:t>
      </w:r>
      <w:r>
        <w:rPr>
          <w:spacing w:val="4"/>
          <w:w w:val="95"/>
        </w:rPr>
        <w:t xml:space="preserve"> </w:t>
      </w:r>
      <w:r>
        <w:rPr>
          <w:w w:val="95"/>
        </w:rPr>
        <w:t>life</w:t>
      </w:r>
      <w:r>
        <w:rPr>
          <w:spacing w:val="5"/>
          <w:w w:val="95"/>
        </w:rPr>
        <w:t xml:space="preserve"> </w:t>
      </w:r>
      <w:r>
        <w:rPr>
          <w:w w:val="95"/>
        </w:rPr>
        <w:t>away?</w:t>
      </w:r>
      <w:r>
        <w:rPr>
          <w:spacing w:val="4"/>
          <w:w w:val="95"/>
        </w:rPr>
        <w:t xml:space="preserve"> </w:t>
      </w:r>
      <w:r>
        <w:rPr>
          <w:w w:val="95"/>
        </w:rPr>
        <w:t>Pyramus!</w:t>
      </w:r>
      <w:r>
        <w:rPr>
          <w:spacing w:val="4"/>
          <w:w w:val="95"/>
        </w:rPr>
        <w:t xml:space="preserve"> </w:t>
      </w:r>
      <w:r>
        <w:rPr>
          <w:w w:val="95"/>
        </w:rPr>
        <w:t>Pyramus!</w:t>
      </w:r>
      <w:r>
        <w:rPr>
          <w:spacing w:val="5"/>
          <w:w w:val="95"/>
        </w:rPr>
        <w:t xml:space="preserve"> </w:t>
      </w:r>
      <w:r>
        <w:rPr>
          <w:w w:val="95"/>
        </w:rPr>
        <w:t>awake!</w:t>
      </w:r>
      <w:r>
        <w:rPr>
          <w:spacing w:val="4"/>
          <w:w w:val="95"/>
        </w:rPr>
        <w:t xml:space="preserve"> </w:t>
      </w:r>
      <w:r>
        <w:rPr>
          <w:w w:val="95"/>
        </w:rPr>
        <w:t>awake!</w:t>
      </w:r>
      <w:r>
        <w:rPr>
          <w:spacing w:val="4"/>
          <w:w w:val="95"/>
        </w:rPr>
        <w:t xml:space="preserve"> </w:t>
      </w:r>
      <w:r>
        <w:rPr>
          <w:w w:val="95"/>
        </w:rPr>
        <w:t>It</w:t>
      </w:r>
      <w:r>
        <w:rPr>
          <w:spacing w:val="5"/>
          <w:w w:val="95"/>
        </w:rPr>
        <w:t xml:space="preserve"> </w:t>
      </w:r>
      <w:r>
        <w:rPr>
          <w:w w:val="95"/>
        </w:rPr>
        <w:t>is</w:t>
      </w:r>
      <w:r>
        <w:rPr>
          <w:spacing w:val="4"/>
          <w:w w:val="95"/>
        </w:rPr>
        <w:t xml:space="preserve"> </w:t>
      </w:r>
      <w:r>
        <w:rPr>
          <w:w w:val="95"/>
        </w:rPr>
        <w:t>thy</w:t>
      </w:r>
      <w:r>
        <w:rPr>
          <w:spacing w:val="5"/>
          <w:w w:val="95"/>
        </w:rPr>
        <w:t xml:space="preserve"> </w:t>
      </w:r>
      <w:r>
        <w:rPr>
          <w:w w:val="95"/>
        </w:rPr>
        <w:t>dearest</w:t>
      </w:r>
      <w:r>
        <w:rPr>
          <w:spacing w:val="4"/>
          <w:w w:val="95"/>
        </w:rPr>
        <w:t xml:space="preserve"> </w:t>
      </w:r>
      <w:r>
        <w:rPr>
          <w:w w:val="95"/>
        </w:rPr>
        <w:t>Thisbe</w:t>
      </w:r>
      <w:r>
        <w:rPr>
          <w:spacing w:val="4"/>
          <w:w w:val="95"/>
        </w:rPr>
        <w:t xml:space="preserve"> </w:t>
      </w:r>
      <w:r>
        <w:rPr>
          <w:w w:val="95"/>
        </w:rPr>
        <w:t>calls</w:t>
      </w:r>
      <w:r>
        <w:rPr>
          <w:spacing w:val="5"/>
          <w:w w:val="95"/>
        </w:rPr>
        <w:t xml:space="preserve"> </w:t>
      </w:r>
      <w:r>
        <w:rPr>
          <w:w w:val="95"/>
        </w:rPr>
        <w:t>thee!</w:t>
      </w:r>
      <w:r>
        <w:rPr>
          <w:spacing w:val="4"/>
          <w:w w:val="95"/>
        </w:rPr>
        <w:t xml:space="preserve"> </w:t>
      </w:r>
      <w:r>
        <w:rPr>
          <w:w w:val="95"/>
        </w:rPr>
        <w:t>Lift</w:t>
      </w:r>
      <w:r>
        <w:rPr>
          <w:spacing w:val="4"/>
          <w:w w:val="95"/>
        </w:rPr>
        <w:t xml:space="preserve"> </w:t>
      </w:r>
      <w:r>
        <w:rPr>
          <w:w w:val="95"/>
        </w:rPr>
        <w:t>thy</w:t>
      </w:r>
      <w:r>
        <w:rPr>
          <w:spacing w:val="1"/>
          <w:w w:val="95"/>
        </w:rPr>
        <w:t xml:space="preserve"> </w:t>
      </w:r>
      <w:r>
        <w:t>drooping head! Alas,”—At Thisbe’s name he raised his eyes, though languorous in death, and darkness gathered</w:t>
      </w:r>
      <w:r>
        <w:rPr>
          <w:spacing w:val="1"/>
        </w:rPr>
        <w:t xml:space="preserve"> </w:t>
      </w:r>
      <w:r>
        <w:t>round</w:t>
      </w:r>
      <w:r>
        <w:rPr>
          <w:spacing w:val="-6"/>
        </w:rPr>
        <w:t xml:space="preserve"> </w:t>
      </w:r>
      <w:r>
        <w:t>him</w:t>
      </w:r>
      <w:r>
        <w:rPr>
          <w:spacing w:val="-6"/>
        </w:rPr>
        <w:t xml:space="preserve"> </w:t>
      </w:r>
      <w:r>
        <w:t>as</w:t>
      </w:r>
      <w:r>
        <w:rPr>
          <w:spacing w:val="-6"/>
        </w:rPr>
        <w:t xml:space="preserve"> </w:t>
      </w:r>
      <w:r>
        <w:t>he</w:t>
      </w:r>
      <w:r>
        <w:rPr>
          <w:spacing w:val="-6"/>
        </w:rPr>
        <w:t xml:space="preserve"> </w:t>
      </w:r>
      <w:r>
        <w:t>gazed.</w:t>
      </w:r>
    </w:p>
    <w:p w14:paraId="7DBCBAC5" w14:textId="77777777" w:rsidR="003A417A" w:rsidRDefault="003A417A" w:rsidP="00277BE6">
      <w:pPr>
        <w:pStyle w:val="Body"/>
      </w:pPr>
      <w:r>
        <w:t>And</w:t>
      </w:r>
      <w:r>
        <w:rPr>
          <w:spacing w:val="-7"/>
        </w:rPr>
        <w:t xml:space="preserve"> </w:t>
      </w:r>
      <w:r>
        <w:t>then</w:t>
      </w:r>
      <w:r>
        <w:rPr>
          <w:spacing w:val="-7"/>
        </w:rPr>
        <w:t xml:space="preserve"> </w:t>
      </w:r>
      <w:r>
        <w:t>she</w:t>
      </w:r>
      <w:r>
        <w:rPr>
          <w:spacing w:val="-6"/>
        </w:rPr>
        <w:t xml:space="preserve"> </w:t>
      </w:r>
      <w:r>
        <w:t>saw</w:t>
      </w:r>
      <w:r>
        <w:rPr>
          <w:spacing w:val="-7"/>
        </w:rPr>
        <w:t xml:space="preserve"> </w:t>
      </w:r>
      <w:r>
        <w:t>her</w:t>
      </w:r>
      <w:r>
        <w:rPr>
          <w:spacing w:val="-6"/>
        </w:rPr>
        <w:t xml:space="preserve"> </w:t>
      </w:r>
      <w:r>
        <w:t>veil;</w:t>
      </w:r>
      <w:r>
        <w:rPr>
          <w:spacing w:val="-7"/>
        </w:rPr>
        <w:t xml:space="preserve"> </w:t>
      </w:r>
      <w:r>
        <w:t>and</w:t>
      </w:r>
      <w:r>
        <w:rPr>
          <w:spacing w:val="-6"/>
        </w:rPr>
        <w:t xml:space="preserve"> </w:t>
      </w:r>
      <w:r>
        <w:t>near</w:t>
      </w:r>
      <w:r>
        <w:rPr>
          <w:spacing w:val="-7"/>
        </w:rPr>
        <w:t xml:space="preserve"> </w:t>
      </w:r>
      <w:r>
        <w:t>it</w:t>
      </w:r>
      <w:r>
        <w:rPr>
          <w:spacing w:val="-6"/>
        </w:rPr>
        <w:t xml:space="preserve"> </w:t>
      </w:r>
      <w:r>
        <w:t>lay</w:t>
      </w:r>
      <w:r>
        <w:rPr>
          <w:spacing w:val="-7"/>
        </w:rPr>
        <w:t xml:space="preserve"> </w:t>
      </w:r>
      <w:r>
        <w:t>his</w:t>
      </w:r>
      <w:r>
        <w:rPr>
          <w:spacing w:val="-6"/>
        </w:rPr>
        <w:t xml:space="preserve"> </w:t>
      </w:r>
      <w:r>
        <w:t>ivory</w:t>
      </w:r>
      <w:r>
        <w:rPr>
          <w:spacing w:val="-7"/>
        </w:rPr>
        <w:t xml:space="preserve"> </w:t>
      </w:r>
      <w:r>
        <w:t>sheath—but</w:t>
      </w:r>
      <w:r>
        <w:rPr>
          <w:spacing w:val="-6"/>
        </w:rPr>
        <w:t xml:space="preserve"> </w:t>
      </w:r>
      <w:r>
        <w:t>not</w:t>
      </w:r>
      <w:r>
        <w:rPr>
          <w:spacing w:val="-7"/>
        </w:rPr>
        <w:t xml:space="preserve"> </w:t>
      </w:r>
      <w:r>
        <w:t>the</w:t>
      </w:r>
      <w:r>
        <w:rPr>
          <w:spacing w:val="-6"/>
        </w:rPr>
        <w:t xml:space="preserve"> </w:t>
      </w:r>
      <w:r>
        <w:t>trusty</w:t>
      </w:r>
      <w:r>
        <w:rPr>
          <w:spacing w:val="-7"/>
        </w:rPr>
        <w:t xml:space="preserve"> </w:t>
      </w:r>
      <w:r>
        <w:t>sword</w:t>
      </w:r>
      <w:r>
        <w:rPr>
          <w:spacing w:val="43"/>
        </w:rPr>
        <w:t xml:space="preserve"> </w:t>
      </w:r>
      <w:r>
        <w:t>and</w:t>
      </w:r>
      <w:r>
        <w:rPr>
          <w:spacing w:val="-6"/>
        </w:rPr>
        <w:t xml:space="preserve"> </w:t>
      </w:r>
      <w:r>
        <w:t>once</w:t>
      </w:r>
      <w:r>
        <w:rPr>
          <w:spacing w:val="-7"/>
        </w:rPr>
        <w:t xml:space="preserve"> </w:t>
      </w:r>
      <w:r>
        <w:t>again</w:t>
      </w:r>
      <w:r>
        <w:rPr>
          <w:spacing w:val="-6"/>
        </w:rPr>
        <w:t xml:space="preserve"> </w:t>
      </w:r>
      <w:r>
        <w:t>she</w:t>
      </w:r>
      <w:r>
        <w:rPr>
          <w:spacing w:val="-7"/>
        </w:rPr>
        <w:t xml:space="preserve"> </w:t>
      </w:r>
      <w:r>
        <w:t>wailed;</w:t>
      </w:r>
      <w:r>
        <w:rPr>
          <w:spacing w:val="-52"/>
        </w:rPr>
        <w:t xml:space="preserve"> </w:t>
      </w:r>
      <w:r>
        <w:t>“Thy own right hand, and thy great passion have destroyed thee!— And I? my hand shall be as bold as thine— my</w:t>
      </w:r>
      <w:r>
        <w:rPr>
          <w:spacing w:val="-52"/>
        </w:rPr>
        <w:t xml:space="preserve"> </w:t>
      </w:r>
      <w:r>
        <w:t>love</w:t>
      </w:r>
      <w:r>
        <w:rPr>
          <w:spacing w:val="-9"/>
        </w:rPr>
        <w:t xml:space="preserve"> </w:t>
      </w:r>
      <w:r>
        <w:t>shall</w:t>
      </w:r>
      <w:r>
        <w:rPr>
          <w:spacing w:val="-9"/>
        </w:rPr>
        <w:t xml:space="preserve"> </w:t>
      </w:r>
      <w:r>
        <w:t>nerve</w:t>
      </w:r>
      <w:r>
        <w:rPr>
          <w:spacing w:val="-9"/>
        </w:rPr>
        <w:t xml:space="preserve"> </w:t>
      </w:r>
      <w:r>
        <w:t>me</w:t>
      </w:r>
      <w:r>
        <w:rPr>
          <w:spacing w:val="-9"/>
        </w:rPr>
        <w:t xml:space="preserve"> </w:t>
      </w:r>
      <w:r>
        <w:t>to</w:t>
      </w:r>
      <w:r>
        <w:rPr>
          <w:spacing w:val="-8"/>
        </w:rPr>
        <w:t xml:space="preserve"> </w:t>
      </w:r>
      <w:r>
        <w:t>the</w:t>
      </w:r>
      <w:r>
        <w:rPr>
          <w:spacing w:val="-9"/>
        </w:rPr>
        <w:t xml:space="preserve"> </w:t>
      </w:r>
      <w:r>
        <w:t>fatal</w:t>
      </w:r>
      <w:r>
        <w:rPr>
          <w:spacing w:val="-9"/>
        </w:rPr>
        <w:t xml:space="preserve"> </w:t>
      </w:r>
      <w:r>
        <w:t>deed—</w:t>
      </w:r>
      <w:r>
        <w:rPr>
          <w:spacing w:val="-9"/>
        </w:rPr>
        <w:t xml:space="preserve"> </w:t>
      </w:r>
      <w:r>
        <w:t>thee,</w:t>
      </w:r>
      <w:r>
        <w:rPr>
          <w:spacing w:val="-8"/>
        </w:rPr>
        <w:t xml:space="preserve"> </w:t>
      </w:r>
      <w:r>
        <w:t>I</w:t>
      </w:r>
      <w:r>
        <w:rPr>
          <w:spacing w:val="-9"/>
        </w:rPr>
        <w:t xml:space="preserve"> </w:t>
      </w:r>
      <w:r>
        <w:t>will</w:t>
      </w:r>
      <w:r>
        <w:rPr>
          <w:spacing w:val="-9"/>
        </w:rPr>
        <w:t xml:space="preserve"> </w:t>
      </w:r>
      <w:r>
        <w:t>follow</w:t>
      </w:r>
      <w:r>
        <w:rPr>
          <w:spacing w:val="-9"/>
        </w:rPr>
        <w:t xml:space="preserve"> </w:t>
      </w:r>
      <w:r>
        <w:t>to</w:t>
      </w:r>
      <w:r>
        <w:rPr>
          <w:spacing w:val="-9"/>
        </w:rPr>
        <w:t xml:space="preserve"> </w:t>
      </w:r>
      <w:r>
        <w:t>eternity—</w:t>
      </w:r>
      <w:r>
        <w:rPr>
          <w:spacing w:val="-8"/>
        </w:rPr>
        <w:t xml:space="preserve"> </w:t>
      </w:r>
      <w:r>
        <w:t>though</w:t>
      </w:r>
      <w:r>
        <w:rPr>
          <w:spacing w:val="-9"/>
        </w:rPr>
        <w:t xml:space="preserve"> </w:t>
      </w:r>
      <w:r>
        <w:t>I</w:t>
      </w:r>
      <w:r>
        <w:rPr>
          <w:spacing w:val="-9"/>
        </w:rPr>
        <w:t xml:space="preserve"> </w:t>
      </w:r>
      <w:r>
        <w:t>be</w:t>
      </w:r>
      <w:r>
        <w:rPr>
          <w:spacing w:val="-9"/>
        </w:rPr>
        <w:t xml:space="preserve"> </w:t>
      </w:r>
      <w:r>
        <w:t>censured</w:t>
      </w:r>
      <w:r>
        <w:rPr>
          <w:spacing w:val="-8"/>
        </w:rPr>
        <w:t xml:space="preserve"> </w:t>
      </w:r>
      <w:r>
        <w:t>for</w:t>
      </w:r>
      <w:r>
        <w:rPr>
          <w:spacing w:val="-9"/>
        </w:rPr>
        <w:t xml:space="preserve"> </w:t>
      </w:r>
      <w:r>
        <w:t>the</w:t>
      </w:r>
      <w:r>
        <w:rPr>
          <w:spacing w:val="-9"/>
        </w:rPr>
        <w:t xml:space="preserve"> </w:t>
      </w:r>
      <w:r>
        <w:t>wretched</w:t>
      </w:r>
      <w:r>
        <w:rPr>
          <w:spacing w:val="-9"/>
        </w:rPr>
        <w:t xml:space="preserve"> </w:t>
      </w:r>
      <w:r>
        <w:t>cause,</w:t>
      </w:r>
      <w:r>
        <w:rPr>
          <w:spacing w:val="1"/>
        </w:rPr>
        <w:t xml:space="preserve"> </w:t>
      </w:r>
      <w:r>
        <w:t>so surely I shall share thy wretched fate:— alas, whom death could me alone bereave, thou shalt not from my love</w:t>
      </w:r>
      <w:r>
        <w:rPr>
          <w:spacing w:val="1"/>
        </w:rPr>
        <w:t xml:space="preserve"> </w:t>
      </w:r>
      <w:r>
        <w:t xml:space="preserve">be reft by death! </w:t>
      </w:r>
      <w:proofErr w:type="gramStart"/>
      <w:r>
        <w:t>And,</w:t>
      </w:r>
      <w:proofErr w:type="gramEnd"/>
      <w:r>
        <w:t xml:space="preserve"> O ye wretched parents, mine and his, let our misfortunes and our pleadings melt your hearts,</w:t>
      </w:r>
      <w:r>
        <w:rPr>
          <w:spacing w:val="-52"/>
        </w:rPr>
        <w:t xml:space="preserve"> </w:t>
      </w:r>
      <w:r>
        <w:t>that</w:t>
      </w:r>
      <w:r>
        <w:rPr>
          <w:spacing w:val="-5"/>
        </w:rPr>
        <w:t xml:space="preserve"> </w:t>
      </w:r>
      <w:r>
        <w:t>ye</w:t>
      </w:r>
      <w:r>
        <w:rPr>
          <w:spacing w:val="-5"/>
        </w:rPr>
        <w:t xml:space="preserve"> </w:t>
      </w:r>
      <w:r>
        <w:t>no</w:t>
      </w:r>
      <w:r>
        <w:rPr>
          <w:spacing w:val="-5"/>
        </w:rPr>
        <w:t xml:space="preserve"> </w:t>
      </w:r>
      <w:r>
        <w:t>more</w:t>
      </w:r>
      <w:r>
        <w:rPr>
          <w:spacing w:val="-5"/>
        </w:rPr>
        <w:t xml:space="preserve"> </w:t>
      </w:r>
      <w:r>
        <w:t>deny</w:t>
      </w:r>
      <w:r>
        <w:rPr>
          <w:spacing w:val="-5"/>
        </w:rPr>
        <w:t xml:space="preserve"> </w:t>
      </w:r>
      <w:r>
        <w:t>to</w:t>
      </w:r>
      <w:r>
        <w:rPr>
          <w:spacing w:val="-5"/>
        </w:rPr>
        <w:t xml:space="preserve"> </w:t>
      </w:r>
      <w:r>
        <w:t>those</w:t>
      </w:r>
      <w:r>
        <w:rPr>
          <w:spacing w:val="-5"/>
        </w:rPr>
        <w:t xml:space="preserve"> </w:t>
      </w:r>
      <w:r>
        <w:t>whom</w:t>
      </w:r>
      <w:r>
        <w:rPr>
          <w:spacing w:val="-5"/>
        </w:rPr>
        <w:t xml:space="preserve"> </w:t>
      </w:r>
      <w:r>
        <w:t>constant</w:t>
      </w:r>
      <w:r>
        <w:rPr>
          <w:spacing w:val="-5"/>
        </w:rPr>
        <w:t xml:space="preserve"> </w:t>
      </w:r>
      <w:r>
        <w:t>love</w:t>
      </w:r>
      <w:r>
        <w:rPr>
          <w:spacing w:val="-5"/>
        </w:rPr>
        <w:t xml:space="preserve"> </w:t>
      </w:r>
      <w:r>
        <w:t>and</w:t>
      </w:r>
      <w:r>
        <w:rPr>
          <w:spacing w:val="-5"/>
        </w:rPr>
        <w:t xml:space="preserve"> </w:t>
      </w:r>
      <w:r>
        <w:t>lasting</w:t>
      </w:r>
      <w:r>
        <w:rPr>
          <w:spacing w:val="-5"/>
        </w:rPr>
        <w:t xml:space="preserve"> </w:t>
      </w:r>
      <w:r>
        <w:t>death</w:t>
      </w:r>
      <w:r>
        <w:rPr>
          <w:spacing w:val="-5"/>
        </w:rPr>
        <w:t xml:space="preserve"> </w:t>
      </w:r>
      <w:r>
        <w:t>unite—</w:t>
      </w:r>
      <w:r>
        <w:rPr>
          <w:spacing w:val="-4"/>
        </w:rPr>
        <w:t xml:space="preserve"> </w:t>
      </w:r>
      <w:r>
        <w:t>entomb</w:t>
      </w:r>
      <w:r>
        <w:rPr>
          <w:spacing w:val="-5"/>
        </w:rPr>
        <w:t xml:space="preserve"> </w:t>
      </w:r>
      <w:r>
        <w:t>us</w:t>
      </w:r>
      <w:r>
        <w:rPr>
          <w:spacing w:val="-5"/>
        </w:rPr>
        <w:t xml:space="preserve"> </w:t>
      </w:r>
      <w:r>
        <w:t>in</w:t>
      </w:r>
      <w:r>
        <w:rPr>
          <w:spacing w:val="-5"/>
        </w:rPr>
        <w:t xml:space="preserve"> </w:t>
      </w:r>
      <w:r>
        <w:t>a</w:t>
      </w:r>
      <w:r>
        <w:rPr>
          <w:spacing w:val="-5"/>
        </w:rPr>
        <w:t xml:space="preserve"> </w:t>
      </w:r>
      <w:r>
        <w:t>single</w:t>
      </w:r>
      <w:r>
        <w:rPr>
          <w:spacing w:val="-5"/>
        </w:rPr>
        <w:t xml:space="preserve"> </w:t>
      </w:r>
      <w:r>
        <w:t>sepulchre.</w:t>
      </w:r>
    </w:p>
    <w:p w14:paraId="4C561393" w14:textId="77777777" w:rsidR="003A417A" w:rsidRDefault="003A417A" w:rsidP="00277BE6">
      <w:pPr>
        <w:pStyle w:val="Body"/>
      </w:pPr>
      <w:r>
        <w:t>“And, O thou tree of many-branching boughs, spreading dark shadows on the corpse of one, destined to cover</w:t>
      </w:r>
      <w:r>
        <w:rPr>
          <w:spacing w:val="-52"/>
        </w:rPr>
        <w:t xml:space="preserve"> </w:t>
      </w:r>
      <w:r>
        <w:t>twain, take thou our fate upon thy head; mourn our untimely deaths; let thy fruit darken for a memory, an emblem</w:t>
      </w:r>
      <w:r>
        <w:rPr>
          <w:spacing w:val="-52"/>
        </w:rPr>
        <w:t xml:space="preserve"> </w:t>
      </w:r>
      <w:r>
        <w:t>of</w:t>
      </w:r>
      <w:r>
        <w:rPr>
          <w:spacing w:val="-10"/>
        </w:rPr>
        <w:t xml:space="preserve"> </w:t>
      </w:r>
      <w:r>
        <w:t>our</w:t>
      </w:r>
      <w:r>
        <w:rPr>
          <w:spacing w:val="-9"/>
        </w:rPr>
        <w:t xml:space="preserve"> </w:t>
      </w:r>
      <w:r>
        <w:t>blood.”</w:t>
      </w:r>
      <w:r>
        <w:rPr>
          <w:spacing w:val="-9"/>
        </w:rPr>
        <w:t xml:space="preserve"> </w:t>
      </w:r>
      <w:r>
        <w:t>No</w:t>
      </w:r>
      <w:r>
        <w:rPr>
          <w:spacing w:val="-9"/>
        </w:rPr>
        <w:t xml:space="preserve"> </w:t>
      </w:r>
      <w:r>
        <w:t>more</w:t>
      </w:r>
      <w:r>
        <w:rPr>
          <w:spacing w:val="-9"/>
        </w:rPr>
        <w:t xml:space="preserve"> </w:t>
      </w:r>
      <w:r>
        <w:t>she</w:t>
      </w:r>
      <w:r>
        <w:rPr>
          <w:spacing w:val="-9"/>
        </w:rPr>
        <w:t xml:space="preserve"> </w:t>
      </w:r>
      <w:proofErr w:type="gramStart"/>
      <w:r>
        <w:t>said;</w:t>
      </w:r>
      <w:proofErr w:type="gramEnd"/>
      <w:r>
        <w:rPr>
          <w:spacing w:val="-10"/>
        </w:rPr>
        <w:t xml:space="preserve"> </w:t>
      </w:r>
      <w:r>
        <w:t>and</w:t>
      </w:r>
      <w:r>
        <w:rPr>
          <w:spacing w:val="-9"/>
        </w:rPr>
        <w:t xml:space="preserve"> </w:t>
      </w:r>
      <w:r>
        <w:t>having</w:t>
      </w:r>
      <w:r>
        <w:rPr>
          <w:spacing w:val="-9"/>
        </w:rPr>
        <w:t xml:space="preserve"> </w:t>
      </w:r>
      <w:r>
        <w:t>fixed</w:t>
      </w:r>
      <w:r>
        <w:rPr>
          <w:spacing w:val="-9"/>
        </w:rPr>
        <w:t xml:space="preserve"> </w:t>
      </w:r>
      <w:r>
        <w:t>the</w:t>
      </w:r>
      <w:r>
        <w:rPr>
          <w:spacing w:val="-9"/>
        </w:rPr>
        <w:t xml:space="preserve"> </w:t>
      </w:r>
      <w:r>
        <w:t>point</w:t>
      </w:r>
      <w:r>
        <w:rPr>
          <w:spacing w:val="-9"/>
        </w:rPr>
        <w:t xml:space="preserve"> </w:t>
      </w:r>
      <w:r>
        <w:t>below</w:t>
      </w:r>
      <w:r>
        <w:rPr>
          <w:spacing w:val="-9"/>
        </w:rPr>
        <w:t xml:space="preserve"> </w:t>
      </w:r>
      <w:r>
        <w:t>her</w:t>
      </w:r>
      <w:r>
        <w:rPr>
          <w:spacing w:val="-10"/>
        </w:rPr>
        <w:t xml:space="preserve"> </w:t>
      </w:r>
      <w:r>
        <w:t>breast,</w:t>
      </w:r>
      <w:r>
        <w:rPr>
          <w:spacing w:val="-9"/>
        </w:rPr>
        <w:t xml:space="preserve"> </w:t>
      </w:r>
      <w:r>
        <w:t>she</w:t>
      </w:r>
      <w:r>
        <w:rPr>
          <w:spacing w:val="-9"/>
        </w:rPr>
        <w:t xml:space="preserve"> </w:t>
      </w:r>
      <w:r>
        <w:t>fell</w:t>
      </w:r>
      <w:r>
        <w:rPr>
          <w:spacing w:val="-9"/>
        </w:rPr>
        <w:t xml:space="preserve"> </w:t>
      </w:r>
      <w:r>
        <w:t>on</w:t>
      </w:r>
      <w:r>
        <w:rPr>
          <w:spacing w:val="-9"/>
        </w:rPr>
        <w:t xml:space="preserve"> </w:t>
      </w:r>
      <w:r>
        <w:t>the</w:t>
      </w:r>
      <w:r>
        <w:rPr>
          <w:spacing w:val="-9"/>
        </w:rPr>
        <w:t xml:space="preserve"> </w:t>
      </w:r>
      <w:r>
        <w:t>keen</w:t>
      </w:r>
      <w:r>
        <w:rPr>
          <w:spacing w:val="-10"/>
        </w:rPr>
        <w:t xml:space="preserve"> </w:t>
      </w:r>
      <w:r>
        <w:t>sword,</w:t>
      </w:r>
      <w:r>
        <w:rPr>
          <w:spacing w:val="-9"/>
        </w:rPr>
        <w:t xml:space="preserve"> </w:t>
      </w:r>
      <w:r>
        <w:t>still</w:t>
      </w:r>
      <w:r>
        <w:rPr>
          <w:spacing w:val="-9"/>
        </w:rPr>
        <w:t xml:space="preserve"> </w:t>
      </w:r>
      <w:r>
        <w:t>warm</w:t>
      </w:r>
      <w:r>
        <w:rPr>
          <w:spacing w:val="1"/>
        </w:rPr>
        <w:t xml:space="preserve"> </w:t>
      </w:r>
      <w:r>
        <w:t>with</w:t>
      </w:r>
      <w:r>
        <w:rPr>
          <w:spacing w:val="-6"/>
        </w:rPr>
        <w:t xml:space="preserve"> </w:t>
      </w:r>
      <w:r>
        <w:t>his</w:t>
      </w:r>
      <w:r>
        <w:rPr>
          <w:spacing w:val="-6"/>
        </w:rPr>
        <w:t xml:space="preserve"> </w:t>
      </w:r>
      <w:r>
        <w:t>red</w:t>
      </w:r>
      <w:r>
        <w:rPr>
          <w:spacing w:val="-6"/>
        </w:rPr>
        <w:t xml:space="preserve"> </w:t>
      </w:r>
      <w:r>
        <w:t>blood.</w:t>
      </w:r>
    </w:p>
    <w:p w14:paraId="1D39B98F" w14:textId="77777777" w:rsidR="003A417A" w:rsidRDefault="003A417A" w:rsidP="00277BE6">
      <w:pPr>
        <w:pStyle w:val="Body"/>
      </w:pPr>
      <w:r>
        <w:t>But</w:t>
      </w:r>
      <w:r>
        <w:rPr>
          <w:spacing w:val="-8"/>
        </w:rPr>
        <w:t xml:space="preserve"> </w:t>
      </w:r>
      <w:r>
        <w:t>though</w:t>
      </w:r>
      <w:r>
        <w:rPr>
          <w:spacing w:val="-8"/>
        </w:rPr>
        <w:t xml:space="preserve"> </w:t>
      </w:r>
      <w:r>
        <w:t>her</w:t>
      </w:r>
      <w:r>
        <w:rPr>
          <w:spacing w:val="-8"/>
        </w:rPr>
        <w:t xml:space="preserve"> </w:t>
      </w:r>
      <w:r>
        <w:t>death</w:t>
      </w:r>
      <w:r>
        <w:rPr>
          <w:spacing w:val="-8"/>
        </w:rPr>
        <w:t xml:space="preserve"> </w:t>
      </w:r>
      <w:r>
        <w:t>was</w:t>
      </w:r>
      <w:r>
        <w:rPr>
          <w:spacing w:val="-7"/>
        </w:rPr>
        <w:t xml:space="preserve"> </w:t>
      </w:r>
      <w:r>
        <w:t>out</w:t>
      </w:r>
      <w:r>
        <w:rPr>
          <w:spacing w:val="-8"/>
        </w:rPr>
        <w:t xml:space="preserve"> </w:t>
      </w:r>
      <w:r>
        <w:t>of</w:t>
      </w:r>
      <w:r>
        <w:rPr>
          <w:spacing w:val="-8"/>
        </w:rPr>
        <w:t xml:space="preserve"> </w:t>
      </w:r>
      <w:r>
        <w:t>Nature’s</w:t>
      </w:r>
      <w:r>
        <w:rPr>
          <w:spacing w:val="-8"/>
        </w:rPr>
        <w:t xml:space="preserve"> </w:t>
      </w:r>
      <w:r>
        <w:t>law</w:t>
      </w:r>
      <w:r>
        <w:rPr>
          <w:spacing w:val="-8"/>
        </w:rPr>
        <w:t xml:space="preserve"> </w:t>
      </w:r>
      <w:r>
        <w:t>her</w:t>
      </w:r>
      <w:r>
        <w:rPr>
          <w:spacing w:val="-7"/>
        </w:rPr>
        <w:t xml:space="preserve"> </w:t>
      </w:r>
      <w:r>
        <w:t>prayer</w:t>
      </w:r>
      <w:r>
        <w:rPr>
          <w:spacing w:val="-8"/>
        </w:rPr>
        <w:t xml:space="preserve"> </w:t>
      </w:r>
      <w:r>
        <w:t>was</w:t>
      </w:r>
      <w:r>
        <w:rPr>
          <w:spacing w:val="-8"/>
        </w:rPr>
        <w:t xml:space="preserve"> </w:t>
      </w:r>
      <w:r>
        <w:t>answered,</w:t>
      </w:r>
      <w:r>
        <w:rPr>
          <w:spacing w:val="-8"/>
        </w:rPr>
        <w:t xml:space="preserve"> </w:t>
      </w:r>
      <w:r>
        <w:t>for</w:t>
      </w:r>
      <w:r>
        <w:rPr>
          <w:spacing w:val="-7"/>
        </w:rPr>
        <w:t xml:space="preserve"> </w:t>
      </w:r>
      <w:r>
        <w:t>it</w:t>
      </w:r>
      <w:r>
        <w:rPr>
          <w:spacing w:val="-8"/>
        </w:rPr>
        <w:t xml:space="preserve"> </w:t>
      </w:r>
      <w:r>
        <w:t>moved</w:t>
      </w:r>
      <w:r>
        <w:rPr>
          <w:spacing w:val="-8"/>
        </w:rPr>
        <w:t xml:space="preserve"> </w:t>
      </w:r>
      <w:r>
        <w:t>the</w:t>
      </w:r>
      <w:r>
        <w:rPr>
          <w:spacing w:val="-8"/>
        </w:rPr>
        <w:t xml:space="preserve"> </w:t>
      </w:r>
      <w:r>
        <w:t>Gods</w:t>
      </w:r>
      <w:r>
        <w:rPr>
          <w:spacing w:val="-8"/>
        </w:rPr>
        <w:t xml:space="preserve"> </w:t>
      </w:r>
      <w:r>
        <w:t>and</w:t>
      </w:r>
      <w:r>
        <w:rPr>
          <w:spacing w:val="-7"/>
        </w:rPr>
        <w:t xml:space="preserve"> </w:t>
      </w:r>
      <w:r>
        <w:t>moved</w:t>
      </w:r>
      <w:r>
        <w:rPr>
          <w:spacing w:val="-8"/>
        </w:rPr>
        <w:t xml:space="preserve"> </w:t>
      </w:r>
      <w:r>
        <w:t>their</w:t>
      </w:r>
      <w:r>
        <w:rPr>
          <w:spacing w:val="1"/>
        </w:rPr>
        <w:t xml:space="preserve"> </w:t>
      </w:r>
      <w:r>
        <w:t>parents. Now the Gods have changed the ripened fruit which darkens on the branch: and from the funeral pile their</w:t>
      </w:r>
      <w:r>
        <w:rPr>
          <w:spacing w:val="-52"/>
        </w:rPr>
        <w:t xml:space="preserve"> </w:t>
      </w:r>
      <w:r>
        <w:t>parents</w:t>
      </w:r>
      <w:r>
        <w:rPr>
          <w:spacing w:val="-6"/>
        </w:rPr>
        <w:t xml:space="preserve"> </w:t>
      </w:r>
      <w:r>
        <w:t>sealed</w:t>
      </w:r>
      <w:r>
        <w:rPr>
          <w:spacing w:val="-6"/>
        </w:rPr>
        <w:t xml:space="preserve"> </w:t>
      </w:r>
      <w:r>
        <w:t>their</w:t>
      </w:r>
      <w:r>
        <w:rPr>
          <w:spacing w:val="-6"/>
        </w:rPr>
        <w:t xml:space="preserve"> </w:t>
      </w:r>
      <w:r>
        <w:t>gathered</w:t>
      </w:r>
      <w:r>
        <w:rPr>
          <w:spacing w:val="-6"/>
        </w:rPr>
        <w:t xml:space="preserve"> </w:t>
      </w:r>
      <w:r>
        <w:t>ashes</w:t>
      </w:r>
      <w:r>
        <w:rPr>
          <w:spacing w:val="-5"/>
        </w:rPr>
        <w:t xml:space="preserve"> </w:t>
      </w:r>
      <w:r>
        <w:t>in</w:t>
      </w:r>
      <w:r>
        <w:rPr>
          <w:spacing w:val="-6"/>
        </w:rPr>
        <w:t xml:space="preserve"> </w:t>
      </w:r>
      <w:r>
        <w:t>a</w:t>
      </w:r>
      <w:r>
        <w:rPr>
          <w:spacing w:val="-6"/>
        </w:rPr>
        <w:t xml:space="preserve"> </w:t>
      </w:r>
      <w:r>
        <w:t>single</w:t>
      </w:r>
      <w:r>
        <w:rPr>
          <w:spacing w:val="-6"/>
        </w:rPr>
        <w:t xml:space="preserve"> </w:t>
      </w:r>
      <w:r>
        <w:t>urn.</w:t>
      </w:r>
    </w:p>
    <w:p w14:paraId="4A905D8B" w14:textId="77777777" w:rsidR="003A417A" w:rsidRDefault="003A417A" w:rsidP="003A417A">
      <w:pPr>
        <w:pStyle w:val="BodyText"/>
        <w:spacing w:before="2"/>
        <w:rPr>
          <w:sz w:val="11"/>
        </w:rPr>
      </w:pPr>
    </w:p>
    <w:p w14:paraId="4C4B7FC1" w14:textId="77777777" w:rsidR="00277BE6" w:rsidRDefault="003A417A" w:rsidP="00277BE6">
      <w:pPr>
        <w:pStyle w:val="Heading3"/>
        <w:rPr>
          <w:u w:color="231F20"/>
        </w:rPr>
      </w:pPr>
      <w:r>
        <w:rPr>
          <w:u w:color="231F20"/>
        </w:rPr>
        <w:t>Book 7</w:t>
      </w:r>
    </w:p>
    <w:p w14:paraId="2D7FB7E6" w14:textId="3E9B9C2F" w:rsidR="003A417A" w:rsidRDefault="003A417A" w:rsidP="00277BE6">
      <w:pPr>
        <w:pStyle w:val="Heading4"/>
      </w:pPr>
      <w:r w:rsidRPr="00277BE6">
        <w:lastRenderedPageBreak/>
        <w:t>Section 1</w:t>
      </w:r>
      <w:r w:rsidR="00277BE6" w:rsidRPr="00277BE6">
        <w:t xml:space="preserve">: </w:t>
      </w:r>
      <w:r w:rsidRPr="00277BE6">
        <w:rPr>
          <w:i/>
          <w:iCs/>
        </w:rPr>
        <w:t>Iason et Medea.</w:t>
      </w:r>
      <w:r w:rsidR="00277BE6" w:rsidRPr="00277BE6">
        <w:t xml:space="preserve"> </w:t>
      </w:r>
      <w:r w:rsidRPr="00277BE6">
        <w:t>Jason and Medea</w:t>
      </w:r>
    </w:p>
    <w:p w14:paraId="0C106340" w14:textId="53AC71E7" w:rsidR="003A417A" w:rsidRPr="00277BE6" w:rsidRDefault="003A417A" w:rsidP="00277BE6">
      <w:pPr>
        <w:pStyle w:val="Body"/>
      </w:pPr>
      <w:r w:rsidRPr="00277BE6">
        <w:t xml:space="preserve">Over the storm-tossed waves, the Argonauts had sailed in Argo, their long ship to where King Phineus, needy in his old age, reigned— deprived of sight and feeble. When the sons of Boreas had landed on the shore, and seen the Harpies snatching from the king his nourishment, befouling it with beaks obscene, they drove those </w:t>
      </w:r>
      <w:proofErr w:type="gramStart"/>
      <w:r w:rsidRPr="00277BE6">
        <w:t>human-vultures</w:t>
      </w:r>
      <w:proofErr w:type="gramEnd"/>
      <w:r w:rsidRPr="00277BE6">
        <w:t xml:space="preserve"> thence.</w:t>
      </w:r>
    </w:p>
    <w:p w14:paraId="6BBC3523" w14:textId="77777777" w:rsidR="003A417A" w:rsidRPr="00277BE6" w:rsidRDefault="003A417A" w:rsidP="00277BE6">
      <w:pPr>
        <w:pStyle w:val="Body"/>
      </w:pPr>
      <w:r w:rsidRPr="00277BE6">
        <w:t>And having suffered hardships and great toils, after the day they rescued the sad king from the vile Harpies, those twin valiant youths, Zetes and Calais came with their chief, the mighty Jason, where the Phasis flows.</w:t>
      </w:r>
    </w:p>
    <w:p w14:paraId="2E4F63F8" w14:textId="57C4B2D2" w:rsidR="003A417A" w:rsidRPr="00277BE6" w:rsidRDefault="003A417A" w:rsidP="00277BE6">
      <w:pPr>
        <w:pStyle w:val="Body"/>
      </w:pPr>
      <w:r w:rsidRPr="00277BE6">
        <w:t>From the green margin of that river, all the crew of Argonauts, by Jason led, went to the king Aeetes and required the Golden Fleece, that he received from Phryxus. When they had bargained with him, full of wiles he offered to restore the Golden Fleece only to those who might to him return, victorious from hard labors of great risk.</w:t>
      </w:r>
    </w:p>
    <w:p w14:paraId="36BAFC6F" w14:textId="77777777" w:rsidR="003A417A" w:rsidRPr="00277BE6" w:rsidRDefault="003A417A" w:rsidP="00277BE6">
      <w:pPr>
        <w:pStyle w:val="Body"/>
      </w:pPr>
      <w:r w:rsidRPr="00277BE6">
        <w:t>Medea, the king’s daughter, near his throne, saw Jason, leader of the Argonauts, as he was pressing to secure a prize— and loved at sight with a consuming flame.</w:t>
      </w:r>
    </w:p>
    <w:p w14:paraId="3E72F1E9" w14:textId="300D13F5" w:rsidR="003A417A" w:rsidRPr="00277BE6" w:rsidRDefault="003A417A" w:rsidP="00277BE6">
      <w:pPr>
        <w:pStyle w:val="Body"/>
      </w:pPr>
      <w:r w:rsidRPr="00277BE6">
        <w:t xml:space="preserve">Although she struggled to suppress her love, unable to restrain herself, she said, “In vain I’ve striven to subdue my heart: some god it must be, which I cannot tell, is working to destroy my hapless life; or else it is the burning flame of love that in me rages. If it is not love, why do the mandates of my father seem too harsh? They surely are too harsh. Why do I fear that he may perish whom I have seen only once? What is the secret cause that I am agitated by such </w:t>
      </w:r>
      <w:proofErr w:type="gramStart"/>
      <w:r w:rsidRPr="00277BE6">
        <w:t>fears?—</w:t>
      </w:r>
      <w:proofErr w:type="gramEnd"/>
      <w:r w:rsidRPr="00277BE6">
        <w:t xml:space="preserve"> It is no other than the god of Love.</w:t>
      </w:r>
    </w:p>
    <w:p w14:paraId="5AB74B57" w14:textId="77777777" w:rsidR="003A417A" w:rsidRPr="00277BE6" w:rsidRDefault="003A417A" w:rsidP="00277BE6">
      <w:pPr>
        <w:pStyle w:val="Body"/>
      </w:pPr>
      <w:r w:rsidRPr="00277BE6">
        <w:t xml:space="preserve">“Thrust from your virgin breast such burning flames and overcome their hot unhappiness— if I could do so, I should be myself: but some deluding power is holding me helpless against my will. Desire persuades me one way, but my reason still persuades another way. I see a better course and I </w:t>
      </w:r>
      <w:proofErr w:type="gramStart"/>
      <w:r w:rsidRPr="00277BE6">
        <w:t>approve, but</w:t>
      </w:r>
      <w:proofErr w:type="gramEnd"/>
      <w:r w:rsidRPr="00277BE6">
        <w:t xml:space="preserve"> follow its defeat. —</w:t>
      </w:r>
    </w:p>
    <w:p w14:paraId="44D21E53" w14:textId="00C3668A" w:rsidR="003A417A" w:rsidRPr="00277BE6" w:rsidRDefault="003A417A" w:rsidP="00277BE6">
      <w:pPr>
        <w:pStyle w:val="Body"/>
      </w:pPr>
      <w:r w:rsidRPr="00277BE6">
        <w:t>“O royal maiden, why are you consumed with love for this strange man, and why are you so willing to be carried by the nuptial ties so far from your own country, where, indeed, are many brave men worthy of your love?</w:t>
      </w:r>
    </w:p>
    <w:p w14:paraId="4BE22833" w14:textId="77777777" w:rsidR="003A417A" w:rsidRPr="00277BE6" w:rsidRDefault="003A417A" w:rsidP="00277BE6">
      <w:pPr>
        <w:pStyle w:val="Body"/>
      </w:pPr>
      <w:r w:rsidRPr="00277BE6">
        <w:t xml:space="preserve">“Whether for life or death his numbered hours are in the mercy of the living Gods, and that he may not suffer risk of death, too well foreseen, now let my prayers prevail— righteously uttered of a generous heart without the stress of love. What wicked thing has Jason done? </w:t>
      </w:r>
      <w:proofErr w:type="gramStart"/>
      <w:r w:rsidRPr="00277BE6">
        <w:t>His handsome person, youth, and noble ways,</w:t>
      </w:r>
      <w:proofErr w:type="gramEnd"/>
      <w:r w:rsidRPr="00277BE6">
        <w:t xml:space="preserve"> would move a heart of stone.</w:t>
      </w:r>
    </w:p>
    <w:p w14:paraId="3E2D0265" w14:textId="77777777" w:rsidR="003A417A" w:rsidRPr="00277BE6" w:rsidRDefault="003A417A" w:rsidP="00277BE6">
      <w:pPr>
        <w:pStyle w:val="Body"/>
      </w:pPr>
      <w:r w:rsidRPr="00277BE6">
        <w:t xml:space="preserve">“Have I a heart of flint, or was I born a tigress to deny him timely </w:t>
      </w:r>
      <w:proofErr w:type="gramStart"/>
      <w:r w:rsidRPr="00277BE6">
        <w:t>aid?—</w:t>
      </w:r>
      <w:proofErr w:type="gramEnd"/>
      <w:r w:rsidRPr="00277BE6">
        <w:t xml:space="preserve"> Unless I interpose, he will be slain by the hot breath of brazen-footed bulls, or will be slaughtered by the warriors, sprung miraculous from earth, or will be given to satisfy the ravenous appetite of a huge dragon.</w:t>
      </w:r>
    </w:p>
    <w:p w14:paraId="5FC1BCAC" w14:textId="63416903" w:rsidR="003A417A" w:rsidRPr="00277BE6" w:rsidRDefault="003A417A" w:rsidP="00277BE6">
      <w:pPr>
        <w:pStyle w:val="Body"/>
      </w:pPr>
      <w:r w:rsidRPr="00277BE6">
        <w:lastRenderedPageBreak/>
        <w:t xml:space="preserve">“Let my gloating eyes be satiate with his dying agonies! Let me incite the fury of these bulls! Stir to their bloodlust mad-born sons of Earth! Rouse up the never-sleeping dragon’s </w:t>
      </w:r>
      <w:proofErr w:type="gramStart"/>
      <w:r w:rsidRPr="00277BE6">
        <w:t>rage!—</w:t>
      </w:r>
      <w:proofErr w:type="gramEnd"/>
      <w:r w:rsidRPr="00277BE6">
        <w:t xml:space="preserve"> “Avert it Gods!—</w:t>
      </w:r>
    </w:p>
    <w:p w14:paraId="2670067A" w14:textId="77777777" w:rsidR="003A417A" w:rsidRPr="00277BE6" w:rsidRDefault="003A417A" w:rsidP="00277BE6">
      <w:pPr>
        <w:pStyle w:val="Body"/>
      </w:pPr>
      <w:r w:rsidRPr="00277BE6">
        <w:t>“But why should I cry out upon the Gods to save him from such wrong, when, by my actions and my power, myself may shield him from all evils?</w:t>
      </w:r>
    </w:p>
    <w:p w14:paraId="32B530B1" w14:textId="77777777" w:rsidR="003A417A" w:rsidRPr="00277BE6" w:rsidRDefault="003A417A" w:rsidP="00277BE6">
      <w:pPr>
        <w:pStyle w:val="Body"/>
      </w:pPr>
      <w:r w:rsidRPr="00277BE6">
        <w:t xml:space="preserve">“Such a course would wreck the kingdom of my father—and by me the wily stranger would escape from him; and spreading to the wind his ready sails he would forget and leave me to my </w:t>
      </w:r>
      <w:proofErr w:type="gramStart"/>
      <w:r w:rsidRPr="00277BE6">
        <w:t>fate.—</w:t>
      </w:r>
      <w:proofErr w:type="gramEnd"/>
      <w:r w:rsidRPr="00277BE6">
        <w:t xml:space="preserve"> Oh, if he should forget my sacrifice, and so prefer those who neglected him, let him then perish in his treachery.—</w:t>
      </w:r>
    </w:p>
    <w:p w14:paraId="6C19BCE2" w14:textId="77777777" w:rsidR="003A417A" w:rsidRPr="00277BE6" w:rsidRDefault="003A417A" w:rsidP="00277BE6">
      <w:pPr>
        <w:pStyle w:val="Body"/>
      </w:pPr>
      <w:r w:rsidRPr="00277BE6">
        <w:t>“But these are idle thoughts: his countenance, reveals innate nobility and grace, that should dispel all fear of treachery, and guarantee his ever-faithful heart. The Gods will witness our united souls, and he shall pledge his faith. Secure of it my fear will be removed. Be ready, then— and make a virtue of necessity: your Jason owes himself to you; and he must join you in true wedlock. Then you shall be celebrated through the land of Greece, by throngs of women, for the man you saved.</w:t>
      </w:r>
    </w:p>
    <w:p w14:paraId="327007FD" w14:textId="77777777" w:rsidR="003A417A" w:rsidRPr="00277BE6" w:rsidRDefault="003A417A" w:rsidP="00277BE6">
      <w:pPr>
        <w:pStyle w:val="Body"/>
      </w:pPr>
      <w:r w:rsidRPr="00277BE6">
        <w:t xml:space="preserve">“Shall I then sail away, and so forsake my sister, brother, father, Gods, and land that gave me birth? My father is indeed a stern man, and my native land is all too barbarous; my brother is a </w:t>
      </w:r>
      <w:proofErr w:type="gramStart"/>
      <w:r w:rsidRPr="00277BE6">
        <w:t>child,—</w:t>
      </w:r>
      <w:proofErr w:type="gramEnd"/>
      <w:r w:rsidRPr="00277BE6">
        <w:t xml:space="preserve"> my sister’s goodwill is good help for me; and heaven’s supreme god is within my breast.</w:t>
      </w:r>
    </w:p>
    <w:p w14:paraId="0EEF3F51" w14:textId="0D40C63B" w:rsidR="003A417A" w:rsidRPr="00277BE6" w:rsidRDefault="003A417A" w:rsidP="00277BE6">
      <w:pPr>
        <w:pStyle w:val="Body"/>
      </w:pPr>
      <w:r w:rsidRPr="00277BE6">
        <w:t xml:space="preserve">“I shall not so be leaving valued </w:t>
      </w:r>
      <w:proofErr w:type="gramStart"/>
      <w:r w:rsidRPr="00277BE6">
        <w:t>hopes, but</w:t>
      </w:r>
      <w:proofErr w:type="gramEnd"/>
      <w:r w:rsidRPr="00277BE6">
        <w:t xml:space="preserve"> will be going surely to great things. And I should gain applause from all the world, as having saved the threatened Argonauts, most noble of the Greeks; and in their land, which certainly is better than my own, become the bride of Jason, for whose love I should not hesitate to give the world— and in whose love the living Gods rejoice so greatly; for his sake they would bestow their favors on my head, and make the stars my habitation.</w:t>
      </w:r>
    </w:p>
    <w:p w14:paraId="0B5CC811" w14:textId="77777777" w:rsidR="003A417A" w:rsidRPr="00277BE6" w:rsidRDefault="003A417A" w:rsidP="00277BE6">
      <w:pPr>
        <w:pStyle w:val="Body"/>
      </w:pPr>
      <w:r w:rsidRPr="00277BE6">
        <w:t>“Should I hesitate because the wreck-strewn mountains bar the way, and clash together in the Euxine waves; or fear Charybdis, fatal to large ships, that sucks the deep sea in its whirling gulf and spouts far upward, with alternate force, or Scylla, circled with infuriate hounds howling in rage from deep Sicilian waves?</w:t>
      </w:r>
    </w:p>
    <w:p w14:paraId="0173EC27" w14:textId="77777777" w:rsidR="003A417A" w:rsidRPr="00277BE6" w:rsidRDefault="003A417A" w:rsidP="00277BE6">
      <w:pPr>
        <w:pStyle w:val="Body"/>
      </w:pPr>
      <w:r w:rsidRPr="00277BE6">
        <w:t xml:space="preserve">“Safe in the shielding arms of him I love, on Jason’s bosom leaning, I shall be borne safely over wide and hostile seas; and in his dear embrace forget my fears— or if for anything I suffer dread, it will be only for the one I </w:t>
      </w:r>
      <w:proofErr w:type="gramStart"/>
      <w:r w:rsidRPr="00277BE6">
        <w:t>love.—</w:t>
      </w:r>
      <w:proofErr w:type="gramEnd"/>
    </w:p>
    <w:p w14:paraId="57373B94" w14:textId="77777777" w:rsidR="003A417A" w:rsidRPr="00277BE6" w:rsidRDefault="003A417A" w:rsidP="00277BE6">
      <w:pPr>
        <w:pStyle w:val="Body"/>
      </w:pPr>
      <w:r w:rsidRPr="00277BE6">
        <w:t xml:space="preserve">“Alas, Medea, this vain argument has only furnished plausible excuse for criminal </w:t>
      </w:r>
      <w:proofErr w:type="gramStart"/>
      <w:r w:rsidRPr="00277BE6">
        <w:t>desires, and</w:t>
      </w:r>
      <w:proofErr w:type="gramEnd"/>
      <w:r w:rsidRPr="00277BE6">
        <w:t xml:space="preserve"> desecrates the marriage rite. It is a wicked thing to think upon. Before it is too late </w:t>
      </w:r>
      <w:proofErr w:type="gramStart"/>
      <w:r w:rsidRPr="00277BE6">
        <w:t>forget</w:t>
      </w:r>
      <w:proofErr w:type="gramEnd"/>
      <w:r w:rsidRPr="00277BE6">
        <w:t xml:space="preserve"> your passion and deny this guilt.”</w:t>
      </w:r>
    </w:p>
    <w:p w14:paraId="7CF58B6F" w14:textId="77777777" w:rsidR="003A417A" w:rsidRPr="00277BE6" w:rsidRDefault="003A417A" w:rsidP="00277BE6">
      <w:pPr>
        <w:pStyle w:val="Body"/>
      </w:pPr>
      <w:r w:rsidRPr="00277BE6">
        <w:lastRenderedPageBreak/>
        <w:t>And after she had said these words, her eyes were opened to the prize of modesty, chaste virtue, and a pure affection: and Cupid, vanquished, turned away and fled.</w:t>
      </w:r>
    </w:p>
    <w:p w14:paraId="29E199AF" w14:textId="77777777" w:rsidR="003A417A" w:rsidRDefault="003A417A" w:rsidP="00277BE6">
      <w:pPr>
        <w:pStyle w:val="Body"/>
      </w:pPr>
      <w:r>
        <w:t>Then,</w:t>
      </w:r>
      <w:r>
        <w:rPr>
          <w:spacing w:val="-9"/>
        </w:rPr>
        <w:t xml:space="preserve"> </w:t>
      </w:r>
      <w:r>
        <w:t>to</w:t>
      </w:r>
      <w:r>
        <w:rPr>
          <w:spacing w:val="-9"/>
        </w:rPr>
        <w:t xml:space="preserve"> </w:t>
      </w:r>
      <w:r>
        <w:t>an</w:t>
      </w:r>
      <w:r>
        <w:rPr>
          <w:spacing w:val="-9"/>
        </w:rPr>
        <w:t xml:space="preserve"> </w:t>
      </w:r>
      <w:r>
        <w:t>ancient</w:t>
      </w:r>
      <w:r>
        <w:rPr>
          <w:spacing w:val="-9"/>
        </w:rPr>
        <w:t xml:space="preserve"> </w:t>
      </w:r>
      <w:r>
        <w:t>altar</w:t>
      </w:r>
      <w:r>
        <w:rPr>
          <w:spacing w:val="-9"/>
        </w:rPr>
        <w:t xml:space="preserve"> </w:t>
      </w:r>
      <w:r>
        <w:t>of</w:t>
      </w:r>
      <w:r>
        <w:rPr>
          <w:spacing w:val="-9"/>
        </w:rPr>
        <w:t xml:space="preserve"> </w:t>
      </w:r>
      <w:r>
        <w:t>the</w:t>
      </w:r>
      <w:r>
        <w:rPr>
          <w:spacing w:val="-9"/>
        </w:rPr>
        <w:t xml:space="preserve"> </w:t>
      </w:r>
      <w:r>
        <w:t>goddess</w:t>
      </w:r>
      <w:r>
        <w:rPr>
          <w:spacing w:val="-8"/>
        </w:rPr>
        <w:t xml:space="preserve"> </w:t>
      </w:r>
      <w:r>
        <w:t>named</w:t>
      </w:r>
      <w:r>
        <w:rPr>
          <w:spacing w:val="-9"/>
        </w:rPr>
        <w:t xml:space="preserve"> </w:t>
      </w:r>
      <w:r>
        <w:t>Hecate,</w:t>
      </w:r>
      <w:r>
        <w:rPr>
          <w:spacing w:val="-9"/>
        </w:rPr>
        <w:t xml:space="preserve"> </w:t>
      </w:r>
      <w:r>
        <w:t>Perse’s</w:t>
      </w:r>
      <w:r>
        <w:rPr>
          <w:spacing w:val="-9"/>
        </w:rPr>
        <w:t xml:space="preserve"> </w:t>
      </w:r>
      <w:r>
        <w:t>daughter</w:t>
      </w:r>
      <w:r>
        <w:rPr>
          <w:spacing w:val="-9"/>
        </w:rPr>
        <w:t xml:space="preserve"> </w:t>
      </w:r>
      <w:r>
        <w:t>took</w:t>
      </w:r>
      <w:r>
        <w:rPr>
          <w:spacing w:val="-9"/>
        </w:rPr>
        <w:t xml:space="preserve"> </w:t>
      </w:r>
      <w:r>
        <w:t>her</w:t>
      </w:r>
      <w:r>
        <w:rPr>
          <w:spacing w:val="-9"/>
        </w:rPr>
        <w:t xml:space="preserve"> </w:t>
      </w:r>
      <w:r>
        <w:t>way</w:t>
      </w:r>
      <w:r>
        <w:rPr>
          <w:spacing w:val="-9"/>
        </w:rPr>
        <w:t xml:space="preserve"> </w:t>
      </w:r>
      <w:r>
        <w:t>in</w:t>
      </w:r>
      <w:r>
        <w:rPr>
          <w:spacing w:val="-8"/>
        </w:rPr>
        <w:t xml:space="preserve"> </w:t>
      </w:r>
      <w:r>
        <w:t>the</w:t>
      </w:r>
      <w:r>
        <w:rPr>
          <w:spacing w:val="-9"/>
        </w:rPr>
        <w:t xml:space="preserve"> </w:t>
      </w:r>
      <w:r>
        <w:t>deep</w:t>
      </w:r>
      <w:r>
        <w:rPr>
          <w:spacing w:val="-9"/>
        </w:rPr>
        <w:t xml:space="preserve"> </w:t>
      </w:r>
      <w:r>
        <w:t>shadows</w:t>
      </w:r>
      <w:r>
        <w:rPr>
          <w:spacing w:val="-9"/>
        </w:rPr>
        <w:t xml:space="preserve"> </w:t>
      </w:r>
      <w:r>
        <w:t>of</w:t>
      </w:r>
      <w:r>
        <w:rPr>
          <w:spacing w:val="-9"/>
        </w:rPr>
        <w:t xml:space="preserve"> </w:t>
      </w:r>
      <w:r>
        <w:t>a</w:t>
      </w:r>
      <w:r>
        <w:rPr>
          <w:spacing w:val="-52"/>
        </w:rPr>
        <w:t xml:space="preserve"> </w:t>
      </w:r>
      <w:r>
        <w:t>forest.</w:t>
      </w:r>
      <w:r>
        <w:rPr>
          <w:spacing w:val="-9"/>
        </w:rPr>
        <w:t xml:space="preserve"> </w:t>
      </w:r>
      <w:r>
        <w:t>She</w:t>
      </w:r>
      <w:r>
        <w:rPr>
          <w:spacing w:val="-9"/>
        </w:rPr>
        <w:t xml:space="preserve"> </w:t>
      </w:r>
      <w:r>
        <w:t>was</w:t>
      </w:r>
      <w:r>
        <w:rPr>
          <w:spacing w:val="-9"/>
        </w:rPr>
        <w:t xml:space="preserve"> </w:t>
      </w:r>
      <w:r>
        <w:t>strong</w:t>
      </w:r>
      <w:r>
        <w:rPr>
          <w:spacing w:val="-8"/>
        </w:rPr>
        <w:t xml:space="preserve"> </w:t>
      </w:r>
      <w:r>
        <w:t>of</w:t>
      </w:r>
      <w:r>
        <w:rPr>
          <w:spacing w:val="-9"/>
        </w:rPr>
        <w:t xml:space="preserve"> </w:t>
      </w:r>
      <w:r>
        <w:t>purpose</w:t>
      </w:r>
      <w:r>
        <w:rPr>
          <w:spacing w:val="-9"/>
        </w:rPr>
        <w:t xml:space="preserve"> </w:t>
      </w:r>
      <w:r>
        <w:t>now,</w:t>
      </w:r>
      <w:r>
        <w:rPr>
          <w:spacing w:val="-9"/>
        </w:rPr>
        <w:t xml:space="preserve"> </w:t>
      </w:r>
      <w:r>
        <w:t>and</w:t>
      </w:r>
      <w:r>
        <w:rPr>
          <w:spacing w:val="-8"/>
        </w:rPr>
        <w:t xml:space="preserve"> </w:t>
      </w:r>
      <w:r>
        <w:t>all</w:t>
      </w:r>
      <w:r>
        <w:rPr>
          <w:spacing w:val="-9"/>
        </w:rPr>
        <w:t xml:space="preserve"> </w:t>
      </w:r>
      <w:r>
        <w:t>the</w:t>
      </w:r>
      <w:r>
        <w:rPr>
          <w:spacing w:val="-9"/>
        </w:rPr>
        <w:t xml:space="preserve"> </w:t>
      </w:r>
      <w:r>
        <w:t>flames</w:t>
      </w:r>
      <w:r>
        <w:rPr>
          <w:spacing w:val="-9"/>
        </w:rPr>
        <w:t xml:space="preserve"> </w:t>
      </w:r>
      <w:r>
        <w:t>of</w:t>
      </w:r>
      <w:r>
        <w:rPr>
          <w:spacing w:val="-8"/>
        </w:rPr>
        <w:t xml:space="preserve"> </w:t>
      </w:r>
      <w:r>
        <w:t>vanquished</w:t>
      </w:r>
      <w:r>
        <w:rPr>
          <w:spacing w:val="-9"/>
        </w:rPr>
        <w:t xml:space="preserve"> </w:t>
      </w:r>
      <w:r>
        <w:t>passion</w:t>
      </w:r>
      <w:r>
        <w:rPr>
          <w:spacing w:val="-9"/>
        </w:rPr>
        <w:t xml:space="preserve"> </w:t>
      </w:r>
      <w:r>
        <w:t>had</w:t>
      </w:r>
      <w:r>
        <w:rPr>
          <w:spacing w:val="-9"/>
        </w:rPr>
        <w:t xml:space="preserve"> </w:t>
      </w:r>
      <w:r>
        <w:t>died</w:t>
      </w:r>
      <w:r>
        <w:rPr>
          <w:spacing w:val="-8"/>
        </w:rPr>
        <w:t xml:space="preserve"> </w:t>
      </w:r>
      <w:r>
        <w:t>down;</w:t>
      </w:r>
      <w:r>
        <w:rPr>
          <w:spacing w:val="-9"/>
        </w:rPr>
        <w:t xml:space="preserve"> </w:t>
      </w:r>
      <w:r>
        <w:t>but</w:t>
      </w:r>
      <w:r>
        <w:rPr>
          <w:spacing w:val="-9"/>
        </w:rPr>
        <w:t xml:space="preserve"> </w:t>
      </w:r>
      <w:r>
        <w:t>when</w:t>
      </w:r>
      <w:r>
        <w:rPr>
          <w:spacing w:val="-9"/>
        </w:rPr>
        <w:t xml:space="preserve"> </w:t>
      </w:r>
      <w:r>
        <w:t>she</w:t>
      </w:r>
      <w:r>
        <w:rPr>
          <w:spacing w:val="-8"/>
        </w:rPr>
        <w:t xml:space="preserve"> </w:t>
      </w:r>
      <w:r>
        <w:t>saw</w:t>
      </w:r>
      <w:r>
        <w:rPr>
          <w:spacing w:val="1"/>
        </w:rPr>
        <w:t xml:space="preserve"> </w:t>
      </w:r>
      <w:r>
        <w:t>the</w:t>
      </w:r>
      <w:r>
        <w:rPr>
          <w:spacing w:val="-10"/>
        </w:rPr>
        <w:t xml:space="preserve"> </w:t>
      </w:r>
      <w:r>
        <w:t>son</w:t>
      </w:r>
      <w:r>
        <w:rPr>
          <w:spacing w:val="-10"/>
        </w:rPr>
        <w:t xml:space="preserve"> </w:t>
      </w:r>
      <w:r>
        <w:t>of</w:t>
      </w:r>
      <w:r>
        <w:rPr>
          <w:spacing w:val="-10"/>
        </w:rPr>
        <w:t xml:space="preserve"> </w:t>
      </w:r>
      <w:r>
        <w:t>Aeson,</w:t>
      </w:r>
      <w:r>
        <w:rPr>
          <w:spacing w:val="-9"/>
        </w:rPr>
        <w:t xml:space="preserve"> </w:t>
      </w:r>
      <w:r>
        <w:t>dying</w:t>
      </w:r>
      <w:r>
        <w:rPr>
          <w:spacing w:val="-10"/>
        </w:rPr>
        <w:t xml:space="preserve"> </w:t>
      </w:r>
      <w:r>
        <w:t>flames</w:t>
      </w:r>
      <w:r>
        <w:rPr>
          <w:spacing w:val="-10"/>
        </w:rPr>
        <w:t xml:space="preserve"> </w:t>
      </w:r>
      <w:r>
        <w:t>leaped</w:t>
      </w:r>
      <w:r>
        <w:rPr>
          <w:spacing w:val="-9"/>
        </w:rPr>
        <w:t xml:space="preserve"> </w:t>
      </w:r>
      <w:r>
        <w:t>up</w:t>
      </w:r>
      <w:r>
        <w:rPr>
          <w:spacing w:val="-10"/>
        </w:rPr>
        <w:t xml:space="preserve"> </w:t>
      </w:r>
      <w:r>
        <w:t>again.</w:t>
      </w:r>
      <w:r>
        <w:rPr>
          <w:spacing w:val="-10"/>
        </w:rPr>
        <w:t xml:space="preserve"> </w:t>
      </w:r>
      <w:r>
        <w:t>Her</w:t>
      </w:r>
      <w:r>
        <w:rPr>
          <w:spacing w:val="-10"/>
        </w:rPr>
        <w:t xml:space="preserve"> </w:t>
      </w:r>
      <w:r>
        <w:t>cheeks</w:t>
      </w:r>
      <w:r>
        <w:rPr>
          <w:spacing w:val="-9"/>
        </w:rPr>
        <w:t xml:space="preserve"> </w:t>
      </w:r>
      <w:r>
        <w:t>grew</w:t>
      </w:r>
      <w:r>
        <w:rPr>
          <w:spacing w:val="-10"/>
        </w:rPr>
        <w:t xml:space="preserve"> </w:t>
      </w:r>
      <w:r>
        <w:t>red,</w:t>
      </w:r>
      <w:r>
        <w:rPr>
          <w:spacing w:val="-10"/>
        </w:rPr>
        <w:t xml:space="preserve"> </w:t>
      </w:r>
      <w:r>
        <w:t>then</w:t>
      </w:r>
      <w:r>
        <w:rPr>
          <w:spacing w:val="-9"/>
        </w:rPr>
        <w:t xml:space="preserve"> </w:t>
      </w:r>
      <w:r>
        <w:t>all</w:t>
      </w:r>
      <w:r>
        <w:rPr>
          <w:spacing w:val="-10"/>
        </w:rPr>
        <w:t xml:space="preserve"> </w:t>
      </w:r>
      <w:r>
        <w:t>her</w:t>
      </w:r>
      <w:r>
        <w:rPr>
          <w:spacing w:val="-10"/>
        </w:rPr>
        <w:t xml:space="preserve"> </w:t>
      </w:r>
      <w:r>
        <w:t>face</w:t>
      </w:r>
      <w:r>
        <w:rPr>
          <w:spacing w:val="-10"/>
        </w:rPr>
        <w:t xml:space="preserve"> </w:t>
      </w:r>
      <w:r>
        <w:t>went</w:t>
      </w:r>
      <w:r>
        <w:rPr>
          <w:spacing w:val="-9"/>
        </w:rPr>
        <w:t xml:space="preserve"> </w:t>
      </w:r>
      <w:r>
        <w:t>pale</w:t>
      </w:r>
      <w:r>
        <w:rPr>
          <w:spacing w:val="-10"/>
        </w:rPr>
        <w:t xml:space="preserve"> </w:t>
      </w:r>
      <w:r>
        <w:t>again;</w:t>
      </w:r>
      <w:r>
        <w:rPr>
          <w:spacing w:val="-10"/>
        </w:rPr>
        <w:t xml:space="preserve"> </w:t>
      </w:r>
      <w:r>
        <w:t>as</w:t>
      </w:r>
      <w:r>
        <w:rPr>
          <w:spacing w:val="-9"/>
        </w:rPr>
        <w:t xml:space="preserve"> </w:t>
      </w:r>
      <w:r>
        <w:t>a</w:t>
      </w:r>
      <w:r>
        <w:rPr>
          <w:spacing w:val="-10"/>
        </w:rPr>
        <w:t xml:space="preserve"> </w:t>
      </w:r>
      <w:r>
        <w:t>small</w:t>
      </w:r>
      <w:r>
        <w:rPr>
          <w:spacing w:val="1"/>
        </w:rPr>
        <w:t xml:space="preserve"> </w:t>
      </w:r>
      <w:r>
        <w:t>spark when hid beneath the ashes, if fed by a breath of wind grows and regains its strength, as it is fanned to life;</w:t>
      </w:r>
      <w:r>
        <w:rPr>
          <w:spacing w:val="1"/>
        </w:rPr>
        <w:t xml:space="preserve"> </w:t>
      </w:r>
      <w:r>
        <w:t>so</w:t>
      </w:r>
      <w:r>
        <w:rPr>
          <w:spacing w:val="-5"/>
        </w:rPr>
        <w:t xml:space="preserve"> </w:t>
      </w:r>
      <w:r>
        <w:t>now</w:t>
      </w:r>
      <w:r>
        <w:rPr>
          <w:spacing w:val="-5"/>
        </w:rPr>
        <w:t xml:space="preserve"> </w:t>
      </w:r>
      <w:r>
        <w:t>her</w:t>
      </w:r>
      <w:r>
        <w:rPr>
          <w:spacing w:val="-5"/>
        </w:rPr>
        <w:t xml:space="preserve"> </w:t>
      </w:r>
      <w:r>
        <w:t>love</w:t>
      </w:r>
      <w:r>
        <w:rPr>
          <w:spacing w:val="-4"/>
        </w:rPr>
        <w:t xml:space="preserve"> </w:t>
      </w:r>
      <w:r>
        <w:t>that</w:t>
      </w:r>
      <w:r>
        <w:rPr>
          <w:spacing w:val="-5"/>
        </w:rPr>
        <w:t xml:space="preserve"> </w:t>
      </w:r>
      <w:r>
        <w:t>had</w:t>
      </w:r>
      <w:r>
        <w:rPr>
          <w:spacing w:val="-5"/>
        </w:rPr>
        <w:t xml:space="preserve"> </w:t>
      </w:r>
      <w:r>
        <w:t>been</w:t>
      </w:r>
      <w:r>
        <w:rPr>
          <w:spacing w:val="-5"/>
        </w:rPr>
        <w:t xml:space="preserve"> </w:t>
      </w:r>
      <w:r>
        <w:t>smoldering,</w:t>
      </w:r>
      <w:r>
        <w:rPr>
          <w:spacing w:val="-4"/>
        </w:rPr>
        <w:t xml:space="preserve"> </w:t>
      </w:r>
      <w:r>
        <w:t>and</w:t>
      </w:r>
      <w:r>
        <w:rPr>
          <w:spacing w:val="-5"/>
        </w:rPr>
        <w:t xml:space="preserve"> </w:t>
      </w:r>
      <w:r>
        <w:t>which</w:t>
      </w:r>
      <w:r>
        <w:rPr>
          <w:spacing w:val="-5"/>
        </w:rPr>
        <w:t xml:space="preserve"> </w:t>
      </w:r>
      <w:r>
        <w:t>you</w:t>
      </w:r>
      <w:r>
        <w:rPr>
          <w:spacing w:val="-5"/>
        </w:rPr>
        <w:t xml:space="preserve"> </w:t>
      </w:r>
      <w:r>
        <w:t>would</w:t>
      </w:r>
      <w:r>
        <w:rPr>
          <w:spacing w:val="-4"/>
        </w:rPr>
        <w:t xml:space="preserve"> </w:t>
      </w:r>
      <w:r>
        <w:t>have</w:t>
      </w:r>
      <w:r>
        <w:rPr>
          <w:spacing w:val="-5"/>
        </w:rPr>
        <w:t xml:space="preserve"> </w:t>
      </w:r>
      <w:r>
        <w:t>thought</w:t>
      </w:r>
      <w:r>
        <w:rPr>
          <w:spacing w:val="-5"/>
        </w:rPr>
        <w:t xml:space="preserve"> </w:t>
      </w:r>
      <w:r>
        <w:t>was</w:t>
      </w:r>
      <w:r>
        <w:rPr>
          <w:spacing w:val="-4"/>
        </w:rPr>
        <w:t xml:space="preserve"> </w:t>
      </w:r>
      <w:r>
        <w:t>almost</w:t>
      </w:r>
      <w:r>
        <w:rPr>
          <w:spacing w:val="-5"/>
        </w:rPr>
        <w:t xml:space="preserve"> </w:t>
      </w:r>
      <w:r>
        <w:t>dead,</w:t>
      </w:r>
      <w:r>
        <w:rPr>
          <w:spacing w:val="-5"/>
        </w:rPr>
        <w:t xml:space="preserve"> </w:t>
      </w:r>
      <w:r>
        <w:t>when</w:t>
      </w:r>
      <w:r>
        <w:rPr>
          <w:spacing w:val="-5"/>
        </w:rPr>
        <w:t xml:space="preserve"> </w:t>
      </w:r>
      <w:r>
        <w:t>she</w:t>
      </w:r>
      <w:r>
        <w:rPr>
          <w:spacing w:val="-4"/>
        </w:rPr>
        <w:t xml:space="preserve"> </w:t>
      </w:r>
      <w:r>
        <w:t>had</w:t>
      </w:r>
      <w:r>
        <w:rPr>
          <w:spacing w:val="-5"/>
        </w:rPr>
        <w:t xml:space="preserve"> </w:t>
      </w:r>
      <w:proofErr w:type="gramStart"/>
      <w:r>
        <w:t>see</w:t>
      </w:r>
      <w:proofErr w:type="gramEnd"/>
      <w:r>
        <w:rPr>
          <w:spacing w:val="-52"/>
        </w:rPr>
        <w:t xml:space="preserve"> </w:t>
      </w:r>
      <w:r>
        <w:t>again</w:t>
      </w:r>
      <w:r>
        <w:rPr>
          <w:spacing w:val="-7"/>
        </w:rPr>
        <w:t xml:space="preserve"> </w:t>
      </w:r>
      <w:r>
        <w:t>his</w:t>
      </w:r>
      <w:r>
        <w:rPr>
          <w:spacing w:val="-6"/>
        </w:rPr>
        <w:t xml:space="preserve"> </w:t>
      </w:r>
      <w:r>
        <w:t>manly</w:t>
      </w:r>
      <w:r>
        <w:rPr>
          <w:spacing w:val="-6"/>
        </w:rPr>
        <w:t xml:space="preserve"> </w:t>
      </w:r>
      <w:r>
        <w:t>youth,</w:t>
      </w:r>
      <w:r>
        <w:rPr>
          <w:spacing w:val="-6"/>
        </w:rPr>
        <w:t xml:space="preserve"> </w:t>
      </w:r>
      <w:r>
        <w:t>blazed</w:t>
      </w:r>
      <w:r>
        <w:rPr>
          <w:spacing w:val="-6"/>
        </w:rPr>
        <w:t xml:space="preserve"> </w:t>
      </w:r>
      <w:r>
        <w:t>up</w:t>
      </w:r>
      <w:r>
        <w:rPr>
          <w:spacing w:val="-6"/>
        </w:rPr>
        <w:t xml:space="preserve"> </w:t>
      </w:r>
      <w:r>
        <w:t>once</w:t>
      </w:r>
      <w:r>
        <w:rPr>
          <w:spacing w:val="-6"/>
        </w:rPr>
        <w:t xml:space="preserve"> </w:t>
      </w:r>
      <w:r>
        <w:t>more.</w:t>
      </w:r>
    </w:p>
    <w:p w14:paraId="4ED18FE9" w14:textId="77777777" w:rsidR="003A417A" w:rsidRDefault="003A417A" w:rsidP="00277BE6">
      <w:pPr>
        <w:pStyle w:val="Body"/>
      </w:pPr>
      <w:r>
        <w:t xml:space="preserve">For on that day his graceful person seemed as glorious as a </w:t>
      </w:r>
      <w:proofErr w:type="gramStart"/>
      <w:r>
        <w:t>God;—</w:t>
      </w:r>
      <w:proofErr w:type="gramEnd"/>
      <w:r>
        <w:t>and as she gazed, and fixed her eyes upon</w:t>
      </w:r>
      <w:r>
        <w:rPr>
          <w:spacing w:val="1"/>
        </w:rPr>
        <w:t xml:space="preserve"> </w:t>
      </w:r>
      <w:r>
        <w:t>his</w:t>
      </w:r>
      <w:r>
        <w:rPr>
          <w:spacing w:val="-9"/>
        </w:rPr>
        <w:t xml:space="preserve"> </w:t>
      </w:r>
      <w:r>
        <w:t>countenance,</w:t>
      </w:r>
      <w:r>
        <w:rPr>
          <w:spacing w:val="-8"/>
        </w:rPr>
        <w:t xml:space="preserve"> </w:t>
      </w:r>
      <w:r>
        <w:t>her</w:t>
      </w:r>
      <w:r>
        <w:rPr>
          <w:spacing w:val="-9"/>
        </w:rPr>
        <w:t xml:space="preserve"> </w:t>
      </w:r>
      <w:r>
        <w:t>frenzy</w:t>
      </w:r>
      <w:r>
        <w:rPr>
          <w:spacing w:val="-8"/>
        </w:rPr>
        <w:t xml:space="preserve"> </w:t>
      </w:r>
      <w:r>
        <w:t>so</w:t>
      </w:r>
      <w:r>
        <w:rPr>
          <w:spacing w:val="-8"/>
        </w:rPr>
        <w:t xml:space="preserve"> </w:t>
      </w:r>
      <w:r>
        <w:t>prevailed,</w:t>
      </w:r>
      <w:r>
        <w:rPr>
          <w:spacing w:val="-9"/>
        </w:rPr>
        <w:t xml:space="preserve"> </w:t>
      </w:r>
      <w:r>
        <w:t>she</w:t>
      </w:r>
      <w:r>
        <w:rPr>
          <w:spacing w:val="-8"/>
        </w:rPr>
        <w:t xml:space="preserve"> </w:t>
      </w:r>
      <w:r>
        <w:t>was</w:t>
      </w:r>
      <w:r>
        <w:rPr>
          <w:spacing w:val="-8"/>
        </w:rPr>
        <w:t xml:space="preserve"> </w:t>
      </w:r>
      <w:r>
        <w:t>convinced</w:t>
      </w:r>
      <w:r>
        <w:rPr>
          <w:spacing w:val="-9"/>
        </w:rPr>
        <w:t xml:space="preserve"> </w:t>
      </w:r>
      <w:r>
        <w:t>that</w:t>
      </w:r>
      <w:r>
        <w:rPr>
          <w:spacing w:val="-8"/>
        </w:rPr>
        <w:t xml:space="preserve"> </w:t>
      </w:r>
      <w:r>
        <w:t>he</w:t>
      </w:r>
      <w:r>
        <w:rPr>
          <w:spacing w:val="-8"/>
        </w:rPr>
        <w:t xml:space="preserve"> </w:t>
      </w:r>
      <w:r>
        <w:t>was</w:t>
      </w:r>
      <w:r>
        <w:rPr>
          <w:spacing w:val="-9"/>
        </w:rPr>
        <w:t xml:space="preserve"> </w:t>
      </w:r>
      <w:r>
        <w:t>not</w:t>
      </w:r>
      <w:r>
        <w:rPr>
          <w:spacing w:val="-8"/>
        </w:rPr>
        <w:t xml:space="preserve"> </w:t>
      </w:r>
      <w:r>
        <w:t>a</w:t>
      </w:r>
      <w:r>
        <w:rPr>
          <w:spacing w:val="-8"/>
        </w:rPr>
        <w:t xml:space="preserve"> </w:t>
      </w:r>
      <w:r>
        <w:t>mortal.</w:t>
      </w:r>
      <w:r>
        <w:rPr>
          <w:spacing w:val="-9"/>
        </w:rPr>
        <w:t xml:space="preserve"> </w:t>
      </w:r>
      <w:r>
        <w:t>And</w:t>
      </w:r>
      <w:r>
        <w:rPr>
          <w:spacing w:val="-8"/>
        </w:rPr>
        <w:t xml:space="preserve"> </w:t>
      </w:r>
      <w:r>
        <w:t>her</w:t>
      </w:r>
      <w:r>
        <w:rPr>
          <w:spacing w:val="-8"/>
        </w:rPr>
        <w:t xml:space="preserve"> </w:t>
      </w:r>
      <w:r>
        <w:t>eyes</w:t>
      </w:r>
      <w:r>
        <w:rPr>
          <w:spacing w:val="-9"/>
        </w:rPr>
        <w:t xml:space="preserve"> </w:t>
      </w:r>
      <w:r>
        <w:t>were</w:t>
      </w:r>
      <w:r>
        <w:rPr>
          <w:spacing w:val="-8"/>
        </w:rPr>
        <w:t xml:space="preserve"> </w:t>
      </w:r>
      <w:r>
        <w:t>fascinated;</w:t>
      </w:r>
      <w:r>
        <w:rPr>
          <w:spacing w:val="-52"/>
        </w:rPr>
        <w:t xml:space="preserve"> </w:t>
      </w:r>
      <w:r>
        <w:t>and she could not turn away from him. But when he spoke to her, and promised marriage, grasping her right hand:</w:t>
      </w:r>
      <w:r>
        <w:rPr>
          <w:spacing w:val="-52"/>
        </w:rPr>
        <w:t xml:space="preserve"> </w:t>
      </w:r>
      <w:r>
        <w:t>she answered, as her eyes suffused with tears; “I see what I will do, and ignorance of truth will not be my undoing</w:t>
      </w:r>
      <w:r>
        <w:rPr>
          <w:spacing w:val="1"/>
        </w:rPr>
        <w:t xml:space="preserve"> </w:t>
      </w:r>
      <w:r>
        <w:t>now,</w:t>
      </w:r>
      <w:r>
        <w:rPr>
          <w:spacing w:val="-11"/>
        </w:rPr>
        <w:t xml:space="preserve"> </w:t>
      </w:r>
      <w:r>
        <w:t>but</w:t>
      </w:r>
      <w:r>
        <w:rPr>
          <w:spacing w:val="-11"/>
        </w:rPr>
        <w:t xml:space="preserve"> </w:t>
      </w:r>
      <w:r>
        <w:t>love</w:t>
      </w:r>
      <w:r>
        <w:rPr>
          <w:spacing w:val="-10"/>
        </w:rPr>
        <w:t xml:space="preserve"> </w:t>
      </w:r>
      <w:r>
        <w:t>itself.</w:t>
      </w:r>
      <w:r>
        <w:rPr>
          <w:spacing w:val="-11"/>
        </w:rPr>
        <w:t xml:space="preserve"> </w:t>
      </w:r>
      <w:r>
        <w:t>By</w:t>
      </w:r>
      <w:r>
        <w:rPr>
          <w:spacing w:val="-11"/>
        </w:rPr>
        <w:t xml:space="preserve"> </w:t>
      </w:r>
      <w:r>
        <w:t>my</w:t>
      </w:r>
      <w:r>
        <w:rPr>
          <w:spacing w:val="-10"/>
        </w:rPr>
        <w:t xml:space="preserve"> </w:t>
      </w:r>
      <w:r>
        <w:t>assistance</w:t>
      </w:r>
      <w:r>
        <w:rPr>
          <w:spacing w:val="-11"/>
        </w:rPr>
        <w:t xml:space="preserve"> </w:t>
      </w:r>
      <w:r>
        <w:t>you</w:t>
      </w:r>
      <w:r>
        <w:rPr>
          <w:spacing w:val="-11"/>
        </w:rPr>
        <w:t xml:space="preserve"> </w:t>
      </w:r>
      <w:r>
        <w:t>shall</w:t>
      </w:r>
      <w:r>
        <w:rPr>
          <w:spacing w:val="-10"/>
        </w:rPr>
        <w:t xml:space="preserve"> </w:t>
      </w:r>
      <w:r>
        <w:t>be</w:t>
      </w:r>
      <w:r>
        <w:rPr>
          <w:spacing w:val="-11"/>
        </w:rPr>
        <w:t xml:space="preserve"> </w:t>
      </w:r>
      <w:r>
        <w:t>preserved;</w:t>
      </w:r>
      <w:r>
        <w:rPr>
          <w:spacing w:val="-11"/>
        </w:rPr>
        <w:t xml:space="preserve"> </w:t>
      </w:r>
      <w:r>
        <w:t>but</w:t>
      </w:r>
      <w:r>
        <w:rPr>
          <w:spacing w:val="-10"/>
        </w:rPr>
        <w:t xml:space="preserve"> </w:t>
      </w:r>
      <w:r>
        <w:t>when</w:t>
      </w:r>
      <w:r>
        <w:rPr>
          <w:spacing w:val="-11"/>
        </w:rPr>
        <w:t xml:space="preserve"> </w:t>
      </w:r>
      <w:r>
        <w:t>preserved</w:t>
      </w:r>
      <w:r>
        <w:rPr>
          <w:spacing w:val="-11"/>
        </w:rPr>
        <w:t xml:space="preserve"> </w:t>
      </w:r>
      <w:r>
        <w:t>fulfill</w:t>
      </w:r>
      <w:r>
        <w:rPr>
          <w:spacing w:val="-10"/>
        </w:rPr>
        <w:t xml:space="preserve"> </w:t>
      </w:r>
      <w:r>
        <w:t>your</w:t>
      </w:r>
      <w:r>
        <w:rPr>
          <w:spacing w:val="-11"/>
        </w:rPr>
        <w:t xml:space="preserve"> </w:t>
      </w:r>
      <w:r>
        <w:t>promise.”</w:t>
      </w:r>
    </w:p>
    <w:p w14:paraId="588AC678" w14:textId="77777777" w:rsidR="003A417A" w:rsidRDefault="003A417A" w:rsidP="00277BE6">
      <w:pPr>
        <w:pStyle w:val="Body"/>
      </w:pPr>
      <w:r>
        <w:t>He</w:t>
      </w:r>
      <w:r>
        <w:rPr>
          <w:spacing w:val="-7"/>
        </w:rPr>
        <w:t xml:space="preserve"> </w:t>
      </w:r>
      <w:r>
        <w:t>swore</w:t>
      </w:r>
      <w:r>
        <w:rPr>
          <w:spacing w:val="-6"/>
        </w:rPr>
        <w:t xml:space="preserve"> </w:t>
      </w:r>
      <w:r>
        <w:t>that</w:t>
      </w:r>
      <w:r>
        <w:rPr>
          <w:spacing w:val="-6"/>
        </w:rPr>
        <w:t xml:space="preserve"> </w:t>
      </w:r>
      <w:r>
        <w:t>she</w:t>
      </w:r>
      <w:r>
        <w:rPr>
          <w:spacing w:val="-6"/>
        </w:rPr>
        <w:t xml:space="preserve"> </w:t>
      </w:r>
      <w:r>
        <w:t>could</w:t>
      </w:r>
      <w:r>
        <w:rPr>
          <w:spacing w:val="-6"/>
        </w:rPr>
        <w:t xml:space="preserve"> </w:t>
      </w:r>
      <w:r>
        <w:t>trust</w:t>
      </w:r>
      <w:r>
        <w:rPr>
          <w:spacing w:val="-6"/>
        </w:rPr>
        <w:t xml:space="preserve"> </w:t>
      </w:r>
      <w:r>
        <w:t>in</w:t>
      </w:r>
      <w:r>
        <w:rPr>
          <w:spacing w:val="-6"/>
        </w:rPr>
        <w:t xml:space="preserve"> </w:t>
      </w:r>
      <w:r>
        <w:t>him.</w:t>
      </w:r>
      <w:r>
        <w:rPr>
          <w:spacing w:val="-6"/>
        </w:rPr>
        <w:t xml:space="preserve"> </w:t>
      </w:r>
      <w:r>
        <w:t>Then</w:t>
      </w:r>
      <w:r>
        <w:rPr>
          <w:spacing w:val="-6"/>
        </w:rPr>
        <w:t xml:space="preserve"> </w:t>
      </w:r>
      <w:r>
        <w:t>by</w:t>
      </w:r>
      <w:r>
        <w:rPr>
          <w:spacing w:val="-6"/>
        </w:rPr>
        <w:t xml:space="preserve"> </w:t>
      </w:r>
      <w:r>
        <w:t>the</w:t>
      </w:r>
      <w:r>
        <w:rPr>
          <w:spacing w:val="-6"/>
        </w:rPr>
        <w:t xml:space="preserve"> </w:t>
      </w:r>
      <w:r>
        <w:t>goddess</w:t>
      </w:r>
      <w:r>
        <w:rPr>
          <w:spacing w:val="-6"/>
        </w:rPr>
        <w:t xml:space="preserve"> </w:t>
      </w:r>
      <w:r>
        <w:t>of</w:t>
      </w:r>
      <w:r>
        <w:rPr>
          <w:spacing w:val="-6"/>
        </w:rPr>
        <w:t xml:space="preserve"> </w:t>
      </w:r>
      <w:r>
        <w:t>the</w:t>
      </w:r>
      <w:r>
        <w:rPr>
          <w:spacing w:val="-6"/>
        </w:rPr>
        <w:t xml:space="preserve"> </w:t>
      </w:r>
      <w:r>
        <w:t>triple</w:t>
      </w:r>
      <w:r>
        <w:rPr>
          <w:spacing w:val="-6"/>
        </w:rPr>
        <w:t xml:space="preserve"> </w:t>
      </w:r>
      <w:r>
        <w:t>form,</w:t>
      </w:r>
      <w:r>
        <w:rPr>
          <w:spacing w:val="-6"/>
        </w:rPr>
        <w:t xml:space="preserve"> </w:t>
      </w:r>
      <w:r>
        <w:t>Diana,</w:t>
      </w:r>
      <w:r>
        <w:rPr>
          <w:spacing w:val="-6"/>
        </w:rPr>
        <w:t xml:space="preserve"> </w:t>
      </w:r>
      <w:r>
        <w:t>Trivia,</w:t>
      </w:r>
      <w:r>
        <w:rPr>
          <w:spacing w:val="-7"/>
        </w:rPr>
        <w:t xml:space="preserve"> </w:t>
      </w:r>
      <w:r>
        <w:t>or</w:t>
      </w:r>
      <w:r>
        <w:rPr>
          <w:spacing w:val="-6"/>
        </w:rPr>
        <w:t xml:space="preserve"> </w:t>
      </w:r>
      <w:r>
        <w:t>Luna</w:t>
      </w:r>
      <w:r>
        <w:rPr>
          <w:spacing w:val="-6"/>
        </w:rPr>
        <w:t xml:space="preserve"> </w:t>
      </w:r>
      <w:r>
        <w:t>called,</w:t>
      </w:r>
      <w:r>
        <w:rPr>
          <w:spacing w:val="-6"/>
        </w:rPr>
        <w:t xml:space="preserve"> </w:t>
      </w:r>
      <w:r>
        <w:t>and</w:t>
      </w:r>
      <w:r>
        <w:rPr>
          <w:spacing w:val="-52"/>
        </w:rPr>
        <w:t xml:space="preserve"> </w:t>
      </w:r>
      <w:r>
        <w:t>by</w:t>
      </w:r>
      <w:r>
        <w:rPr>
          <w:spacing w:val="-10"/>
        </w:rPr>
        <w:t xml:space="preserve"> </w:t>
      </w:r>
      <w:r>
        <w:t>her</w:t>
      </w:r>
      <w:r>
        <w:rPr>
          <w:spacing w:val="-9"/>
        </w:rPr>
        <w:t xml:space="preserve"> </w:t>
      </w:r>
      <w:r>
        <w:t>sacred</w:t>
      </w:r>
      <w:r>
        <w:rPr>
          <w:spacing w:val="-9"/>
        </w:rPr>
        <w:t xml:space="preserve"> </w:t>
      </w:r>
      <w:r>
        <w:t>groves</w:t>
      </w:r>
      <w:r>
        <w:rPr>
          <w:spacing w:val="-9"/>
        </w:rPr>
        <w:t xml:space="preserve"> </w:t>
      </w:r>
      <w:r>
        <w:t>and</w:t>
      </w:r>
      <w:r>
        <w:rPr>
          <w:spacing w:val="-9"/>
        </w:rPr>
        <w:t xml:space="preserve"> </w:t>
      </w:r>
      <w:r>
        <w:t>fanes,</w:t>
      </w:r>
      <w:r>
        <w:rPr>
          <w:spacing w:val="-9"/>
        </w:rPr>
        <w:t xml:space="preserve"> </w:t>
      </w:r>
      <w:r>
        <w:t>he</w:t>
      </w:r>
      <w:r>
        <w:rPr>
          <w:spacing w:val="-9"/>
        </w:rPr>
        <w:t xml:space="preserve"> </w:t>
      </w:r>
      <w:r>
        <w:t>vowed,</w:t>
      </w:r>
      <w:r>
        <w:rPr>
          <w:spacing w:val="-9"/>
        </w:rPr>
        <w:t xml:space="preserve"> </w:t>
      </w:r>
      <w:r>
        <w:t>and</w:t>
      </w:r>
      <w:r>
        <w:rPr>
          <w:spacing w:val="-9"/>
        </w:rPr>
        <w:t xml:space="preserve"> </w:t>
      </w:r>
      <w:r>
        <w:t>by</w:t>
      </w:r>
      <w:r>
        <w:rPr>
          <w:spacing w:val="-9"/>
        </w:rPr>
        <w:t xml:space="preserve"> </w:t>
      </w:r>
      <w:r>
        <w:t>the</w:t>
      </w:r>
      <w:r>
        <w:rPr>
          <w:spacing w:val="-9"/>
        </w:rPr>
        <w:t xml:space="preserve"> </w:t>
      </w:r>
      <w:r>
        <w:t>hallowed</w:t>
      </w:r>
      <w:r>
        <w:rPr>
          <w:spacing w:val="-9"/>
        </w:rPr>
        <w:t xml:space="preserve"> </w:t>
      </w:r>
      <w:r>
        <w:t>Sun</w:t>
      </w:r>
      <w:r>
        <w:rPr>
          <w:spacing w:val="-9"/>
        </w:rPr>
        <w:t xml:space="preserve"> </w:t>
      </w:r>
      <w:r>
        <w:t>that</w:t>
      </w:r>
      <w:r>
        <w:rPr>
          <w:spacing w:val="-9"/>
        </w:rPr>
        <w:t xml:space="preserve"> </w:t>
      </w:r>
      <w:r>
        <w:t>sees</w:t>
      </w:r>
      <w:r>
        <w:rPr>
          <w:spacing w:val="-9"/>
        </w:rPr>
        <w:t xml:space="preserve"> </w:t>
      </w:r>
      <w:r>
        <w:t>all</w:t>
      </w:r>
      <w:r>
        <w:rPr>
          <w:spacing w:val="-9"/>
        </w:rPr>
        <w:t xml:space="preserve"> </w:t>
      </w:r>
      <w:r>
        <w:t>things,</w:t>
      </w:r>
      <w:r>
        <w:rPr>
          <w:spacing w:val="-9"/>
        </w:rPr>
        <w:t xml:space="preserve"> </w:t>
      </w:r>
      <w:r>
        <w:t>and</w:t>
      </w:r>
      <w:r>
        <w:rPr>
          <w:spacing w:val="-9"/>
        </w:rPr>
        <w:t xml:space="preserve"> </w:t>
      </w:r>
      <w:r>
        <w:t>by</w:t>
      </w:r>
      <w:r>
        <w:rPr>
          <w:spacing w:val="-9"/>
        </w:rPr>
        <w:t xml:space="preserve"> </w:t>
      </w:r>
      <w:r>
        <w:t>his</w:t>
      </w:r>
      <w:r>
        <w:rPr>
          <w:spacing w:val="-9"/>
        </w:rPr>
        <w:t xml:space="preserve"> </w:t>
      </w:r>
      <w:r>
        <w:t>own</w:t>
      </w:r>
      <w:r>
        <w:rPr>
          <w:spacing w:val="-9"/>
        </w:rPr>
        <w:t xml:space="preserve"> </w:t>
      </w:r>
      <w:r>
        <w:t>adventures,</w:t>
      </w:r>
      <w:r>
        <w:rPr>
          <w:spacing w:val="1"/>
        </w:rPr>
        <w:t xml:space="preserve"> </w:t>
      </w:r>
      <w:r>
        <w:t xml:space="preserve">and his </w:t>
      </w:r>
      <w:proofErr w:type="gramStart"/>
      <w:r>
        <w:t>life,—</w:t>
      </w:r>
      <w:proofErr w:type="gramEnd"/>
      <w:r>
        <w:t xml:space="preserve"> on these the youthful Jason took his oath.— With this she was assured and quickly gave to him the</w:t>
      </w:r>
      <w:r>
        <w:rPr>
          <w:spacing w:val="-52"/>
        </w:rPr>
        <w:t xml:space="preserve"> </w:t>
      </w:r>
      <w:r>
        <w:t>magic</w:t>
      </w:r>
      <w:r>
        <w:rPr>
          <w:spacing w:val="-7"/>
        </w:rPr>
        <w:t xml:space="preserve"> </w:t>
      </w:r>
      <w:r>
        <w:t>herbs:</w:t>
      </w:r>
      <w:r>
        <w:rPr>
          <w:spacing w:val="-6"/>
        </w:rPr>
        <w:t xml:space="preserve"> </w:t>
      </w:r>
      <w:r>
        <w:t>he</w:t>
      </w:r>
      <w:r>
        <w:rPr>
          <w:spacing w:val="-6"/>
        </w:rPr>
        <w:t xml:space="preserve"> </w:t>
      </w:r>
      <w:r>
        <w:t>learnt</w:t>
      </w:r>
      <w:r>
        <w:rPr>
          <w:spacing w:val="-6"/>
        </w:rPr>
        <w:t xml:space="preserve"> </w:t>
      </w:r>
      <w:r>
        <w:t>their</w:t>
      </w:r>
      <w:r>
        <w:rPr>
          <w:spacing w:val="-6"/>
        </w:rPr>
        <w:t xml:space="preserve"> </w:t>
      </w:r>
      <w:r>
        <w:t>use</w:t>
      </w:r>
      <w:r>
        <w:rPr>
          <w:spacing w:val="-6"/>
        </w:rPr>
        <w:t xml:space="preserve"> </w:t>
      </w:r>
      <w:r>
        <w:t>and</w:t>
      </w:r>
      <w:r>
        <w:rPr>
          <w:spacing w:val="-6"/>
        </w:rPr>
        <w:t xml:space="preserve"> </w:t>
      </w:r>
      <w:r>
        <w:t>full</w:t>
      </w:r>
      <w:r>
        <w:rPr>
          <w:spacing w:val="-6"/>
        </w:rPr>
        <w:t xml:space="preserve"> </w:t>
      </w:r>
      <w:r>
        <w:t>of</w:t>
      </w:r>
      <w:r>
        <w:rPr>
          <w:spacing w:val="-6"/>
        </w:rPr>
        <w:t xml:space="preserve"> </w:t>
      </w:r>
      <w:r>
        <w:t>joy</w:t>
      </w:r>
      <w:r>
        <w:rPr>
          <w:spacing w:val="-6"/>
        </w:rPr>
        <w:t xml:space="preserve"> </w:t>
      </w:r>
      <w:r>
        <w:t>withdrew</w:t>
      </w:r>
      <w:r>
        <w:rPr>
          <w:spacing w:val="-6"/>
        </w:rPr>
        <w:t xml:space="preserve"> </w:t>
      </w:r>
      <w:r>
        <w:t>into</w:t>
      </w:r>
      <w:r>
        <w:rPr>
          <w:spacing w:val="-6"/>
        </w:rPr>
        <w:t xml:space="preserve"> </w:t>
      </w:r>
      <w:r>
        <w:t>his</w:t>
      </w:r>
      <w:r>
        <w:rPr>
          <w:spacing w:val="-6"/>
        </w:rPr>
        <w:t xml:space="preserve"> </w:t>
      </w:r>
      <w:r>
        <w:t>house.</w:t>
      </w:r>
    </w:p>
    <w:p w14:paraId="5EECC7DA" w14:textId="5F6690B9" w:rsidR="003A417A" w:rsidRDefault="003A417A" w:rsidP="00277BE6">
      <w:pPr>
        <w:pStyle w:val="Body"/>
      </w:pPr>
      <w:r>
        <w:t>Now when the dawn had dimmed the glittering stars, the people hastened to the sacred field of Mars, and on</w:t>
      </w:r>
      <w:r>
        <w:rPr>
          <w:spacing w:val="1"/>
        </w:rPr>
        <w:t xml:space="preserve"> </w:t>
      </w:r>
      <w:r>
        <w:t>the</w:t>
      </w:r>
      <w:r>
        <w:rPr>
          <w:spacing w:val="-7"/>
        </w:rPr>
        <w:t xml:space="preserve"> </w:t>
      </w:r>
      <w:r>
        <w:t>hills</w:t>
      </w:r>
      <w:r>
        <w:rPr>
          <w:spacing w:val="-6"/>
        </w:rPr>
        <w:t xml:space="preserve"> </w:t>
      </w:r>
      <w:r>
        <w:t>expectant</w:t>
      </w:r>
      <w:r>
        <w:rPr>
          <w:spacing w:val="-7"/>
        </w:rPr>
        <w:t xml:space="preserve"> </w:t>
      </w:r>
      <w:proofErr w:type="gramStart"/>
      <w:r>
        <w:t>stood.—</w:t>
      </w:r>
      <w:proofErr w:type="gramEnd"/>
      <w:r>
        <w:rPr>
          <w:spacing w:val="-6"/>
        </w:rPr>
        <w:t xml:space="preserve"> </w:t>
      </w:r>
      <w:r>
        <w:t>Arrayed</w:t>
      </w:r>
      <w:r>
        <w:rPr>
          <w:spacing w:val="-7"/>
        </w:rPr>
        <w:t xml:space="preserve"> </w:t>
      </w:r>
      <w:r>
        <w:t>in</w:t>
      </w:r>
      <w:r>
        <w:rPr>
          <w:spacing w:val="-6"/>
        </w:rPr>
        <w:t xml:space="preserve"> </w:t>
      </w:r>
      <w:r>
        <w:t>purple,</w:t>
      </w:r>
      <w:r>
        <w:rPr>
          <w:spacing w:val="-7"/>
        </w:rPr>
        <w:t xml:space="preserve"> </w:t>
      </w:r>
      <w:r>
        <w:t>and</w:t>
      </w:r>
      <w:r>
        <w:rPr>
          <w:spacing w:val="-6"/>
        </w:rPr>
        <w:t xml:space="preserve"> </w:t>
      </w:r>
      <w:r>
        <w:t>in</w:t>
      </w:r>
      <w:r>
        <w:rPr>
          <w:spacing w:val="-7"/>
        </w:rPr>
        <w:t xml:space="preserve"> </w:t>
      </w:r>
      <w:r>
        <w:t>majesty</w:t>
      </w:r>
      <w:r>
        <w:rPr>
          <w:spacing w:val="-6"/>
        </w:rPr>
        <w:t xml:space="preserve"> </w:t>
      </w:r>
      <w:r>
        <w:t>distinguished</w:t>
      </w:r>
      <w:r>
        <w:rPr>
          <w:spacing w:val="-7"/>
        </w:rPr>
        <w:t xml:space="preserve"> </w:t>
      </w:r>
      <w:r>
        <w:t>by</w:t>
      </w:r>
      <w:r>
        <w:rPr>
          <w:spacing w:val="-6"/>
        </w:rPr>
        <w:t xml:space="preserve"> </w:t>
      </w:r>
      <w:r>
        <w:t>his</w:t>
      </w:r>
      <w:r>
        <w:rPr>
          <w:spacing w:val="-6"/>
        </w:rPr>
        <w:t xml:space="preserve"> </w:t>
      </w:r>
      <w:r>
        <w:t>ivory</w:t>
      </w:r>
      <w:r>
        <w:rPr>
          <w:spacing w:val="-7"/>
        </w:rPr>
        <w:t xml:space="preserve"> </w:t>
      </w:r>
      <w:r>
        <w:t>sceptre,</w:t>
      </w:r>
      <w:r>
        <w:rPr>
          <w:spacing w:val="-6"/>
        </w:rPr>
        <w:t xml:space="preserve"> </w:t>
      </w:r>
      <w:r>
        <w:t>sat</w:t>
      </w:r>
      <w:r>
        <w:rPr>
          <w:spacing w:val="-7"/>
        </w:rPr>
        <w:t xml:space="preserve"> </w:t>
      </w:r>
      <w:r>
        <w:t>the</w:t>
      </w:r>
      <w:r>
        <w:rPr>
          <w:spacing w:val="-6"/>
        </w:rPr>
        <w:t xml:space="preserve"> </w:t>
      </w:r>
      <w:r>
        <w:t>king,</w:t>
      </w:r>
      <w:r>
        <w:rPr>
          <w:spacing w:val="-7"/>
        </w:rPr>
        <w:t xml:space="preserve"> </w:t>
      </w:r>
      <w:r>
        <w:t>surrounded</w:t>
      </w:r>
      <w:r>
        <w:rPr>
          <w:spacing w:val="-6"/>
        </w:rPr>
        <w:t xml:space="preserve"> </w:t>
      </w:r>
      <w:r>
        <w:t>by</w:t>
      </w:r>
      <w:r>
        <w:rPr>
          <w:spacing w:val="-6"/>
        </w:rPr>
        <w:t xml:space="preserve"> </w:t>
      </w:r>
      <w:r>
        <w:t>a</w:t>
      </w:r>
      <w:r>
        <w:rPr>
          <w:spacing w:val="-6"/>
        </w:rPr>
        <w:t xml:space="preserve"> </w:t>
      </w:r>
      <w:r>
        <w:t>multitude.</w:t>
      </w:r>
      <w:r>
        <w:rPr>
          <w:spacing w:val="-6"/>
        </w:rPr>
        <w:t xml:space="preserve"> </w:t>
      </w:r>
      <w:r>
        <w:t>Below</w:t>
      </w:r>
      <w:r>
        <w:rPr>
          <w:spacing w:val="-6"/>
        </w:rPr>
        <w:t xml:space="preserve"> </w:t>
      </w:r>
      <w:r>
        <w:t>them</w:t>
      </w:r>
      <w:r>
        <w:rPr>
          <w:spacing w:val="-6"/>
        </w:rPr>
        <w:t xml:space="preserve"> </w:t>
      </w:r>
      <w:r>
        <w:t>on</w:t>
      </w:r>
      <w:r>
        <w:rPr>
          <w:spacing w:val="-6"/>
        </w:rPr>
        <w:t xml:space="preserve"> </w:t>
      </w:r>
      <w:r>
        <w:t>the</w:t>
      </w:r>
      <w:r>
        <w:rPr>
          <w:spacing w:val="-6"/>
        </w:rPr>
        <w:t xml:space="preserve"> </w:t>
      </w:r>
      <w:r>
        <w:t>visioned</w:t>
      </w:r>
      <w:r>
        <w:rPr>
          <w:spacing w:val="-6"/>
        </w:rPr>
        <w:t xml:space="preserve"> </w:t>
      </w:r>
      <w:r>
        <w:t>Field</w:t>
      </w:r>
      <w:r>
        <w:rPr>
          <w:spacing w:val="-6"/>
        </w:rPr>
        <w:t xml:space="preserve"> </w:t>
      </w:r>
      <w:r>
        <w:t>of</w:t>
      </w:r>
      <w:r>
        <w:rPr>
          <w:spacing w:val="-6"/>
        </w:rPr>
        <w:t xml:space="preserve"> </w:t>
      </w:r>
      <w:r>
        <w:t>Mars,</w:t>
      </w:r>
      <w:r>
        <w:rPr>
          <w:spacing w:val="-6"/>
        </w:rPr>
        <w:t xml:space="preserve"> </w:t>
      </w:r>
      <w:r>
        <w:t>huge</w:t>
      </w:r>
      <w:r>
        <w:rPr>
          <w:spacing w:val="-6"/>
        </w:rPr>
        <w:t xml:space="preserve"> </w:t>
      </w:r>
      <w:r>
        <w:t>brazen-footed</w:t>
      </w:r>
      <w:r>
        <w:rPr>
          <w:spacing w:val="-6"/>
        </w:rPr>
        <w:t xml:space="preserve"> </w:t>
      </w:r>
      <w:r>
        <w:t>bulls</w:t>
      </w:r>
      <w:r>
        <w:rPr>
          <w:spacing w:val="-6"/>
        </w:rPr>
        <w:t xml:space="preserve"> </w:t>
      </w:r>
      <w:r>
        <w:t>were</w:t>
      </w:r>
      <w:r>
        <w:rPr>
          <w:spacing w:val="-6"/>
        </w:rPr>
        <w:t xml:space="preserve"> </w:t>
      </w:r>
      <w:r>
        <w:t>breathing</w:t>
      </w:r>
      <w:r>
        <w:rPr>
          <w:spacing w:val="-6"/>
        </w:rPr>
        <w:t xml:space="preserve"> </w:t>
      </w:r>
      <w:r>
        <w:t>forth</w:t>
      </w:r>
      <w:r>
        <w:rPr>
          <w:spacing w:val="-52"/>
        </w:rPr>
        <w:t xml:space="preserve"> </w:t>
      </w:r>
      <w:r>
        <w:t>from</w:t>
      </w:r>
      <w:r>
        <w:rPr>
          <w:spacing w:val="-6"/>
        </w:rPr>
        <w:t xml:space="preserve"> </w:t>
      </w:r>
      <w:r>
        <w:t>adamantine</w:t>
      </w:r>
      <w:r>
        <w:rPr>
          <w:spacing w:val="-6"/>
        </w:rPr>
        <w:t xml:space="preserve"> </w:t>
      </w:r>
      <w:r>
        <w:t>nostrils</w:t>
      </w:r>
      <w:r>
        <w:rPr>
          <w:spacing w:val="-5"/>
        </w:rPr>
        <w:t xml:space="preserve"> </w:t>
      </w:r>
      <w:r>
        <w:t>living</w:t>
      </w:r>
      <w:r>
        <w:rPr>
          <w:spacing w:val="-6"/>
        </w:rPr>
        <w:t xml:space="preserve"> </w:t>
      </w:r>
      <w:r>
        <w:t>flames,</w:t>
      </w:r>
      <w:r>
        <w:rPr>
          <w:spacing w:val="-6"/>
        </w:rPr>
        <w:t xml:space="preserve"> </w:t>
      </w:r>
      <w:r>
        <w:t>blasting</w:t>
      </w:r>
      <w:r>
        <w:rPr>
          <w:spacing w:val="-5"/>
        </w:rPr>
        <w:t xml:space="preserve"> </w:t>
      </w:r>
      <w:r>
        <w:t>the</w:t>
      </w:r>
      <w:r>
        <w:rPr>
          <w:spacing w:val="-6"/>
        </w:rPr>
        <w:t xml:space="preserve"> </w:t>
      </w:r>
      <w:r>
        <w:t>verdant</w:t>
      </w:r>
      <w:r>
        <w:rPr>
          <w:spacing w:val="-6"/>
        </w:rPr>
        <w:t xml:space="preserve"> </w:t>
      </w:r>
      <w:r>
        <w:t>herbage</w:t>
      </w:r>
      <w:r>
        <w:rPr>
          <w:spacing w:val="-5"/>
        </w:rPr>
        <w:t xml:space="preserve"> </w:t>
      </w:r>
      <w:r>
        <w:t>in</w:t>
      </w:r>
      <w:r>
        <w:rPr>
          <w:spacing w:val="-6"/>
        </w:rPr>
        <w:t xml:space="preserve"> </w:t>
      </w:r>
      <w:r>
        <w:t>their</w:t>
      </w:r>
      <w:r>
        <w:rPr>
          <w:spacing w:val="-6"/>
        </w:rPr>
        <w:t xml:space="preserve"> </w:t>
      </w:r>
      <w:r>
        <w:t>path!</w:t>
      </w:r>
    </w:p>
    <w:p w14:paraId="3CBBE35E" w14:textId="77777777" w:rsidR="003A417A" w:rsidRDefault="003A417A" w:rsidP="00277BE6">
      <w:pPr>
        <w:pStyle w:val="Body"/>
      </w:pPr>
      <w:r>
        <w:t>As</w:t>
      </w:r>
      <w:r>
        <w:rPr>
          <w:spacing w:val="-8"/>
        </w:rPr>
        <w:t xml:space="preserve"> </w:t>
      </w:r>
      <w:r>
        <w:t>forges</w:t>
      </w:r>
      <w:r>
        <w:rPr>
          <w:spacing w:val="-7"/>
        </w:rPr>
        <w:t xml:space="preserve"> </w:t>
      </w:r>
      <w:r>
        <w:t>glowing</w:t>
      </w:r>
      <w:r>
        <w:rPr>
          <w:spacing w:val="-8"/>
        </w:rPr>
        <w:t xml:space="preserve"> </w:t>
      </w:r>
      <w:r>
        <w:t>with</w:t>
      </w:r>
      <w:r>
        <w:rPr>
          <w:spacing w:val="-7"/>
        </w:rPr>
        <w:t xml:space="preserve"> </w:t>
      </w:r>
      <w:r>
        <w:t>hot</w:t>
      </w:r>
      <w:r>
        <w:rPr>
          <w:spacing w:val="-8"/>
        </w:rPr>
        <w:t xml:space="preserve"> </w:t>
      </w:r>
      <w:r>
        <w:t>flames</w:t>
      </w:r>
      <w:r>
        <w:rPr>
          <w:spacing w:val="-7"/>
        </w:rPr>
        <w:t xml:space="preserve"> </w:t>
      </w:r>
      <w:r>
        <w:t>resound,</w:t>
      </w:r>
      <w:r>
        <w:rPr>
          <w:spacing w:val="-8"/>
        </w:rPr>
        <w:t xml:space="preserve"> </w:t>
      </w:r>
      <w:r>
        <w:t>or</w:t>
      </w:r>
      <w:r>
        <w:rPr>
          <w:spacing w:val="-7"/>
        </w:rPr>
        <w:t xml:space="preserve"> </w:t>
      </w:r>
      <w:r>
        <w:t>as</w:t>
      </w:r>
      <w:r>
        <w:rPr>
          <w:spacing w:val="-7"/>
        </w:rPr>
        <w:t xml:space="preserve"> </w:t>
      </w:r>
      <w:r>
        <w:t>much</w:t>
      </w:r>
      <w:r>
        <w:rPr>
          <w:spacing w:val="-8"/>
        </w:rPr>
        <w:t xml:space="preserve"> </w:t>
      </w:r>
      <w:r>
        <w:t>quick-lime,</w:t>
      </w:r>
      <w:r>
        <w:rPr>
          <w:spacing w:val="-7"/>
        </w:rPr>
        <w:t xml:space="preserve"> </w:t>
      </w:r>
      <w:r>
        <w:t>burnt</w:t>
      </w:r>
      <w:r>
        <w:rPr>
          <w:spacing w:val="-8"/>
        </w:rPr>
        <w:t xml:space="preserve"> </w:t>
      </w:r>
      <w:r>
        <w:t>in</w:t>
      </w:r>
      <w:r>
        <w:rPr>
          <w:spacing w:val="-7"/>
        </w:rPr>
        <w:t xml:space="preserve"> </w:t>
      </w:r>
      <w:r>
        <w:t>earthen</w:t>
      </w:r>
      <w:r>
        <w:rPr>
          <w:spacing w:val="-8"/>
        </w:rPr>
        <w:t xml:space="preserve"> </w:t>
      </w:r>
      <w:r>
        <w:t>kilns,</w:t>
      </w:r>
      <w:r>
        <w:rPr>
          <w:spacing w:val="-7"/>
        </w:rPr>
        <w:t xml:space="preserve"> </w:t>
      </w:r>
      <w:r>
        <w:t>crackles</w:t>
      </w:r>
      <w:r>
        <w:rPr>
          <w:spacing w:val="-7"/>
        </w:rPr>
        <w:t xml:space="preserve"> </w:t>
      </w:r>
      <w:r>
        <w:t>and</w:t>
      </w:r>
      <w:r>
        <w:rPr>
          <w:spacing w:val="-8"/>
        </w:rPr>
        <w:t xml:space="preserve"> </w:t>
      </w:r>
      <w:r>
        <w:t>hisses</w:t>
      </w:r>
      <w:r>
        <w:rPr>
          <w:spacing w:val="-52"/>
        </w:rPr>
        <w:t xml:space="preserve"> </w:t>
      </w:r>
      <w:r>
        <w:t xml:space="preserve">as if mad with rage, sprinkled with water, liberating heat; </w:t>
      </w:r>
      <w:proofErr w:type="gramStart"/>
      <w:r>
        <w:t>so</w:t>
      </w:r>
      <w:proofErr w:type="gramEnd"/>
      <w:r>
        <w:t xml:space="preserve"> their hot throats and triple-heated sides, resounding</w:t>
      </w:r>
      <w:r>
        <w:rPr>
          <w:spacing w:val="1"/>
        </w:rPr>
        <w:t xml:space="preserve"> </w:t>
      </w:r>
      <w:r>
        <w:t>told</w:t>
      </w:r>
      <w:r>
        <w:rPr>
          <w:spacing w:val="-6"/>
        </w:rPr>
        <w:t xml:space="preserve"> </w:t>
      </w:r>
      <w:r>
        <w:t>of</w:t>
      </w:r>
      <w:r>
        <w:rPr>
          <w:spacing w:val="-6"/>
        </w:rPr>
        <w:t xml:space="preserve"> </w:t>
      </w:r>
      <w:r>
        <w:t>pent-up</w:t>
      </w:r>
      <w:r>
        <w:rPr>
          <w:spacing w:val="-6"/>
        </w:rPr>
        <w:t xml:space="preserve"> </w:t>
      </w:r>
      <w:r>
        <w:t>fires</w:t>
      </w:r>
      <w:r>
        <w:rPr>
          <w:spacing w:val="-6"/>
        </w:rPr>
        <w:t xml:space="preserve"> </w:t>
      </w:r>
      <w:r>
        <w:t>within.</w:t>
      </w:r>
    </w:p>
    <w:p w14:paraId="0F0E5994" w14:textId="77777777" w:rsidR="003A417A" w:rsidRDefault="003A417A" w:rsidP="00277BE6">
      <w:pPr>
        <w:pStyle w:val="Body"/>
      </w:pPr>
      <w:r>
        <w:t>The son of Aeson went to meet them. As he came to meet them the fierce animals turned on him faces terrible,</w:t>
      </w:r>
      <w:r>
        <w:rPr>
          <w:spacing w:val="-52"/>
        </w:rPr>
        <w:t xml:space="preserve"> </w:t>
      </w:r>
      <w:r>
        <w:t>and sharp horns tipped with iron, and they pawed the dusty earth with cloven feet, and filled the place with fiery</w:t>
      </w:r>
      <w:r>
        <w:rPr>
          <w:spacing w:val="1"/>
        </w:rPr>
        <w:t xml:space="preserve"> </w:t>
      </w:r>
      <w:r>
        <w:t>bellowings.</w:t>
      </w:r>
      <w:r>
        <w:rPr>
          <w:spacing w:val="-9"/>
        </w:rPr>
        <w:t xml:space="preserve"> </w:t>
      </w:r>
      <w:r>
        <w:t>The</w:t>
      </w:r>
      <w:r>
        <w:rPr>
          <w:spacing w:val="-8"/>
        </w:rPr>
        <w:t xml:space="preserve"> </w:t>
      </w:r>
      <w:r>
        <w:t>Minyans</w:t>
      </w:r>
      <w:r>
        <w:rPr>
          <w:spacing w:val="-8"/>
        </w:rPr>
        <w:t xml:space="preserve"> </w:t>
      </w:r>
      <w:r>
        <w:t>were</w:t>
      </w:r>
      <w:r>
        <w:rPr>
          <w:spacing w:val="-8"/>
        </w:rPr>
        <w:t xml:space="preserve"> </w:t>
      </w:r>
      <w:r>
        <w:t>stark</w:t>
      </w:r>
      <w:r>
        <w:rPr>
          <w:spacing w:val="-8"/>
        </w:rPr>
        <w:t xml:space="preserve"> </w:t>
      </w:r>
      <w:r>
        <w:t>with</w:t>
      </w:r>
      <w:r>
        <w:rPr>
          <w:spacing w:val="-8"/>
        </w:rPr>
        <w:t xml:space="preserve"> </w:t>
      </w:r>
      <w:r>
        <w:t>fear;</w:t>
      </w:r>
      <w:r>
        <w:rPr>
          <w:spacing w:val="-8"/>
        </w:rPr>
        <w:t xml:space="preserve"> </w:t>
      </w:r>
      <w:r>
        <w:t>he</w:t>
      </w:r>
      <w:r>
        <w:rPr>
          <w:spacing w:val="-8"/>
        </w:rPr>
        <w:t xml:space="preserve"> </w:t>
      </w:r>
      <w:r>
        <w:t>went</w:t>
      </w:r>
      <w:r>
        <w:rPr>
          <w:spacing w:val="-8"/>
        </w:rPr>
        <w:t xml:space="preserve"> </w:t>
      </w:r>
      <w:r>
        <w:t>up</w:t>
      </w:r>
      <w:r>
        <w:rPr>
          <w:spacing w:val="-8"/>
        </w:rPr>
        <w:t xml:space="preserve"> </w:t>
      </w:r>
      <w:r>
        <w:t>to</w:t>
      </w:r>
      <w:r>
        <w:rPr>
          <w:spacing w:val="-8"/>
        </w:rPr>
        <w:t xml:space="preserve"> </w:t>
      </w:r>
      <w:r>
        <w:t>the</w:t>
      </w:r>
      <w:r>
        <w:rPr>
          <w:spacing w:val="-8"/>
        </w:rPr>
        <w:t xml:space="preserve"> </w:t>
      </w:r>
      <w:r>
        <w:t>bulls</w:t>
      </w:r>
      <w:r>
        <w:rPr>
          <w:spacing w:val="-8"/>
        </w:rPr>
        <w:t xml:space="preserve"> </w:t>
      </w:r>
      <w:r>
        <w:t>not</w:t>
      </w:r>
      <w:r>
        <w:rPr>
          <w:spacing w:val="-8"/>
        </w:rPr>
        <w:t xml:space="preserve"> </w:t>
      </w:r>
      <w:r>
        <w:t>feeling</w:t>
      </w:r>
      <w:r>
        <w:rPr>
          <w:spacing w:val="-8"/>
        </w:rPr>
        <w:t xml:space="preserve"> </w:t>
      </w:r>
      <w:r>
        <w:t>their</w:t>
      </w:r>
      <w:r>
        <w:rPr>
          <w:spacing w:val="-8"/>
        </w:rPr>
        <w:t xml:space="preserve"> </w:t>
      </w:r>
      <w:r>
        <w:t>hot</w:t>
      </w:r>
      <w:r>
        <w:rPr>
          <w:spacing w:val="-8"/>
        </w:rPr>
        <w:t xml:space="preserve"> </w:t>
      </w:r>
      <w:r>
        <w:t>breath</w:t>
      </w:r>
      <w:r>
        <w:rPr>
          <w:spacing w:val="-8"/>
        </w:rPr>
        <w:t xml:space="preserve"> </w:t>
      </w:r>
      <w:r>
        <w:t>at</w:t>
      </w:r>
      <w:r>
        <w:rPr>
          <w:spacing w:val="-8"/>
        </w:rPr>
        <w:t xml:space="preserve"> </w:t>
      </w:r>
      <w:r>
        <w:t>all,</w:t>
      </w:r>
      <w:r>
        <w:rPr>
          <w:spacing w:val="-8"/>
        </w:rPr>
        <w:t xml:space="preserve"> </w:t>
      </w:r>
      <w:r>
        <w:t>so</w:t>
      </w:r>
      <w:r>
        <w:rPr>
          <w:spacing w:val="-8"/>
        </w:rPr>
        <w:t xml:space="preserve"> </w:t>
      </w:r>
      <w:r>
        <w:t>great</w:t>
      </w:r>
      <w:r>
        <w:rPr>
          <w:spacing w:val="-8"/>
        </w:rPr>
        <w:t xml:space="preserve"> </w:t>
      </w:r>
      <w:r>
        <w:t>the</w:t>
      </w:r>
      <w:r>
        <w:rPr>
          <w:spacing w:val="1"/>
        </w:rPr>
        <w:t xml:space="preserve"> </w:t>
      </w:r>
      <w:r>
        <w:t>power</w:t>
      </w:r>
      <w:r>
        <w:rPr>
          <w:spacing w:val="-7"/>
        </w:rPr>
        <w:t xml:space="preserve"> </w:t>
      </w:r>
      <w:r>
        <w:t>of</w:t>
      </w:r>
      <w:r>
        <w:rPr>
          <w:spacing w:val="-6"/>
        </w:rPr>
        <w:t xml:space="preserve"> </w:t>
      </w:r>
      <w:r>
        <w:t>his</w:t>
      </w:r>
      <w:r>
        <w:rPr>
          <w:spacing w:val="-6"/>
        </w:rPr>
        <w:t xml:space="preserve"> </w:t>
      </w:r>
      <w:r>
        <w:t>charmed</w:t>
      </w:r>
      <w:r>
        <w:rPr>
          <w:spacing w:val="-6"/>
        </w:rPr>
        <w:t xml:space="preserve"> </w:t>
      </w:r>
      <w:r>
        <w:t>drugs;</w:t>
      </w:r>
      <w:r>
        <w:rPr>
          <w:spacing w:val="-7"/>
        </w:rPr>
        <w:t xml:space="preserve"> </w:t>
      </w:r>
      <w:r>
        <w:t>and</w:t>
      </w:r>
      <w:r>
        <w:rPr>
          <w:spacing w:val="-6"/>
        </w:rPr>
        <w:t xml:space="preserve"> </w:t>
      </w:r>
      <w:r>
        <w:t>while</w:t>
      </w:r>
      <w:r>
        <w:rPr>
          <w:spacing w:val="-6"/>
        </w:rPr>
        <w:t xml:space="preserve"> </w:t>
      </w:r>
      <w:r>
        <w:t>he</w:t>
      </w:r>
      <w:r>
        <w:rPr>
          <w:spacing w:val="-6"/>
        </w:rPr>
        <w:t xml:space="preserve"> </w:t>
      </w:r>
      <w:r>
        <w:t>was</w:t>
      </w:r>
      <w:r>
        <w:rPr>
          <w:spacing w:val="-7"/>
        </w:rPr>
        <w:t xml:space="preserve"> </w:t>
      </w:r>
      <w:r>
        <w:t>stroking</w:t>
      </w:r>
      <w:r>
        <w:rPr>
          <w:spacing w:val="-6"/>
        </w:rPr>
        <w:t xml:space="preserve"> </w:t>
      </w:r>
      <w:r>
        <w:t>their</w:t>
      </w:r>
      <w:r>
        <w:rPr>
          <w:spacing w:val="-6"/>
        </w:rPr>
        <w:t xml:space="preserve"> </w:t>
      </w:r>
      <w:r>
        <w:t>down-hanging</w:t>
      </w:r>
      <w:r>
        <w:rPr>
          <w:spacing w:val="-6"/>
        </w:rPr>
        <w:t xml:space="preserve"> </w:t>
      </w:r>
      <w:r>
        <w:t>dewlaps</w:t>
      </w:r>
      <w:r>
        <w:rPr>
          <w:spacing w:val="-6"/>
        </w:rPr>
        <w:t xml:space="preserve"> </w:t>
      </w:r>
      <w:r>
        <w:t>with</w:t>
      </w:r>
      <w:r>
        <w:rPr>
          <w:spacing w:val="-7"/>
        </w:rPr>
        <w:t xml:space="preserve"> </w:t>
      </w:r>
      <w:r>
        <w:t>a</w:t>
      </w:r>
      <w:r>
        <w:rPr>
          <w:spacing w:val="-6"/>
        </w:rPr>
        <w:t xml:space="preserve"> </w:t>
      </w:r>
      <w:r>
        <w:t>fearless</w:t>
      </w:r>
      <w:r>
        <w:rPr>
          <w:spacing w:val="-6"/>
        </w:rPr>
        <w:t xml:space="preserve"> </w:t>
      </w:r>
      <w:r>
        <w:t>hand,</w:t>
      </w:r>
      <w:r>
        <w:rPr>
          <w:spacing w:val="-6"/>
        </w:rPr>
        <w:t xml:space="preserve"> </w:t>
      </w:r>
      <w:r>
        <w:t>he</w:t>
      </w:r>
      <w:r>
        <w:rPr>
          <w:spacing w:val="-7"/>
        </w:rPr>
        <w:t xml:space="preserve"> </w:t>
      </w:r>
      <w:r>
        <w:t>placed</w:t>
      </w:r>
      <w:r>
        <w:rPr>
          <w:spacing w:val="-52"/>
        </w:rPr>
        <w:t xml:space="preserve"> </w:t>
      </w:r>
      <w:r>
        <w:t xml:space="preserve">the yoke down on their necks and made them draw the heavy </w:t>
      </w:r>
      <w:proofErr w:type="gramStart"/>
      <w:r>
        <w:t>plow, and</w:t>
      </w:r>
      <w:proofErr w:type="gramEnd"/>
      <w:r>
        <w:t xml:space="preserve"> cut through fields that never felt the steel</w:t>
      </w:r>
      <w:r>
        <w:rPr>
          <w:spacing w:val="1"/>
        </w:rPr>
        <w:t xml:space="preserve"> </w:t>
      </w:r>
      <w:r>
        <w:t>before.</w:t>
      </w:r>
      <w:r>
        <w:rPr>
          <w:spacing w:val="-10"/>
        </w:rPr>
        <w:t xml:space="preserve"> </w:t>
      </w:r>
      <w:r>
        <w:lastRenderedPageBreak/>
        <w:t>The</w:t>
      </w:r>
      <w:r>
        <w:rPr>
          <w:spacing w:val="-10"/>
        </w:rPr>
        <w:t xml:space="preserve"> </w:t>
      </w:r>
      <w:r>
        <w:t>Colchians</w:t>
      </w:r>
      <w:r>
        <w:rPr>
          <w:spacing w:val="-10"/>
        </w:rPr>
        <w:t xml:space="preserve"> </w:t>
      </w:r>
      <w:r>
        <w:t>were</w:t>
      </w:r>
      <w:r>
        <w:rPr>
          <w:spacing w:val="-10"/>
        </w:rPr>
        <w:t xml:space="preserve"> </w:t>
      </w:r>
      <w:r>
        <w:t>amazed</w:t>
      </w:r>
      <w:r>
        <w:rPr>
          <w:spacing w:val="-10"/>
        </w:rPr>
        <w:t xml:space="preserve"> </w:t>
      </w:r>
      <w:r>
        <w:t>and</w:t>
      </w:r>
      <w:r>
        <w:rPr>
          <w:spacing w:val="-10"/>
        </w:rPr>
        <w:t xml:space="preserve"> </w:t>
      </w:r>
      <w:r>
        <w:t>silent;</w:t>
      </w:r>
      <w:r>
        <w:rPr>
          <w:spacing w:val="-10"/>
        </w:rPr>
        <w:t xml:space="preserve"> </w:t>
      </w:r>
      <w:r>
        <w:t>but</w:t>
      </w:r>
      <w:r>
        <w:rPr>
          <w:spacing w:val="-10"/>
        </w:rPr>
        <w:t xml:space="preserve"> </w:t>
      </w:r>
      <w:r>
        <w:t>the</w:t>
      </w:r>
      <w:r>
        <w:rPr>
          <w:spacing w:val="-10"/>
        </w:rPr>
        <w:t xml:space="preserve"> </w:t>
      </w:r>
      <w:r>
        <w:t>loud</w:t>
      </w:r>
      <w:r>
        <w:rPr>
          <w:spacing w:val="-10"/>
        </w:rPr>
        <w:t xml:space="preserve"> </w:t>
      </w:r>
      <w:r>
        <w:t>shouting</w:t>
      </w:r>
      <w:r>
        <w:rPr>
          <w:spacing w:val="-10"/>
        </w:rPr>
        <w:t xml:space="preserve"> </w:t>
      </w:r>
      <w:r>
        <w:t>of</w:t>
      </w:r>
      <w:r>
        <w:rPr>
          <w:spacing w:val="-10"/>
        </w:rPr>
        <w:t xml:space="preserve"> </w:t>
      </w:r>
      <w:r>
        <w:t>the</w:t>
      </w:r>
      <w:r>
        <w:rPr>
          <w:spacing w:val="-10"/>
        </w:rPr>
        <w:t xml:space="preserve"> </w:t>
      </w:r>
      <w:r>
        <w:t>Minyans</w:t>
      </w:r>
      <w:r>
        <w:rPr>
          <w:spacing w:val="-10"/>
        </w:rPr>
        <w:t xml:space="preserve"> </w:t>
      </w:r>
      <w:r>
        <w:t>increased</w:t>
      </w:r>
      <w:r>
        <w:rPr>
          <w:spacing w:val="-10"/>
        </w:rPr>
        <w:t xml:space="preserve"> </w:t>
      </w:r>
      <w:r>
        <w:t>their</w:t>
      </w:r>
      <w:r>
        <w:rPr>
          <w:spacing w:val="-10"/>
        </w:rPr>
        <w:t xml:space="preserve"> </w:t>
      </w:r>
      <w:r>
        <w:t>hero’s</w:t>
      </w:r>
      <w:r>
        <w:rPr>
          <w:spacing w:val="-10"/>
        </w:rPr>
        <w:t xml:space="preserve"> </w:t>
      </w:r>
      <w:r>
        <w:t>courage.</w:t>
      </w:r>
      <w:r>
        <w:rPr>
          <w:spacing w:val="1"/>
        </w:rPr>
        <w:t xml:space="preserve"> </w:t>
      </w:r>
      <w:r>
        <w:t>Taking</w:t>
      </w:r>
      <w:r>
        <w:rPr>
          <w:spacing w:val="-7"/>
        </w:rPr>
        <w:t xml:space="preserve"> </w:t>
      </w:r>
      <w:r>
        <w:t>then</w:t>
      </w:r>
      <w:r>
        <w:rPr>
          <w:spacing w:val="-6"/>
        </w:rPr>
        <w:t xml:space="preserve"> </w:t>
      </w:r>
      <w:r>
        <w:t>the</w:t>
      </w:r>
      <w:r>
        <w:rPr>
          <w:spacing w:val="-7"/>
        </w:rPr>
        <w:t xml:space="preserve"> </w:t>
      </w:r>
      <w:r>
        <w:t>serpent’s</w:t>
      </w:r>
      <w:r>
        <w:rPr>
          <w:spacing w:val="-6"/>
        </w:rPr>
        <w:t xml:space="preserve"> </w:t>
      </w:r>
      <w:r>
        <w:t>teeth</w:t>
      </w:r>
      <w:r>
        <w:rPr>
          <w:spacing w:val="-7"/>
        </w:rPr>
        <w:t xml:space="preserve"> </w:t>
      </w:r>
      <w:r>
        <w:t>out</w:t>
      </w:r>
      <w:r>
        <w:rPr>
          <w:spacing w:val="-6"/>
        </w:rPr>
        <w:t xml:space="preserve"> </w:t>
      </w:r>
      <w:r>
        <w:t>of</w:t>
      </w:r>
      <w:r>
        <w:rPr>
          <w:spacing w:val="-6"/>
        </w:rPr>
        <w:t xml:space="preserve"> </w:t>
      </w:r>
      <w:r>
        <w:t>a</w:t>
      </w:r>
      <w:r>
        <w:rPr>
          <w:spacing w:val="-7"/>
        </w:rPr>
        <w:t xml:space="preserve"> </w:t>
      </w:r>
      <w:r>
        <w:t>brazen</w:t>
      </w:r>
      <w:r>
        <w:rPr>
          <w:spacing w:val="-6"/>
        </w:rPr>
        <w:t xml:space="preserve"> </w:t>
      </w:r>
      <w:r>
        <w:t>helmet</w:t>
      </w:r>
      <w:r>
        <w:rPr>
          <w:spacing w:val="-7"/>
        </w:rPr>
        <w:t xml:space="preserve"> </w:t>
      </w:r>
      <w:r>
        <w:t>he</w:t>
      </w:r>
      <w:r>
        <w:rPr>
          <w:spacing w:val="-6"/>
        </w:rPr>
        <w:t xml:space="preserve"> </w:t>
      </w:r>
      <w:r>
        <w:t>sowed</w:t>
      </w:r>
      <w:r>
        <w:rPr>
          <w:spacing w:val="-6"/>
        </w:rPr>
        <w:t xml:space="preserve"> </w:t>
      </w:r>
      <w:r>
        <w:t>them</w:t>
      </w:r>
      <w:r>
        <w:rPr>
          <w:spacing w:val="-7"/>
        </w:rPr>
        <w:t xml:space="preserve"> </w:t>
      </w:r>
      <w:r>
        <w:t>broadcast</w:t>
      </w:r>
      <w:r>
        <w:rPr>
          <w:spacing w:val="-6"/>
        </w:rPr>
        <w:t xml:space="preserve"> </w:t>
      </w:r>
      <w:r>
        <w:t>in</w:t>
      </w:r>
      <w:r>
        <w:rPr>
          <w:spacing w:val="-7"/>
        </w:rPr>
        <w:t xml:space="preserve"> </w:t>
      </w:r>
      <w:r>
        <w:t>the</w:t>
      </w:r>
      <w:r>
        <w:rPr>
          <w:spacing w:val="-6"/>
        </w:rPr>
        <w:t xml:space="preserve"> </w:t>
      </w:r>
      <w:r>
        <w:t>new-plowed</w:t>
      </w:r>
      <w:r>
        <w:rPr>
          <w:spacing w:val="-7"/>
        </w:rPr>
        <w:t xml:space="preserve"> </w:t>
      </w:r>
      <w:r>
        <w:t>field.</w:t>
      </w:r>
    </w:p>
    <w:p w14:paraId="348F40BB" w14:textId="7CCAFF71" w:rsidR="003A417A" w:rsidRDefault="003A417A" w:rsidP="00277BE6">
      <w:pPr>
        <w:pStyle w:val="Body"/>
      </w:pPr>
      <w:r>
        <w:t>The moist earth softened these seeds that were steeped in virulent poison and the teeth swelled up and took</w:t>
      </w:r>
      <w:r>
        <w:rPr>
          <w:spacing w:val="1"/>
        </w:rPr>
        <w:t xml:space="preserve"> </w:t>
      </w:r>
      <w:r>
        <w:t>new forms. And just as in its mother an infant gradually assumes the form of man, and is perfected through all</w:t>
      </w:r>
      <w:r>
        <w:rPr>
          <w:spacing w:val="1"/>
        </w:rPr>
        <w:t xml:space="preserve"> </w:t>
      </w:r>
      <w:r>
        <w:t>parts within, and does not come forth to the light till fully formed; so, when the forms of men had been completed</w:t>
      </w:r>
      <w:r>
        <w:rPr>
          <w:spacing w:val="1"/>
        </w:rPr>
        <w:t xml:space="preserve"> </w:t>
      </w:r>
      <w:r>
        <w:t>in</w:t>
      </w:r>
      <w:r>
        <w:rPr>
          <w:spacing w:val="-5"/>
        </w:rPr>
        <w:t xml:space="preserve"> </w:t>
      </w:r>
      <w:r>
        <w:t>the</w:t>
      </w:r>
      <w:r>
        <w:rPr>
          <w:spacing w:val="-4"/>
        </w:rPr>
        <w:t xml:space="preserve"> </w:t>
      </w:r>
      <w:r>
        <w:t>womb</w:t>
      </w:r>
      <w:r>
        <w:rPr>
          <w:spacing w:val="-4"/>
        </w:rPr>
        <w:t xml:space="preserve"> </w:t>
      </w:r>
      <w:r>
        <w:t>of</w:t>
      </w:r>
      <w:r>
        <w:rPr>
          <w:spacing w:val="-4"/>
        </w:rPr>
        <w:t xml:space="preserve"> </w:t>
      </w:r>
      <w:r>
        <w:t>earth</w:t>
      </w:r>
      <w:r>
        <w:rPr>
          <w:spacing w:val="-5"/>
        </w:rPr>
        <w:t xml:space="preserve"> </w:t>
      </w:r>
      <w:r>
        <w:t>made</w:t>
      </w:r>
      <w:r>
        <w:rPr>
          <w:spacing w:val="-4"/>
        </w:rPr>
        <w:t xml:space="preserve"> </w:t>
      </w:r>
      <w:r>
        <w:t>pregnant,</w:t>
      </w:r>
      <w:r>
        <w:rPr>
          <w:spacing w:val="-4"/>
        </w:rPr>
        <w:t xml:space="preserve"> </w:t>
      </w:r>
      <w:r>
        <w:t>they</w:t>
      </w:r>
      <w:r>
        <w:rPr>
          <w:spacing w:val="-4"/>
        </w:rPr>
        <w:t xml:space="preserve"> </w:t>
      </w:r>
      <w:r>
        <w:t>rose</w:t>
      </w:r>
      <w:r>
        <w:rPr>
          <w:spacing w:val="-4"/>
        </w:rPr>
        <w:t xml:space="preserve"> </w:t>
      </w:r>
      <w:r>
        <w:t>up</w:t>
      </w:r>
      <w:r>
        <w:rPr>
          <w:spacing w:val="-5"/>
        </w:rPr>
        <w:t xml:space="preserve"> </w:t>
      </w:r>
      <w:r>
        <w:t>from</w:t>
      </w:r>
      <w:r>
        <w:rPr>
          <w:spacing w:val="-4"/>
        </w:rPr>
        <w:t xml:space="preserve"> </w:t>
      </w:r>
      <w:r>
        <w:t>it,</w:t>
      </w:r>
      <w:r>
        <w:rPr>
          <w:spacing w:val="-4"/>
        </w:rPr>
        <w:t xml:space="preserve"> </w:t>
      </w:r>
      <w:r>
        <w:t>and</w:t>
      </w:r>
      <w:r>
        <w:rPr>
          <w:spacing w:val="-4"/>
        </w:rPr>
        <w:t xml:space="preserve"> </w:t>
      </w:r>
      <w:r>
        <w:t>what</w:t>
      </w:r>
      <w:r>
        <w:rPr>
          <w:spacing w:val="-4"/>
        </w:rPr>
        <w:t xml:space="preserve"> </w:t>
      </w:r>
      <w:r>
        <w:t>is</w:t>
      </w:r>
      <w:r>
        <w:rPr>
          <w:spacing w:val="-5"/>
        </w:rPr>
        <w:t xml:space="preserve"> </w:t>
      </w:r>
      <w:r>
        <w:t>yet</w:t>
      </w:r>
      <w:r>
        <w:rPr>
          <w:spacing w:val="-4"/>
        </w:rPr>
        <w:t xml:space="preserve"> </w:t>
      </w:r>
      <w:r>
        <w:t>more</w:t>
      </w:r>
      <w:r>
        <w:rPr>
          <w:spacing w:val="-4"/>
        </w:rPr>
        <w:t xml:space="preserve"> </w:t>
      </w:r>
      <w:r>
        <w:t>wonderful,</w:t>
      </w:r>
      <w:r>
        <w:rPr>
          <w:spacing w:val="-4"/>
        </w:rPr>
        <w:t xml:space="preserve"> </w:t>
      </w:r>
      <w:r>
        <w:t>each</w:t>
      </w:r>
      <w:r>
        <w:rPr>
          <w:spacing w:val="-4"/>
        </w:rPr>
        <w:t xml:space="preserve"> </w:t>
      </w:r>
      <w:r>
        <w:t>one</w:t>
      </w:r>
      <w:r>
        <w:rPr>
          <w:spacing w:val="-5"/>
        </w:rPr>
        <w:t xml:space="preserve"> </w:t>
      </w:r>
      <w:r>
        <w:t>clashed</w:t>
      </w:r>
      <w:r>
        <w:rPr>
          <w:spacing w:val="-4"/>
        </w:rPr>
        <w:t xml:space="preserve"> </w:t>
      </w:r>
      <w:proofErr w:type="gramStart"/>
      <w:r>
        <w:t>weapons</w:t>
      </w:r>
      <w:proofErr w:type="gramEnd"/>
      <w:r>
        <w:rPr>
          <w:spacing w:val="-6"/>
        </w:rPr>
        <w:t xml:space="preserve"> </w:t>
      </w:r>
      <w:r>
        <w:t>that</w:t>
      </w:r>
      <w:r>
        <w:rPr>
          <w:spacing w:val="-5"/>
        </w:rPr>
        <w:t xml:space="preserve"> </w:t>
      </w:r>
      <w:r>
        <w:t>had</w:t>
      </w:r>
      <w:r>
        <w:rPr>
          <w:spacing w:val="-6"/>
        </w:rPr>
        <w:t xml:space="preserve"> </w:t>
      </w:r>
      <w:r>
        <w:t>been</w:t>
      </w:r>
      <w:r>
        <w:rPr>
          <w:spacing w:val="-5"/>
        </w:rPr>
        <w:t xml:space="preserve"> </w:t>
      </w:r>
      <w:r>
        <w:t>brought</w:t>
      </w:r>
      <w:r>
        <w:rPr>
          <w:spacing w:val="-6"/>
        </w:rPr>
        <w:t xml:space="preserve"> </w:t>
      </w:r>
      <w:r>
        <w:t>forth</w:t>
      </w:r>
      <w:r>
        <w:rPr>
          <w:spacing w:val="-5"/>
        </w:rPr>
        <w:t xml:space="preserve"> </w:t>
      </w:r>
      <w:r>
        <w:t>with</w:t>
      </w:r>
      <w:r>
        <w:rPr>
          <w:spacing w:val="-6"/>
        </w:rPr>
        <w:t xml:space="preserve"> </w:t>
      </w:r>
      <w:r>
        <w:t>him.</w:t>
      </w:r>
    </w:p>
    <w:p w14:paraId="76B32816" w14:textId="77777777" w:rsidR="003A417A" w:rsidRDefault="003A417A" w:rsidP="00277BE6">
      <w:pPr>
        <w:pStyle w:val="Body"/>
      </w:pPr>
      <w:r>
        <w:t>When his companions saw the warriors turn as if with one accord, to hurl their spears, sharp-pointed, at the</w:t>
      </w:r>
      <w:r>
        <w:rPr>
          <w:spacing w:val="1"/>
        </w:rPr>
        <w:t xml:space="preserve"> </w:t>
      </w:r>
      <w:r>
        <w:t>head of Jason, fear unnerved the boldest and their courage failed. So, too, the maid whose sorcery had saved him</w:t>
      </w:r>
      <w:r>
        <w:rPr>
          <w:spacing w:val="1"/>
        </w:rPr>
        <w:t xml:space="preserve"> </w:t>
      </w:r>
      <w:r>
        <w:t>from</w:t>
      </w:r>
      <w:r>
        <w:rPr>
          <w:spacing w:val="-7"/>
        </w:rPr>
        <w:t xml:space="preserve"> </w:t>
      </w:r>
      <w:r>
        <w:t>much</w:t>
      </w:r>
      <w:r>
        <w:rPr>
          <w:spacing w:val="-7"/>
        </w:rPr>
        <w:t xml:space="preserve"> </w:t>
      </w:r>
      <w:r>
        <w:t>danger,</w:t>
      </w:r>
      <w:r>
        <w:rPr>
          <w:spacing w:val="-7"/>
        </w:rPr>
        <w:t xml:space="preserve"> </w:t>
      </w:r>
      <w:r>
        <w:t>when</w:t>
      </w:r>
      <w:r>
        <w:rPr>
          <w:spacing w:val="-7"/>
        </w:rPr>
        <w:t xml:space="preserve"> </w:t>
      </w:r>
      <w:r>
        <w:t>she</w:t>
      </w:r>
      <w:r>
        <w:rPr>
          <w:spacing w:val="-7"/>
        </w:rPr>
        <w:t xml:space="preserve"> </w:t>
      </w:r>
      <w:r>
        <w:t>saw</w:t>
      </w:r>
      <w:r>
        <w:rPr>
          <w:spacing w:val="-7"/>
        </w:rPr>
        <w:t xml:space="preserve"> </w:t>
      </w:r>
      <w:r>
        <w:t>the</w:t>
      </w:r>
      <w:r>
        <w:rPr>
          <w:spacing w:val="-6"/>
        </w:rPr>
        <w:t xml:space="preserve"> </w:t>
      </w:r>
      <w:r>
        <w:t>youth</w:t>
      </w:r>
      <w:r>
        <w:rPr>
          <w:spacing w:val="-7"/>
        </w:rPr>
        <w:t xml:space="preserve"> </w:t>
      </w:r>
      <w:r>
        <w:t>encompassed</w:t>
      </w:r>
      <w:r>
        <w:rPr>
          <w:spacing w:val="-7"/>
        </w:rPr>
        <w:t xml:space="preserve"> </w:t>
      </w:r>
      <w:r>
        <w:t>by</w:t>
      </w:r>
      <w:r>
        <w:rPr>
          <w:spacing w:val="-7"/>
        </w:rPr>
        <w:t xml:space="preserve"> </w:t>
      </w:r>
      <w:r>
        <w:t>those</w:t>
      </w:r>
      <w:r>
        <w:rPr>
          <w:spacing w:val="-7"/>
        </w:rPr>
        <w:t xml:space="preserve"> </w:t>
      </w:r>
      <w:r>
        <w:t>raging</w:t>
      </w:r>
      <w:r>
        <w:rPr>
          <w:spacing w:val="-7"/>
        </w:rPr>
        <w:t xml:space="preserve"> </w:t>
      </w:r>
      <w:r>
        <w:t>enemies,</w:t>
      </w:r>
      <w:r>
        <w:rPr>
          <w:spacing w:val="-6"/>
        </w:rPr>
        <w:t xml:space="preserve"> </w:t>
      </w:r>
      <w:r>
        <w:t>and</w:t>
      </w:r>
      <w:r>
        <w:rPr>
          <w:spacing w:val="-7"/>
        </w:rPr>
        <w:t xml:space="preserve"> </w:t>
      </w:r>
      <w:r>
        <w:t>he</w:t>
      </w:r>
      <w:r>
        <w:rPr>
          <w:spacing w:val="-7"/>
        </w:rPr>
        <w:t xml:space="preserve"> </w:t>
      </w:r>
      <w:r>
        <w:t>alone</w:t>
      </w:r>
      <w:r>
        <w:rPr>
          <w:spacing w:val="-7"/>
        </w:rPr>
        <w:t xml:space="preserve"> </w:t>
      </w:r>
      <w:r>
        <w:t>against</w:t>
      </w:r>
      <w:r>
        <w:rPr>
          <w:spacing w:val="-7"/>
        </w:rPr>
        <w:t xml:space="preserve"> </w:t>
      </w:r>
      <w:r>
        <w:t>so</w:t>
      </w:r>
      <w:r>
        <w:rPr>
          <w:spacing w:val="-7"/>
        </w:rPr>
        <w:t xml:space="preserve"> </w:t>
      </w:r>
      <w:r>
        <w:t>many—</w:t>
      </w:r>
      <w:r>
        <w:rPr>
          <w:spacing w:val="-52"/>
        </w:rPr>
        <w:t xml:space="preserve"> </w:t>
      </w:r>
      <w:r>
        <w:t>struck with sudden panic, she turned ashen white, her bloodless cheeks were blanched; and chilled with fear she</w:t>
      </w:r>
      <w:r>
        <w:rPr>
          <w:spacing w:val="1"/>
        </w:rPr>
        <w:t xml:space="preserve"> </w:t>
      </w:r>
      <w:r>
        <w:t>wilted</w:t>
      </w:r>
      <w:r>
        <w:rPr>
          <w:spacing w:val="-5"/>
        </w:rPr>
        <w:t xml:space="preserve"> </w:t>
      </w:r>
      <w:r>
        <w:t>to</w:t>
      </w:r>
      <w:r>
        <w:rPr>
          <w:spacing w:val="-5"/>
        </w:rPr>
        <w:t xml:space="preserve"> </w:t>
      </w:r>
      <w:r>
        <w:t>the</w:t>
      </w:r>
      <w:r>
        <w:rPr>
          <w:spacing w:val="-5"/>
        </w:rPr>
        <w:t xml:space="preserve"> </w:t>
      </w:r>
      <w:r>
        <w:t>ground;</w:t>
      </w:r>
      <w:r>
        <w:rPr>
          <w:spacing w:val="-5"/>
        </w:rPr>
        <w:t xml:space="preserve"> </w:t>
      </w:r>
      <w:r>
        <w:t>and</w:t>
      </w:r>
      <w:r>
        <w:rPr>
          <w:spacing w:val="-5"/>
        </w:rPr>
        <w:t xml:space="preserve"> </w:t>
      </w:r>
      <w:r>
        <w:t>lest</w:t>
      </w:r>
      <w:r>
        <w:rPr>
          <w:spacing w:val="-5"/>
        </w:rPr>
        <w:t xml:space="preserve"> </w:t>
      </w:r>
      <w:r>
        <w:t>the</w:t>
      </w:r>
      <w:r>
        <w:rPr>
          <w:spacing w:val="-5"/>
        </w:rPr>
        <w:t xml:space="preserve"> </w:t>
      </w:r>
      <w:r>
        <w:t>herbs,</w:t>
      </w:r>
      <w:r>
        <w:rPr>
          <w:spacing w:val="-5"/>
        </w:rPr>
        <w:t xml:space="preserve"> </w:t>
      </w:r>
      <w:r>
        <w:t>so</w:t>
      </w:r>
      <w:r>
        <w:rPr>
          <w:spacing w:val="-5"/>
        </w:rPr>
        <w:t xml:space="preserve"> </w:t>
      </w:r>
      <w:r>
        <w:t>lately</w:t>
      </w:r>
      <w:r>
        <w:rPr>
          <w:spacing w:val="-5"/>
        </w:rPr>
        <w:t xml:space="preserve"> </w:t>
      </w:r>
      <w:r>
        <w:t>given</w:t>
      </w:r>
      <w:r>
        <w:rPr>
          <w:spacing w:val="-5"/>
        </w:rPr>
        <w:t xml:space="preserve"> </w:t>
      </w:r>
      <w:r>
        <w:t>him,</w:t>
      </w:r>
      <w:r>
        <w:rPr>
          <w:spacing w:val="-5"/>
        </w:rPr>
        <w:t xml:space="preserve"> </w:t>
      </w:r>
      <w:r>
        <w:t>might</w:t>
      </w:r>
      <w:r>
        <w:rPr>
          <w:spacing w:val="-5"/>
        </w:rPr>
        <w:t xml:space="preserve"> </w:t>
      </w:r>
      <w:r>
        <w:t>fail</w:t>
      </w:r>
      <w:r>
        <w:rPr>
          <w:spacing w:val="-5"/>
        </w:rPr>
        <w:t xml:space="preserve"> </w:t>
      </w:r>
      <w:r>
        <w:t>his</w:t>
      </w:r>
      <w:r>
        <w:rPr>
          <w:spacing w:val="-5"/>
        </w:rPr>
        <w:t xml:space="preserve"> </w:t>
      </w:r>
      <w:r>
        <w:t>need</w:t>
      </w:r>
      <w:r>
        <w:rPr>
          <w:spacing w:val="-5"/>
        </w:rPr>
        <w:t xml:space="preserve"> </w:t>
      </w:r>
      <w:r>
        <w:t>she</w:t>
      </w:r>
      <w:r>
        <w:rPr>
          <w:spacing w:val="-5"/>
        </w:rPr>
        <w:t xml:space="preserve"> </w:t>
      </w:r>
      <w:r>
        <w:t>added</w:t>
      </w:r>
      <w:r>
        <w:rPr>
          <w:spacing w:val="-4"/>
        </w:rPr>
        <w:t xml:space="preserve"> </w:t>
      </w:r>
      <w:r>
        <w:t>incantations</w:t>
      </w:r>
      <w:r>
        <w:rPr>
          <w:spacing w:val="-5"/>
        </w:rPr>
        <w:t xml:space="preserve"> </w:t>
      </w:r>
      <w:r>
        <w:t>and</w:t>
      </w:r>
      <w:r>
        <w:rPr>
          <w:spacing w:val="-5"/>
        </w:rPr>
        <w:t xml:space="preserve"> </w:t>
      </w:r>
      <w:r>
        <w:t>invoked</w:t>
      </w:r>
      <w:r>
        <w:rPr>
          <w:spacing w:val="-52"/>
        </w:rPr>
        <w:t xml:space="preserve"> </w:t>
      </w:r>
      <w:r>
        <w:t>mysterious</w:t>
      </w:r>
      <w:r>
        <w:rPr>
          <w:spacing w:val="-6"/>
        </w:rPr>
        <w:t xml:space="preserve"> </w:t>
      </w:r>
      <w:r>
        <w:t>arts.</w:t>
      </w:r>
      <w:r>
        <w:rPr>
          <w:spacing w:val="-6"/>
        </w:rPr>
        <w:t xml:space="preserve"> </w:t>
      </w:r>
      <w:r>
        <w:t>While</w:t>
      </w:r>
      <w:r>
        <w:rPr>
          <w:spacing w:val="-6"/>
        </w:rPr>
        <w:t xml:space="preserve"> </w:t>
      </w:r>
      <w:r>
        <w:t>she</w:t>
      </w:r>
      <w:r>
        <w:rPr>
          <w:spacing w:val="-6"/>
        </w:rPr>
        <w:t xml:space="preserve"> </w:t>
      </w:r>
      <w:r>
        <w:t>protected</w:t>
      </w:r>
      <w:r>
        <w:rPr>
          <w:spacing w:val="-6"/>
        </w:rPr>
        <w:t xml:space="preserve"> </w:t>
      </w:r>
      <w:r>
        <w:t>him</w:t>
      </w:r>
    </w:p>
    <w:p w14:paraId="5215D23F" w14:textId="12B68405" w:rsidR="003A417A" w:rsidRDefault="003A417A" w:rsidP="00277BE6">
      <w:pPr>
        <w:pStyle w:val="Body"/>
      </w:pPr>
      <w:r>
        <w:t xml:space="preserve">He seized upon a heavy </w:t>
      </w:r>
      <w:proofErr w:type="gramStart"/>
      <w:r>
        <w:t>stone, and</w:t>
      </w:r>
      <w:proofErr w:type="gramEnd"/>
      <w:r>
        <w:t xml:space="preserve"> hurled it in the midst of his new enemies— distracted by this cast, and murderous, they</w:t>
      </w:r>
      <w:r>
        <w:rPr>
          <w:spacing w:val="1"/>
        </w:rPr>
        <w:t xml:space="preserve"> </w:t>
      </w:r>
      <w:r>
        <w:t>turned</w:t>
      </w:r>
      <w:r>
        <w:rPr>
          <w:spacing w:val="1"/>
        </w:rPr>
        <w:t xml:space="preserve"> </w:t>
      </w:r>
      <w:r>
        <w:t>from</w:t>
      </w:r>
      <w:r>
        <w:rPr>
          <w:spacing w:val="1"/>
        </w:rPr>
        <w:t xml:space="preserve"> </w:t>
      </w:r>
      <w:r>
        <w:t>him,</w:t>
      </w:r>
      <w:r>
        <w:rPr>
          <w:spacing w:val="1"/>
        </w:rPr>
        <w:t xml:space="preserve"> </w:t>
      </w:r>
      <w:r>
        <w:t>and</w:t>
      </w:r>
      <w:r>
        <w:rPr>
          <w:spacing w:val="1"/>
        </w:rPr>
        <w:t xml:space="preserve"> </w:t>
      </w:r>
      <w:r>
        <w:t>clashing</w:t>
      </w:r>
      <w:r>
        <w:rPr>
          <w:spacing w:val="1"/>
        </w:rPr>
        <w:t xml:space="preserve"> </w:t>
      </w:r>
      <w:r>
        <w:t>their</w:t>
      </w:r>
      <w:r>
        <w:rPr>
          <w:spacing w:val="1"/>
        </w:rPr>
        <w:t xml:space="preserve"> </w:t>
      </w:r>
      <w:r>
        <w:t>new</w:t>
      </w:r>
      <w:r>
        <w:rPr>
          <w:spacing w:val="1"/>
        </w:rPr>
        <w:t xml:space="preserve"> </w:t>
      </w:r>
      <w:r>
        <w:t>arms,</w:t>
      </w:r>
      <w:r>
        <w:rPr>
          <w:spacing w:val="1"/>
        </w:rPr>
        <w:t xml:space="preserve"> </w:t>
      </w:r>
      <w:r>
        <w:t>those</w:t>
      </w:r>
      <w:r>
        <w:rPr>
          <w:spacing w:val="1"/>
        </w:rPr>
        <w:t xml:space="preserve"> </w:t>
      </w:r>
      <w:r>
        <w:t>earth-born</w:t>
      </w:r>
      <w:r>
        <w:rPr>
          <w:spacing w:val="1"/>
        </w:rPr>
        <w:t xml:space="preserve"> </w:t>
      </w:r>
      <w:r>
        <w:t>brothers</w:t>
      </w:r>
      <w:r>
        <w:rPr>
          <w:spacing w:val="1"/>
        </w:rPr>
        <w:t xml:space="preserve"> </w:t>
      </w:r>
      <w:r>
        <w:t>fought</w:t>
      </w:r>
      <w:r>
        <w:rPr>
          <w:spacing w:val="1"/>
        </w:rPr>
        <w:t xml:space="preserve"> </w:t>
      </w:r>
      <w:r>
        <w:t>among</w:t>
      </w:r>
      <w:r>
        <w:rPr>
          <w:spacing w:val="1"/>
        </w:rPr>
        <w:t xml:space="preserve"> </w:t>
      </w:r>
      <w:r>
        <w:t>themselves till</w:t>
      </w:r>
      <w:r>
        <w:rPr>
          <w:spacing w:val="-52"/>
        </w:rPr>
        <w:t xml:space="preserve"> </w:t>
      </w:r>
      <w:r>
        <w:t>all</w:t>
      </w:r>
      <w:r>
        <w:rPr>
          <w:spacing w:val="-7"/>
        </w:rPr>
        <w:t xml:space="preserve"> </w:t>
      </w:r>
      <w:r>
        <w:t>were</w:t>
      </w:r>
      <w:r>
        <w:rPr>
          <w:spacing w:val="-6"/>
        </w:rPr>
        <w:t xml:space="preserve"> </w:t>
      </w:r>
      <w:r>
        <w:t>slaughtered</w:t>
      </w:r>
      <w:r>
        <w:rPr>
          <w:spacing w:val="-6"/>
        </w:rPr>
        <w:t xml:space="preserve"> </w:t>
      </w:r>
      <w:r>
        <w:t>in</w:t>
      </w:r>
      <w:r>
        <w:rPr>
          <w:spacing w:val="-6"/>
        </w:rPr>
        <w:t xml:space="preserve"> </w:t>
      </w:r>
      <w:r>
        <w:t>blood-thirsty</w:t>
      </w:r>
      <w:r>
        <w:rPr>
          <w:spacing w:val="-6"/>
        </w:rPr>
        <w:t xml:space="preserve"> </w:t>
      </w:r>
      <w:r>
        <w:t>strife.</w:t>
      </w:r>
    </w:p>
    <w:p w14:paraId="2A2F9746" w14:textId="77777777" w:rsidR="003A417A" w:rsidRDefault="003A417A" w:rsidP="00277BE6">
      <w:pPr>
        <w:pStyle w:val="Body"/>
      </w:pPr>
      <w:r>
        <w:t xml:space="preserve">Gladly the Greeks acclaimed him </w:t>
      </w:r>
      <w:proofErr w:type="gramStart"/>
      <w:r>
        <w:t>conqueror, and</w:t>
      </w:r>
      <w:proofErr w:type="gramEnd"/>
      <w:r>
        <w:t xml:space="preserve"> pressed around him for the first embrace. Then, too, Medea,</w:t>
      </w:r>
      <w:r>
        <w:rPr>
          <w:spacing w:val="1"/>
        </w:rPr>
        <w:t xml:space="preserve"> </w:t>
      </w:r>
      <w:r>
        <w:t>barbarous Colchian maid, although her modesty restrained her heart, eagerly longed to fold him in her arms, but</w:t>
      </w:r>
      <w:r>
        <w:rPr>
          <w:spacing w:val="1"/>
        </w:rPr>
        <w:t xml:space="preserve"> </w:t>
      </w:r>
      <w:r>
        <w:t>careful</w:t>
      </w:r>
      <w:r>
        <w:rPr>
          <w:spacing w:val="-10"/>
        </w:rPr>
        <w:t xml:space="preserve"> </w:t>
      </w:r>
      <w:r>
        <w:t>of</w:t>
      </w:r>
      <w:r>
        <w:rPr>
          <w:spacing w:val="-9"/>
        </w:rPr>
        <w:t xml:space="preserve"> </w:t>
      </w:r>
      <w:r>
        <w:t>her</w:t>
      </w:r>
      <w:r>
        <w:rPr>
          <w:spacing w:val="-9"/>
        </w:rPr>
        <w:t xml:space="preserve"> </w:t>
      </w:r>
      <w:r>
        <w:t>good</w:t>
      </w:r>
      <w:r>
        <w:rPr>
          <w:spacing w:val="-9"/>
        </w:rPr>
        <w:t xml:space="preserve"> </w:t>
      </w:r>
      <w:r>
        <w:t>name,</w:t>
      </w:r>
      <w:r>
        <w:rPr>
          <w:spacing w:val="-9"/>
        </w:rPr>
        <w:t xml:space="preserve"> </w:t>
      </w:r>
      <w:r>
        <w:t>held</w:t>
      </w:r>
      <w:r>
        <w:rPr>
          <w:spacing w:val="-9"/>
        </w:rPr>
        <w:t xml:space="preserve"> </w:t>
      </w:r>
      <w:proofErr w:type="gramStart"/>
      <w:r>
        <w:t>aloof,—</w:t>
      </w:r>
      <w:proofErr w:type="gramEnd"/>
      <w:r>
        <w:rPr>
          <w:spacing w:val="-9"/>
        </w:rPr>
        <w:t xml:space="preserve"> </w:t>
      </w:r>
      <w:r>
        <w:t>rejoicing</w:t>
      </w:r>
      <w:r>
        <w:rPr>
          <w:spacing w:val="-9"/>
        </w:rPr>
        <w:t xml:space="preserve"> </w:t>
      </w:r>
      <w:r>
        <w:t>in</w:t>
      </w:r>
      <w:r>
        <w:rPr>
          <w:spacing w:val="-9"/>
        </w:rPr>
        <w:t xml:space="preserve"> </w:t>
      </w:r>
      <w:r>
        <w:t>deep,</w:t>
      </w:r>
      <w:r>
        <w:rPr>
          <w:spacing w:val="-10"/>
        </w:rPr>
        <w:t xml:space="preserve"> </w:t>
      </w:r>
      <w:r>
        <w:t>silent</w:t>
      </w:r>
      <w:r>
        <w:rPr>
          <w:spacing w:val="-9"/>
        </w:rPr>
        <w:t xml:space="preserve"> </w:t>
      </w:r>
      <w:r>
        <w:t>love;</w:t>
      </w:r>
      <w:r>
        <w:rPr>
          <w:spacing w:val="-9"/>
        </w:rPr>
        <w:t xml:space="preserve"> </w:t>
      </w:r>
      <w:r>
        <w:t>and</w:t>
      </w:r>
      <w:r>
        <w:rPr>
          <w:spacing w:val="-9"/>
        </w:rPr>
        <w:t xml:space="preserve"> </w:t>
      </w:r>
      <w:r>
        <w:t>she</w:t>
      </w:r>
      <w:r>
        <w:rPr>
          <w:spacing w:val="-9"/>
        </w:rPr>
        <w:t xml:space="preserve"> </w:t>
      </w:r>
      <w:r>
        <w:t>acknowledged</w:t>
      </w:r>
      <w:r>
        <w:rPr>
          <w:spacing w:val="-9"/>
        </w:rPr>
        <w:t xml:space="preserve"> </w:t>
      </w:r>
      <w:r>
        <w:t>to</w:t>
      </w:r>
      <w:r>
        <w:rPr>
          <w:spacing w:val="-9"/>
        </w:rPr>
        <w:t xml:space="preserve"> </w:t>
      </w:r>
      <w:r>
        <w:t>the</w:t>
      </w:r>
      <w:r>
        <w:rPr>
          <w:spacing w:val="-9"/>
        </w:rPr>
        <w:t xml:space="preserve"> </w:t>
      </w:r>
      <w:r>
        <w:t>Gods</w:t>
      </w:r>
      <w:r>
        <w:rPr>
          <w:spacing w:val="-9"/>
        </w:rPr>
        <w:t xml:space="preserve"> </w:t>
      </w:r>
      <w:r>
        <w:t>her</w:t>
      </w:r>
      <w:r>
        <w:rPr>
          <w:spacing w:val="-10"/>
        </w:rPr>
        <w:t xml:space="preserve"> </w:t>
      </w:r>
      <w:r>
        <w:t>mighty</w:t>
      </w:r>
      <w:r>
        <w:rPr>
          <w:spacing w:val="-52"/>
        </w:rPr>
        <w:t xml:space="preserve"> </w:t>
      </w:r>
      <w:r>
        <w:t>gift</w:t>
      </w:r>
      <w:r>
        <w:rPr>
          <w:spacing w:val="-7"/>
        </w:rPr>
        <w:t xml:space="preserve"> </w:t>
      </w:r>
      <w:r>
        <w:t>of</w:t>
      </w:r>
      <w:r>
        <w:rPr>
          <w:spacing w:val="-6"/>
        </w:rPr>
        <w:t xml:space="preserve"> </w:t>
      </w:r>
      <w:r>
        <w:t>incantations.</w:t>
      </w:r>
    </w:p>
    <w:p w14:paraId="7ECB30D7" w14:textId="77777777" w:rsidR="003A417A" w:rsidRDefault="003A417A" w:rsidP="00277BE6">
      <w:pPr>
        <w:pStyle w:val="Body"/>
      </w:pPr>
      <w:r>
        <w:t>But</w:t>
      </w:r>
      <w:r>
        <w:rPr>
          <w:spacing w:val="-6"/>
        </w:rPr>
        <w:t xml:space="preserve"> </w:t>
      </w:r>
      <w:r>
        <w:t>the</w:t>
      </w:r>
      <w:r>
        <w:rPr>
          <w:spacing w:val="-6"/>
        </w:rPr>
        <w:t xml:space="preserve"> </w:t>
      </w:r>
      <w:r>
        <w:t>dragon,</w:t>
      </w:r>
      <w:r>
        <w:rPr>
          <w:spacing w:val="-6"/>
        </w:rPr>
        <w:t xml:space="preserve"> </w:t>
      </w:r>
      <w:r>
        <w:t>still</w:t>
      </w:r>
      <w:r>
        <w:rPr>
          <w:spacing w:val="-6"/>
        </w:rPr>
        <w:t xml:space="preserve"> </w:t>
      </w:r>
      <w:proofErr w:type="gramStart"/>
      <w:r>
        <w:t>alert,—</w:t>
      </w:r>
      <w:proofErr w:type="gramEnd"/>
      <w:r>
        <w:t>magnificent</w:t>
      </w:r>
      <w:r>
        <w:rPr>
          <w:spacing w:val="-6"/>
        </w:rPr>
        <w:t xml:space="preserve"> </w:t>
      </w:r>
      <w:r>
        <w:t>and</w:t>
      </w:r>
      <w:r>
        <w:rPr>
          <w:spacing w:val="-6"/>
        </w:rPr>
        <w:t xml:space="preserve"> </w:t>
      </w:r>
      <w:r>
        <w:t>terrible</w:t>
      </w:r>
      <w:r>
        <w:rPr>
          <w:spacing w:val="-6"/>
        </w:rPr>
        <w:t xml:space="preserve"> </w:t>
      </w:r>
      <w:r>
        <w:t>with</w:t>
      </w:r>
      <w:r>
        <w:rPr>
          <w:spacing w:val="-6"/>
        </w:rPr>
        <w:t xml:space="preserve"> </w:t>
      </w:r>
      <w:r>
        <w:t>gorgeous</w:t>
      </w:r>
      <w:r>
        <w:rPr>
          <w:spacing w:val="-5"/>
        </w:rPr>
        <w:t xml:space="preserve"> </w:t>
      </w:r>
      <w:r>
        <w:t>crest</w:t>
      </w:r>
      <w:r>
        <w:rPr>
          <w:spacing w:val="-6"/>
        </w:rPr>
        <w:t xml:space="preserve"> </w:t>
      </w:r>
      <w:r>
        <w:t>and</w:t>
      </w:r>
      <w:r>
        <w:rPr>
          <w:spacing w:val="-6"/>
        </w:rPr>
        <w:t xml:space="preserve"> </w:t>
      </w:r>
      <w:r>
        <w:t>triple</w:t>
      </w:r>
      <w:r>
        <w:rPr>
          <w:spacing w:val="-6"/>
        </w:rPr>
        <w:t xml:space="preserve"> </w:t>
      </w:r>
      <w:r>
        <w:t>tongue,</w:t>
      </w:r>
      <w:r>
        <w:rPr>
          <w:spacing w:val="-6"/>
        </w:rPr>
        <w:t xml:space="preserve"> </w:t>
      </w:r>
      <w:r>
        <w:t>and</w:t>
      </w:r>
      <w:r>
        <w:rPr>
          <w:spacing w:val="-6"/>
        </w:rPr>
        <w:t xml:space="preserve"> </w:t>
      </w:r>
      <w:r>
        <w:t>fangs</w:t>
      </w:r>
      <w:r>
        <w:rPr>
          <w:spacing w:val="-6"/>
        </w:rPr>
        <w:t xml:space="preserve"> </w:t>
      </w:r>
      <w:r>
        <w:t>barbed</w:t>
      </w:r>
      <w:r>
        <w:rPr>
          <w:spacing w:val="-52"/>
        </w:rPr>
        <w:t xml:space="preserve"> </w:t>
      </w:r>
      <w:r>
        <w:t>as</w:t>
      </w:r>
      <w:r>
        <w:rPr>
          <w:spacing w:val="-10"/>
        </w:rPr>
        <w:t xml:space="preserve"> </w:t>
      </w:r>
      <w:r>
        <w:t>a</w:t>
      </w:r>
      <w:r>
        <w:rPr>
          <w:spacing w:val="-10"/>
        </w:rPr>
        <w:t xml:space="preserve"> </w:t>
      </w:r>
      <w:r>
        <w:t>javelin,</w:t>
      </w:r>
      <w:r>
        <w:rPr>
          <w:spacing w:val="-9"/>
        </w:rPr>
        <w:t xml:space="preserve"> </w:t>
      </w:r>
      <w:r>
        <w:t>guards</w:t>
      </w:r>
      <w:r>
        <w:rPr>
          <w:spacing w:val="-10"/>
        </w:rPr>
        <w:t xml:space="preserve"> </w:t>
      </w:r>
      <w:r>
        <w:t>the</w:t>
      </w:r>
      <w:r>
        <w:rPr>
          <w:spacing w:val="-9"/>
        </w:rPr>
        <w:t xml:space="preserve"> </w:t>
      </w:r>
      <w:r>
        <w:t>Golden</w:t>
      </w:r>
      <w:r>
        <w:rPr>
          <w:spacing w:val="-10"/>
        </w:rPr>
        <w:t xml:space="preserve"> </w:t>
      </w:r>
      <w:r>
        <w:t>Fleece:</w:t>
      </w:r>
      <w:r>
        <w:rPr>
          <w:spacing w:val="-10"/>
        </w:rPr>
        <w:t xml:space="preserve"> </w:t>
      </w:r>
      <w:r>
        <w:t>and</w:t>
      </w:r>
      <w:r>
        <w:rPr>
          <w:spacing w:val="-9"/>
        </w:rPr>
        <w:t xml:space="preserve"> </w:t>
      </w:r>
      <w:r>
        <w:t>Jason</w:t>
      </w:r>
      <w:r>
        <w:rPr>
          <w:spacing w:val="-10"/>
        </w:rPr>
        <w:t xml:space="preserve"> </w:t>
      </w:r>
      <w:r>
        <w:t>can</w:t>
      </w:r>
      <w:r>
        <w:rPr>
          <w:spacing w:val="-9"/>
        </w:rPr>
        <w:t xml:space="preserve"> </w:t>
      </w:r>
      <w:r>
        <w:t>obtain</w:t>
      </w:r>
      <w:r>
        <w:rPr>
          <w:spacing w:val="-10"/>
        </w:rPr>
        <w:t xml:space="preserve"> </w:t>
      </w:r>
      <w:r>
        <w:t>that</w:t>
      </w:r>
      <w:r>
        <w:rPr>
          <w:spacing w:val="-9"/>
        </w:rPr>
        <w:t xml:space="preserve"> </w:t>
      </w:r>
      <w:r>
        <w:t>quest</w:t>
      </w:r>
      <w:r>
        <w:rPr>
          <w:spacing w:val="-10"/>
        </w:rPr>
        <w:t xml:space="preserve"> </w:t>
      </w:r>
      <w:r>
        <w:t>only</w:t>
      </w:r>
      <w:r>
        <w:rPr>
          <w:spacing w:val="-10"/>
        </w:rPr>
        <w:t xml:space="preserve"> </w:t>
      </w:r>
      <w:r>
        <w:t>if</w:t>
      </w:r>
      <w:r>
        <w:rPr>
          <w:spacing w:val="-9"/>
        </w:rPr>
        <w:t xml:space="preserve"> </w:t>
      </w:r>
      <w:r>
        <w:t>slumber</w:t>
      </w:r>
      <w:r>
        <w:rPr>
          <w:spacing w:val="-10"/>
        </w:rPr>
        <w:t xml:space="preserve"> </w:t>
      </w:r>
      <w:r>
        <w:t>may</w:t>
      </w:r>
      <w:r>
        <w:rPr>
          <w:spacing w:val="-9"/>
        </w:rPr>
        <w:t xml:space="preserve"> </w:t>
      </w:r>
      <w:r>
        <w:t>seal</w:t>
      </w:r>
      <w:r>
        <w:rPr>
          <w:spacing w:val="-10"/>
        </w:rPr>
        <w:t xml:space="preserve"> </w:t>
      </w:r>
      <w:r>
        <w:t>up</w:t>
      </w:r>
      <w:r>
        <w:rPr>
          <w:spacing w:val="-9"/>
        </w:rPr>
        <w:t xml:space="preserve"> </w:t>
      </w:r>
      <w:r>
        <w:t>the</w:t>
      </w:r>
      <w:r>
        <w:rPr>
          <w:spacing w:val="-10"/>
        </w:rPr>
        <w:t xml:space="preserve"> </w:t>
      </w:r>
      <w:r>
        <w:t>monster’s</w:t>
      </w:r>
      <w:r>
        <w:rPr>
          <w:spacing w:val="1"/>
        </w:rPr>
        <w:t xml:space="preserve"> </w:t>
      </w:r>
      <w:r>
        <w:t>eyes.—</w:t>
      </w:r>
    </w:p>
    <w:p w14:paraId="541DB532" w14:textId="77777777" w:rsidR="003A417A" w:rsidRDefault="003A417A" w:rsidP="00277BE6">
      <w:pPr>
        <w:pStyle w:val="Body"/>
      </w:pPr>
      <w:r>
        <w:t>Jason,</w:t>
      </w:r>
      <w:r>
        <w:rPr>
          <w:spacing w:val="-8"/>
        </w:rPr>
        <w:t xml:space="preserve"> </w:t>
      </w:r>
      <w:r>
        <w:t>successful,</w:t>
      </w:r>
      <w:r>
        <w:rPr>
          <w:spacing w:val="-8"/>
        </w:rPr>
        <w:t xml:space="preserve"> </w:t>
      </w:r>
      <w:r>
        <w:t>sprinkled</w:t>
      </w:r>
      <w:r>
        <w:rPr>
          <w:spacing w:val="-7"/>
        </w:rPr>
        <w:t xml:space="preserve"> </w:t>
      </w:r>
      <w:r>
        <w:t>on</w:t>
      </w:r>
      <w:r>
        <w:rPr>
          <w:spacing w:val="-8"/>
        </w:rPr>
        <w:t xml:space="preserve"> </w:t>
      </w:r>
      <w:r>
        <w:t>his</w:t>
      </w:r>
      <w:r>
        <w:rPr>
          <w:spacing w:val="-7"/>
        </w:rPr>
        <w:t xml:space="preserve"> </w:t>
      </w:r>
      <w:r>
        <w:t>crest</w:t>
      </w:r>
      <w:r>
        <w:rPr>
          <w:spacing w:val="-8"/>
        </w:rPr>
        <w:t xml:space="preserve"> </w:t>
      </w:r>
      <w:r>
        <w:t>Lethean</w:t>
      </w:r>
      <w:r>
        <w:rPr>
          <w:spacing w:val="-8"/>
        </w:rPr>
        <w:t xml:space="preserve"> </w:t>
      </w:r>
      <w:r>
        <w:t>juices</w:t>
      </w:r>
      <w:r>
        <w:rPr>
          <w:spacing w:val="-7"/>
        </w:rPr>
        <w:t xml:space="preserve"> </w:t>
      </w:r>
      <w:r>
        <w:t>of</w:t>
      </w:r>
      <w:r>
        <w:rPr>
          <w:spacing w:val="-8"/>
        </w:rPr>
        <w:t xml:space="preserve"> </w:t>
      </w:r>
      <w:r>
        <w:t>a</w:t>
      </w:r>
      <w:r>
        <w:rPr>
          <w:spacing w:val="-7"/>
        </w:rPr>
        <w:t xml:space="preserve"> </w:t>
      </w:r>
      <w:r>
        <w:t>magic</w:t>
      </w:r>
      <w:r>
        <w:rPr>
          <w:spacing w:val="-8"/>
        </w:rPr>
        <w:t xml:space="preserve"> </w:t>
      </w:r>
      <w:r>
        <w:t>herb,</w:t>
      </w:r>
      <w:r>
        <w:rPr>
          <w:spacing w:val="-8"/>
        </w:rPr>
        <w:t xml:space="preserve"> </w:t>
      </w:r>
      <w:r>
        <w:t>and</w:t>
      </w:r>
      <w:r>
        <w:rPr>
          <w:spacing w:val="-7"/>
        </w:rPr>
        <w:t xml:space="preserve"> </w:t>
      </w:r>
      <w:r>
        <w:t>then</w:t>
      </w:r>
      <w:r>
        <w:rPr>
          <w:spacing w:val="-8"/>
        </w:rPr>
        <w:t xml:space="preserve"> </w:t>
      </w:r>
      <w:r>
        <w:t>recited</w:t>
      </w:r>
      <w:r>
        <w:rPr>
          <w:spacing w:val="-7"/>
        </w:rPr>
        <w:t xml:space="preserve"> </w:t>
      </w:r>
      <w:r>
        <w:t>thrice</w:t>
      </w:r>
      <w:r>
        <w:rPr>
          <w:spacing w:val="-8"/>
        </w:rPr>
        <w:t xml:space="preserve"> </w:t>
      </w:r>
      <w:r>
        <w:t>the</w:t>
      </w:r>
      <w:r>
        <w:rPr>
          <w:spacing w:val="-8"/>
        </w:rPr>
        <w:t xml:space="preserve"> </w:t>
      </w:r>
      <w:r>
        <w:t>words</w:t>
      </w:r>
      <w:r>
        <w:rPr>
          <w:spacing w:val="-7"/>
        </w:rPr>
        <w:t xml:space="preserve"> </w:t>
      </w:r>
      <w:r>
        <w:t>which</w:t>
      </w:r>
      <w:r>
        <w:rPr>
          <w:spacing w:val="-52"/>
        </w:rPr>
        <w:t xml:space="preserve"> </w:t>
      </w:r>
      <w:r>
        <w:t>bring deep slumber, potent words which would becalm the storm-tossed ocean, and would stop the flow of the</w:t>
      </w:r>
      <w:r>
        <w:rPr>
          <w:spacing w:val="1"/>
        </w:rPr>
        <w:t xml:space="preserve"> </w:t>
      </w:r>
      <w:r>
        <w:t>most</w:t>
      </w:r>
      <w:r>
        <w:rPr>
          <w:spacing w:val="-7"/>
        </w:rPr>
        <w:t xml:space="preserve"> </w:t>
      </w:r>
      <w:r>
        <w:t>rapid</w:t>
      </w:r>
      <w:r>
        <w:rPr>
          <w:spacing w:val="-7"/>
        </w:rPr>
        <w:t xml:space="preserve"> </w:t>
      </w:r>
      <w:r>
        <w:t>rivers</w:t>
      </w:r>
      <w:r>
        <w:rPr>
          <w:spacing w:val="-7"/>
        </w:rPr>
        <w:t xml:space="preserve"> </w:t>
      </w:r>
      <w:r>
        <w:t>of</w:t>
      </w:r>
      <w:r>
        <w:rPr>
          <w:spacing w:val="-7"/>
        </w:rPr>
        <w:t xml:space="preserve"> </w:t>
      </w:r>
      <w:r>
        <w:t>our</w:t>
      </w:r>
      <w:r>
        <w:rPr>
          <w:spacing w:val="-7"/>
        </w:rPr>
        <w:t xml:space="preserve"> </w:t>
      </w:r>
      <w:r>
        <w:t>earth:</w:t>
      </w:r>
      <w:r>
        <w:rPr>
          <w:spacing w:val="-7"/>
        </w:rPr>
        <w:t xml:space="preserve"> </w:t>
      </w:r>
      <w:r>
        <w:t>and</w:t>
      </w:r>
      <w:r>
        <w:rPr>
          <w:spacing w:val="-7"/>
        </w:rPr>
        <w:t xml:space="preserve"> </w:t>
      </w:r>
      <w:r>
        <w:t>slowly</w:t>
      </w:r>
      <w:r>
        <w:rPr>
          <w:spacing w:val="-7"/>
        </w:rPr>
        <w:t xml:space="preserve"> </w:t>
      </w:r>
      <w:r>
        <w:t>slumber</w:t>
      </w:r>
      <w:r>
        <w:rPr>
          <w:spacing w:val="-7"/>
        </w:rPr>
        <w:t xml:space="preserve"> </w:t>
      </w:r>
      <w:r>
        <w:t>sealed</w:t>
      </w:r>
      <w:r>
        <w:rPr>
          <w:spacing w:val="-7"/>
        </w:rPr>
        <w:t xml:space="preserve"> </w:t>
      </w:r>
      <w:r>
        <w:t>the</w:t>
      </w:r>
      <w:r>
        <w:rPr>
          <w:spacing w:val="-7"/>
        </w:rPr>
        <w:t xml:space="preserve"> </w:t>
      </w:r>
      <w:r>
        <w:t>dragon’s</w:t>
      </w:r>
      <w:r>
        <w:rPr>
          <w:spacing w:val="-7"/>
        </w:rPr>
        <w:t xml:space="preserve"> </w:t>
      </w:r>
      <w:r>
        <w:t>eyes.</w:t>
      </w:r>
    </w:p>
    <w:p w14:paraId="12BD1A34" w14:textId="77777777" w:rsidR="003A417A" w:rsidRDefault="003A417A" w:rsidP="00277BE6">
      <w:pPr>
        <w:pStyle w:val="Body"/>
      </w:pPr>
      <w:r>
        <w:t>While</w:t>
      </w:r>
      <w:r>
        <w:rPr>
          <w:spacing w:val="-6"/>
        </w:rPr>
        <w:t xml:space="preserve"> </w:t>
      </w:r>
      <w:r>
        <w:t>that</w:t>
      </w:r>
      <w:r>
        <w:rPr>
          <w:spacing w:val="-5"/>
        </w:rPr>
        <w:t xml:space="preserve"> </w:t>
      </w:r>
      <w:r>
        <w:t>great</w:t>
      </w:r>
      <w:r>
        <w:rPr>
          <w:spacing w:val="-6"/>
        </w:rPr>
        <w:t xml:space="preserve"> </w:t>
      </w:r>
      <w:r>
        <w:t>monster</w:t>
      </w:r>
      <w:r>
        <w:rPr>
          <w:spacing w:val="-5"/>
        </w:rPr>
        <w:t xml:space="preserve"> </w:t>
      </w:r>
      <w:r>
        <w:t>slept,</w:t>
      </w:r>
      <w:r>
        <w:rPr>
          <w:spacing w:val="-6"/>
        </w:rPr>
        <w:t xml:space="preserve"> </w:t>
      </w:r>
      <w:r>
        <w:t>the</w:t>
      </w:r>
      <w:r>
        <w:rPr>
          <w:spacing w:val="-5"/>
        </w:rPr>
        <w:t xml:space="preserve"> </w:t>
      </w:r>
      <w:r>
        <w:t>hero</w:t>
      </w:r>
      <w:r>
        <w:rPr>
          <w:spacing w:val="-6"/>
        </w:rPr>
        <w:t xml:space="preserve"> </w:t>
      </w:r>
      <w:r>
        <w:t>took</w:t>
      </w:r>
      <w:r>
        <w:rPr>
          <w:spacing w:val="-5"/>
        </w:rPr>
        <w:t xml:space="preserve"> </w:t>
      </w:r>
      <w:r>
        <w:t>the</w:t>
      </w:r>
      <w:r>
        <w:rPr>
          <w:spacing w:val="-6"/>
        </w:rPr>
        <w:t xml:space="preserve"> </w:t>
      </w:r>
      <w:r>
        <w:t>Golden</w:t>
      </w:r>
      <w:r>
        <w:rPr>
          <w:spacing w:val="-5"/>
        </w:rPr>
        <w:t xml:space="preserve"> </w:t>
      </w:r>
      <w:r>
        <w:t>Fleece;</w:t>
      </w:r>
      <w:r>
        <w:rPr>
          <w:spacing w:val="-5"/>
        </w:rPr>
        <w:t xml:space="preserve"> </w:t>
      </w:r>
      <w:r>
        <w:t>and</w:t>
      </w:r>
      <w:r>
        <w:rPr>
          <w:spacing w:val="-6"/>
        </w:rPr>
        <w:t xml:space="preserve"> </w:t>
      </w:r>
      <w:r>
        <w:t>proudly</w:t>
      </w:r>
      <w:r>
        <w:rPr>
          <w:spacing w:val="-5"/>
        </w:rPr>
        <w:t xml:space="preserve"> </w:t>
      </w:r>
      <w:r>
        <w:t>sailed</w:t>
      </w:r>
      <w:r>
        <w:rPr>
          <w:spacing w:val="-6"/>
        </w:rPr>
        <w:t xml:space="preserve"> </w:t>
      </w:r>
      <w:r>
        <w:t>away</w:t>
      </w:r>
      <w:r>
        <w:rPr>
          <w:spacing w:val="-5"/>
        </w:rPr>
        <w:t xml:space="preserve"> </w:t>
      </w:r>
      <w:r>
        <w:t>bearing</w:t>
      </w:r>
      <w:r>
        <w:rPr>
          <w:spacing w:val="-6"/>
        </w:rPr>
        <w:t xml:space="preserve"> </w:t>
      </w:r>
      <w:r>
        <w:t>his</w:t>
      </w:r>
      <w:r>
        <w:rPr>
          <w:spacing w:val="-5"/>
        </w:rPr>
        <w:t xml:space="preserve"> </w:t>
      </w:r>
      <w:r>
        <w:t>treasure</w:t>
      </w:r>
      <w:r>
        <w:rPr>
          <w:spacing w:val="-52"/>
        </w:rPr>
        <w:t xml:space="preserve"> </w:t>
      </w:r>
      <w:r>
        <w:t>and</w:t>
      </w:r>
      <w:r>
        <w:rPr>
          <w:spacing w:val="-6"/>
        </w:rPr>
        <w:t xml:space="preserve"> </w:t>
      </w:r>
      <w:r>
        <w:t>the</w:t>
      </w:r>
      <w:r>
        <w:rPr>
          <w:spacing w:val="-6"/>
        </w:rPr>
        <w:t xml:space="preserve"> </w:t>
      </w:r>
      <w:r>
        <w:t>willing</w:t>
      </w:r>
      <w:r>
        <w:rPr>
          <w:spacing w:val="-6"/>
        </w:rPr>
        <w:t xml:space="preserve"> </w:t>
      </w:r>
      <w:r>
        <w:t>maid,</w:t>
      </w:r>
      <w:r>
        <w:rPr>
          <w:spacing w:val="-6"/>
        </w:rPr>
        <w:t xml:space="preserve"> </w:t>
      </w:r>
      <w:r>
        <w:t>(whose</w:t>
      </w:r>
      <w:r>
        <w:rPr>
          <w:spacing w:val="-6"/>
        </w:rPr>
        <w:t xml:space="preserve"> </w:t>
      </w:r>
      <w:r>
        <w:t>aid</w:t>
      </w:r>
      <w:r>
        <w:rPr>
          <w:spacing w:val="-6"/>
        </w:rPr>
        <w:t xml:space="preserve"> </w:t>
      </w:r>
      <w:r>
        <w:t>had</w:t>
      </w:r>
      <w:r>
        <w:rPr>
          <w:spacing w:val="-6"/>
        </w:rPr>
        <w:t xml:space="preserve"> </w:t>
      </w:r>
      <w:r>
        <w:t>saved</w:t>
      </w:r>
      <w:r>
        <w:rPr>
          <w:spacing w:val="-6"/>
        </w:rPr>
        <w:t xml:space="preserve"> </w:t>
      </w:r>
      <w:r>
        <w:t>him)</w:t>
      </w:r>
      <w:r>
        <w:rPr>
          <w:spacing w:val="-6"/>
        </w:rPr>
        <w:t xml:space="preserve"> </w:t>
      </w:r>
      <w:r>
        <w:t>to</w:t>
      </w:r>
      <w:r>
        <w:rPr>
          <w:spacing w:val="-6"/>
        </w:rPr>
        <w:t xml:space="preserve"> </w:t>
      </w:r>
      <w:r>
        <w:t>his</w:t>
      </w:r>
      <w:r>
        <w:rPr>
          <w:spacing w:val="-5"/>
        </w:rPr>
        <w:t xml:space="preserve"> </w:t>
      </w:r>
      <w:r>
        <w:t>native</w:t>
      </w:r>
      <w:r>
        <w:rPr>
          <w:spacing w:val="-6"/>
        </w:rPr>
        <w:t xml:space="preserve"> </w:t>
      </w:r>
      <w:r>
        <w:t>port</w:t>
      </w:r>
      <w:r>
        <w:rPr>
          <w:spacing w:val="-6"/>
        </w:rPr>
        <w:t xml:space="preserve"> </w:t>
      </w:r>
      <w:r>
        <w:t>Iolcus—victorious</w:t>
      </w:r>
      <w:r>
        <w:rPr>
          <w:spacing w:val="-6"/>
        </w:rPr>
        <w:t xml:space="preserve"> </w:t>
      </w:r>
      <w:r>
        <w:t>with</w:t>
      </w:r>
      <w:r>
        <w:rPr>
          <w:spacing w:val="-6"/>
        </w:rPr>
        <w:t xml:space="preserve"> </w:t>
      </w:r>
      <w:r>
        <w:t>the</w:t>
      </w:r>
      <w:r>
        <w:rPr>
          <w:spacing w:val="-6"/>
        </w:rPr>
        <w:t xml:space="preserve"> </w:t>
      </w:r>
      <w:r>
        <w:t>Argonauts.</w:t>
      </w:r>
    </w:p>
    <w:p w14:paraId="4BFF83F0" w14:textId="77777777" w:rsidR="003A417A" w:rsidRDefault="003A417A" w:rsidP="003A417A">
      <w:pPr>
        <w:pStyle w:val="BodyText"/>
      </w:pPr>
    </w:p>
    <w:p w14:paraId="22B89C05" w14:textId="66D5BA60" w:rsidR="003A417A" w:rsidRPr="00277BE6" w:rsidRDefault="003A417A" w:rsidP="00277BE6">
      <w:pPr>
        <w:pStyle w:val="Heading4"/>
      </w:pPr>
      <w:r>
        <w:lastRenderedPageBreak/>
        <w:t>Section</w:t>
      </w:r>
      <w:r>
        <w:rPr>
          <w:spacing w:val="-14"/>
        </w:rPr>
        <w:t xml:space="preserve"> </w:t>
      </w:r>
      <w:r>
        <w:t>2</w:t>
      </w:r>
      <w:r w:rsidR="00277BE6">
        <w:t xml:space="preserve">: </w:t>
      </w:r>
      <w:r w:rsidRPr="00277BE6">
        <w:rPr>
          <w:i/>
          <w:iCs/>
        </w:rPr>
        <w:t>Aeson.</w:t>
      </w:r>
      <w:r w:rsidR="00277BE6">
        <w:t xml:space="preserve"> </w:t>
      </w:r>
      <w:r>
        <w:rPr>
          <w:spacing w:val="-1"/>
        </w:rPr>
        <w:t>Rejuvenation</w:t>
      </w:r>
      <w:r>
        <w:rPr>
          <w:spacing w:val="-13"/>
        </w:rPr>
        <w:t xml:space="preserve"> </w:t>
      </w:r>
      <w:r>
        <w:t>of</w:t>
      </w:r>
      <w:r>
        <w:rPr>
          <w:spacing w:val="-13"/>
        </w:rPr>
        <w:t xml:space="preserve"> </w:t>
      </w:r>
      <w:r>
        <w:t>Aeson</w:t>
      </w:r>
    </w:p>
    <w:p w14:paraId="1F462FA1" w14:textId="77777777" w:rsidR="003A417A" w:rsidRPr="00277BE6" w:rsidRDefault="003A417A" w:rsidP="00277BE6">
      <w:pPr>
        <w:pStyle w:val="Body"/>
      </w:pPr>
      <w:r w:rsidRPr="00277BE6">
        <w:t>Now when the valiant Argonauts returned to Thessaly, their happy relatives, fathers and mothers, praised the living Gods; and with their hallowed gifts enhanced the flames with precious incense; and they offered Jove a sacred bullock, rich with gilded horns.</w:t>
      </w:r>
    </w:p>
    <w:p w14:paraId="629DF5B9" w14:textId="77777777" w:rsidR="003A417A" w:rsidRPr="00277BE6" w:rsidRDefault="003A417A" w:rsidP="00277BE6">
      <w:pPr>
        <w:pStyle w:val="Body"/>
      </w:pPr>
      <w:r w:rsidRPr="00277BE6">
        <w:t>But Jason’s father, Aeson, came not down rejoicing to behold his son, for now worn out with many years, he waited death. And Jason to Medea grieving said:</w:t>
      </w:r>
    </w:p>
    <w:p w14:paraId="60E8A9EC" w14:textId="77777777" w:rsidR="003A417A" w:rsidRPr="00277BE6" w:rsidRDefault="003A417A" w:rsidP="00277BE6">
      <w:pPr>
        <w:pStyle w:val="Body"/>
      </w:pPr>
      <w:r w:rsidRPr="00277BE6">
        <w:t xml:space="preserve">“Dearest, to whom my life and love are due, although your kindness has been great to me, and you have granted more than I should ask, yet one thing more I beg of you; if your enchantments can accomplish my desire, take from my life some years that I should live and add them to my father’s ending days.”— And as he </w:t>
      </w:r>
      <w:proofErr w:type="gramStart"/>
      <w:r w:rsidRPr="00277BE6">
        <w:t>spoke</w:t>
      </w:r>
      <w:proofErr w:type="gramEnd"/>
      <w:r w:rsidRPr="00277BE6">
        <w:t xml:space="preserve"> he could not check his tears.</w:t>
      </w:r>
    </w:p>
    <w:p w14:paraId="58CBBC44" w14:textId="77777777" w:rsidR="003A417A" w:rsidRPr="00277BE6" w:rsidRDefault="003A417A" w:rsidP="00277BE6">
      <w:pPr>
        <w:pStyle w:val="Body"/>
      </w:pPr>
      <w:r w:rsidRPr="00277BE6">
        <w:t xml:space="preserve">Medea, moved by his affection, thought how much less she had grieved for her loved sire: and she </w:t>
      </w:r>
      <w:proofErr w:type="gramStart"/>
      <w:r w:rsidRPr="00277BE6">
        <w:t>replied:—</w:t>
      </w:r>
      <w:proofErr w:type="gramEnd"/>
      <w:r w:rsidRPr="00277BE6">
        <w:t xml:space="preserve">“A wicked thing you ask! Can I be capable of using you in such a manner as to take your life and give it to another? Ask not me a thing so dreadful! May the Gods </w:t>
      </w:r>
      <w:proofErr w:type="gramStart"/>
      <w:r w:rsidRPr="00277BE6">
        <w:t>forbid!—</w:t>
      </w:r>
      <w:proofErr w:type="gramEnd"/>
      <w:r w:rsidRPr="00277BE6">
        <w:t xml:space="preserve"> I will endeavor to perform for you a task much greater. By the powers of </w:t>
      </w:r>
      <w:proofErr w:type="gramStart"/>
      <w:r w:rsidRPr="00277BE6">
        <w:t>Night</w:t>
      </w:r>
      <w:proofErr w:type="gramEnd"/>
      <w:r w:rsidRPr="00277BE6">
        <w:t xml:space="preserve"> I will most certainly return to him the lost years of your father, but must not deprive you of your own. — </w:t>
      </w:r>
      <w:proofErr w:type="gramStart"/>
      <w:r w:rsidRPr="00277BE6">
        <w:t>Oh</w:t>
      </w:r>
      <w:proofErr w:type="gramEnd"/>
      <w:r w:rsidRPr="00277BE6">
        <w:t xml:space="preserve"> grant the power, great goddess of the triple form, that I may fail not to accomplish this great deed!”</w:t>
      </w:r>
    </w:p>
    <w:p w14:paraId="1B026E5F" w14:textId="7EF371EE" w:rsidR="003A417A" w:rsidRPr="00277BE6" w:rsidRDefault="003A417A" w:rsidP="00277BE6">
      <w:pPr>
        <w:pStyle w:val="Body"/>
      </w:pPr>
      <w:r w:rsidRPr="00277BE6">
        <w:t xml:space="preserve">Three nights were wanting for the moon to join her circling horns and form a perfect orb. When these were passed, the rounded light shone full and bright upon the </w:t>
      </w:r>
      <w:proofErr w:type="gramStart"/>
      <w:r w:rsidRPr="00277BE6">
        <w:t>earth.—</w:t>
      </w:r>
      <w:proofErr w:type="gramEnd"/>
      <w:r w:rsidRPr="00277BE6">
        <w:t>Through the still night alone, Medea stole forth from the house with feet bare, and in flowing garment clothed— her long hair unadorned and not confined. Deep slumber has relaxed the world, and all that’s living, animals and birds and men, and even the hedges and the breathing leaves are still—and motionless the laden air.</w:t>
      </w:r>
    </w:p>
    <w:p w14:paraId="4750FB0B" w14:textId="77777777" w:rsidR="003A417A" w:rsidRPr="00277BE6" w:rsidRDefault="003A417A" w:rsidP="00277BE6">
      <w:pPr>
        <w:pStyle w:val="Body"/>
      </w:pPr>
      <w:r w:rsidRPr="00277BE6">
        <w:t xml:space="preserve">Only the stars are twinkling, and to them she looks and beckons with imploring hands. Now thrice around she paces, and three times besprinkles her long hair with water dipt from crystal streams, which having done she kneels a moment on the cold, bare ground, and screaming three times calls upon the </w:t>
      </w:r>
      <w:proofErr w:type="gramStart"/>
      <w:r w:rsidRPr="00277BE6">
        <w:t>Night,—</w:t>
      </w:r>
      <w:proofErr w:type="gramEnd"/>
    </w:p>
    <w:p w14:paraId="08BBA83F" w14:textId="77777777" w:rsidR="003A417A" w:rsidRPr="00277BE6" w:rsidRDefault="003A417A" w:rsidP="00277BE6">
      <w:pPr>
        <w:pStyle w:val="Body"/>
      </w:pPr>
      <w:r w:rsidRPr="00277BE6">
        <w:t xml:space="preserve">“O faithful Night, regard my mysteries! O golden-lighted Stars! O softly-moving Moon— genial, your fire succeeds the heated day! O Hecate! grave three-faced queen of these charms of enchanters and enchanters, arts! O fruitful Earth, giver of potent herbs! O gentle Breezes and destructive Winds! You Mountains, Rivers, Lakes and sacred Groves, and every dreaded god of silent Night! Attend upon </w:t>
      </w:r>
      <w:proofErr w:type="gramStart"/>
      <w:r w:rsidRPr="00277BE6">
        <w:t>me!—</w:t>
      </w:r>
      <w:proofErr w:type="gramEnd"/>
    </w:p>
    <w:p w14:paraId="223224CC" w14:textId="77777777" w:rsidR="003A417A" w:rsidRPr="00277BE6" w:rsidRDefault="003A417A" w:rsidP="00277BE6">
      <w:pPr>
        <w:pStyle w:val="Body"/>
      </w:pPr>
      <w:r w:rsidRPr="00277BE6">
        <w:t xml:space="preserve">“When my power commands, the rivers turn from their accustomed ways and roll far backward to their secret springs! I speak—and the wild, troubled sea is calm, and I command the waters to arise! The clouds I scatter—and I bring the clouds; I smooth the winds and ruffle up </w:t>
      </w:r>
      <w:r w:rsidRPr="00277BE6">
        <w:lastRenderedPageBreak/>
        <w:t>their rage; I weave my spells and I recite my charms; I pluck the fangs of serpents, and I move the living rocks and twist the rooted oaks; I blast the forests. Mountains at my word tremble and quake; and from her granite tombs the liberated ghosts arise as Earth astonished groans! From your appointed ways, O wonder-working Moon, I draw you down against the magic-making sound of gongs and brazen vessels of Temesa’s ore; I cast my spells and veil the jeweled rays of Phoebus’ wain, and quench Aurora’s fires.</w:t>
      </w:r>
    </w:p>
    <w:p w14:paraId="78BA6A84" w14:textId="77777777" w:rsidR="003A417A" w:rsidRPr="00277BE6" w:rsidRDefault="003A417A" w:rsidP="00277BE6">
      <w:pPr>
        <w:pStyle w:val="Body"/>
      </w:pPr>
      <w:r w:rsidRPr="00277BE6">
        <w:t>“At my command you tamed the flaming bulls which long disdained to bend beneath the yoke, until they pressed their necks against the plows; and, subject to my will, you raised up war till the strong company of dragon-birth were slaughtered as they fought amongst themselves; and, last, you lulled asleep the warden’s eyes— guards of the Golden Fleece—till then awake and sleeping never—so, deceiving him, you sent the treasure to the Grecian cities!</w:t>
      </w:r>
    </w:p>
    <w:p w14:paraId="229543F0" w14:textId="77777777" w:rsidR="003A417A" w:rsidRPr="00277BE6" w:rsidRDefault="003A417A" w:rsidP="00277BE6">
      <w:pPr>
        <w:pStyle w:val="Body"/>
      </w:pPr>
      <w:r w:rsidRPr="00277BE6">
        <w:t xml:space="preserve">“Witness my need of super-natured herbs, elixirs potent to renew the years of age, giving the bloom of </w:t>
      </w:r>
      <w:proofErr w:type="gramStart"/>
      <w:r w:rsidRPr="00277BE6">
        <w:t>youth.—</w:t>
      </w:r>
      <w:proofErr w:type="gramEnd"/>
      <w:r w:rsidRPr="00277BE6">
        <w:t xml:space="preserve"> You shall not fail to grant me this; for not in vain the stars are flashing confirmation; not in vain the flying dragons, harnessed by their necks, from skies descending bring my chariot down.”</w:t>
      </w:r>
    </w:p>
    <w:p w14:paraId="43F4EE5D" w14:textId="77777777" w:rsidR="00277BE6" w:rsidRDefault="003A417A" w:rsidP="00277BE6">
      <w:pPr>
        <w:pStyle w:val="Body"/>
      </w:pPr>
      <w:r w:rsidRPr="00277BE6">
        <w:t>A chariot, sent from heaven, came to her— and soon as she had stroked the dragons’ necks, and shaken in her hands the guiding reins— as soon as she had mounted, she was borne quickly above, through unresisting air. And, sailing over Thessaly, she saw the vale of Tempe, where the level soil is widely covered with a crumbling chalk— she turned her dragons towards new regions there: and she observed the herbs by Ossa born, the weeds on lofty Pelion, Othrys, Pindus and vast Olympus—and from here she plucked the needed roots, or there, the blossoms clipped all with a moon-curved sickle made of brass— many the wild weeds by Apidanus, as well as blue Amphrysus’ banks, she chose, and not escaped Enipeus from her search; Peneian stretches and Spercheian banks all yielded what she chose:—and Boebe’s shore where sway the rushes; and she plucked up grass, a secret grass, from fair Euboean fields</w:t>
      </w:r>
      <w:r w:rsidR="00277BE6">
        <w:t xml:space="preserve"> </w:t>
      </w:r>
    </w:p>
    <w:p w14:paraId="0FCEF95C" w14:textId="16728F6C" w:rsidR="003A417A" w:rsidRPr="00277BE6" w:rsidRDefault="003A417A" w:rsidP="00277BE6">
      <w:pPr>
        <w:pStyle w:val="Body"/>
      </w:pPr>
      <w:r w:rsidRPr="00277BE6">
        <w:t>life-giving virtues in their waving blades, as yet unknown for transformation wrought on Glaucus.</w:t>
      </w:r>
    </w:p>
    <w:p w14:paraId="1240ED8E" w14:textId="77777777" w:rsidR="003A417A" w:rsidRPr="00277BE6" w:rsidRDefault="003A417A" w:rsidP="00277BE6">
      <w:pPr>
        <w:pStyle w:val="Body"/>
      </w:pPr>
      <w:r w:rsidRPr="00277BE6">
        <w:t>All those fields she visited, with ceaseless diligence in quest of charms, nine days and nine nights sought strong herbs, and the swift dragons with their active wings, failed not to guide the chariot where she willed— until they reached her home. The dragons then had not been even touched by anything, except the odor of surrounding herbs, and yet they sloughed their skins, the growth of years.</w:t>
      </w:r>
    </w:p>
    <w:p w14:paraId="67FC8A11" w14:textId="77777777" w:rsidR="003A417A" w:rsidRPr="00277BE6" w:rsidRDefault="003A417A" w:rsidP="00277BE6">
      <w:pPr>
        <w:pStyle w:val="Body"/>
      </w:pPr>
      <w:r w:rsidRPr="00277BE6">
        <w:t xml:space="preserve">She would not cross the threshold of her home nor pass its gates; but, standing in the field, alone beneath the canopy of Heaven, she shunned all contact with her husband, while she built </w:t>
      </w:r>
      <w:r w:rsidRPr="00277BE6">
        <w:lastRenderedPageBreak/>
        <w:t>up from the ever-living turf two altars, one of which upon the right to Hecate was given, but the one upon the left was sacred then to you, O Hebe, goddess of eternal youth!</w:t>
      </w:r>
    </w:p>
    <w:p w14:paraId="4A7FFEBF" w14:textId="2C1FCCCD" w:rsidR="003A417A" w:rsidRPr="00277BE6" w:rsidRDefault="003A417A" w:rsidP="00277BE6">
      <w:pPr>
        <w:pStyle w:val="Body"/>
      </w:pPr>
      <w:r w:rsidRPr="00277BE6">
        <w:t xml:space="preserve">Festooning woodland boughs and sweet vervain adorned these altars, near by which she dug as many </w:t>
      </w:r>
      <w:proofErr w:type="gramStart"/>
      <w:r w:rsidRPr="00277BE6">
        <w:t>trenches</w:t>
      </w:r>
      <w:proofErr w:type="gramEnd"/>
      <w:r w:rsidRPr="00277BE6">
        <w:t>.</w:t>
      </w:r>
      <w:r w:rsidR="00277BE6">
        <w:t xml:space="preserve"> </w:t>
      </w:r>
      <w:r w:rsidRPr="00277BE6">
        <w:t>Then, when all was done, she slaughtered a black ram, and sprinkled with blood the thirsty trenches; after which she poured from rich carchesian goblets generous wine and warm milk, grateful to propitious Gods— the Deities of earth on whom she called— entreating, as she did so, Pluto, lord of ghostly shades, and ravished Proserpine, that they should not, in undue haste, deprive her patient’s aged limbs of life.</w:t>
      </w:r>
    </w:p>
    <w:p w14:paraId="2B5CD1BC" w14:textId="77777777" w:rsidR="003A417A" w:rsidRPr="00277BE6" w:rsidRDefault="003A417A" w:rsidP="00277BE6">
      <w:pPr>
        <w:pStyle w:val="Body"/>
      </w:pPr>
      <w:r w:rsidRPr="00277BE6">
        <w:t>When certain she compelled the God’s regard, assured her incantations and long prayers were both approved and heard, she bade her people bring out the body of her father-in-law— old Aeson’s worn out body—and when she had buried him in a deep slumber by her spells, as if he were a dead man, she then stretched him out upon a bed of herbs.</w:t>
      </w:r>
    </w:p>
    <w:p w14:paraId="22E6E5CD" w14:textId="77777777" w:rsidR="003A417A" w:rsidRPr="00277BE6" w:rsidRDefault="003A417A" w:rsidP="00277BE6">
      <w:pPr>
        <w:pStyle w:val="Body"/>
      </w:pPr>
      <w:r w:rsidRPr="00277BE6">
        <w:t xml:space="preserve">She ordered Jason and his servants thence, and warned them not to spy upon her rites, with eyes profane. As soon as they retired, Medea, with disheveled hair and wild abandon, as a Bacchanalian, paced times three around the blazing altars, while she dipped her torches, splintered at the top, into the trenches, dark: with blood, and lit the dipt ends in the sacred altar flames. Times three she purified the ancient man with flames, and thrice with water, and three times with </w:t>
      </w:r>
      <w:proofErr w:type="gramStart"/>
      <w:r w:rsidRPr="00277BE6">
        <w:t>sulphur,—</w:t>
      </w:r>
      <w:proofErr w:type="gramEnd"/>
      <w:r w:rsidRPr="00277BE6">
        <w:t>as the boiling mixture seethed and bubbled in the brazen cauldron near.</w:t>
      </w:r>
    </w:p>
    <w:p w14:paraId="27D1A9D1" w14:textId="43A7CAAF" w:rsidR="003A417A" w:rsidRPr="00277BE6" w:rsidRDefault="003A417A" w:rsidP="00277BE6">
      <w:pPr>
        <w:pStyle w:val="Body"/>
      </w:pPr>
      <w:r w:rsidRPr="00277BE6">
        <w:t>And into this, acerbic juices, roots, and flowers and seeds—from vales Hemonian— and mixed elixirs, into which she cast stones of strange virtue from the Orient, and sifted sands of ebbing ocean’s tide; white hoar-frost, gathered when the moon was full, the nauseating flesh and luckless wings of the uncanny screech-owl, and the entrails from a mysterious animal that changed from wolf to man, from man to wolf again; the scaly sloughing of a water-snake, the medic liver of a long-lived stag, and the hard beak and head of an old crow which was alive nine centuries before; these, and a thousand nameless things the foreign sorceress prepared and mixed, and blended all</w:t>
      </w:r>
      <w:r w:rsidR="00277BE6">
        <w:t xml:space="preserve"> </w:t>
      </w:r>
      <w:r w:rsidRPr="00277BE6">
        <w:t xml:space="preserve">together with a branch of peaceful olive, old and dry with years. — And while she stirred the withered olive branch in the hot mixture, it began to change from brown to green; and presently put forth new leaves, and soon was heavy with a wealth of luscious </w:t>
      </w:r>
      <w:proofErr w:type="gramStart"/>
      <w:r w:rsidRPr="00277BE6">
        <w:t>olives.—</w:t>
      </w:r>
      <w:proofErr w:type="gramEnd"/>
      <w:r w:rsidRPr="00277BE6">
        <w:t>As the ever-rising fire threw bubbling froth beyond the cauldron’s rim, the ground was covered with fresh verdure — flowers and all luxuriant grasses, and green plants.</w:t>
      </w:r>
    </w:p>
    <w:p w14:paraId="316C8F31" w14:textId="77777777" w:rsidR="003A417A" w:rsidRPr="00277BE6" w:rsidRDefault="003A417A" w:rsidP="00277BE6">
      <w:pPr>
        <w:pStyle w:val="Body"/>
      </w:pPr>
      <w:r w:rsidRPr="00277BE6">
        <w:t xml:space="preserve">Medea, when she saw this wonder took her unsheathed knife and cut the old man’s throat; then, letting all his old blood out of him she filled his ancient veins with rich elixir. As he received it through his lips or wound, his beard and hair no longer white with age, turned quickly to their natural vigor, dark and lustrous; and his wasted form renewed, appeared in all the vigor of bright </w:t>
      </w:r>
      <w:r w:rsidRPr="00277BE6">
        <w:lastRenderedPageBreak/>
        <w:t xml:space="preserve">youth, no longer lean and sallow, for new blood coursed in his well-filled </w:t>
      </w:r>
      <w:proofErr w:type="gramStart"/>
      <w:r w:rsidRPr="00277BE6">
        <w:t>veins.—</w:t>
      </w:r>
      <w:proofErr w:type="gramEnd"/>
      <w:r w:rsidRPr="00277BE6">
        <w:t>Astonished, when released from his deep sleep, and strong in youth, his memory assured him, such he was years four times ten before that day!—</w:t>
      </w:r>
    </w:p>
    <w:p w14:paraId="2CBE2398" w14:textId="171772B8" w:rsidR="003A417A" w:rsidRDefault="003A417A" w:rsidP="00277BE6">
      <w:pPr>
        <w:pStyle w:val="Body"/>
      </w:pPr>
      <w:r w:rsidRPr="00277BE6">
        <w:t>Bacchus, from his celestial vantage saw this marvel, and convinced his nurses might then all regain their former vigor, he pled with Medea to restore their youth. The Colchian woman granted his request.</w:t>
      </w:r>
    </w:p>
    <w:p w14:paraId="7998B9D5" w14:textId="77777777" w:rsidR="00277BE6" w:rsidRPr="00277BE6" w:rsidRDefault="00277BE6" w:rsidP="00277BE6">
      <w:pPr>
        <w:pStyle w:val="Body"/>
      </w:pPr>
    </w:p>
    <w:p w14:paraId="7783AFF6" w14:textId="173D5422" w:rsidR="003A417A" w:rsidRPr="00277BE6" w:rsidRDefault="003A417A" w:rsidP="00277BE6">
      <w:pPr>
        <w:pStyle w:val="Heading4"/>
      </w:pPr>
      <w:r w:rsidRPr="00277BE6">
        <w:t>Section 3</w:t>
      </w:r>
      <w:r w:rsidR="00277BE6" w:rsidRPr="00277BE6">
        <w:t xml:space="preserve">: </w:t>
      </w:r>
      <w:r w:rsidRPr="00277BE6">
        <w:rPr>
          <w:i/>
          <w:iCs/>
        </w:rPr>
        <w:t>Pelias.</w:t>
      </w:r>
      <w:r w:rsidR="00277BE6" w:rsidRPr="00277BE6">
        <w:t xml:space="preserve"> </w:t>
      </w:r>
      <w:r w:rsidRPr="00277BE6">
        <w:t>Medea and Pelias</w:t>
      </w:r>
    </w:p>
    <w:p w14:paraId="12026D6D" w14:textId="5C66A78D" w:rsidR="003A417A" w:rsidRDefault="003A417A" w:rsidP="007C29A9">
      <w:pPr>
        <w:pStyle w:val="Body"/>
      </w:pPr>
      <w:r>
        <w:t xml:space="preserve">but </w:t>
      </w:r>
      <w:proofErr w:type="gramStart"/>
      <w:r>
        <w:t>so</w:t>
      </w:r>
      <w:proofErr w:type="gramEnd"/>
      <w:r>
        <w:t xml:space="preserve"> her malice might be satisfied Medea feigned she had a quarrel with her husband, and for safety she had</w:t>
      </w:r>
      <w:r>
        <w:rPr>
          <w:spacing w:val="-52"/>
        </w:rPr>
        <w:t xml:space="preserve"> </w:t>
      </w:r>
      <w:r>
        <w:t>fled</w:t>
      </w:r>
      <w:r>
        <w:rPr>
          <w:spacing w:val="-13"/>
        </w:rPr>
        <w:t xml:space="preserve"> </w:t>
      </w:r>
      <w:r>
        <w:t>to</w:t>
      </w:r>
      <w:r>
        <w:rPr>
          <w:spacing w:val="-12"/>
        </w:rPr>
        <w:t xml:space="preserve"> </w:t>
      </w:r>
      <w:r>
        <w:t>Pelias.</w:t>
      </w:r>
      <w:r>
        <w:rPr>
          <w:spacing w:val="-12"/>
        </w:rPr>
        <w:t xml:space="preserve"> </w:t>
      </w:r>
      <w:r>
        <w:t>There,</w:t>
      </w:r>
      <w:r>
        <w:rPr>
          <w:spacing w:val="-12"/>
        </w:rPr>
        <w:t xml:space="preserve"> </w:t>
      </w:r>
      <w:r>
        <w:t>since</w:t>
      </w:r>
      <w:r>
        <w:rPr>
          <w:spacing w:val="-12"/>
        </w:rPr>
        <w:t xml:space="preserve"> </w:t>
      </w:r>
      <w:r>
        <w:t>the</w:t>
      </w:r>
      <w:r>
        <w:rPr>
          <w:spacing w:val="-12"/>
        </w:rPr>
        <w:t xml:space="preserve"> </w:t>
      </w:r>
      <w:r>
        <w:t>king</w:t>
      </w:r>
      <w:r>
        <w:rPr>
          <w:spacing w:val="-13"/>
        </w:rPr>
        <w:t xml:space="preserve"> </w:t>
      </w:r>
      <w:r>
        <w:t>himself</w:t>
      </w:r>
      <w:r>
        <w:rPr>
          <w:spacing w:val="-12"/>
        </w:rPr>
        <w:t xml:space="preserve"> </w:t>
      </w:r>
      <w:r>
        <w:t>was</w:t>
      </w:r>
      <w:r>
        <w:rPr>
          <w:spacing w:val="-12"/>
        </w:rPr>
        <w:t xml:space="preserve"> </w:t>
      </w:r>
      <w:r>
        <w:t>heavy</w:t>
      </w:r>
      <w:r>
        <w:rPr>
          <w:spacing w:val="-12"/>
        </w:rPr>
        <w:t xml:space="preserve"> </w:t>
      </w:r>
      <w:r>
        <w:t>with</w:t>
      </w:r>
      <w:r>
        <w:rPr>
          <w:spacing w:val="-12"/>
        </w:rPr>
        <w:t xml:space="preserve"> </w:t>
      </w:r>
      <w:r>
        <w:t>old</w:t>
      </w:r>
      <w:r>
        <w:rPr>
          <w:spacing w:val="-12"/>
        </w:rPr>
        <w:t xml:space="preserve"> </w:t>
      </w:r>
      <w:r>
        <w:t>age,</w:t>
      </w:r>
      <w:r>
        <w:rPr>
          <w:spacing w:val="-12"/>
        </w:rPr>
        <w:t xml:space="preserve"> </w:t>
      </w:r>
      <w:r>
        <w:t>his</w:t>
      </w:r>
      <w:r>
        <w:rPr>
          <w:spacing w:val="-13"/>
        </w:rPr>
        <w:t xml:space="preserve"> </w:t>
      </w:r>
      <w:r>
        <w:t>daughters</w:t>
      </w:r>
      <w:r>
        <w:rPr>
          <w:spacing w:val="-12"/>
        </w:rPr>
        <w:t xml:space="preserve"> </w:t>
      </w:r>
      <w:r>
        <w:t>gave</w:t>
      </w:r>
      <w:r>
        <w:rPr>
          <w:spacing w:val="-12"/>
        </w:rPr>
        <w:t xml:space="preserve"> </w:t>
      </w:r>
      <w:r>
        <w:t>her</w:t>
      </w:r>
      <w:r>
        <w:rPr>
          <w:spacing w:val="-12"/>
        </w:rPr>
        <w:t xml:space="preserve"> </w:t>
      </w:r>
      <w:r>
        <w:t>generous</w:t>
      </w:r>
      <w:r>
        <w:rPr>
          <w:spacing w:val="-12"/>
        </w:rPr>
        <w:t xml:space="preserve"> </w:t>
      </w:r>
      <w:r>
        <w:t>reception.</w:t>
      </w:r>
      <w:r>
        <w:rPr>
          <w:spacing w:val="-12"/>
        </w:rPr>
        <w:t xml:space="preserve"> </w:t>
      </w:r>
      <w:r>
        <w:t>And</w:t>
      </w:r>
      <w:r>
        <w:rPr>
          <w:spacing w:val="-52"/>
        </w:rPr>
        <w:t xml:space="preserve"> </w:t>
      </w:r>
      <w:r>
        <w:t>these girls the shrewd Medea in a short time won, by her false show of friendliness; and while among the most</w:t>
      </w:r>
      <w:r>
        <w:rPr>
          <w:spacing w:val="1"/>
        </w:rPr>
        <w:t xml:space="preserve"> </w:t>
      </w:r>
      <w:r>
        <w:t>remarkable</w:t>
      </w:r>
      <w:r>
        <w:rPr>
          <w:spacing w:val="-9"/>
        </w:rPr>
        <w:t xml:space="preserve"> </w:t>
      </w:r>
      <w:r>
        <w:t>of</w:t>
      </w:r>
      <w:r>
        <w:rPr>
          <w:spacing w:val="-9"/>
        </w:rPr>
        <w:t xml:space="preserve"> </w:t>
      </w:r>
      <w:r>
        <w:t>her</w:t>
      </w:r>
      <w:r>
        <w:rPr>
          <w:spacing w:val="-10"/>
        </w:rPr>
        <w:t xml:space="preserve"> </w:t>
      </w:r>
      <w:r>
        <w:t>achievements</w:t>
      </w:r>
      <w:r>
        <w:rPr>
          <w:spacing w:val="-9"/>
        </w:rPr>
        <w:t xml:space="preserve"> </w:t>
      </w:r>
      <w:r>
        <w:t>she</w:t>
      </w:r>
      <w:r>
        <w:rPr>
          <w:spacing w:val="-9"/>
        </w:rPr>
        <w:t xml:space="preserve"> </w:t>
      </w:r>
      <w:r>
        <w:t>was</w:t>
      </w:r>
      <w:r>
        <w:rPr>
          <w:spacing w:val="-9"/>
        </w:rPr>
        <w:t xml:space="preserve"> </w:t>
      </w:r>
      <w:r>
        <w:t>telling</w:t>
      </w:r>
      <w:r>
        <w:rPr>
          <w:spacing w:val="-9"/>
        </w:rPr>
        <w:t xml:space="preserve"> </w:t>
      </w:r>
      <w:r>
        <w:t>how</w:t>
      </w:r>
      <w:r>
        <w:rPr>
          <w:spacing w:val="-9"/>
        </w:rPr>
        <w:t xml:space="preserve"> </w:t>
      </w:r>
      <w:r>
        <w:t>she</w:t>
      </w:r>
      <w:r>
        <w:rPr>
          <w:spacing w:val="-9"/>
        </w:rPr>
        <w:t xml:space="preserve"> </w:t>
      </w:r>
      <w:r>
        <w:t>had</w:t>
      </w:r>
      <w:r>
        <w:rPr>
          <w:spacing w:val="-9"/>
        </w:rPr>
        <w:t xml:space="preserve"> </w:t>
      </w:r>
      <w:r>
        <w:t>rejuvenated</w:t>
      </w:r>
      <w:r>
        <w:rPr>
          <w:spacing w:val="-9"/>
        </w:rPr>
        <w:t xml:space="preserve"> </w:t>
      </w:r>
      <w:r>
        <w:t>Aeson,</w:t>
      </w:r>
      <w:r>
        <w:rPr>
          <w:spacing w:val="-9"/>
        </w:rPr>
        <w:t xml:space="preserve"> </w:t>
      </w:r>
      <w:r>
        <w:t>and</w:t>
      </w:r>
      <w:r>
        <w:rPr>
          <w:spacing w:val="-9"/>
        </w:rPr>
        <w:t xml:space="preserve"> </w:t>
      </w:r>
      <w:r>
        <w:t>she</w:t>
      </w:r>
      <w:r>
        <w:rPr>
          <w:spacing w:val="-9"/>
        </w:rPr>
        <w:t xml:space="preserve"> </w:t>
      </w:r>
      <w:r>
        <w:t>dwelt</w:t>
      </w:r>
      <w:r>
        <w:rPr>
          <w:spacing w:val="-9"/>
        </w:rPr>
        <w:t xml:space="preserve"> </w:t>
      </w:r>
      <w:r>
        <w:t>particularly,</w:t>
      </w:r>
      <w:r>
        <w:rPr>
          <w:spacing w:val="-9"/>
        </w:rPr>
        <w:t xml:space="preserve"> </w:t>
      </w:r>
      <w:r>
        <w:t>on</w:t>
      </w:r>
      <w:r>
        <w:rPr>
          <w:spacing w:val="-9"/>
        </w:rPr>
        <w:t xml:space="preserve"> </w:t>
      </w:r>
      <w:r>
        <w:t>that</w:t>
      </w:r>
      <w:r>
        <w:rPr>
          <w:spacing w:val="1"/>
        </w:rPr>
        <w:t xml:space="preserve"> </w:t>
      </w:r>
      <w:r>
        <w:t>strange event, these daughters were induced to hope that by some skill like this their father might regain his lost</w:t>
      </w:r>
      <w:r>
        <w:rPr>
          <w:spacing w:val="1"/>
        </w:rPr>
        <w:t xml:space="preserve"> </w:t>
      </w:r>
      <w:r>
        <w:t>youth also. And they begged of her this boon, persuading her to name the price; no matter if it was large. She did</w:t>
      </w:r>
      <w:r>
        <w:rPr>
          <w:spacing w:val="1"/>
        </w:rPr>
        <w:t xml:space="preserve"> </w:t>
      </w:r>
      <w:r>
        <w:t>not reply at once and seemed to hesitate, and so she held their fond minds in a deep suspense by her feigned meditation.</w:t>
      </w:r>
      <w:r>
        <w:rPr>
          <w:spacing w:val="-7"/>
        </w:rPr>
        <w:t xml:space="preserve"> </w:t>
      </w:r>
      <w:r>
        <w:t>When</w:t>
      </w:r>
      <w:r>
        <w:rPr>
          <w:spacing w:val="-6"/>
        </w:rPr>
        <w:t xml:space="preserve"> </w:t>
      </w:r>
      <w:r>
        <w:t>she</w:t>
      </w:r>
      <w:r>
        <w:rPr>
          <w:spacing w:val="-6"/>
        </w:rPr>
        <w:t xml:space="preserve"> </w:t>
      </w:r>
      <w:r>
        <w:t>had</w:t>
      </w:r>
      <w:r>
        <w:rPr>
          <w:spacing w:val="-6"/>
        </w:rPr>
        <w:t xml:space="preserve"> </w:t>
      </w:r>
      <w:r>
        <w:t>at</w:t>
      </w:r>
      <w:r>
        <w:rPr>
          <w:spacing w:val="-6"/>
        </w:rPr>
        <w:t xml:space="preserve"> </w:t>
      </w:r>
      <w:r>
        <w:t>length</w:t>
      </w:r>
      <w:r>
        <w:rPr>
          <w:spacing w:val="-6"/>
        </w:rPr>
        <w:t xml:space="preserve"> </w:t>
      </w:r>
      <w:r>
        <w:t>declared</w:t>
      </w:r>
      <w:r>
        <w:rPr>
          <w:spacing w:val="-6"/>
        </w:rPr>
        <w:t xml:space="preserve"> </w:t>
      </w:r>
      <w:r>
        <w:t>she</w:t>
      </w:r>
      <w:r>
        <w:rPr>
          <w:spacing w:val="-6"/>
        </w:rPr>
        <w:t xml:space="preserve"> </w:t>
      </w:r>
      <w:r>
        <w:t>would</w:t>
      </w:r>
      <w:r>
        <w:rPr>
          <w:spacing w:val="-6"/>
        </w:rPr>
        <w:t xml:space="preserve"> </w:t>
      </w:r>
      <w:r>
        <w:t>restore</w:t>
      </w:r>
      <w:r>
        <w:rPr>
          <w:spacing w:val="-6"/>
        </w:rPr>
        <w:t xml:space="preserve"> </w:t>
      </w:r>
      <w:r>
        <w:t>his</w:t>
      </w:r>
      <w:r>
        <w:rPr>
          <w:spacing w:val="-6"/>
        </w:rPr>
        <w:t xml:space="preserve"> </w:t>
      </w:r>
      <w:r>
        <w:t>youth,</w:t>
      </w:r>
      <w:r>
        <w:rPr>
          <w:spacing w:val="-6"/>
        </w:rPr>
        <w:t xml:space="preserve"> </w:t>
      </w:r>
      <w:r>
        <w:t>she</w:t>
      </w:r>
      <w:r>
        <w:rPr>
          <w:spacing w:val="-6"/>
        </w:rPr>
        <w:t xml:space="preserve"> </w:t>
      </w:r>
      <w:r>
        <w:t>said</w:t>
      </w:r>
      <w:r>
        <w:rPr>
          <w:spacing w:val="-6"/>
        </w:rPr>
        <w:t xml:space="preserve"> </w:t>
      </w:r>
      <w:r>
        <w:t>to</w:t>
      </w:r>
      <w:r>
        <w:rPr>
          <w:spacing w:val="-6"/>
        </w:rPr>
        <w:t xml:space="preserve"> </w:t>
      </w:r>
      <w:r>
        <w:t>them:</w:t>
      </w:r>
      <w:r>
        <w:rPr>
          <w:spacing w:val="-6"/>
        </w:rPr>
        <w:t xml:space="preserve"> </w:t>
      </w:r>
      <w:r>
        <w:t>“That</w:t>
      </w:r>
      <w:r>
        <w:rPr>
          <w:spacing w:val="-6"/>
        </w:rPr>
        <w:t xml:space="preserve"> </w:t>
      </w:r>
      <w:r>
        <w:t>you</w:t>
      </w:r>
      <w:r>
        <w:rPr>
          <w:spacing w:val="-6"/>
        </w:rPr>
        <w:t xml:space="preserve"> </w:t>
      </w:r>
      <w:r>
        <w:t>may</w:t>
      </w:r>
      <w:r>
        <w:rPr>
          <w:spacing w:val="-6"/>
        </w:rPr>
        <w:t xml:space="preserve"> </w:t>
      </w:r>
      <w:r>
        <w:t>have</w:t>
      </w:r>
      <w:r>
        <w:rPr>
          <w:spacing w:val="-6"/>
        </w:rPr>
        <w:t xml:space="preserve"> </w:t>
      </w:r>
      <w:r>
        <w:t>strong</w:t>
      </w:r>
      <w:r>
        <w:rPr>
          <w:spacing w:val="1"/>
        </w:rPr>
        <w:t xml:space="preserve"> </w:t>
      </w:r>
      <w:r>
        <w:t>confidence in this my promised boon, the oldest leader of your flock of sheep shall be changed to a lamb again by</w:t>
      </w:r>
      <w:r>
        <w:rPr>
          <w:spacing w:val="-52"/>
        </w:rPr>
        <w:t xml:space="preserve"> </w:t>
      </w:r>
      <w:r>
        <w:t>my</w:t>
      </w:r>
      <w:r>
        <w:rPr>
          <w:spacing w:val="-7"/>
        </w:rPr>
        <w:t xml:space="preserve"> </w:t>
      </w:r>
      <w:r>
        <w:t>prized</w:t>
      </w:r>
      <w:r>
        <w:rPr>
          <w:spacing w:val="-6"/>
        </w:rPr>
        <w:t xml:space="preserve"> </w:t>
      </w:r>
      <w:r>
        <w:t>drugs.”</w:t>
      </w:r>
    </w:p>
    <w:p w14:paraId="022CA839" w14:textId="77777777" w:rsidR="003A417A" w:rsidRDefault="003A417A" w:rsidP="007C29A9">
      <w:pPr>
        <w:pStyle w:val="Body"/>
      </w:pPr>
      <w:r>
        <w:t>Straightway a wooly ram, worn out with length of untold years was brought, his great horns curved around his</w:t>
      </w:r>
      <w:r>
        <w:rPr>
          <w:spacing w:val="-52"/>
        </w:rPr>
        <w:t xml:space="preserve"> </w:t>
      </w:r>
      <w:r>
        <w:t>hollow</w:t>
      </w:r>
      <w:r>
        <w:rPr>
          <w:spacing w:val="-7"/>
        </w:rPr>
        <w:t xml:space="preserve"> </w:t>
      </w:r>
      <w:r>
        <w:t>temples.</w:t>
      </w:r>
      <w:r>
        <w:rPr>
          <w:spacing w:val="-7"/>
        </w:rPr>
        <w:t xml:space="preserve"> </w:t>
      </w:r>
      <w:r>
        <w:t>After</w:t>
      </w:r>
      <w:r>
        <w:rPr>
          <w:spacing w:val="-7"/>
        </w:rPr>
        <w:t xml:space="preserve"> </w:t>
      </w:r>
      <w:r>
        <w:t>she</w:t>
      </w:r>
      <w:r>
        <w:rPr>
          <w:spacing w:val="-7"/>
        </w:rPr>
        <w:t xml:space="preserve"> </w:t>
      </w:r>
      <w:r>
        <w:t>had</w:t>
      </w:r>
      <w:r>
        <w:rPr>
          <w:spacing w:val="-7"/>
        </w:rPr>
        <w:t xml:space="preserve"> </w:t>
      </w:r>
      <w:r>
        <w:t>cut</w:t>
      </w:r>
      <w:r>
        <w:rPr>
          <w:spacing w:val="-7"/>
        </w:rPr>
        <w:t xml:space="preserve"> </w:t>
      </w:r>
      <w:r>
        <w:t>his</w:t>
      </w:r>
      <w:r>
        <w:rPr>
          <w:spacing w:val="-7"/>
        </w:rPr>
        <w:t xml:space="preserve"> </w:t>
      </w:r>
      <w:r>
        <w:t>scrawny</w:t>
      </w:r>
      <w:r>
        <w:rPr>
          <w:spacing w:val="-7"/>
        </w:rPr>
        <w:t xml:space="preserve"> </w:t>
      </w:r>
      <w:r>
        <w:t>throat</w:t>
      </w:r>
      <w:r>
        <w:rPr>
          <w:spacing w:val="-7"/>
        </w:rPr>
        <w:t xml:space="preserve"> </w:t>
      </w:r>
      <w:r>
        <w:t>with</w:t>
      </w:r>
      <w:r>
        <w:rPr>
          <w:spacing w:val="-7"/>
        </w:rPr>
        <w:t xml:space="preserve"> </w:t>
      </w:r>
      <w:r>
        <w:t>her</w:t>
      </w:r>
      <w:r>
        <w:rPr>
          <w:spacing w:val="-7"/>
        </w:rPr>
        <w:t xml:space="preserve"> </w:t>
      </w:r>
      <w:r>
        <w:t>sharp</w:t>
      </w:r>
      <w:r>
        <w:rPr>
          <w:spacing w:val="-7"/>
        </w:rPr>
        <w:t xml:space="preserve"> </w:t>
      </w:r>
      <w:r>
        <w:t>knife</w:t>
      </w:r>
      <w:r>
        <w:rPr>
          <w:spacing w:val="-7"/>
        </w:rPr>
        <w:t xml:space="preserve"> </w:t>
      </w:r>
      <w:r>
        <w:t>Thessalian,</w:t>
      </w:r>
      <w:r>
        <w:rPr>
          <w:spacing w:val="-7"/>
        </w:rPr>
        <w:t xml:space="preserve"> </w:t>
      </w:r>
      <w:r>
        <w:t>barely</w:t>
      </w:r>
      <w:r>
        <w:rPr>
          <w:spacing w:val="-7"/>
        </w:rPr>
        <w:t xml:space="preserve"> </w:t>
      </w:r>
      <w:r>
        <w:t>staining</w:t>
      </w:r>
      <w:r>
        <w:rPr>
          <w:spacing w:val="-7"/>
        </w:rPr>
        <w:t xml:space="preserve"> </w:t>
      </w:r>
      <w:r>
        <w:t>it</w:t>
      </w:r>
      <w:r>
        <w:rPr>
          <w:spacing w:val="-7"/>
        </w:rPr>
        <w:t xml:space="preserve"> </w:t>
      </w:r>
      <w:r>
        <w:t>with</w:t>
      </w:r>
      <w:r>
        <w:rPr>
          <w:spacing w:val="-7"/>
        </w:rPr>
        <w:t xml:space="preserve"> </w:t>
      </w:r>
      <w:r>
        <w:t>his</w:t>
      </w:r>
      <w:r>
        <w:rPr>
          <w:spacing w:val="-7"/>
        </w:rPr>
        <w:t xml:space="preserve"> </w:t>
      </w:r>
      <w:r>
        <w:t>thin</w:t>
      </w:r>
      <w:r>
        <w:rPr>
          <w:spacing w:val="-52"/>
        </w:rPr>
        <w:t xml:space="preserve"> </w:t>
      </w:r>
      <w:r>
        <w:t>blood, Medea plunged his carcass in a bronze-made kettle, throwing in it at the same time juices of great potency.</w:t>
      </w:r>
      <w:r>
        <w:rPr>
          <w:spacing w:val="1"/>
        </w:rPr>
        <w:t xml:space="preserve"> </w:t>
      </w:r>
      <w:r>
        <w:t>These made his body shrink and burnt away his two horns, and with horns his years. And now thin bleating was</w:t>
      </w:r>
      <w:r>
        <w:rPr>
          <w:spacing w:val="1"/>
        </w:rPr>
        <w:t xml:space="preserve"> </w:t>
      </w:r>
      <w:r>
        <w:t>heard from within the pot; and even while they wondered at the sound, a lamb jumped out and frisking, ran away</w:t>
      </w:r>
      <w:r>
        <w:rPr>
          <w:spacing w:val="1"/>
        </w:rPr>
        <w:t xml:space="preserve"> </w:t>
      </w:r>
      <w:r>
        <w:t>to</w:t>
      </w:r>
      <w:r>
        <w:rPr>
          <w:spacing w:val="-6"/>
        </w:rPr>
        <w:t xml:space="preserve"> </w:t>
      </w:r>
      <w:r>
        <w:t>find</w:t>
      </w:r>
      <w:r>
        <w:rPr>
          <w:spacing w:val="-6"/>
        </w:rPr>
        <w:t xml:space="preserve"> </w:t>
      </w:r>
      <w:r>
        <w:t>some</w:t>
      </w:r>
      <w:r>
        <w:rPr>
          <w:spacing w:val="-6"/>
        </w:rPr>
        <w:t xml:space="preserve"> </w:t>
      </w:r>
      <w:r>
        <w:t>udder</w:t>
      </w:r>
      <w:r>
        <w:rPr>
          <w:spacing w:val="-6"/>
        </w:rPr>
        <w:t xml:space="preserve"> </w:t>
      </w:r>
      <w:r>
        <w:t>with</w:t>
      </w:r>
      <w:r>
        <w:rPr>
          <w:spacing w:val="-5"/>
        </w:rPr>
        <w:t xml:space="preserve"> </w:t>
      </w:r>
      <w:r>
        <w:t>its</w:t>
      </w:r>
      <w:r>
        <w:rPr>
          <w:spacing w:val="-6"/>
        </w:rPr>
        <w:t xml:space="preserve"> </w:t>
      </w:r>
      <w:r>
        <w:t>needed</w:t>
      </w:r>
      <w:r>
        <w:rPr>
          <w:spacing w:val="-6"/>
        </w:rPr>
        <w:t xml:space="preserve"> </w:t>
      </w:r>
      <w:r>
        <w:t>milk.</w:t>
      </w:r>
    </w:p>
    <w:p w14:paraId="12D15DCB" w14:textId="77777777" w:rsidR="003A417A" w:rsidRDefault="003A417A" w:rsidP="007C29A9">
      <w:pPr>
        <w:pStyle w:val="Body"/>
      </w:pPr>
      <w:r>
        <w:t>Amazed the daughters looked on and, now that these promises had been performed, they urged more eagerly</w:t>
      </w:r>
      <w:r>
        <w:rPr>
          <w:spacing w:val="1"/>
        </w:rPr>
        <w:t xml:space="preserve"> </w:t>
      </w:r>
      <w:r>
        <w:t>their first request. Three times Phoebus unyoked his steeds after their plunge in Ebro’s stream, and on the fourth</w:t>
      </w:r>
      <w:r>
        <w:rPr>
          <w:spacing w:val="1"/>
        </w:rPr>
        <w:t xml:space="preserve"> </w:t>
      </w:r>
      <w:r>
        <w:t>night stars shown brilliant on the dark foil of the sky, and then the treacherous daughter of Aeetes set some clear</w:t>
      </w:r>
      <w:r>
        <w:rPr>
          <w:spacing w:val="1"/>
        </w:rPr>
        <w:t xml:space="preserve"> </w:t>
      </w:r>
      <w:r>
        <w:t>water</w:t>
      </w:r>
      <w:r>
        <w:rPr>
          <w:spacing w:val="-6"/>
        </w:rPr>
        <w:t xml:space="preserve"> </w:t>
      </w:r>
      <w:r>
        <w:t>over</w:t>
      </w:r>
      <w:r>
        <w:rPr>
          <w:spacing w:val="-6"/>
        </w:rPr>
        <w:t xml:space="preserve"> </w:t>
      </w:r>
      <w:r>
        <w:t>a</w:t>
      </w:r>
      <w:r>
        <w:rPr>
          <w:spacing w:val="-6"/>
        </w:rPr>
        <w:t xml:space="preserve"> </w:t>
      </w:r>
      <w:r>
        <w:t>hot</w:t>
      </w:r>
      <w:r>
        <w:rPr>
          <w:spacing w:val="-6"/>
        </w:rPr>
        <w:t xml:space="preserve"> </w:t>
      </w:r>
      <w:r>
        <w:t>fire</w:t>
      </w:r>
      <w:r>
        <w:rPr>
          <w:spacing w:val="-6"/>
        </w:rPr>
        <w:t xml:space="preserve"> </w:t>
      </w:r>
      <w:r>
        <w:t>and</w:t>
      </w:r>
      <w:r>
        <w:rPr>
          <w:spacing w:val="-5"/>
        </w:rPr>
        <w:t xml:space="preserve"> </w:t>
      </w:r>
      <w:r>
        <w:t>put</w:t>
      </w:r>
      <w:r>
        <w:rPr>
          <w:spacing w:val="-6"/>
        </w:rPr>
        <w:t xml:space="preserve"> </w:t>
      </w:r>
      <w:r>
        <w:t>in</w:t>
      </w:r>
      <w:r>
        <w:rPr>
          <w:spacing w:val="-6"/>
        </w:rPr>
        <w:t xml:space="preserve"> </w:t>
      </w:r>
      <w:r>
        <w:t>it</w:t>
      </w:r>
      <w:r>
        <w:rPr>
          <w:spacing w:val="-6"/>
        </w:rPr>
        <w:t xml:space="preserve"> </w:t>
      </w:r>
      <w:r>
        <w:t>herbs</w:t>
      </w:r>
      <w:r>
        <w:rPr>
          <w:spacing w:val="-6"/>
        </w:rPr>
        <w:t xml:space="preserve"> </w:t>
      </w:r>
      <w:r>
        <w:t>of</w:t>
      </w:r>
      <w:r>
        <w:rPr>
          <w:spacing w:val="-6"/>
        </w:rPr>
        <w:t xml:space="preserve"> </w:t>
      </w:r>
      <w:r>
        <w:t>no</w:t>
      </w:r>
      <w:r>
        <w:rPr>
          <w:spacing w:val="-5"/>
        </w:rPr>
        <w:t xml:space="preserve"> </w:t>
      </w:r>
      <w:r>
        <w:t>potency.</w:t>
      </w:r>
      <w:r>
        <w:rPr>
          <w:spacing w:val="-6"/>
        </w:rPr>
        <w:t xml:space="preserve"> </w:t>
      </w:r>
      <w:r>
        <w:t>And</w:t>
      </w:r>
      <w:r>
        <w:rPr>
          <w:spacing w:val="-6"/>
        </w:rPr>
        <w:t xml:space="preserve"> </w:t>
      </w:r>
      <w:r>
        <w:t>now</w:t>
      </w:r>
      <w:r>
        <w:rPr>
          <w:spacing w:val="-6"/>
        </w:rPr>
        <w:t xml:space="preserve"> </w:t>
      </w:r>
      <w:r>
        <w:t>a</w:t>
      </w:r>
      <w:r>
        <w:rPr>
          <w:spacing w:val="-6"/>
        </w:rPr>
        <w:t xml:space="preserve"> </w:t>
      </w:r>
      <w:r>
        <w:t>death-like</w:t>
      </w:r>
      <w:r>
        <w:rPr>
          <w:spacing w:val="-5"/>
        </w:rPr>
        <w:t xml:space="preserve"> </w:t>
      </w:r>
      <w:r>
        <w:t>sleep</w:t>
      </w:r>
      <w:r>
        <w:rPr>
          <w:spacing w:val="-6"/>
        </w:rPr>
        <w:t xml:space="preserve"> </w:t>
      </w:r>
      <w:r>
        <w:t>held</w:t>
      </w:r>
      <w:r>
        <w:rPr>
          <w:spacing w:val="-6"/>
        </w:rPr>
        <w:t xml:space="preserve"> </w:t>
      </w:r>
      <w:r>
        <w:t>the</w:t>
      </w:r>
      <w:r>
        <w:rPr>
          <w:spacing w:val="-6"/>
        </w:rPr>
        <w:t xml:space="preserve"> </w:t>
      </w:r>
      <w:r>
        <w:t>king</w:t>
      </w:r>
      <w:r>
        <w:rPr>
          <w:spacing w:val="-6"/>
        </w:rPr>
        <w:t xml:space="preserve"> </w:t>
      </w:r>
      <w:r>
        <w:t>down,</w:t>
      </w:r>
      <w:r>
        <w:rPr>
          <w:spacing w:val="-6"/>
        </w:rPr>
        <w:t xml:space="preserve"> </w:t>
      </w:r>
      <w:r>
        <w:t>his</w:t>
      </w:r>
      <w:r>
        <w:rPr>
          <w:spacing w:val="-5"/>
        </w:rPr>
        <w:t xml:space="preserve"> </w:t>
      </w:r>
      <w:r>
        <w:t>body</w:t>
      </w:r>
      <w:r>
        <w:rPr>
          <w:spacing w:val="-6"/>
        </w:rPr>
        <w:t xml:space="preserve"> </w:t>
      </w:r>
      <w:r>
        <w:t>all</w:t>
      </w:r>
      <w:r>
        <w:rPr>
          <w:spacing w:val="-52"/>
        </w:rPr>
        <w:t xml:space="preserve"> </w:t>
      </w:r>
      <w:r>
        <w:t>relaxed,</w:t>
      </w:r>
      <w:r>
        <w:rPr>
          <w:spacing w:val="-7"/>
        </w:rPr>
        <w:t xml:space="preserve"> </w:t>
      </w:r>
      <w:r>
        <w:t>and</w:t>
      </w:r>
      <w:r>
        <w:rPr>
          <w:spacing w:val="-7"/>
        </w:rPr>
        <w:t xml:space="preserve"> </w:t>
      </w:r>
      <w:r>
        <w:t>with</w:t>
      </w:r>
      <w:r>
        <w:rPr>
          <w:spacing w:val="-6"/>
        </w:rPr>
        <w:t xml:space="preserve"> </w:t>
      </w:r>
      <w:r>
        <w:t>the</w:t>
      </w:r>
      <w:r>
        <w:rPr>
          <w:spacing w:val="-7"/>
        </w:rPr>
        <w:t xml:space="preserve"> </w:t>
      </w:r>
      <w:r>
        <w:t>king</w:t>
      </w:r>
      <w:r>
        <w:rPr>
          <w:spacing w:val="-6"/>
        </w:rPr>
        <w:t xml:space="preserve"> </w:t>
      </w:r>
      <w:r>
        <w:t>his</w:t>
      </w:r>
      <w:r>
        <w:rPr>
          <w:spacing w:val="-7"/>
        </w:rPr>
        <w:t xml:space="preserve"> </w:t>
      </w:r>
      <w:r>
        <w:t>guards,</w:t>
      </w:r>
      <w:r>
        <w:rPr>
          <w:spacing w:val="-7"/>
        </w:rPr>
        <w:t xml:space="preserve"> </w:t>
      </w:r>
      <w:r>
        <w:t>a</w:t>
      </w:r>
      <w:r>
        <w:rPr>
          <w:spacing w:val="-6"/>
        </w:rPr>
        <w:t xml:space="preserve"> </w:t>
      </w:r>
      <w:r>
        <w:t>sleep</w:t>
      </w:r>
      <w:r>
        <w:rPr>
          <w:spacing w:val="-7"/>
        </w:rPr>
        <w:t xml:space="preserve"> </w:t>
      </w:r>
      <w:r>
        <w:t>which</w:t>
      </w:r>
      <w:r>
        <w:rPr>
          <w:spacing w:val="-6"/>
        </w:rPr>
        <w:t xml:space="preserve"> </w:t>
      </w:r>
      <w:r>
        <w:t>incantations</w:t>
      </w:r>
      <w:r>
        <w:rPr>
          <w:spacing w:val="-7"/>
        </w:rPr>
        <w:t xml:space="preserve"> </w:t>
      </w:r>
      <w:r>
        <w:t>with</w:t>
      </w:r>
      <w:r>
        <w:rPr>
          <w:spacing w:val="-7"/>
        </w:rPr>
        <w:t xml:space="preserve"> </w:t>
      </w:r>
      <w:r>
        <w:t>the</w:t>
      </w:r>
      <w:r>
        <w:rPr>
          <w:spacing w:val="-6"/>
        </w:rPr>
        <w:t xml:space="preserve"> </w:t>
      </w:r>
      <w:r>
        <w:t>potency</w:t>
      </w:r>
      <w:r>
        <w:rPr>
          <w:spacing w:val="-7"/>
        </w:rPr>
        <w:t xml:space="preserve"> </w:t>
      </w:r>
      <w:r>
        <w:t>of</w:t>
      </w:r>
      <w:r>
        <w:rPr>
          <w:spacing w:val="-6"/>
        </w:rPr>
        <w:t xml:space="preserve"> </w:t>
      </w:r>
      <w:r>
        <w:t>magic</w:t>
      </w:r>
      <w:r>
        <w:rPr>
          <w:spacing w:val="-7"/>
        </w:rPr>
        <w:t xml:space="preserve"> </w:t>
      </w:r>
      <w:r>
        <w:t>words</w:t>
      </w:r>
      <w:r>
        <w:rPr>
          <w:spacing w:val="-7"/>
        </w:rPr>
        <w:t xml:space="preserve"> </w:t>
      </w:r>
      <w:r>
        <w:t>had</w:t>
      </w:r>
      <w:r>
        <w:rPr>
          <w:spacing w:val="-6"/>
        </w:rPr>
        <w:t xml:space="preserve"> </w:t>
      </w:r>
      <w:r>
        <w:t>given.</w:t>
      </w:r>
    </w:p>
    <w:p w14:paraId="0507EE25" w14:textId="77777777" w:rsidR="003A417A" w:rsidRDefault="003A417A" w:rsidP="007C29A9">
      <w:pPr>
        <w:pStyle w:val="Body"/>
      </w:pPr>
      <w:r>
        <w:t>The</w:t>
      </w:r>
      <w:r>
        <w:rPr>
          <w:spacing w:val="-8"/>
        </w:rPr>
        <w:t xml:space="preserve"> </w:t>
      </w:r>
      <w:r>
        <w:t>sad</w:t>
      </w:r>
      <w:r>
        <w:rPr>
          <w:spacing w:val="-7"/>
        </w:rPr>
        <w:t xml:space="preserve"> </w:t>
      </w:r>
      <w:r>
        <w:t>king’s</w:t>
      </w:r>
      <w:r>
        <w:rPr>
          <w:spacing w:val="-8"/>
        </w:rPr>
        <w:t xml:space="preserve"> </w:t>
      </w:r>
      <w:r>
        <w:t>daughters,</w:t>
      </w:r>
      <w:r>
        <w:rPr>
          <w:spacing w:val="-7"/>
        </w:rPr>
        <w:t xml:space="preserve"> </w:t>
      </w:r>
      <w:r>
        <w:t>as</w:t>
      </w:r>
      <w:r>
        <w:rPr>
          <w:spacing w:val="-8"/>
        </w:rPr>
        <w:t xml:space="preserve"> </w:t>
      </w:r>
      <w:r>
        <w:t>they</w:t>
      </w:r>
      <w:r>
        <w:rPr>
          <w:spacing w:val="-7"/>
        </w:rPr>
        <w:t xml:space="preserve"> </w:t>
      </w:r>
      <w:r>
        <w:t>had</w:t>
      </w:r>
      <w:r>
        <w:rPr>
          <w:spacing w:val="-8"/>
        </w:rPr>
        <w:t xml:space="preserve"> </w:t>
      </w:r>
      <w:r>
        <w:t>been</w:t>
      </w:r>
      <w:r>
        <w:rPr>
          <w:spacing w:val="-7"/>
        </w:rPr>
        <w:t xml:space="preserve"> </w:t>
      </w:r>
      <w:r>
        <w:t>bid,</w:t>
      </w:r>
      <w:r>
        <w:rPr>
          <w:spacing w:val="-8"/>
        </w:rPr>
        <w:t xml:space="preserve"> </w:t>
      </w:r>
      <w:r>
        <w:t>were</w:t>
      </w:r>
      <w:r>
        <w:rPr>
          <w:spacing w:val="-7"/>
        </w:rPr>
        <w:t xml:space="preserve"> </w:t>
      </w:r>
      <w:r>
        <w:t>in</w:t>
      </w:r>
      <w:r>
        <w:rPr>
          <w:spacing w:val="-7"/>
        </w:rPr>
        <w:t xml:space="preserve"> </w:t>
      </w:r>
      <w:r>
        <w:t>his</w:t>
      </w:r>
      <w:r>
        <w:rPr>
          <w:spacing w:val="-8"/>
        </w:rPr>
        <w:t xml:space="preserve"> </w:t>
      </w:r>
      <w:r>
        <w:t>room,</w:t>
      </w:r>
      <w:r>
        <w:rPr>
          <w:spacing w:val="-7"/>
        </w:rPr>
        <w:t xml:space="preserve"> </w:t>
      </w:r>
      <w:r>
        <w:t>and</w:t>
      </w:r>
      <w:r>
        <w:rPr>
          <w:spacing w:val="-8"/>
        </w:rPr>
        <w:t xml:space="preserve"> </w:t>
      </w:r>
      <w:r>
        <w:t>with</w:t>
      </w:r>
      <w:r>
        <w:rPr>
          <w:spacing w:val="-7"/>
        </w:rPr>
        <w:t xml:space="preserve"> </w:t>
      </w:r>
      <w:r>
        <w:t>Medea</w:t>
      </w:r>
      <w:r>
        <w:rPr>
          <w:spacing w:val="-8"/>
        </w:rPr>
        <w:t xml:space="preserve"> </w:t>
      </w:r>
      <w:r>
        <w:t>stood</w:t>
      </w:r>
      <w:r>
        <w:rPr>
          <w:spacing w:val="-7"/>
        </w:rPr>
        <w:t xml:space="preserve"> </w:t>
      </w:r>
      <w:r>
        <w:t>around</w:t>
      </w:r>
      <w:r>
        <w:rPr>
          <w:spacing w:val="-8"/>
        </w:rPr>
        <w:t xml:space="preserve"> </w:t>
      </w:r>
      <w:r>
        <w:t>his</w:t>
      </w:r>
      <w:r>
        <w:rPr>
          <w:spacing w:val="-7"/>
        </w:rPr>
        <w:t xml:space="preserve"> </w:t>
      </w:r>
      <w:r>
        <w:t>bed.</w:t>
      </w:r>
      <w:r>
        <w:rPr>
          <w:spacing w:val="-8"/>
        </w:rPr>
        <w:t xml:space="preserve"> </w:t>
      </w:r>
      <w:r>
        <w:t>“Why</w:t>
      </w:r>
      <w:r>
        <w:rPr>
          <w:spacing w:val="1"/>
        </w:rPr>
        <w:t xml:space="preserve"> </w:t>
      </w:r>
      <w:r>
        <w:t>do</w:t>
      </w:r>
      <w:r>
        <w:rPr>
          <w:spacing w:val="-12"/>
        </w:rPr>
        <w:t xml:space="preserve"> </w:t>
      </w:r>
      <w:r>
        <w:t>you</w:t>
      </w:r>
      <w:r>
        <w:rPr>
          <w:spacing w:val="-12"/>
        </w:rPr>
        <w:t xml:space="preserve"> </w:t>
      </w:r>
      <w:r>
        <w:t>hesitate,”</w:t>
      </w:r>
      <w:r>
        <w:rPr>
          <w:spacing w:val="-12"/>
        </w:rPr>
        <w:t xml:space="preserve"> </w:t>
      </w:r>
      <w:r>
        <w:t>Medea</w:t>
      </w:r>
      <w:r>
        <w:rPr>
          <w:spacing w:val="-12"/>
        </w:rPr>
        <w:t xml:space="preserve"> </w:t>
      </w:r>
      <w:r>
        <w:t>said.</w:t>
      </w:r>
      <w:r>
        <w:rPr>
          <w:spacing w:val="-12"/>
        </w:rPr>
        <w:t xml:space="preserve"> </w:t>
      </w:r>
      <w:r>
        <w:t>“You</w:t>
      </w:r>
      <w:r>
        <w:rPr>
          <w:spacing w:val="-12"/>
        </w:rPr>
        <w:t xml:space="preserve"> </w:t>
      </w:r>
      <w:r>
        <w:t>laggards,</w:t>
      </w:r>
      <w:r>
        <w:rPr>
          <w:spacing w:val="-12"/>
        </w:rPr>
        <w:t xml:space="preserve"> </w:t>
      </w:r>
      <w:r>
        <w:t>come</w:t>
      </w:r>
      <w:r>
        <w:rPr>
          <w:spacing w:val="-12"/>
        </w:rPr>
        <w:t xml:space="preserve"> </w:t>
      </w:r>
      <w:r>
        <w:t>and</w:t>
      </w:r>
      <w:r>
        <w:rPr>
          <w:spacing w:val="-12"/>
        </w:rPr>
        <w:t xml:space="preserve"> </w:t>
      </w:r>
      <w:r>
        <w:t>draw</w:t>
      </w:r>
      <w:r>
        <w:rPr>
          <w:spacing w:val="-11"/>
        </w:rPr>
        <w:t xml:space="preserve"> </w:t>
      </w:r>
      <w:r>
        <w:t>your</w:t>
      </w:r>
      <w:r>
        <w:rPr>
          <w:spacing w:val="-12"/>
        </w:rPr>
        <w:t xml:space="preserve"> </w:t>
      </w:r>
      <w:r>
        <w:t>swords;</w:t>
      </w:r>
      <w:r>
        <w:rPr>
          <w:spacing w:val="-12"/>
        </w:rPr>
        <w:t xml:space="preserve"> </w:t>
      </w:r>
      <w:r>
        <w:t>let</w:t>
      </w:r>
      <w:r>
        <w:rPr>
          <w:spacing w:val="-12"/>
        </w:rPr>
        <w:t xml:space="preserve"> </w:t>
      </w:r>
      <w:r>
        <w:lastRenderedPageBreak/>
        <w:t>out</w:t>
      </w:r>
      <w:r>
        <w:rPr>
          <w:spacing w:val="-12"/>
        </w:rPr>
        <w:t xml:space="preserve"> </w:t>
      </w:r>
      <w:r>
        <w:t>his</w:t>
      </w:r>
      <w:r>
        <w:rPr>
          <w:spacing w:val="-12"/>
        </w:rPr>
        <w:t xml:space="preserve"> </w:t>
      </w:r>
      <w:r>
        <w:t>old</w:t>
      </w:r>
      <w:r>
        <w:rPr>
          <w:spacing w:val="-12"/>
        </w:rPr>
        <w:t xml:space="preserve"> </w:t>
      </w:r>
      <w:r>
        <w:t>blood</w:t>
      </w:r>
      <w:r>
        <w:rPr>
          <w:spacing w:val="-12"/>
        </w:rPr>
        <w:t xml:space="preserve"> </w:t>
      </w:r>
      <w:r>
        <w:t>that</w:t>
      </w:r>
      <w:r>
        <w:rPr>
          <w:spacing w:val="-12"/>
        </w:rPr>
        <w:t xml:space="preserve"> </w:t>
      </w:r>
      <w:r>
        <w:t>I</w:t>
      </w:r>
      <w:r>
        <w:rPr>
          <w:spacing w:val="-11"/>
        </w:rPr>
        <w:t xml:space="preserve"> </w:t>
      </w:r>
      <w:r>
        <w:t>may</w:t>
      </w:r>
      <w:r>
        <w:rPr>
          <w:spacing w:val="-12"/>
        </w:rPr>
        <w:t xml:space="preserve"> </w:t>
      </w:r>
      <w:r>
        <w:t>refill</w:t>
      </w:r>
      <w:r>
        <w:rPr>
          <w:spacing w:val="-12"/>
        </w:rPr>
        <w:t xml:space="preserve"> </w:t>
      </w:r>
      <w:r>
        <w:t>his</w:t>
      </w:r>
      <w:r>
        <w:rPr>
          <w:spacing w:val="1"/>
        </w:rPr>
        <w:t xml:space="preserve"> </w:t>
      </w:r>
      <w:r>
        <w:t>empty</w:t>
      </w:r>
      <w:r>
        <w:rPr>
          <w:spacing w:val="-11"/>
        </w:rPr>
        <w:t xml:space="preserve"> </w:t>
      </w:r>
      <w:r>
        <w:t>veins</w:t>
      </w:r>
      <w:r>
        <w:rPr>
          <w:spacing w:val="-11"/>
        </w:rPr>
        <w:t xml:space="preserve"> </w:t>
      </w:r>
      <w:r>
        <w:t>again</w:t>
      </w:r>
      <w:r>
        <w:rPr>
          <w:spacing w:val="-10"/>
        </w:rPr>
        <w:t xml:space="preserve"> </w:t>
      </w:r>
      <w:r>
        <w:t>with</w:t>
      </w:r>
      <w:r>
        <w:rPr>
          <w:spacing w:val="-11"/>
        </w:rPr>
        <w:t xml:space="preserve"> </w:t>
      </w:r>
      <w:r>
        <w:t>young</w:t>
      </w:r>
      <w:r>
        <w:rPr>
          <w:spacing w:val="-10"/>
        </w:rPr>
        <w:t xml:space="preserve"> </w:t>
      </w:r>
      <w:r>
        <w:t>blood.</w:t>
      </w:r>
      <w:r>
        <w:rPr>
          <w:spacing w:val="-11"/>
        </w:rPr>
        <w:t xml:space="preserve"> </w:t>
      </w:r>
      <w:r>
        <w:t>In</w:t>
      </w:r>
      <w:r>
        <w:rPr>
          <w:spacing w:val="-11"/>
        </w:rPr>
        <w:t xml:space="preserve"> </w:t>
      </w:r>
      <w:r>
        <w:t>your</w:t>
      </w:r>
      <w:r>
        <w:rPr>
          <w:spacing w:val="-10"/>
        </w:rPr>
        <w:t xml:space="preserve"> </w:t>
      </w:r>
      <w:r>
        <w:t>hands</w:t>
      </w:r>
      <w:r>
        <w:rPr>
          <w:spacing w:val="-11"/>
        </w:rPr>
        <w:t xml:space="preserve"> </w:t>
      </w:r>
      <w:r>
        <w:t>your</w:t>
      </w:r>
      <w:r>
        <w:rPr>
          <w:spacing w:val="-10"/>
        </w:rPr>
        <w:t xml:space="preserve"> </w:t>
      </w:r>
      <w:r>
        <w:t>father’s</w:t>
      </w:r>
      <w:r>
        <w:rPr>
          <w:spacing w:val="-11"/>
        </w:rPr>
        <w:t xml:space="preserve"> </w:t>
      </w:r>
      <w:r>
        <w:t>life</w:t>
      </w:r>
      <w:r>
        <w:rPr>
          <w:spacing w:val="-11"/>
        </w:rPr>
        <w:t xml:space="preserve"> </w:t>
      </w:r>
      <w:r>
        <w:t>and</w:t>
      </w:r>
      <w:r>
        <w:rPr>
          <w:spacing w:val="-10"/>
        </w:rPr>
        <w:t xml:space="preserve"> </w:t>
      </w:r>
      <w:r>
        <w:t>youth</w:t>
      </w:r>
      <w:r>
        <w:rPr>
          <w:spacing w:val="-11"/>
        </w:rPr>
        <w:t xml:space="preserve"> </w:t>
      </w:r>
      <w:r>
        <w:t>are</w:t>
      </w:r>
      <w:r>
        <w:rPr>
          <w:spacing w:val="-10"/>
        </w:rPr>
        <w:t xml:space="preserve"> </w:t>
      </w:r>
      <w:r>
        <w:t>resting.</w:t>
      </w:r>
      <w:r>
        <w:rPr>
          <w:spacing w:val="-11"/>
        </w:rPr>
        <w:t xml:space="preserve"> </w:t>
      </w:r>
      <w:r>
        <w:t>You,</w:t>
      </w:r>
      <w:r>
        <w:rPr>
          <w:spacing w:val="-10"/>
        </w:rPr>
        <w:t xml:space="preserve"> </w:t>
      </w:r>
      <w:r>
        <w:t>his</w:t>
      </w:r>
      <w:r>
        <w:rPr>
          <w:spacing w:val="-11"/>
        </w:rPr>
        <w:t xml:space="preserve"> </w:t>
      </w:r>
      <w:r>
        <w:t>daughters,</w:t>
      </w:r>
      <w:r>
        <w:rPr>
          <w:spacing w:val="-11"/>
        </w:rPr>
        <w:t xml:space="preserve"> </w:t>
      </w:r>
      <w:r>
        <w:t>must</w:t>
      </w:r>
      <w:r>
        <w:rPr>
          <w:spacing w:val="-52"/>
        </w:rPr>
        <w:t xml:space="preserve"> </w:t>
      </w:r>
      <w:r>
        <w:t>have</w:t>
      </w:r>
      <w:r>
        <w:rPr>
          <w:spacing w:val="-8"/>
        </w:rPr>
        <w:t xml:space="preserve"> </w:t>
      </w:r>
      <w:r>
        <w:t>love</w:t>
      </w:r>
      <w:r>
        <w:rPr>
          <w:spacing w:val="-8"/>
        </w:rPr>
        <w:t xml:space="preserve"> </w:t>
      </w:r>
      <w:r>
        <w:t>for</w:t>
      </w:r>
      <w:r>
        <w:rPr>
          <w:spacing w:val="-8"/>
        </w:rPr>
        <w:t xml:space="preserve"> </w:t>
      </w:r>
      <w:r>
        <w:t>him,</w:t>
      </w:r>
      <w:r>
        <w:rPr>
          <w:spacing w:val="-8"/>
        </w:rPr>
        <w:t xml:space="preserve"> </w:t>
      </w:r>
      <w:r>
        <w:t>and</w:t>
      </w:r>
      <w:r>
        <w:rPr>
          <w:spacing w:val="-8"/>
        </w:rPr>
        <w:t xml:space="preserve"> </w:t>
      </w:r>
      <w:r>
        <w:t>if</w:t>
      </w:r>
      <w:r>
        <w:rPr>
          <w:spacing w:val="-7"/>
        </w:rPr>
        <w:t xml:space="preserve"> </w:t>
      </w:r>
      <w:r>
        <w:t>the</w:t>
      </w:r>
      <w:r>
        <w:rPr>
          <w:spacing w:val="-8"/>
        </w:rPr>
        <w:t xml:space="preserve"> </w:t>
      </w:r>
      <w:r>
        <w:t>hopes</w:t>
      </w:r>
      <w:r>
        <w:rPr>
          <w:spacing w:val="-8"/>
        </w:rPr>
        <w:t xml:space="preserve"> </w:t>
      </w:r>
      <w:r>
        <w:t>you</w:t>
      </w:r>
      <w:r>
        <w:rPr>
          <w:spacing w:val="-8"/>
        </w:rPr>
        <w:t xml:space="preserve"> </w:t>
      </w:r>
      <w:r>
        <w:t>have</w:t>
      </w:r>
      <w:r>
        <w:rPr>
          <w:spacing w:val="-8"/>
        </w:rPr>
        <w:t xml:space="preserve"> </w:t>
      </w:r>
      <w:r>
        <w:t>are</w:t>
      </w:r>
      <w:r>
        <w:rPr>
          <w:spacing w:val="-8"/>
        </w:rPr>
        <w:t xml:space="preserve"> </w:t>
      </w:r>
      <w:r>
        <w:t>not</w:t>
      </w:r>
      <w:r>
        <w:rPr>
          <w:spacing w:val="-7"/>
        </w:rPr>
        <w:t xml:space="preserve"> </w:t>
      </w:r>
      <w:r>
        <w:t>all</w:t>
      </w:r>
      <w:r>
        <w:rPr>
          <w:spacing w:val="-8"/>
        </w:rPr>
        <w:t xml:space="preserve"> </w:t>
      </w:r>
      <w:proofErr w:type="gramStart"/>
      <w:r>
        <w:t>vain</w:t>
      </w:r>
      <w:proofErr w:type="gramEnd"/>
      <w:r>
        <w:t>,</w:t>
      </w:r>
      <w:r>
        <w:rPr>
          <w:spacing w:val="-8"/>
        </w:rPr>
        <w:t xml:space="preserve"> </w:t>
      </w:r>
      <w:r>
        <w:t>come,</w:t>
      </w:r>
      <w:r>
        <w:rPr>
          <w:spacing w:val="-8"/>
        </w:rPr>
        <w:t xml:space="preserve"> </w:t>
      </w:r>
      <w:r>
        <w:t>do</w:t>
      </w:r>
      <w:r>
        <w:rPr>
          <w:spacing w:val="-8"/>
        </w:rPr>
        <w:t xml:space="preserve"> </w:t>
      </w:r>
      <w:r>
        <w:t>your</w:t>
      </w:r>
      <w:r>
        <w:rPr>
          <w:spacing w:val="-7"/>
        </w:rPr>
        <w:t xml:space="preserve"> </w:t>
      </w:r>
      <w:r>
        <w:t>duty</w:t>
      </w:r>
      <w:r>
        <w:rPr>
          <w:spacing w:val="-8"/>
        </w:rPr>
        <w:t xml:space="preserve"> </w:t>
      </w:r>
      <w:r>
        <w:t>by</w:t>
      </w:r>
      <w:r>
        <w:rPr>
          <w:spacing w:val="-8"/>
        </w:rPr>
        <w:t xml:space="preserve"> </w:t>
      </w:r>
      <w:r>
        <w:t>your</w:t>
      </w:r>
      <w:r>
        <w:rPr>
          <w:spacing w:val="-8"/>
        </w:rPr>
        <w:t xml:space="preserve"> </w:t>
      </w:r>
      <w:r>
        <w:t>father;</w:t>
      </w:r>
      <w:r>
        <w:rPr>
          <w:spacing w:val="-8"/>
        </w:rPr>
        <w:t xml:space="preserve"> </w:t>
      </w:r>
      <w:r>
        <w:t>drive</w:t>
      </w:r>
      <w:r>
        <w:rPr>
          <w:spacing w:val="-8"/>
        </w:rPr>
        <w:t xml:space="preserve"> </w:t>
      </w:r>
      <w:r>
        <w:t>out</w:t>
      </w:r>
      <w:r>
        <w:rPr>
          <w:spacing w:val="-7"/>
        </w:rPr>
        <w:t xml:space="preserve"> </w:t>
      </w:r>
      <w:r>
        <w:t>old</w:t>
      </w:r>
      <w:r>
        <w:rPr>
          <w:spacing w:val="-8"/>
        </w:rPr>
        <w:t xml:space="preserve"> </w:t>
      </w:r>
      <w:r>
        <w:t>age</w:t>
      </w:r>
      <w:r>
        <w:rPr>
          <w:spacing w:val="-8"/>
        </w:rPr>
        <w:t xml:space="preserve"> </w:t>
      </w:r>
      <w:r>
        <w:t>at</w:t>
      </w:r>
      <w:r>
        <w:rPr>
          <w:spacing w:val="1"/>
        </w:rPr>
        <w:t xml:space="preserve"> </w:t>
      </w:r>
      <w:r>
        <w:t>the</w:t>
      </w:r>
      <w:r>
        <w:rPr>
          <w:spacing w:val="-7"/>
        </w:rPr>
        <w:t xml:space="preserve"> </w:t>
      </w:r>
      <w:r>
        <w:t>point</w:t>
      </w:r>
      <w:r>
        <w:rPr>
          <w:spacing w:val="-6"/>
        </w:rPr>
        <w:t xml:space="preserve"> </w:t>
      </w:r>
      <w:r>
        <w:t>of</w:t>
      </w:r>
      <w:r>
        <w:rPr>
          <w:spacing w:val="-7"/>
        </w:rPr>
        <w:t xml:space="preserve"> </w:t>
      </w:r>
      <w:r>
        <w:t>your</w:t>
      </w:r>
      <w:r>
        <w:rPr>
          <w:spacing w:val="-6"/>
        </w:rPr>
        <w:t xml:space="preserve"> </w:t>
      </w:r>
      <w:r>
        <w:t>good</w:t>
      </w:r>
      <w:r>
        <w:rPr>
          <w:spacing w:val="-7"/>
        </w:rPr>
        <w:t xml:space="preserve"> </w:t>
      </w:r>
      <w:r>
        <w:t>weapons;</w:t>
      </w:r>
      <w:r>
        <w:rPr>
          <w:spacing w:val="-6"/>
        </w:rPr>
        <w:t xml:space="preserve"> </w:t>
      </w:r>
      <w:r>
        <w:t>and</w:t>
      </w:r>
      <w:r>
        <w:rPr>
          <w:spacing w:val="-7"/>
        </w:rPr>
        <w:t xml:space="preserve"> </w:t>
      </w:r>
      <w:r>
        <w:t>let</w:t>
      </w:r>
      <w:r>
        <w:rPr>
          <w:spacing w:val="-6"/>
        </w:rPr>
        <w:t xml:space="preserve"> </w:t>
      </w:r>
      <w:r>
        <w:t>out</w:t>
      </w:r>
      <w:r>
        <w:rPr>
          <w:spacing w:val="-7"/>
        </w:rPr>
        <w:t xml:space="preserve"> </w:t>
      </w:r>
      <w:r>
        <w:t>his</w:t>
      </w:r>
      <w:r>
        <w:rPr>
          <w:spacing w:val="-6"/>
        </w:rPr>
        <w:t xml:space="preserve"> </w:t>
      </w:r>
      <w:r>
        <w:t>blood</w:t>
      </w:r>
      <w:r>
        <w:rPr>
          <w:spacing w:val="-6"/>
        </w:rPr>
        <w:t xml:space="preserve"> </w:t>
      </w:r>
      <w:r>
        <w:t>enfeebled—cure</w:t>
      </w:r>
      <w:r>
        <w:rPr>
          <w:spacing w:val="-7"/>
        </w:rPr>
        <w:t xml:space="preserve"> </w:t>
      </w:r>
      <w:r>
        <w:t>him</w:t>
      </w:r>
      <w:r>
        <w:rPr>
          <w:spacing w:val="-6"/>
        </w:rPr>
        <w:t xml:space="preserve"> </w:t>
      </w:r>
      <w:r>
        <w:t>with</w:t>
      </w:r>
      <w:r>
        <w:rPr>
          <w:spacing w:val="-7"/>
        </w:rPr>
        <w:t xml:space="preserve"> </w:t>
      </w:r>
      <w:r>
        <w:t>the</w:t>
      </w:r>
      <w:r>
        <w:rPr>
          <w:spacing w:val="-6"/>
        </w:rPr>
        <w:t xml:space="preserve"> </w:t>
      </w:r>
      <w:r>
        <w:t>stroke</w:t>
      </w:r>
      <w:r>
        <w:rPr>
          <w:spacing w:val="-7"/>
        </w:rPr>
        <w:t xml:space="preserve"> </w:t>
      </w:r>
      <w:r>
        <w:t>of</w:t>
      </w:r>
      <w:r>
        <w:rPr>
          <w:spacing w:val="-6"/>
        </w:rPr>
        <w:t xml:space="preserve"> </w:t>
      </w:r>
      <w:r>
        <w:t>iron.”</w:t>
      </w:r>
    </w:p>
    <w:p w14:paraId="1C47BA2A" w14:textId="6A641765" w:rsidR="003A417A" w:rsidRDefault="003A417A" w:rsidP="007C29A9">
      <w:pPr>
        <w:pStyle w:val="Body"/>
      </w:pPr>
      <w:r>
        <w:t>Spurred on by these words, as each one of them was filial she became the leader in the most unfilial act, and</w:t>
      </w:r>
      <w:r>
        <w:rPr>
          <w:spacing w:val="1"/>
        </w:rPr>
        <w:t xml:space="preserve"> </w:t>
      </w:r>
      <w:r>
        <w:t>that she might not be most wicked did the wicked deed. Not one could bear to see her own blows, so they turned</w:t>
      </w:r>
      <w:r>
        <w:rPr>
          <w:spacing w:val="1"/>
        </w:rPr>
        <w:t xml:space="preserve"> </w:t>
      </w:r>
      <w:r>
        <w:t>their eyes away; and every face averted so, they blindly struck him with their cruel hands. The old man streaming</w:t>
      </w:r>
      <w:r>
        <w:rPr>
          <w:spacing w:val="1"/>
        </w:rPr>
        <w:t xml:space="preserve"> </w:t>
      </w:r>
      <w:r>
        <w:t>with his blood, still raised himself on elbow, and half mangled tried to get up from his bed; with all those swords</w:t>
      </w:r>
      <w:r>
        <w:rPr>
          <w:spacing w:val="1"/>
        </w:rPr>
        <w:t xml:space="preserve"> </w:t>
      </w:r>
      <w:r>
        <w:t>around</w:t>
      </w:r>
      <w:r>
        <w:rPr>
          <w:spacing w:val="-4"/>
        </w:rPr>
        <w:t xml:space="preserve"> </w:t>
      </w:r>
      <w:r>
        <w:t>him,</w:t>
      </w:r>
      <w:r>
        <w:rPr>
          <w:spacing w:val="-4"/>
        </w:rPr>
        <w:t xml:space="preserve"> </w:t>
      </w:r>
      <w:r>
        <w:t>he</w:t>
      </w:r>
      <w:r>
        <w:rPr>
          <w:spacing w:val="-4"/>
        </w:rPr>
        <w:t xml:space="preserve"> </w:t>
      </w:r>
      <w:r>
        <w:t>stretched</w:t>
      </w:r>
      <w:r>
        <w:rPr>
          <w:spacing w:val="-4"/>
        </w:rPr>
        <w:t xml:space="preserve"> </w:t>
      </w:r>
      <w:r>
        <w:t>out</w:t>
      </w:r>
      <w:r>
        <w:rPr>
          <w:spacing w:val="-3"/>
        </w:rPr>
        <w:t xml:space="preserve"> </w:t>
      </w:r>
      <w:r>
        <w:t>his</w:t>
      </w:r>
      <w:r>
        <w:rPr>
          <w:spacing w:val="-4"/>
        </w:rPr>
        <w:t xml:space="preserve"> </w:t>
      </w:r>
      <w:r>
        <w:t>pale</w:t>
      </w:r>
      <w:r>
        <w:rPr>
          <w:spacing w:val="-4"/>
        </w:rPr>
        <w:t xml:space="preserve"> </w:t>
      </w:r>
      <w:r>
        <w:t>arms</w:t>
      </w:r>
      <w:r>
        <w:rPr>
          <w:spacing w:val="-4"/>
        </w:rPr>
        <w:t xml:space="preserve"> </w:t>
      </w:r>
      <w:r>
        <w:t>and</w:t>
      </w:r>
      <w:r>
        <w:rPr>
          <w:spacing w:val="-4"/>
        </w:rPr>
        <w:t xml:space="preserve"> </w:t>
      </w:r>
      <w:r>
        <w:t>he</w:t>
      </w:r>
      <w:r>
        <w:rPr>
          <w:spacing w:val="-3"/>
        </w:rPr>
        <w:t xml:space="preserve"> </w:t>
      </w:r>
      <w:r>
        <w:t>cried:</w:t>
      </w:r>
      <w:r>
        <w:rPr>
          <w:spacing w:val="-4"/>
        </w:rPr>
        <w:t xml:space="preserve"> </w:t>
      </w:r>
      <w:r>
        <w:t>“What</w:t>
      </w:r>
      <w:r>
        <w:rPr>
          <w:spacing w:val="-4"/>
        </w:rPr>
        <w:t xml:space="preserve"> </w:t>
      </w:r>
      <w:r>
        <w:t>will</w:t>
      </w:r>
      <w:r>
        <w:rPr>
          <w:spacing w:val="-4"/>
        </w:rPr>
        <w:t xml:space="preserve"> </w:t>
      </w:r>
      <w:r>
        <w:t>you</w:t>
      </w:r>
      <w:r>
        <w:rPr>
          <w:spacing w:val="-4"/>
        </w:rPr>
        <w:t xml:space="preserve"> </w:t>
      </w:r>
      <w:r>
        <w:t>do,</w:t>
      </w:r>
      <w:r>
        <w:rPr>
          <w:spacing w:val="-3"/>
        </w:rPr>
        <w:t xml:space="preserve"> </w:t>
      </w:r>
      <w:r>
        <w:t>my</w:t>
      </w:r>
      <w:r>
        <w:rPr>
          <w:spacing w:val="-4"/>
        </w:rPr>
        <w:t xml:space="preserve"> </w:t>
      </w:r>
      <w:r>
        <w:t>daughters?</w:t>
      </w:r>
      <w:r>
        <w:rPr>
          <w:spacing w:val="-4"/>
        </w:rPr>
        <w:t xml:space="preserve"> </w:t>
      </w:r>
      <w:r>
        <w:t>What</w:t>
      </w:r>
      <w:r>
        <w:rPr>
          <w:spacing w:val="-4"/>
        </w:rPr>
        <w:t xml:space="preserve"> </w:t>
      </w:r>
      <w:r>
        <w:t>has</w:t>
      </w:r>
      <w:r>
        <w:rPr>
          <w:spacing w:val="-4"/>
        </w:rPr>
        <w:t xml:space="preserve"> </w:t>
      </w:r>
      <w:r>
        <w:t>armed</w:t>
      </w:r>
      <w:r>
        <w:rPr>
          <w:spacing w:val="-3"/>
        </w:rPr>
        <w:t xml:space="preserve"> </w:t>
      </w:r>
      <w:r>
        <w:t>you</w:t>
      </w:r>
      <w:r>
        <w:rPr>
          <w:spacing w:val="-4"/>
        </w:rPr>
        <w:t xml:space="preserve"> </w:t>
      </w:r>
      <w:r>
        <w:t>to</w:t>
      </w:r>
      <w:r>
        <w:rPr>
          <w:spacing w:val="-52"/>
        </w:rPr>
        <w:t xml:space="preserve"> </w:t>
      </w:r>
      <w:r>
        <w:t>the</w:t>
      </w:r>
      <w:r>
        <w:rPr>
          <w:spacing w:val="-8"/>
        </w:rPr>
        <w:t xml:space="preserve"> </w:t>
      </w:r>
      <w:r>
        <w:t>death</w:t>
      </w:r>
      <w:r>
        <w:rPr>
          <w:spacing w:val="-8"/>
        </w:rPr>
        <w:t xml:space="preserve"> </w:t>
      </w:r>
      <w:r>
        <w:t>of</w:t>
      </w:r>
      <w:r>
        <w:rPr>
          <w:spacing w:val="-8"/>
        </w:rPr>
        <w:t xml:space="preserve"> </w:t>
      </w:r>
      <w:r>
        <w:t>your</w:t>
      </w:r>
      <w:r>
        <w:rPr>
          <w:spacing w:val="-7"/>
        </w:rPr>
        <w:t xml:space="preserve"> </w:t>
      </w:r>
      <w:r>
        <w:t>loved</w:t>
      </w:r>
      <w:r>
        <w:rPr>
          <w:spacing w:val="-8"/>
        </w:rPr>
        <w:t xml:space="preserve"> </w:t>
      </w:r>
      <w:r>
        <w:t>father?”</w:t>
      </w:r>
      <w:r>
        <w:rPr>
          <w:spacing w:val="-8"/>
        </w:rPr>
        <w:t xml:space="preserve"> </w:t>
      </w:r>
      <w:r>
        <w:t>Their</w:t>
      </w:r>
      <w:r>
        <w:rPr>
          <w:spacing w:val="-7"/>
        </w:rPr>
        <w:t xml:space="preserve"> </w:t>
      </w:r>
      <w:r>
        <w:t>wrong</w:t>
      </w:r>
      <w:r>
        <w:rPr>
          <w:spacing w:val="-8"/>
        </w:rPr>
        <w:t xml:space="preserve"> </w:t>
      </w:r>
      <w:r>
        <w:t>courage</w:t>
      </w:r>
      <w:r>
        <w:rPr>
          <w:spacing w:val="-8"/>
        </w:rPr>
        <w:t xml:space="preserve"> </w:t>
      </w:r>
      <w:r>
        <w:t>left</w:t>
      </w:r>
      <w:r>
        <w:rPr>
          <w:spacing w:val="-8"/>
        </w:rPr>
        <w:t xml:space="preserve"> </w:t>
      </w:r>
      <w:r>
        <w:t>them,</w:t>
      </w:r>
      <w:r>
        <w:rPr>
          <w:spacing w:val="-7"/>
        </w:rPr>
        <w:t xml:space="preserve"> </w:t>
      </w:r>
      <w:r>
        <w:t>and</w:t>
      </w:r>
      <w:r>
        <w:rPr>
          <w:spacing w:val="-8"/>
        </w:rPr>
        <w:t xml:space="preserve"> </w:t>
      </w:r>
      <w:r>
        <w:t>their</w:t>
      </w:r>
      <w:r>
        <w:rPr>
          <w:spacing w:val="-8"/>
        </w:rPr>
        <w:t xml:space="preserve"> </w:t>
      </w:r>
      <w:r>
        <w:t>hands</w:t>
      </w:r>
      <w:r>
        <w:rPr>
          <w:spacing w:val="-7"/>
        </w:rPr>
        <w:t xml:space="preserve"> </w:t>
      </w:r>
      <w:r>
        <w:t>fell.</w:t>
      </w:r>
      <w:r>
        <w:rPr>
          <w:spacing w:val="-8"/>
        </w:rPr>
        <w:t xml:space="preserve"> </w:t>
      </w:r>
      <w:r>
        <w:t>When</w:t>
      </w:r>
      <w:r>
        <w:rPr>
          <w:spacing w:val="-8"/>
        </w:rPr>
        <w:t xml:space="preserve"> </w:t>
      </w:r>
      <w:r>
        <w:t>he</w:t>
      </w:r>
      <w:r>
        <w:rPr>
          <w:spacing w:val="-8"/>
        </w:rPr>
        <w:t xml:space="preserve"> </w:t>
      </w:r>
      <w:r>
        <w:t>would</w:t>
      </w:r>
      <w:r>
        <w:rPr>
          <w:spacing w:val="-7"/>
        </w:rPr>
        <w:t xml:space="preserve"> </w:t>
      </w:r>
      <w:r>
        <w:t>have</w:t>
      </w:r>
      <w:r>
        <w:rPr>
          <w:spacing w:val="-8"/>
        </w:rPr>
        <w:t xml:space="preserve"> </w:t>
      </w:r>
      <w:r>
        <w:t>said</w:t>
      </w:r>
      <w:r>
        <w:rPr>
          <w:spacing w:val="-8"/>
        </w:rPr>
        <w:t xml:space="preserve"> </w:t>
      </w:r>
      <w:r>
        <w:t>still</w:t>
      </w:r>
      <w:r>
        <w:rPr>
          <w:spacing w:val="1"/>
        </w:rPr>
        <w:t xml:space="preserve"> </w:t>
      </w:r>
      <w:r>
        <w:t>more,</w:t>
      </w:r>
      <w:r>
        <w:rPr>
          <w:spacing w:val="-6"/>
        </w:rPr>
        <w:t xml:space="preserve"> </w:t>
      </w:r>
      <w:r>
        <w:t>Medea</w:t>
      </w:r>
      <w:r>
        <w:rPr>
          <w:spacing w:val="-6"/>
        </w:rPr>
        <w:t xml:space="preserve"> </w:t>
      </w:r>
      <w:r>
        <w:t>cut</w:t>
      </w:r>
      <w:r>
        <w:rPr>
          <w:spacing w:val="-6"/>
        </w:rPr>
        <w:t xml:space="preserve"> </w:t>
      </w:r>
      <w:r>
        <w:t>his</w:t>
      </w:r>
      <w:r>
        <w:rPr>
          <w:spacing w:val="-5"/>
        </w:rPr>
        <w:t xml:space="preserve"> </w:t>
      </w:r>
      <w:r>
        <w:t>throat</w:t>
      </w:r>
      <w:r>
        <w:rPr>
          <w:spacing w:val="-6"/>
        </w:rPr>
        <w:t xml:space="preserve"> </w:t>
      </w:r>
      <w:r>
        <w:t>and</w:t>
      </w:r>
      <w:r>
        <w:rPr>
          <w:spacing w:val="-6"/>
        </w:rPr>
        <w:t xml:space="preserve"> </w:t>
      </w:r>
      <w:r>
        <w:t>plunged</w:t>
      </w:r>
      <w:r>
        <w:rPr>
          <w:spacing w:val="-5"/>
        </w:rPr>
        <w:t xml:space="preserve"> </w:t>
      </w:r>
      <w:r>
        <w:t>his</w:t>
      </w:r>
      <w:r>
        <w:rPr>
          <w:spacing w:val="-6"/>
        </w:rPr>
        <w:t xml:space="preserve"> </w:t>
      </w:r>
      <w:r>
        <w:t>mangled</w:t>
      </w:r>
      <w:r>
        <w:rPr>
          <w:spacing w:val="-6"/>
        </w:rPr>
        <w:t xml:space="preserve"> </w:t>
      </w:r>
      <w:r>
        <w:t>body</w:t>
      </w:r>
      <w:r>
        <w:rPr>
          <w:spacing w:val="-5"/>
        </w:rPr>
        <w:t xml:space="preserve"> </w:t>
      </w:r>
      <w:r>
        <w:t>into</w:t>
      </w:r>
      <w:r>
        <w:rPr>
          <w:spacing w:val="-6"/>
        </w:rPr>
        <w:t xml:space="preserve"> </w:t>
      </w:r>
      <w:r>
        <w:t>boiling</w:t>
      </w:r>
      <w:r>
        <w:rPr>
          <w:spacing w:val="-6"/>
        </w:rPr>
        <w:t xml:space="preserve"> </w:t>
      </w:r>
      <w:r>
        <w:t>water.</w:t>
      </w:r>
    </w:p>
    <w:p w14:paraId="1CE2756E" w14:textId="77777777" w:rsidR="007C29A9" w:rsidRDefault="007C29A9" w:rsidP="007C29A9">
      <w:pPr>
        <w:pStyle w:val="Body"/>
      </w:pPr>
    </w:p>
    <w:p w14:paraId="34490CBC" w14:textId="64043229" w:rsidR="003A417A" w:rsidRPr="007C29A9" w:rsidRDefault="003A417A" w:rsidP="007C29A9">
      <w:pPr>
        <w:pStyle w:val="Heading4"/>
        <w:rPr>
          <w:i/>
          <w:iCs/>
        </w:rPr>
      </w:pPr>
      <w:r>
        <w:t>Section</w:t>
      </w:r>
      <w:r>
        <w:rPr>
          <w:spacing w:val="-14"/>
        </w:rPr>
        <w:t xml:space="preserve"> </w:t>
      </w:r>
      <w:r>
        <w:t>4</w:t>
      </w:r>
      <w:r w:rsidR="007C29A9">
        <w:t xml:space="preserve">: </w:t>
      </w:r>
      <w:r w:rsidRPr="007C29A9">
        <w:rPr>
          <w:i/>
          <w:iCs/>
          <w:spacing w:val="-2"/>
        </w:rPr>
        <w:t>Medeae</w:t>
      </w:r>
      <w:r w:rsidRPr="007C29A9">
        <w:rPr>
          <w:i/>
          <w:iCs/>
          <w:spacing w:val="-12"/>
        </w:rPr>
        <w:t xml:space="preserve"> </w:t>
      </w:r>
      <w:r w:rsidRPr="007C29A9">
        <w:rPr>
          <w:i/>
          <w:iCs/>
          <w:spacing w:val="-1"/>
        </w:rPr>
        <w:t>fuga.</w:t>
      </w:r>
    </w:p>
    <w:p w14:paraId="717A4A62" w14:textId="77777777" w:rsidR="003A417A" w:rsidRPr="007C29A9" w:rsidRDefault="003A417A" w:rsidP="007C29A9">
      <w:pPr>
        <w:pStyle w:val="Body"/>
      </w:pPr>
      <w:r w:rsidRPr="007C29A9">
        <w:t xml:space="preserve">Only because her winged dragons sailed swiftly with her up to the lofty sky, escaped Medea punishment for this </w:t>
      </w:r>
      <w:proofErr w:type="gramStart"/>
      <w:r w:rsidRPr="007C29A9">
        <w:t>unheard of</w:t>
      </w:r>
      <w:proofErr w:type="gramEnd"/>
      <w:r w:rsidRPr="007C29A9">
        <w:t xml:space="preserve"> crime.</w:t>
      </w:r>
    </w:p>
    <w:p w14:paraId="7B847361" w14:textId="77777777" w:rsidR="003A417A" w:rsidRPr="007C29A9" w:rsidRDefault="003A417A" w:rsidP="007C29A9">
      <w:pPr>
        <w:pStyle w:val="Body"/>
      </w:pPr>
      <w:r w:rsidRPr="007C29A9">
        <w:t>Her chariot sailed above embowered Pelion—long the lofty home of Chiron—over Othrys, and the vale made famous where Cerambus met his fate. Cerambus, by the aid of nymphs, from there was wafted through the air on wings, when earth was covered by the overwhelming sea— and so escaped Deucalion’s flood, uncrowned.</w:t>
      </w:r>
    </w:p>
    <w:p w14:paraId="1B990DF4" w14:textId="6936C23C" w:rsidR="003A417A" w:rsidRPr="007C29A9" w:rsidRDefault="003A417A" w:rsidP="007C29A9">
      <w:pPr>
        <w:pStyle w:val="Body"/>
      </w:pPr>
      <w:r w:rsidRPr="007C29A9">
        <w:t>She passed by Pittane upon the left, with its huge serpent-image of hard stone, and also passed the grove called Ida’s, where the stolen bull was changed by Bacchus’ power into a hunted stag—in that same vale Paris lies buried in the sand; and over fields where Mera warning harked, Medea flew; over the city of Eurypylus upon the Isle of Cos, whose women wore the horns of cattle when from there had gone the herd of Hercules; and over Rhodes beloved</w:t>
      </w:r>
      <w:r w:rsidR="007C29A9">
        <w:t xml:space="preserve"> </w:t>
      </w:r>
      <w:r w:rsidRPr="007C29A9">
        <w:t>of Phoebus, where Telchinian tribes dwelt, whose bad eyes corrupting power shot forth;— Jove, utterly despising, thrust them deep beneath his brother’s waves; over the walls of old Carthaea, where Alcidamas had seen with wonder a tame dove arise from his own daughter’s body.</w:t>
      </w:r>
    </w:p>
    <w:p w14:paraId="59B91C0F" w14:textId="77777777" w:rsidR="003A417A" w:rsidRPr="007C29A9" w:rsidRDefault="003A417A" w:rsidP="007C29A9">
      <w:pPr>
        <w:pStyle w:val="Body"/>
      </w:pPr>
      <w:r w:rsidRPr="007C29A9">
        <w:t xml:space="preserve">And she saw the lakes of Hyrie in Teumesia’s Vale, by swans frequented—There to satisfy his love for Cycnus, Phyllius gave two living vultures: shell for him subdued a </w:t>
      </w:r>
      <w:proofErr w:type="gramStart"/>
      <w:r w:rsidRPr="007C29A9">
        <w:t>lion, and</w:t>
      </w:r>
      <w:proofErr w:type="gramEnd"/>
      <w:r w:rsidRPr="007C29A9">
        <w:t xml:space="preserve"> delivered it to him; and mastered a great bull, at his command; but when the wearied Phyllius refused to render to his friend the valued bull. Indignant, the youth said, “You shall regret your hasty words;” which having said, he leaped from a high precipice, as if to death; but gliding through the air, on </w:t>
      </w:r>
      <w:r w:rsidRPr="007C29A9">
        <w:lastRenderedPageBreak/>
        <w:t>snow-white wings, was changed into a swan—Dissolved in tears, his mother Hyrie knew not he was saved; and weeping, formed the lake that bears her name.</w:t>
      </w:r>
    </w:p>
    <w:p w14:paraId="2D766429" w14:textId="77777777" w:rsidR="003A417A" w:rsidRPr="007C29A9" w:rsidRDefault="003A417A" w:rsidP="007C29A9">
      <w:pPr>
        <w:pStyle w:val="Body"/>
      </w:pPr>
      <w:r w:rsidRPr="007C29A9">
        <w:t xml:space="preserve">And over Pleuron, where on trembling wings escaped the mother Combe from her sons, Medea flew; and over the far isle Calauria, sacred to </w:t>
      </w:r>
      <w:proofErr w:type="gramStart"/>
      <w:r w:rsidRPr="007C29A9">
        <w:t>Latona.—</w:t>
      </w:r>
      <w:proofErr w:type="gramEnd"/>
      <w:r w:rsidRPr="007C29A9">
        <w:t>She beheld the conscious fields whose lawful king, together with his queen were changed to birds.</w:t>
      </w:r>
    </w:p>
    <w:p w14:paraId="31ED4446" w14:textId="74C654DB" w:rsidR="003A417A" w:rsidRPr="007C29A9" w:rsidRDefault="003A417A" w:rsidP="007C29A9">
      <w:pPr>
        <w:pStyle w:val="Body"/>
      </w:pPr>
      <w:r w:rsidRPr="007C29A9">
        <w:t xml:space="preserve">Upon her right Cyllene could be </w:t>
      </w:r>
      <w:proofErr w:type="gramStart"/>
      <w:r w:rsidRPr="007C29A9">
        <w:t>seen;</w:t>
      </w:r>
      <w:proofErr w:type="gramEnd"/>
      <w:r w:rsidRPr="007C29A9">
        <w:t xml:space="preserve"> there Menephon, degraded as a beast, outraged his mother. In the distance, she beheld Cephisius, who lamented long his hapless grandson, by Apollo changed into a bloated sea-calf. And she saw the house where king Eumelus mourned the death of his aspiring </w:t>
      </w:r>
      <w:proofErr w:type="gramStart"/>
      <w:r w:rsidRPr="007C29A9">
        <w:t>son.—</w:t>
      </w:r>
      <w:proofErr w:type="gramEnd"/>
      <w:r w:rsidRPr="007C29A9">
        <w:t>Borne on the wings of her enchanted dragons, she arrived at Corinth, whose inhabitants, ‘tis said, from many mushrooms, watered by the rain sprang into being.</w:t>
      </w:r>
    </w:p>
    <w:p w14:paraId="766100ED" w14:textId="77B24653" w:rsidR="003A417A" w:rsidRPr="007C29A9" w:rsidRDefault="003A417A" w:rsidP="007C29A9">
      <w:pPr>
        <w:pStyle w:val="Body"/>
      </w:pPr>
      <w:r w:rsidRPr="007C29A9">
        <w:t>There she spent some years. But after the new wife had been burnt by the Colchian witchcraft and two seas had seen the king’s own palace all aflame, then, savagely she drew her sword, and bathed it in the blood of her own infant sons; by which atrocious act she was revenged; and she, a wife and mother, fled the sword of her own husband, Jason.</w:t>
      </w:r>
    </w:p>
    <w:p w14:paraId="026D7997" w14:textId="77777777" w:rsidR="003A417A" w:rsidRDefault="003A417A" w:rsidP="003A417A">
      <w:pPr>
        <w:pStyle w:val="BodyText"/>
        <w:spacing w:before="2"/>
        <w:rPr>
          <w:sz w:val="9"/>
        </w:rPr>
      </w:pPr>
    </w:p>
    <w:p w14:paraId="3CDE4223" w14:textId="77777777" w:rsidR="003A417A" w:rsidRPr="007C29A9" w:rsidRDefault="003A417A" w:rsidP="007C29A9">
      <w:pPr>
        <w:pStyle w:val="Heading4"/>
        <w:rPr>
          <w:i/>
          <w:iCs/>
        </w:rPr>
      </w:pPr>
      <w:r w:rsidRPr="007C29A9">
        <w:rPr>
          <w:i/>
          <w:iCs/>
        </w:rPr>
        <w:t>Medea</w:t>
      </w:r>
      <w:r w:rsidRPr="007C29A9">
        <w:rPr>
          <w:i/>
          <w:iCs/>
          <w:spacing w:val="-14"/>
        </w:rPr>
        <w:t xml:space="preserve"> </w:t>
      </w:r>
      <w:r w:rsidRPr="007C29A9">
        <w:rPr>
          <w:i/>
          <w:iCs/>
        </w:rPr>
        <w:t>amd</w:t>
      </w:r>
      <w:r w:rsidRPr="007C29A9">
        <w:rPr>
          <w:i/>
          <w:iCs/>
          <w:spacing w:val="-13"/>
        </w:rPr>
        <w:t xml:space="preserve"> </w:t>
      </w:r>
      <w:r w:rsidRPr="007C29A9">
        <w:rPr>
          <w:i/>
          <w:iCs/>
        </w:rPr>
        <w:t>Aegeus</w:t>
      </w:r>
    </w:p>
    <w:p w14:paraId="359C1FF8" w14:textId="77777777" w:rsidR="003A417A" w:rsidRDefault="003A417A" w:rsidP="007C29A9">
      <w:pPr>
        <w:pStyle w:val="Body"/>
      </w:pPr>
      <w:r>
        <w:t>On the wings of her enchanted Titan Dragons borne, she made escape, securely, nor delayed until she entered</w:t>
      </w:r>
      <w:r>
        <w:rPr>
          <w:spacing w:val="-52"/>
        </w:rPr>
        <w:t xml:space="preserve"> </w:t>
      </w:r>
      <w:r>
        <w:t>the</w:t>
      </w:r>
      <w:r>
        <w:rPr>
          <w:spacing w:val="-14"/>
        </w:rPr>
        <w:t xml:space="preserve"> </w:t>
      </w:r>
      <w:r>
        <w:t>defended</w:t>
      </w:r>
      <w:r>
        <w:rPr>
          <w:spacing w:val="-13"/>
        </w:rPr>
        <w:t xml:space="preserve"> </w:t>
      </w:r>
      <w:r>
        <w:t>walls</w:t>
      </w:r>
      <w:r>
        <w:rPr>
          <w:spacing w:val="-13"/>
        </w:rPr>
        <w:t xml:space="preserve"> </w:t>
      </w:r>
      <w:r>
        <w:t>of</w:t>
      </w:r>
      <w:r>
        <w:rPr>
          <w:spacing w:val="-13"/>
        </w:rPr>
        <w:t xml:space="preserve"> </w:t>
      </w:r>
      <w:r>
        <w:t>great</w:t>
      </w:r>
      <w:r>
        <w:rPr>
          <w:spacing w:val="-13"/>
        </w:rPr>
        <w:t xml:space="preserve"> </w:t>
      </w:r>
      <w:r>
        <w:t>Minerva’s</w:t>
      </w:r>
      <w:r>
        <w:rPr>
          <w:spacing w:val="-13"/>
        </w:rPr>
        <w:t xml:space="preserve"> </w:t>
      </w:r>
      <w:r>
        <w:t>city,</w:t>
      </w:r>
      <w:r>
        <w:rPr>
          <w:spacing w:val="-13"/>
        </w:rPr>
        <w:t xml:space="preserve"> </w:t>
      </w:r>
      <w:r>
        <w:t>at</w:t>
      </w:r>
      <w:r>
        <w:rPr>
          <w:spacing w:val="-13"/>
        </w:rPr>
        <w:t xml:space="preserve"> </w:t>
      </w:r>
      <w:r>
        <w:t>the</w:t>
      </w:r>
      <w:r>
        <w:rPr>
          <w:spacing w:val="-13"/>
        </w:rPr>
        <w:t xml:space="preserve"> </w:t>
      </w:r>
      <w:r>
        <w:t>hour</w:t>
      </w:r>
      <w:r>
        <w:rPr>
          <w:spacing w:val="-13"/>
        </w:rPr>
        <w:t xml:space="preserve"> </w:t>
      </w:r>
      <w:r>
        <w:t>when</w:t>
      </w:r>
      <w:r>
        <w:rPr>
          <w:spacing w:val="-13"/>
        </w:rPr>
        <w:t xml:space="preserve"> </w:t>
      </w:r>
      <w:r>
        <w:t>aged</w:t>
      </w:r>
      <w:r>
        <w:rPr>
          <w:spacing w:val="-13"/>
        </w:rPr>
        <w:t xml:space="preserve"> </w:t>
      </w:r>
      <w:r>
        <w:t>Periphas—transformed</w:t>
      </w:r>
      <w:r>
        <w:rPr>
          <w:spacing w:val="-13"/>
        </w:rPr>
        <w:t xml:space="preserve"> </w:t>
      </w:r>
      <w:r>
        <w:t>by</w:t>
      </w:r>
      <w:r>
        <w:rPr>
          <w:spacing w:val="-13"/>
        </w:rPr>
        <w:t xml:space="preserve"> </w:t>
      </w:r>
      <w:r>
        <w:t>Jove,</w:t>
      </w:r>
      <w:r>
        <w:rPr>
          <w:spacing w:val="-13"/>
        </w:rPr>
        <w:t xml:space="preserve"> </w:t>
      </w:r>
      <w:r>
        <w:t>together</w:t>
      </w:r>
      <w:r>
        <w:rPr>
          <w:spacing w:val="-13"/>
        </w:rPr>
        <w:t xml:space="preserve"> </w:t>
      </w:r>
      <w:r>
        <w:t>with</w:t>
      </w:r>
      <w:r>
        <w:rPr>
          <w:spacing w:val="-13"/>
        </w:rPr>
        <w:t xml:space="preserve"> </w:t>
      </w:r>
      <w:r>
        <w:t>his</w:t>
      </w:r>
      <w:r>
        <w:rPr>
          <w:spacing w:val="-52"/>
        </w:rPr>
        <w:t xml:space="preserve"> </w:t>
      </w:r>
      <w:r>
        <w:rPr>
          <w:spacing w:val="-1"/>
        </w:rPr>
        <w:t>queen,</w:t>
      </w:r>
      <w:r>
        <w:rPr>
          <w:spacing w:val="-13"/>
        </w:rPr>
        <w:t xml:space="preserve"> </w:t>
      </w:r>
      <w:r>
        <w:rPr>
          <w:spacing w:val="-1"/>
        </w:rPr>
        <w:t>on</w:t>
      </w:r>
      <w:r>
        <w:rPr>
          <w:spacing w:val="-13"/>
        </w:rPr>
        <w:t xml:space="preserve"> </w:t>
      </w:r>
      <w:r>
        <w:rPr>
          <w:spacing w:val="-1"/>
        </w:rPr>
        <w:t>eagle</w:t>
      </w:r>
      <w:r>
        <w:rPr>
          <w:spacing w:val="-12"/>
        </w:rPr>
        <w:t xml:space="preserve"> </w:t>
      </w:r>
      <w:r>
        <w:rPr>
          <w:spacing w:val="-1"/>
        </w:rPr>
        <w:t>wings</w:t>
      </w:r>
      <w:r>
        <w:rPr>
          <w:spacing w:val="-13"/>
        </w:rPr>
        <w:t xml:space="preserve"> </w:t>
      </w:r>
      <w:r>
        <w:rPr>
          <w:spacing w:val="-1"/>
        </w:rPr>
        <w:t>flew</w:t>
      </w:r>
      <w:r>
        <w:rPr>
          <w:spacing w:val="-12"/>
        </w:rPr>
        <w:t xml:space="preserve"> </w:t>
      </w:r>
      <w:r>
        <w:rPr>
          <w:spacing w:val="-1"/>
        </w:rPr>
        <w:t>over</w:t>
      </w:r>
      <w:r>
        <w:rPr>
          <w:spacing w:val="-13"/>
        </w:rPr>
        <w:t xml:space="preserve"> </w:t>
      </w:r>
      <w:r>
        <w:rPr>
          <w:spacing w:val="-1"/>
        </w:rPr>
        <w:t>its</w:t>
      </w:r>
      <w:r>
        <w:rPr>
          <w:spacing w:val="-12"/>
        </w:rPr>
        <w:t xml:space="preserve"> </w:t>
      </w:r>
      <w:r>
        <w:rPr>
          <w:spacing w:val="-1"/>
        </w:rPr>
        <w:t>encircling</w:t>
      </w:r>
      <w:r>
        <w:rPr>
          <w:spacing w:val="-13"/>
        </w:rPr>
        <w:t xml:space="preserve"> </w:t>
      </w:r>
      <w:r>
        <w:rPr>
          <w:spacing w:val="-1"/>
        </w:rPr>
        <w:t>walls:</w:t>
      </w:r>
      <w:r>
        <w:rPr>
          <w:spacing w:val="-12"/>
        </w:rPr>
        <w:t xml:space="preserve"> </w:t>
      </w:r>
      <w:r>
        <w:rPr>
          <w:spacing w:val="-1"/>
        </w:rPr>
        <w:t>with</w:t>
      </w:r>
      <w:r>
        <w:rPr>
          <w:spacing w:val="-13"/>
        </w:rPr>
        <w:t xml:space="preserve"> </w:t>
      </w:r>
      <w:r>
        <w:rPr>
          <w:spacing w:val="-1"/>
        </w:rPr>
        <w:t>whom</w:t>
      </w:r>
      <w:r>
        <w:rPr>
          <w:spacing w:val="-12"/>
        </w:rPr>
        <w:t xml:space="preserve"> </w:t>
      </w:r>
      <w:r>
        <w:rPr>
          <w:spacing w:val="-1"/>
        </w:rPr>
        <w:t>the</w:t>
      </w:r>
      <w:r>
        <w:rPr>
          <w:spacing w:val="-13"/>
        </w:rPr>
        <w:t xml:space="preserve"> </w:t>
      </w:r>
      <w:r>
        <w:rPr>
          <w:spacing w:val="-1"/>
        </w:rPr>
        <w:t>guilty</w:t>
      </w:r>
      <w:r>
        <w:rPr>
          <w:spacing w:val="-12"/>
        </w:rPr>
        <w:t xml:space="preserve"> </w:t>
      </w:r>
      <w:r>
        <w:t>Halcyone,</w:t>
      </w:r>
      <w:r>
        <w:rPr>
          <w:spacing w:val="-13"/>
        </w:rPr>
        <w:t xml:space="preserve"> </w:t>
      </w:r>
      <w:r>
        <w:t>skimming</w:t>
      </w:r>
      <w:r>
        <w:rPr>
          <w:spacing w:val="-12"/>
        </w:rPr>
        <w:t xml:space="preserve"> </w:t>
      </w:r>
      <w:r>
        <w:t>seas</w:t>
      </w:r>
      <w:r>
        <w:rPr>
          <w:spacing w:val="-13"/>
        </w:rPr>
        <w:t xml:space="preserve"> </w:t>
      </w:r>
      <w:r>
        <w:t>safely</w:t>
      </w:r>
      <w:r>
        <w:rPr>
          <w:spacing w:val="-13"/>
        </w:rPr>
        <w:t xml:space="preserve"> </w:t>
      </w:r>
      <w:r>
        <w:t>escaped,</w:t>
      </w:r>
      <w:r>
        <w:rPr>
          <w:spacing w:val="-52"/>
        </w:rPr>
        <w:t xml:space="preserve"> </w:t>
      </w:r>
      <w:r>
        <w:t>upon</w:t>
      </w:r>
      <w:r>
        <w:rPr>
          <w:spacing w:val="-6"/>
        </w:rPr>
        <w:t xml:space="preserve"> </w:t>
      </w:r>
      <w:r>
        <w:t>her</w:t>
      </w:r>
      <w:r>
        <w:rPr>
          <w:spacing w:val="-6"/>
        </w:rPr>
        <w:t xml:space="preserve"> </w:t>
      </w:r>
      <w:r>
        <w:t>balanced</w:t>
      </w:r>
      <w:r>
        <w:rPr>
          <w:spacing w:val="-6"/>
        </w:rPr>
        <w:t xml:space="preserve"> </w:t>
      </w:r>
      <w:r>
        <w:t>wings.</w:t>
      </w:r>
    </w:p>
    <w:p w14:paraId="2FF15BEE" w14:textId="0251FC0D" w:rsidR="003A417A" w:rsidRDefault="003A417A" w:rsidP="007C29A9">
      <w:pPr>
        <w:pStyle w:val="Body"/>
      </w:pPr>
      <w:r>
        <w:t>And</w:t>
      </w:r>
      <w:r>
        <w:rPr>
          <w:spacing w:val="-8"/>
        </w:rPr>
        <w:t xml:space="preserve"> </w:t>
      </w:r>
      <w:r>
        <w:t>after</w:t>
      </w:r>
      <w:r>
        <w:rPr>
          <w:spacing w:val="-8"/>
        </w:rPr>
        <w:t xml:space="preserve"> </w:t>
      </w:r>
      <w:r>
        <w:t>these</w:t>
      </w:r>
      <w:r>
        <w:rPr>
          <w:spacing w:val="-8"/>
        </w:rPr>
        <w:t xml:space="preserve"> </w:t>
      </w:r>
      <w:r>
        <w:t>events,</w:t>
      </w:r>
      <w:r>
        <w:rPr>
          <w:spacing w:val="-8"/>
        </w:rPr>
        <w:t xml:space="preserve"> </w:t>
      </w:r>
      <w:r>
        <w:t>Medea</w:t>
      </w:r>
      <w:r>
        <w:rPr>
          <w:spacing w:val="-7"/>
        </w:rPr>
        <w:t xml:space="preserve"> </w:t>
      </w:r>
      <w:r>
        <w:t>went</w:t>
      </w:r>
      <w:r>
        <w:rPr>
          <w:spacing w:val="-8"/>
        </w:rPr>
        <w:t xml:space="preserve"> </w:t>
      </w:r>
      <w:r>
        <w:t>to</w:t>
      </w:r>
      <w:r>
        <w:rPr>
          <w:spacing w:val="-8"/>
        </w:rPr>
        <w:t xml:space="preserve"> </w:t>
      </w:r>
      <w:r>
        <w:t>Aegeus,</w:t>
      </w:r>
      <w:r>
        <w:rPr>
          <w:spacing w:val="-8"/>
        </w:rPr>
        <w:t xml:space="preserve"> </w:t>
      </w:r>
      <w:r>
        <w:t>king</w:t>
      </w:r>
      <w:r>
        <w:rPr>
          <w:spacing w:val="-8"/>
        </w:rPr>
        <w:t xml:space="preserve"> </w:t>
      </w:r>
      <w:r>
        <w:t>of</w:t>
      </w:r>
      <w:r>
        <w:rPr>
          <w:spacing w:val="-7"/>
        </w:rPr>
        <w:t xml:space="preserve"> </w:t>
      </w:r>
      <w:r>
        <w:t>Athens,</w:t>
      </w:r>
      <w:r>
        <w:rPr>
          <w:spacing w:val="-8"/>
        </w:rPr>
        <w:t xml:space="preserve"> </w:t>
      </w:r>
      <w:r>
        <w:t>where</w:t>
      </w:r>
      <w:r>
        <w:rPr>
          <w:spacing w:val="-8"/>
        </w:rPr>
        <w:t xml:space="preserve"> </w:t>
      </w:r>
      <w:r>
        <w:t>she</w:t>
      </w:r>
      <w:r>
        <w:rPr>
          <w:spacing w:val="-8"/>
        </w:rPr>
        <w:t xml:space="preserve"> </w:t>
      </w:r>
      <w:r>
        <w:t>found</w:t>
      </w:r>
      <w:r>
        <w:rPr>
          <w:spacing w:val="-8"/>
        </w:rPr>
        <w:t xml:space="preserve"> </w:t>
      </w:r>
      <w:r>
        <w:t>protection</w:t>
      </w:r>
      <w:r>
        <w:rPr>
          <w:spacing w:val="-7"/>
        </w:rPr>
        <w:t xml:space="preserve"> </w:t>
      </w:r>
      <w:r>
        <w:t>from</w:t>
      </w:r>
      <w:r>
        <w:rPr>
          <w:spacing w:val="-8"/>
        </w:rPr>
        <w:t xml:space="preserve"> </w:t>
      </w:r>
      <w:r>
        <w:t>her</w:t>
      </w:r>
      <w:r>
        <w:rPr>
          <w:spacing w:val="-8"/>
        </w:rPr>
        <w:t xml:space="preserve"> </w:t>
      </w:r>
      <w:r>
        <w:t>enemies</w:t>
      </w:r>
      <w:r>
        <w:rPr>
          <w:spacing w:val="-52"/>
        </w:rPr>
        <w:t xml:space="preserve"> </w:t>
      </w:r>
      <w:r>
        <w:t>for</w:t>
      </w:r>
      <w:r>
        <w:rPr>
          <w:spacing w:val="-7"/>
        </w:rPr>
        <w:t xml:space="preserve"> </w:t>
      </w:r>
      <w:r>
        <w:t>all</w:t>
      </w:r>
      <w:r>
        <w:rPr>
          <w:spacing w:val="-6"/>
        </w:rPr>
        <w:t xml:space="preserve"> </w:t>
      </w:r>
      <w:r>
        <w:t>this</w:t>
      </w:r>
      <w:r>
        <w:rPr>
          <w:spacing w:val="-7"/>
        </w:rPr>
        <w:t xml:space="preserve"> </w:t>
      </w:r>
      <w:r>
        <w:t>evil</w:t>
      </w:r>
      <w:r>
        <w:rPr>
          <w:spacing w:val="-6"/>
        </w:rPr>
        <w:t xml:space="preserve"> </w:t>
      </w:r>
      <w:r>
        <w:t>done.</w:t>
      </w:r>
      <w:r>
        <w:rPr>
          <w:spacing w:val="-6"/>
        </w:rPr>
        <w:t xml:space="preserve"> </w:t>
      </w:r>
      <w:r>
        <w:t>With</w:t>
      </w:r>
      <w:r>
        <w:rPr>
          <w:spacing w:val="-7"/>
        </w:rPr>
        <w:t xml:space="preserve"> </w:t>
      </w:r>
      <w:r>
        <w:t>added</w:t>
      </w:r>
      <w:r>
        <w:rPr>
          <w:spacing w:val="-6"/>
        </w:rPr>
        <w:t xml:space="preserve"> </w:t>
      </w:r>
      <w:r>
        <w:t>wickedness</w:t>
      </w:r>
      <w:r>
        <w:rPr>
          <w:spacing w:val="-6"/>
        </w:rPr>
        <w:t xml:space="preserve"> </w:t>
      </w:r>
      <w:r>
        <w:t>Aegeus,</w:t>
      </w:r>
      <w:r>
        <w:rPr>
          <w:spacing w:val="-7"/>
        </w:rPr>
        <w:t xml:space="preserve"> </w:t>
      </w:r>
      <w:r>
        <w:t>after</w:t>
      </w:r>
      <w:r>
        <w:rPr>
          <w:spacing w:val="-6"/>
        </w:rPr>
        <w:t xml:space="preserve"> </w:t>
      </w:r>
      <w:r>
        <w:t>that,</w:t>
      </w:r>
      <w:r>
        <w:rPr>
          <w:spacing w:val="-6"/>
        </w:rPr>
        <w:t xml:space="preserve"> </w:t>
      </w:r>
      <w:r>
        <w:t>united</w:t>
      </w:r>
      <w:r>
        <w:rPr>
          <w:spacing w:val="-7"/>
        </w:rPr>
        <w:t xml:space="preserve"> </w:t>
      </w:r>
      <w:r>
        <w:t>her</w:t>
      </w:r>
      <w:r>
        <w:rPr>
          <w:spacing w:val="-6"/>
        </w:rPr>
        <w:t xml:space="preserve"> </w:t>
      </w:r>
      <w:r>
        <w:t>to</w:t>
      </w:r>
      <w:r>
        <w:rPr>
          <w:spacing w:val="-6"/>
        </w:rPr>
        <w:t xml:space="preserve"> </w:t>
      </w:r>
      <w:r>
        <w:t>him</w:t>
      </w:r>
      <w:r>
        <w:rPr>
          <w:spacing w:val="-7"/>
        </w:rPr>
        <w:t xml:space="preserve"> </w:t>
      </w:r>
      <w:r>
        <w:t>in</w:t>
      </w:r>
      <w:r>
        <w:rPr>
          <w:spacing w:val="-6"/>
        </w:rPr>
        <w:t xml:space="preserve"> </w:t>
      </w:r>
      <w:proofErr w:type="gramStart"/>
      <w:r>
        <w:t>marriage.—</w:t>
      </w:r>
      <w:proofErr w:type="gramEnd"/>
    </w:p>
    <w:p w14:paraId="1E3F2816" w14:textId="77777777" w:rsidR="007C29A9" w:rsidRDefault="007C29A9" w:rsidP="007C29A9">
      <w:pPr>
        <w:pStyle w:val="Body"/>
      </w:pPr>
    </w:p>
    <w:p w14:paraId="59607900" w14:textId="77777777" w:rsidR="003A417A" w:rsidRDefault="003A417A" w:rsidP="007C29A9">
      <w:pPr>
        <w:pStyle w:val="Heading3"/>
      </w:pPr>
      <w:r>
        <w:rPr>
          <w:u w:color="231F20"/>
        </w:rPr>
        <w:t>Book</w:t>
      </w:r>
      <w:r>
        <w:rPr>
          <w:spacing w:val="-9"/>
          <w:u w:color="231F20"/>
        </w:rPr>
        <w:t xml:space="preserve"> </w:t>
      </w:r>
      <w:r>
        <w:rPr>
          <w:u w:color="231F20"/>
        </w:rPr>
        <w:t>8</w:t>
      </w:r>
    </w:p>
    <w:p w14:paraId="06F94CF0" w14:textId="0D4231FE" w:rsidR="003A417A" w:rsidRPr="007C29A9" w:rsidRDefault="003A417A" w:rsidP="007C29A9">
      <w:pPr>
        <w:pStyle w:val="Heading4"/>
      </w:pPr>
      <w:r>
        <w:t>Section</w:t>
      </w:r>
      <w:r>
        <w:rPr>
          <w:spacing w:val="-14"/>
        </w:rPr>
        <w:t xml:space="preserve"> </w:t>
      </w:r>
      <w:r>
        <w:t>2</w:t>
      </w:r>
      <w:r w:rsidR="007C29A9">
        <w:t xml:space="preserve">: </w:t>
      </w:r>
      <w:r w:rsidRPr="007C29A9">
        <w:rPr>
          <w:i/>
          <w:iCs/>
          <w:spacing w:val="-3"/>
        </w:rPr>
        <w:t>Labyrinthus.</w:t>
      </w:r>
      <w:r w:rsidRPr="007C29A9">
        <w:rPr>
          <w:i/>
          <w:iCs/>
          <w:spacing w:val="-11"/>
        </w:rPr>
        <w:t xml:space="preserve"> </w:t>
      </w:r>
      <w:r w:rsidRPr="007C29A9">
        <w:rPr>
          <w:i/>
          <w:iCs/>
          <w:spacing w:val="-2"/>
        </w:rPr>
        <w:t>Ariadnes</w:t>
      </w:r>
      <w:r w:rsidRPr="007C29A9">
        <w:rPr>
          <w:i/>
          <w:iCs/>
          <w:spacing w:val="-10"/>
        </w:rPr>
        <w:t xml:space="preserve"> </w:t>
      </w:r>
      <w:r w:rsidRPr="007C29A9">
        <w:rPr>
          <w:i/>
          <w:iCs/>
          <w:spacing w:val="-2"/>
        </w:rPr>
        <w:t>corona.</w:t>
      </w:r>
      <w:r w:rsidR="007C29A9">
        <w:rPr>
          <w:spacing w:val="-2"/>
        </w:rPr>
        <w:t xml:space="preserve"> </w:t>
      </w:r>
      <w:r>
        <w:t>Minos</w:t>
      </w:r>
      <w:r>
        <w:rPr>
          <w:spacing w:val="-10"/>
        </w:rPr>
        <w:t xml:space="preserve"> </w:t>
      </w:r>
      <w:r>
        <w:t>and</w:t>
      </w:r>
      <w:r>
        <w:rPr>
          <w:spacing w:val="-9"/>
        </w:rPr>
        <w:t xml:space="preserve"> </w:t>
      </w:r>
      <w:r>
        <w:t>the</w:t>
      </w:r>
      <w:r>
        <w:rPr>
          <w:spacing w:val="-9"/>
        </w:rPr>
        <w:t xml:space="preserve"> </w:t>
      </w:r>
      <w:r>
        <w:t>Minotaur</w:t>
      </w:r>
    </w:p>
    <w:p w14:paraId="4B63D8AB" w14:textId="702AE21D" w:rsidR="006624BE" w:rsidRPr="003172CC" w:rsidRDefault="003A417A" w:rsidP="007C29A9">
      <w:pPr>
        <w:pStyle w:val="Body"/>
      </w:pPr>
      <w:r>
        <w:t>King</w:t>
      </w:r>
      <w:r>
        <w:rPr>
          <w:spacing w:val="-7"/>
        </w:rPr>
        <w:t xml:space="preserve"> </w:t>
      </w:r>
      <w:r>
        <w:t>Minos,</w:t>
      </w:r>
      <w:r>
        <w:rPr>
          <w:spacing w:val="-7"/>
        </w:rPr>
        <w:t xml:space="preserve"> </w:t>
      </w:r>
      <w:r>
        <w:t>when</w:t>
      </w:r>
      <w:r>
        <w:rPr>
          <w:spacing w:val="-6"/>
        </w:rPr>
        <w:t xml:space="preserve"> </w:t>
      </w:r>
      <w:r>
        <w:t>he</w:t>
      </w:r>
      <w:r>
        <w:rPr>
          <w:spacing w:val="-7"/>
        </w:rPr>
        <w:t xml:space="preserve"> </w:t>
      </w:r>
      <w:r>
        <w:t>reached</w:t>
      </w:r>
      <w:r>
        <w:rPr>
          <w:spacing w:val="-6"/>
        </w:rPr>
        <w:t xml:space="preserve"> </w:t>
      </w:r>
      <w:r>
        <w:t>the</w:t>
      </w:r>
      <w:r>
        <w:rPr>
          <w:spacing w:val="-7"/>
        </w:rPr>
        <w:t xml:space="preserve"> </w:t>
      </w:r>
      <w:r>
        <w:t>land</w:t>
      </w:r>
      <w:r>
        <w:rPr>
          <w:spacing w:val="-7"/>
        </w:rPr>
        <w:t xml:space="preserve"> </w:t>
      </w:r>
      <w:r>
        <w:t>of</w:t>
      </w:r>
      <w:r>
        <w:rPr>
          <w:spacing w:val="-6"/>
        </w:rPr>
        <w:t xml:space="preserve"> </w:t>
      </w:r>
      <w:r>
        <w:t>Crete</w:t>
      </w:r>
      <w:r>
        <w:rPr>
          <w:spacing w:val="-7"/>
        </w:rPr>
        <w:t xml:space="preserve"> </w:t>
      </w:r>
      <w:r>
        <w:t>and</w:t>
      </w:r>
      <w:r>
        <w:rPr>
          <w:spacing w:val="-6"/>
        </w:rPr>
        <w:t xml:space="preserve"> </w:t>
      </w:r>
      <w:r>
        <w:t>left</w:t>
      </w:r>
      <w:r>
        <w:rPr>
          <w:spacing w:val="-7"/>
        </w:rPr>
        <w:t xml:space="preserve"> </w:t>
      </w:r>
      <w:r>
        <w:t>his</w:t>
      </w:r>
      <w:r>
        <w:rPr>
          <w:spacing w:val="-7"/>
        </w:rPr>
        <w:t xml:space="preserve"> </w:t>
      </w:r>
      <w:r>
        <w:t>ships,</w:t>
      </w:r>
      <w:r>
        <w:rPr>
          <w:spacing w:val="-6"/>
        </w:rPr>
        <w:t xml:space="preserve"> </w:t>
      </w:r>
      <w:r>
        <w:t>remembered</w:t>
      </w:r>
      <w:r>
        <w:rPr>
          <w:spacing w:val="-7"/>
        </w:rPr>
        <w:t xml:space="preserve"> </w:t>
      </w:r>
      <w:r>
        <w:t>he</w:t>
      </w:r>
      <w:r>
        <w:rPr>
          <w:spacing w:val="-6"/>
        </w:rPr>
        <w:t xml:space="preserve"> </w:t>
      </w:r>
      <w:r>
        <w:t>had</w:t>
      </w:r>
      <w:r>
        <w:rPr>
          <w:spacing w:val="-7"/>
        </w:rPr>
        <w:t xml:space="preserve"> </w:t>
      </w:r>
      <w:r>
        <w:t>made</w:t>
      </w:r>
      <w:r>
        <w:rPr>
          <w:spacing w:val="-7"/>
        </w:rPr>
        <w:t xml:space="preserve"> </w:t>
      </w:r>
      <w:r>
        <w:t>a</w:t>
      </w:r>
      <w:r>
        <w:rPr>
          <w:spacing w:val="-6"/>
        </w:rPr>
        <w:t xml:space="preserve"> </w:t>
      </w:r>
      <w:r>
        <w:t>vow</w:t>
      </w:r>
      <w:r>
        <w:rPr>
          <w:spacing w:val="-7"/>
        </w:rPr>
        <w:t xml:space="preserve"> </w:t>
      </w:r>
      <w:r>
        <w:t>to</w:t>
      </w:r>
      <w:r>
        <w:rPr>
          <w:spacing w:val="-6"/>
        </w:rPr>
        <w:t xml:space="preserve"> </w:t>
      </w:r>
      <w:r>
        <w:t>Jupiter,</w:t>
      </w:r>
      <w:r>
        <w:rPr>
          <w:spacing w:val="1"/>
        </w:rPr>
        <w:t xml:space="preserve"> </w:t>
      </w:r>
      <w:r>
        <w:t xml:space="preserve">and offered up a hundred </w:t>
      </w:r>
      <w:proofErr w:type="gramStart"/>
      <w:r>
        <w:t>bulls.—</w:t>
      </w:r>
      <w:proofErr w:type="gramEnd"/>
      <w:r>
        <w:t>The splendid spoils of war adorned his palace.— Now the infamous reproach</w:t>
      </w:r>
      <w:r>
        <w:rPr>
          <w:spacing w:val="1"/>
        </w:rPr>
        <w:t xml:space="preserve"> </w:t>
      </w:r>
      <w:r>
        <w:t>of</w:t>
      </w:r>
      <w:r>
        <w:rPr>
          <w:spacing w:val="-8"/>
        </w:rPr>
        <w:t xml:space="preserve"> </w:t>
      </w:r>
      <w:r>
        <w:t>Crete</w:t>
      </w:r>
      <w:r>
        <w:rPr>
          <w:spacing w:val="-8"/>
        </w:rPr>
        <w:t xml:space="preserve"> </w:t>
      </w:r>
      <w:r>
        <w:t>had</w:t>
      </w:r>
      <w:r>
        <w:rPr>
          <w:spacing w:val="-8"/>
        </w:rPr>
        <w:t xml:space="preserve"> </w:t>
      </w:r>
      <w:r>
        <w:t>grown,</w:t>
      </w:r>
      <w:r>
        <w:rPr>
          <w:spacing w:val="-8"/>
        </w:rPr>
        <w:t xml:space="preserve"> </w:t>
      </w:r>
      <w:r>
        <w:t>till</w:t>
      </w:r>
      <w:r>
        <w:rPr>
          <w:spacing w:val="-8"/>
        </w:rPr>
        <w:t xml:space="preserve"> </w:t>
      </w:r>
      <w:r>
        <w:t>it</w:t>
      </w:r>
      <w:r>
        <w:rPr>
          <w:spacing w:val="-8"/>
        </w:rPr>
        <w:t xml:space="preserve"> </w:t>
      </w:r>
      <w:r>
        <w:t>exposed</w:t>
      </w:r>
      <w:r>
        <w:rPr>
          <w:spacing w:val="-8"/>
        </w:rPr>
        <w:t xml:space="preserve"> </w:t>
      </w:r>
      <w:r>
        <w:t>the</w:t>
      </w:r>
      <w:r>
        <w:rPr>
          <w:spacing w:val="-8"/>
        </w:rPr>
        <w:t xml:space="preserve"> </w:t>
      </w:r>
      <w:r>
        <w:t>double-natured</w:t>
      </w:r>
      <w:r>
        <w:rPr>
          <w:spacing w:val="-8"/>
        </w:rPr>
        <w:t xml:space="preserve"> </w:t>
      </w:r>
      <w:r>
        <w:t>shame.</w:t>
      </w:r>
      <w:r>
        <w:rPr>
          <w:spacing w:val="-8"/>
        </w:rPr>
        <w:t xml:space="preserve"> </w:t>
      </w:r>
      <w:r>
        <w:t>So,</w:t>
      </w:r>
      <w:r>
        <w:rPr>
          <w:spacing w:val="-8"/>
        </w:rPr>
        <w:t xml:space="preserve"> </w:t>
      </w:r>
      <w:r>
        <w:t>Minos,</w:t>
      </w:r>
      <w:r>
        <w:rPr>
          <w:spacing w:val="-8"/>
        </w:rPr>
        <w:t xml:space="preserve"> </w:t>
      </w:r>
      <w:r>
        <w:t>moved</w:t>
      </w:r>
      <w:r>
        <w:rPr>
          <w:spacing w:val="-8"/>
        </w:rPr>
        <w:t xml:space="preserve"> </w:t>
      </w:r>
      <w:r>
        <w:t>to</w:t>
      </w:r>
      <w:r>
        <w:rPr>
          <w:spacing w:val="-8"/>
        </w:rPr>
        <w:t xml:space="preserve"> </w:t>
      </w:r>
      <w:r>
        <w:t>cover</w:t>
      </w:r>
      <w:r>
        <w:rPr>
          <w:spacing w:val="-8"/>
        </w:rPr>
        <w:t xml:space="preserve"> </w:t>
      </w:r>
      <w:r>
        <w:t>his</w:t>
      </w:r>
      <w:r>
        <w:rPr>
          <w:spacing w:val="-8"/>
        </w:rPr>
        <w:t xml:space="preserve"> </w:t>
      </w:r>
      <w:r>
        <w:t>disgrace,</w:t>
      </w:r>
      <w:r>
        <w:rPr>
          <w:spacing w:val="-8"/>
        </w:rPr>
        <w:t xml:space="preserve"> </w:t>
      </w:r>
      <w:r>
        <w:t>resolved</w:t>
      </w:r>
      <w:r>
        <w:rPr>
          <w:spacing w:val="-8"/>
        </w:rPr>
        <w:t xml:space="preserve"> </w:t>
      </w:r>
      <w:r>
        <w:t>to</w:t>
      </w:r>
      <w:r>
        <w:rPr>
          <w:spacing w:val="-52"/>
        </w:rPr>
        <w:t xml:space="preserve"> </w:t>
      </w:r>
      <w:r>
        <w:t>hide</w:t>
      </w:r>
      <w:r>
        <w:rPr>
          <w:spacing w:val="-4"/>
        </w:rPr>
        <w:t xml:space="preserve"> </w:t>
      </w:r>
      <w:r>
        <w:t>the</w:t>
      </w:r>
      <w:r>
        <w:rPr>
          <w:spacing w:val="-3"/>
        </w:rPr>
        <w:t xml:space="preserve"> </w:t>
      </w:r>
      <w:r>
        <w:t>monster</w:t>
      </w:r>
      <w:r>
        <w:rPr>
          <w:spacing w:val="-3"/>
        </w:rPr>
        <w:t xml:space="preserve"> </w:t>
      </w:r>
      <w:r>
        <w:t>in</w:t>
      </w:r>
      <w:r>
        <w:rPr>
          <w:spacing w:val="-3"/>
        </w:rPr>
        <w:t xml:space="preserve"> </w:t>
      </w:r>
      <w:r>
        <w:t>a</w:t>
      </w:r>
      <w:r>
        <w:rPr>
          <w:spacing w:val="-3"/>
        </w:rPr>
        <w:t xml:space="preserve"> </w:t>
      </w:r>
      <w:r>
        <w:t>prison,</w:t>
      </w:r>
      <w:r>
        <w:rPr>
          <w:spacing w:val="-3"/>
        </w:rPr>
        <w:t xml:space="preserve"> </w:t>
      </w:r>
      <w:r>
        <w:t>and</w:t>
      </w:r>
      <w:r>
        <w:rPr>
          <w:spacing w:val="-3"/>
        </w:rPr>
        <w:t xml:space="preserve"> </w:t>
      </w:r>
      <w:r>
        <w:t>he</w:t>
      </w:r>
      <w:r>
        <w:rPr>
          <w:spacing w:val="-3"/>
        </w:rPr>
        <w:t xml:space="preserve"> </w:t>
      </w:r>
      <w:r>
        <w:t>built</w:t>
      </w:r>
      <w:r>
        <w:rPr>
          <w:spacing w:val="-3"/>
        </w:rPr>
        <w:t xml:space="preserve"> </w:t>
      </w:r>
      <w:r>
        <w:t>with</w:t>
      </w:r>
      <w:r>
        <w:rPr>
          <w:spacing w:val="-3"/>
        </w:rPr>
        <w:t xml:space="preserve"> </w:t>
      </w:r>
      <w:r>
        <w:t>intricate</w:t>
      </w:r>
      <w:r>
        <w:rPr>
          <w:spacing w:val="-3"/>
        </w:rPr>
        <w:t xml:space="preserve"> </w:t>
      </w:r>
      <w:r>
        <w:t>design,</w:t>
      </w:r>
      <w:r>
        <w:rPr>
          <w:spacing w:val="-3"/>
        </w:rPr>
        <w:t xml:space="preserve"> </w:t>
      </w:r>
      <w:r>
        <w:t>by</w:t>
      </w:r>
      <w:r>
        <w:rPr>
          <w:spacing w:val="-3"/>
        </w:rPr>
        <w:t xml:space="preserve"> </w:t>
      </w:r>
      <w:r>
        <w:t>Daedalus</w:t>
      </w:r>
      <w:r>
        <w:rPr>
          <w:spacing w:val="-3"/>
        </w:rPr>
        <w:t xml:space="preserve"> </w:t>
      </w:r>
      <w:r>
        <w:t>contrived,</w:t>
      </w:r>
      <w:r>
        <w:rPr>
          <w:spacing w:val="-3"/>
        </w:rPr>
        <w:t xml:space="preserve"> </w:t>
      </w:r>
      <w:r>
        <w:t>an</w:t>
      </w:r>
      <w:r>
        <w:rPr>
          <w:spacing w:val="-3"/>
        </w:rPr>
        <w:t xml:space="preserve"> </w:t>
      </w:r>
      <w:r>
        <w:t>architect</w:t>
      </w:r>
      <w:r>
        <w:rPr>
          <w:spacing w:val="-3"/>
        </w:rPr>
        <w:t xml:space="preserve"> </w:t>
      </w:r>
      <w:r>
        <w:t>of</w:t>
      </w:r>
      <w:r>
        <w:rPr>
          <w:spacing w:val="-3"/>
        </w:rPr>
        <w:t xml:space="preserve"> </w:t>
      </w:r>
      <w:r>
        <w:t>wonderful</w:t>
      </w:r>
      <w:r w:rsidR="007C29A9">
        <w:t xml:space="preserve"> </w:t>
      </w:r>
      <w:r>
        <w:t>ability,</w:t>
      </w:r>
      <w:r>
        <w:rPr>
          <w:spacing w:val="-13"/>
        </w:rPr>
        <w:t xml:space="preserve"> </w:t>
      </w:r>
      <w:r>
        <w:t>and</w:t>
      </w:r>
      <w:r>
        <w:rPr>
          <w:spacing w:val="-13"/>
        </w:rPr>
        <w:t xml:space="preserve"> </w:t>
      </w:r>
      <w:r>
        <w:t>famous.</w:t>
      </w:r>
      <w:r>
        <w:rPr>
          <w:spacing w:val="-12"/>
        </w:rPr>
        <w:t xml:space="preserve"> </w:t>
      </w:r>
      <w:r>
        <w:t>This</w:t>
      </w:r>
      <w:r>
        <w:rPr>
          <w:spacing w:val="-13"/>
        </w:rPr>
        <w:t xml:space="preserve"> </w:t>
      </w:r>
      <w:r>
        <w:t>he</w:t>
      </w:r>
      <w:r>
        <w:rPr>
          <w:spacing w:val="-13"/>
        </w:rPr>
        <w:t xml:space="preserve"> </w:t>
      </w:r>
      <w:r>
        <w:t>planned</w:t>
      </w:r>
      <w:r>
        <w:rPr>
          <w:spacing w:val="-12"/>
        </w:rPr>
        <w:t xml:space="preserve"> </w:t>
      </w:r>
      <w:r>
        <w:t>of</w:t>
      </w:r>
      <w:r>
        <w:rPr>
          <w:spacing w:val="-13"/>
        </w:rPr>
        <w:t xml:space="preserve"> </w:t>
      </w:r>
      <w:r>
        <w:t>mazey</w:t>
      </w:r>
      <w:r>
        <w:rPr>
          <w:spacing w:val="-13"/>
        </w:rPr>
        <w:t xml:space="preserve"> </w:t>
      </w:r>
      <w:r>
        <w:t>wanderings</w:t>
      </w:r>
      <w:r>
        <w:rPr>
          <w:spacing w:val="-12"/>
        </w:rPr>
        <w:t xml:space="preserve"> </w:t>
      </w:r>
      <w:r>
        <w:t>that</w:t>
      </w:r>
      <w:r>
        <w:rPr>
          <w:spacing w:val="-13"/>
        </w:rPr>
        <w:t xml:space="preserve"> </w:t>
      </w:r>
      <w:r>
        <w:t>deceived</w:t>
      </w:r>
      <w:r>
        <w:rPr>
          <w:spacing w:val="-13"/>
        </w:rPr>
        <w:t xml:space="preserve"> </w:t>
      </w:r>
      <w:r>
        <w:t>the</w:t>
      </w:r>
      <w:r>
        <w:rPr>
          <w:spacing w:val="-12"/>
        </w:rPr>
        <w:t xml:space="preserve"> </w:t>
      </w:r>
      <w:r>
        <w:t>eyes,</w:t>
      </w:r>
      <w:r>
        <w:rPr>
          <w:spacing w:val="-13"/>
        </w:rPr>
        <w:t xml:space="preserve"> </w:t>
      </w:r>
      <w:r>
        <w:t>and</w:t>
      </w:r>
      <w:r>
        <w:rPr>
          <w:spacing w:val="-13"/>
        </w:rPr>
        <w:t xml:space="preserve"> </w:t>
      </w:r>
      <w:r>
        <w:t>labyrinthic</w:t>
      </w:r>
      <w:r>
        <w:rPr>
          <w:spacing w:val="-12"/>
        </w:rPr>
        <w:t xml:space="preserve"> </w:t>
      </w:r>
      <w:r>
        <w:t>passages</w:t>
      </w:r>
      <w:r>
        <w:rPr>
          <w:spacing w:val="-13"/>
        </w:rPr>
        <w:t xml:space="preserve"> </w:t>
      </w:r>
      <w:r>
        <w:t>involved.</w:t>
      </w:r>
      <w:r>
        <w:rPr>
          <w:spacing w:val="1"/>
        </w:rPr>
        <w:t xml:space="preserve"> </w:t>
      </w:r>
      <w:r>
        <w:t>So sports the clear Maeander, in the fields of Phrygia winding doubtful; back and forth it meets itself, until the</w:t>
      </w:r>
      <w:r>
        <w:rPr>
          <w:spacing w:val="1"/>
        </w:rPr>
        <w:t xml:space="preserve"> </w:t>
      </w:r>
      <w:r>
        <w:t xml:space="preserve">wandering stream fatigued, impedes its wearied waters’ flow; from source to sea, from sea to </w:t>
      </w:r>
      <w:r>
        <w:lastRenderedPageBreak/>
        <w:t xml:space="preserve">source involved. </w:t>
      </w:r>
      <w:proofErr w:type="gramStart"/>
      <w:r>
        <w:t>So</w:t>
      </w:r>
      <w:proofErr w:type="gramEnd"/>
      <w:r>
        <w:rPr>
          <w:spacing w:val="1"/>
        </w:rPr>
        <w:t xml:space="preserve"> </w:t>
      </w:r>
      <w:r>
        <w:t>Daedalus contrived innumerous paths, and windings vague, so intricate that he, the architect, hardly could retrace</w:t>
      </w:r>
      <w:r>
        <w:rPr>
          <w:spacing w:val="1"/>
        </w:rPr>
        <w:t xml:space="preserve"> </w:t>
      </w:r>
      <w:r>
        <w:t xml:space="preserve">his steps. In this the Minotaur was long concealed, and </w:t>
      </w:r>
      <w:proofErr w:type="gramStart"/>
      <w:r>
        <w:t>there</w:t>
      </w:r>
      <w:proofErr w:type="gramEnd"/>
      <w:r>
        <w:t xml:space="preserve"> devoured Athenian victims sent three seasons, nine</w:t>
      </w:r>
      <w:r>
        <w:rPr>
          <w:spacing w:val="1"/>
        </w:rPr>
        <w:t xml:space="preserve"> </w:t>
      </w:r>
      <w:r>
        <w:t>years</w:t>
      </w:r>
      <w:r>
        <w:rPr>
          <w:spacing w:val="-13"/>
        </w:rPr>
        <w:t xml:space="preserve"> </w:t>
      </w:r>
      <w:r>
        <w:t>each,</w:t>
      </w:r>
      <w:r>
        <w:rPr>
          <w:spacing w:val="-13"/>
        </w:rPr>
        <w:t xml:space="preserve"> </w:t>
      </w:r>
      <w:r>
        <w:t>till</w:t>
      </w:r>
      <w:r>
        <w:rPr>
          <w:spacing w:val="-12"/>
        </w:rPr>
        <w:t xml:space="preserve"> </w:t>
      </w:r>
      <w:r>
        <w:t>Theseus,</w:t>
      </w:r>
      <w:r>
        <w:rPr>
          <w:spacing w:val="-13"/>
        </w:rPr>
        <w:t xml:space="preserve"> </w:t>
      </w:r>
      <w:r>
        <w:t>son</w:t>
      </w:r>
      <w:r>
        <w:rPr>
          <w:spacing w:val="-13"/>
        </w:rPr>
        <w:t xml:space="preserve"> </w:t>
      </w:r>
      <w:r>
        <w:t>of</w:t>
      </w:r>
      <w:r>
        <w:rPr>
          <w:spacing w:val="-12"/>
        </w:rPr>
        <w:t xml:space="preserve"> </w:t>
      </w:r>
      <w:r>
        <w:t>Aegeus,</w:t>
      </w:r>
      <w:r>
        <w:rPr>
          <w:spacing w:val="-13"/>
        </w:rPr>
        <w:t xml:space="preserve"> </w:t>
      </w:r>
      <w:r>
        <w:t>slew</w:t>
      </w:r>
      <w:r>
        <w:rPr>
          <w:spacing w:val="-13"/>
        </w:rPr>
        <w:t xml:space="preserve"> </w:t>
      </w:r>
      <w:r>
        <w:t>him</w:t>
      </w:r>
      <w:r>
        <w:rPr>
          <w:spacing w:val="-12"/>
        </w:rPr>
        <w:t xml:space="preserve"> </w:t>
      </w:r>
      <w:r>
        <w:t>and</w:t>
      </w:r>
      <w:r>
        <w:rPr>
          <w:spacing w:val="-13"/>
        </w:rPr>
        <w:t xml:space="preserve"> </w:t>
      </w:r>
      <w:r>
        <w:t>retraced</w:t>
      </w:r>
      <w:r>
        <w:rPr>
          <w:spacing w:val="-13"/>
        </w:rPr>
        <w:t xml:space="preserve"> </w:t>
      </w:r>
      <w:r>
        <w:t>his</w:t>
      </w:r>
      <w:r>
        <w:rPr>
          <w:spacing w:val="-12"/>
        </w:rPr>
        <w:t xml:space="preserve"> </w:t>
      </w:r>
      <w:r>
        <w:t>way,</w:t>
      </w:r>
      <w:r>
        <w:rPr>
          <w:spacing w:val="-13"/>
        </w:rPr>
        <w:t xml:space="preserve"> </w:t>
      </w:r>
      <w:r>
        <w:t>finding</w:t>
      </w:r>
      <w:r>
        <w:rPr>
          <w:spacing w:val="-13"/>
        </w:rPr>
        <w:t xml:space="preserve"> </w:t>
      </w:r>
      <w:r>
        <w:t>the</w:t>
      </w:r>
      <w:r>
        <w:rPr>
          <w:spacing w:val="-12"/>
        </w:rPr>
        <w:t xml:space="preserve"> </w:t>
      </w:r>
      <w:r>
        <w:t>path</w:t>
      </w:r>
      <w:r>
        <w:rPr>
          <w:spacing w:val="-13"/>
        </w:rPr>
        <w:t xml:space="preserve"> </w:t>
      </w:r>
      <w:r>
        <w:t>by</w:t>
      </w:r>
      <w:r>
        <w:rPr>
          <w:spacing w:val="-13"/>
        </w:rPr>
        <w:t xml:space="preserve"> </w:t>
      </w:r>
      <w:r>
        <w:t>Ariadne’s</w:t>
      </w:r>
      <w:r>
        <w:rPr>
          <w:spacing w:val="-12"/>
        </w:rPr>
        <w:t xml:space="preserve"> </w:t>
      </w:r>
      <w:r>
        <w:t>thread.</w:t>
      </w:r>
      <w:r>
        <w:rPr>
          <w:spacing w:val="-13"/>
        </w:rPr>
        <w:t xml:space="preserve"> </w:t>
      </w:r>
      <w:r>
        <w:t>Without</w:t>
      </w:r>
      <w:r>
        <w:rPr>
          <w:spacing w:val="-52"/>
        </w:rPr>
        <w:t xml:space="preserve"> </w:t>
      </w:r>
      <w:r>
        <w:t>delay the victor fled from Crete, together with the loving maid, and sailed for Dia Isle of Naxos, where he left the</w:t>
      </w:r>
      <w:r>
        <w:rPr>
          <w:spacing w:val="1"/>
        </w:rPr>
        <w:t xml:space="preserve"> </w:t>
      </w:r>
      <w:r>
        <w:t>maid forlorn, abandoned. Her, in time, lamenting and deserted, Bacchus found and for his love immortalized her</w:t>
      </w:r>
      <w:r>
        <w:rPr>
          <w:spacing w:val="1"/>
        </w:rPr>
        <w:t xml:space="preserve"> </w:t>
      </w:r>
      <w:r>
        <w:t>name. He set in the dark heavens the bright crown that rested on her brows. Through the soft air it whirled, while</w:t>
      </w:r>
      <w:r>
        <w:rPr>
          <w:spacing w:val="1"/>
        </w:rPr>
        <w:t xml:space="preserve"> </w:t>
      </w:r>
      <w:r>
        <w:t>all the sparkling jewels changed to flashing fires, assuming in the sky between the Serpent-holder and the Kneeler</w:t>
      </w:r>
      <w:r>
        <w:rPr>
          <w:spacing w:val="1"/>
        </w:rPr>
        <w:t xml:space="preserve"> </w:t>
      </w:r>
      <w:r>
        <w:t>the</w:t>
      </w:r>
      <w:r>
        <w:rPr>
          <w:spacing w:val="-7"/>
        </w:rPr>
        <w:t xml:space="preserve"> </w:t>
      </w:r>
      <w:r>
        <w:t>well-known</w:t>
      </w:r>
      <w:r>
        <w:rPr>
          <w:spacing w:val="-6"/>
        </w:rPr>
        <w:t xml:space="preserve"> </w:t>
      </w:r>
      <w:r>
        <w:t>shape</w:t>
      </w:r>
      <w:r>
        <w:rPr>
          <w:spacing w:val="-7"/>
        </w:rPr>
        <w:t xml:space="preserve"> </w:t>
      </w:r>
      <w:r>
        <w:t>of</w:t>
      </w:r>
      <w:r>
        <w:rPr>
          <w:spacing w:val="-6"/>
        </w:rPr>
        <w:t xml:space="preserve"> </w:t>
      </w:r>
      <w:r>
        <w:t>Ariadne’s</w:t>
      </w:r>
      <w:r>
        <w:rPr>
          <w:spacing w:val="-7"/>
        </w:rPr>
        <w:t xml:space="preserve"> </w:t>
      </w:r>
      <w:r>
        <w:t>Crown.</w:t>
      </w:r>
    </w:p>
    <w:sectPr w:rsidR="006624BE" w:rsidRPr="003172CC" w:rsidSect="00DF35E0">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417838" w14:textId="77777777" w:rsidR="008E2D65" w:rsidRDefault="008E2D65">
      <w:r>
        <w:separator/>
      </w:r>
    </w:p>
  </w:endnote>
  <w:endnote w:type="continuationSeparator" w:id="0">
    <w:p w14:paraId="1CFB8F5E" w14:textId="77777777" w:rsidR="008E2D65" w:rsidRDefault="008E2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altName w:val="Georgia"/>
    <w:panose1 w:val="02040502050405020303"/>
    <w:charset w:val="00"/>
    <w:family w:val="roman"/>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altName w:val="Arial"/>
    <w:panose1 w:val="020B0604020202020204"/>
    <w:charset w:val="00"/>
    <w:family w:val="swiss"/>
    <w:pitch w:val="variable"/>
    <w:sig w:usb0="E5002EFF" w:usb1="C000E47F" w:usb2="00000029" w:usb3="00000000" w:csb0="000001FF" w:csb1="00000000"/>
  </w:font>
  <w:font w:name="Arial">
    <w:panose1 w:val="020B0604020202020204"/>
    <w:charset w:val="00"/>
    <w:family w:val="swiss"/>
    <w:pitch w:val="variable"/>
    <w:sig w:usb0="E0002EFF" w:usb1="C000785B" w:usb2="00000009" w:usb3="00000000" w:csb0="000001FF" w:csb1="00000000"/>
  </w:font>
  <w:font w:name="Minion Pro">
    <w:altName w:val="Cambria"/>
    <w:panose1 w:val="020B0604020202020204"/>
    <w:charset w:val="00"/>
    <w:family w:val="roman"/>
    <w:notTrueType/>
    <w:pitch w:val="variable"/>
    <w:sig w:usb0="60000287" w:usb1="00000001"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BDBEC9" w14:textId="77777777" w:rsidR="008E2D65" w:rsidRDefault="008E2D65">
      <w:r>
        <w:separator/>
      </w:r>
    </w:p>
  </w:footnote>
  <w:footnote w:type="continuationSeparator" w:id="0">
    <w:p w14:paraId="3DDFA3D3" w14:textId="77777777" w:rsidR="008E2D65" w:rsidRDefault="008E2D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882F44"/>
    <w:multiLevelType w:val="multilevel"/>
    <w:tmpl w:val="171AC76A"/>
    <w:lvl w:ilvl="0">
      <w:start w:val="1"/>
      <w:numFmt w:val="decimal"/>
      <w:lvlText w:val="%1"/>
      <w:lvlJc w:val="left"/>
      <w:pPr>
        <w:ind w:left="596" w:hanging="596"/>
      </w:pPr>
      <w:rPr>
        <w:rFonts w:hint="default"/>
        <w:lang w:val="en-US" w:eastAsia="en-US" w:bidi="en-US"/>
      </w:rPr>
    </w:lvl>
    <w:lvl w:ilvl="1">
      <w:start w:val="1"/>
      <w:numFmt w:val="decimal"/>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F060789"/>
    <w:multiLevelType w:val="multilevel"/>
    <w:tmpl w:val="2708DEC0"/>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4.%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4" w15:restartNumberingAfterBreak="0">
    <w:nsid w:val="78D1453C"/>
    <w:multiLevelType w:val="hybridMultilevel"/>
    <w:tmpl w:val="9C7E0EE4"/>
    <w:lvl w:ilvl="0" w:tplc="A5088F3A">
      <w:start w:val="1"/>
      <w:numFmt w:val="decimal"/>
      <w:lvlText w:val="%1."/>
      <w:lvlJc w:val="left"/>
      <w:pPr>
        <w:ind w:left="295" w:hanging="206"/>
        <w:jc w:val="right"/>
      </w:pPr>
      <w:rPr>
        <w:rFonts w:ascii="Times New Roman" w:eastAsia="Times New Roman" w:hAnsi="Times New Roman" w:cs="Times New Roman" w:hint="default"/>
        <w:color w:val="231F20"/>
        <w:w w:val="94"/>
        <w:sz w:val="22"/>
        <w:szCs w:val="22"/>
      </w:rPr>
    </w:lvl>
    <w:lvl w:ilvl="1" w:tplc="05B2B5F6">
      <w:numFmt w:val="bullet"/>
      <w:lvlText w:val="•"/>
      <w:lvlJc w:val="left"/>
      <w:pPr>
        <w:ind w:left="899" w:hanging="360"/>
      </w:pPr>
      <w:rPr>
        <w:rFonts w:ascii="Times New Roman" w:eastAsia="Times New Roman" w:hAnsi="Times New Roman" w:cs="Times New Roman" w:hint="default"/>
        <w:color w:val="231F20"/>
        <w:w w:val="111"/>
        <w:sz w:val="22"/>
        <w:szCs w:val="22"/>
      </w:rPr>
    </w:lvl>
    <w:lvl w:ilvl="2" w:tplc="24867FF0">
      <w:numFmt w:val="bullet"/>
      <w:lvlText w:val="•"/>
      <w:lvlJc w:val="left"/>
      <w:pPr>
        <w:ind w:left="1079" w:hanging="360"/>
      </w:pPr>
      <w:rPr>
        <w:rFonts w:ascii="Times New Roman" w:eastAsia="Times New Roman" w:hAnsi="Times New Roman" w:cs="Times New Roman" w:hint="default"/>
        <w:color w:val="231F20"/>
        <w:w w:val="111"/>
        <w:sz w:val="22"/>
        <w:szCs w:val="22"/>
      </w:rPr>
    </w:lvl>
    <w:lvl w:ilvl="3" w:tplc="BE3454F2">
      <w:numFmt w:val="bullet"/>
      <w:lvlText w:val="•"/>
      <w:lvlJc w:val="left"/>
      <w:pPr>
        <w:ind w:left="1642" w:hanging="360"/>
      </w:pPr>
      <w:rPr>
        <w:rFonts w:hint="default"/>
      </w:rPr>
    </w:lvl>
    <w:lvl w:ilvl="4" w:tplc="2102AD6C">
      <w:numFmt w:val="bullet"/>
      <w:lvlText w:val="•"/>
      <w:lvlJc w:val="left"/>
      <w:pPr>
        <w:ind w:left="2205" w:hanging="360"/>
      </w:pPr>
      <w:rPr>
        <w:rFonts w:hint="default"/>
      </w:rPr>
    </w:lvl>
    <w:lvl w:ilvl="5" w:tplc="9CA02F50">
      <w:numFmt w:val="bullet"/>
      <w:lvlText w:val="•"/>
      <w:lvlJc w:val="left"/>
      <w:pPr>
        <w:ind w:left="2768" w:hanging="360"/>
      </w:pPr>
      <w:rPr>
        <w:rFonts w:hint="default"/>
      </w:rPr>
    </w:lvl>
    <w:lvl w:ilvl="6" w:tplc="85EEA230">
      <w:numFmt w:val="bullet"/>
      <w:lvlText w:val="•"/>
      <w:lvlJc w:val="left"/>
      <w:pPr>
        <w:ind w:left="3331" w:hanging="360"/>
      </w:pPr>
      <w:rPr>
        <w:rFonts w:hint="default"/>
      </w:rPr>
    </w:lvl>
    <w:lvl w:ilvl="7" w:tplc="AB708024">
      <w:numFmt w:val="bullet"/>
      <w:lvlText w:val="•"/>
      <w:lvlJc w:val="left"/>
      <w:pPr>
        <w:ind w:left="3894" w:hanging="360"/>
      </w:pPr>
      <w:rPr>
        <w:rFonts w:hint="default"/>
      </w:rPr>
    </w:lvl>
    <w:lvl w:ilvl="8" w:tplc="74149758">
      <w:numFmt w:val="bullet"/>
      <w:lvlText w:val="•"/>
      <w:lvlJc w:val="left"/>
      <w:pPr>
        <w:ind w:left="4457" w:hanging="360"/>
      </w:pPr>
      <w:rPr>
        <w:rFonts w:hint="default"/>
      </w:rPr>
    </w:lvl>
  </w:abstractNum>
  <w:num w:numId="1">
    <w:abstractNumId w:val="2"/>
  </w:num>
  <w:num w:numId="2">
    <w:abstractNumId w:val="1"/>
  </w:num>
  <w:num w:numId="3">
    <w:abstractNumId w:val="3"/>
  </w:num>
  <w:num w:numId="4">
    <w:abstractNumId w:val="4"/>
  </w:num>
  <w:num w:numId="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hideSpellingErrors/>
  <w:proofState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417A"/>
    <w:rsid w:val="000236E4"/>
    <w:rsid w:val="000238F5"/>
    <w:rsid w:val="00041CB8"/>
    <w:rsid w:val="0004425B"/>
    <w:rsid w:val="00063D29"/>
    <w:rsid w:val="00071106"/>
    <w:rsid w:val="00071D3F"/>
    <w:rsid w:val="0009016A"/>
    <w:rsid w:val="0009205F"/>
    <w:rsid w:val="000A2C9A"/>
    <w:rsid w:val="000B7C2D"/>
    <w:rsid w:val="000C2A1B"/>
    <w:rsid w:val="000C3DEC"/>
    <w:rsid w:val="000D7C89"/>
    <w:rsid w:val="000E5EEB"/>
    <w:rsid w:val="000F0278"/>
    <w:rsid w:val="001049D2"/>
    <w:rsid w:val="001063AB"/>
    <w:rsid w:val="00106F16"/>
    <w:rsid w:val="0012694B"/>
    <w:rsid w:val="0016542A"/>
    <w:rsid w:val="001756CD"/>
    <w:rsid w:val="001836C6"/>
    <w:rsid w:val="00183976"/>
    <w:rsid w:val="00197B24"/>
    <w:rsid w:val="001C180A"/>
    <w:rsid w:val="001E266F"/>
    <w:rsid w:val="00205BA6"/>
    <w:rsid w:val="00211A64"/>
    <w:rsid w:val="0021587E"/>
    <w:rsid w:val="00225DD7"/>
    <w:rsid w:val="00236E6D"/>
    <w:rsid w:val="0025471B"/>
    <w:rsid w:val="002672F3"/>
    <w:rsid w:val="00277BE6"/>
    <w:rsid w:val="002829CD"/>
    <w:rsid w:val="00293719"/>
    <w:rsid w:val="00295F6A"/>
    <w:rsid w:val="002A1F54"/>
    <w:rsid w:val="002A48F6"/>
    <w:rsid w:val="002A7DB0"/>
    <w:rsid w:val="002D7672"/>
    <w:rsid w:val="002E02EC"/>
    <w:rsid w:val="002F14CE"/>
    <w:rsid w:val="002F6BCB"/>
    <w:rsid w:val="00305944"/>
    <w:rsid w:val="003172CC"/>
    <w:rsid w:val="0034387D"/>
    <w:rsid w:val="003551BE"/>
    <w:rsid w:val="0036365C"/>
    <w:rsid w:val="00363BBB"/>
    <w:rsid w:val="00366A31"/>
    <w:rsid w:val="003A417A"/>
    <w:rsid w:val="003B0DE4"/>
    <w:rsid w:val="003B1311"/>
    <w:rsid w:val="003B667E"/>
    <w:rsid w:val="003C5951"/>
    <w:rsid w:val="003D724F"/>
    <w:rsid w:val="003D7A68"/>
    <w:rsid w:val="00417624"/>
    <w:rsid w:val="004C639F"/>
    <w:rsid w:val="004D21BA"/>
    <w:rsid w:val="004D7C60"/>
    <w:rsid w:val="004E63D1"/>
    <w:rsid w:val="004F34AB"/>
    <w:rsid w:val="00503455"/>
    <w:rsid w:val="005045CD"/>
    <w:rsid w:val="00521A61"/>
    <w:rsid w:val="00525DDB"/>
    <w:rsid w:val="00542C78"/>
    <w:rsid w:val="00567016"/>
    <w:rsid w:val="00574F58"/>
    <w:rsid w:val="005821DB"/>
    <w:rsid w:val="005823C3"/>
    <w:rsid w:val="00595CD9"/>
    <w:rsid w:val="005A3786"/>
    <w:rsid w:val="005B0E65"/>
    <w:rsid w:val="005B6CC1"/>
    <w:rsid w:val="005C4823"/>
    <w:rsid w:val="005E45BE"/>
    <w:rsid w:val="005F7769"/>
    <w:rsid w:val="00612099"/>
    <w:rsid w:val="00622844"/>
    <w:rsid w:val="0063053E"/>
    <w:rsid w:val="006307BB"/>
    <w:rsid w:val="00633F70"/>
    <w:rsid w:val="006624BE"/>
    <w:rsid w:val="006723F0"/>
    <w:rsid w:val="00673A29"/>
    <w:rsid w:val="00676B52"/>
    <w:rsid w:val="006A2888"/>
    <w:rsid w:val="006B5FD5"/>
    <w:rsid w:val="006E6D4F"/>
    <w:rsid w:val="00734942"/>
    <w:rsid w:val="00745D79"/>
    <w:rsid w:val="007732AF"/>
    <w:rsid w:val="007A1665"/>
    <w:rsid w:val="007B2278"/>
    <w:rsid w:val="007C0146"/>
    <w:rsid w:val="007C29A9"/>
    <w:rsid w:val="007E49E3"/>
    <w:rsid w:val="00811695"/>
    <w:rsid w:val="00820F02"/>
    <w:rsid w:val="00821B9E"/>
    <w:rsid w:val="00826909"/>
    <w:rsid w:val="00835567"/>
    <w:rsid w:val="0085791A"/>
    <w:rsid w:val="00857CF2"/>
    <w:rsid w:val="00867B8A"/>
    <w:rsid w:val="00873F58"/>
    <w:rsid w:val="00886C42"/>
    <w:rsid w:val="00886CFD"/>
    <w:rsid w:val="008A41B7"/>
    <w:rsid w:val="008B1A67"/>
    <w:rsid w:val="008B5B6A"/>
    <w:rsid w:val="008D080A"/>
    <w:rsid w:val="008E2D65"/>
    <w:rsid w:val="008F22A7"/>
    <w:rsid w:val="009022C0"/>
    <w:rsid w:val="00922199"/>
    <w:rsid w:val="00923E0E"/>
    <w:rsid w:val="00924C57"/>
    <w:rsid w:val="00946043"/>
    <w:rsid w:val="009512F4"/>
    <w:rsid w:val="00957C4C"/>
    <w:rsid w:val="009A1F42"/>
    <w:rsid w:val="009A6703"/>
    <w:rsid w:val="009A6A7F"/>
    <w:rsid w:val="009C0FF1"/>
    <w:rsid w:val="009D765C"/>
    <w:rsid w:val="009E2EA3"/>
    <w:rsid w:val="009F72BF"/>
    <w:rsid w:val="00A04E8A"/>
    <w:rsid w:val="00A3171E"/>
    <w:rsid w:val="00A41622"/>
    <w:rsid w:val="00A56B1F"/>
    <w:rsid w:val="00A70F6E"/>
    <w:rsid w:val="00A73EDB"/>
    <w:rsid w:val="00A7426C"/>
    <w:rsid w:val="00A84F84"/>
    <w:rsid w:val="00A94708"/>
    <w:rsid w:val="00AA5E4E"/>
    <w:rsid w:val="00AB3E1F"/>
    <w:rsid w:val="00AC2D59"/>
    <w:rsid w:val="00AC4775"/>
    <w:rsid w:val="00AD032D"/>
    <w:rsid w:val="00AF2010"/>
    <w:rsid w:val="00B17DFB"/>
    <w:rsid w:val="00B238F4"/>
    <w:rsid w:val="00B27138"/>
    <w:rsid w:val="00B45BA0"/>
    <w:rsid w:val="00B609F0"/>
    <w:rsid w:val="00B62C92"/>
    <w:rsid w:val="00B66932"/>
    <w:rsid w:val="00B704BE"/>
    <w:rsid w:val="00B80DF3"/>
    <w:rsid w:val="00B952C5"/>
    <w:rsid w:val="00BA1AE2"/>
    <w:rsid w:val="00BA4F05"/>
    <w:rsid w:val="00BA6906"/>
    <w:rsid w:val="00BB7D14"/>
    <w:rsid w:val="00BC3D5F"/>
    <w:rsid w:val="00BD0FAF"/>
    <w:rsid w:val="00BD6E2F"/>
    <w:rsid w:val="00BE70AD"/>
    <w:rsid w:val="00C00B1A"/>
    <w:rsid w:val="00C0360D"/>
    <w:rsid w:val="00C947AC"/>
    <w:rsid w:val="00C96FCC"/>
    <w:rsid w:val="00CA577F"/>
    <w:rsid w:val="00CB3870"/>
    <w:rsid w:val="00CD56B8"/>
    <w:rsid w:val="00CF3D98"/>
    <w:rsid w:val="00CF774E"/>
    <w:rsid w:val="00D129CE"/>
    <w:rsid w:val="00D2371F"/>
    <w:rsid w:val="00D316FC"/>
    <w:rsid w:val="00D344DC"/>
    <w:rsid w:val="00D66E7F"/>
    <w:rsid w:val="00D90AC2"/>
    <w:rsid w:val="00D95E36"/>
    <w:rsid w:val="00DA0A3F"/>
    <w:rsid w:val="00DC4EEC"/>
    <w:rsid w:val="00DC7F79"/>
    <w:rsid w:val="00DF35E0"/>
    <w:rsid w:val="00E800EB"/>
    <w:rsid w:val="00E963ED"/>
    <w:rsid w:val="00EA3204"/>
    <w:rsid w:val="00EA38C5"/>
    <w:rsid w:val="00EB5CB2"/>
    <w:rsid w:val="00ED4372"/>
    <w:rsid w:val="00F12F44"/>
    <w:rsid w:val="00F4570B"/>
    <w:rsid w:val="00F53147"/>
    <w:rsid w:val="00F75D0E"/>
    <w:rsid w:val="00F808D6"/>
    <w:rsid w:val="00F938CE"/>
    <w:rsid w:val="00FA0516"/>
    <w:rsid w:val="00FA2144"/>
    <w:rsid w:val="00FB00CC"/>
    <w:rsid w:val="00FB598F"/>
    <w:rsid w:val="00FB7CA7"/>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014AF8"/>
  <w14:defaultImageDpi w14:val="96"/>
  <w15:docId w15:val="{5B2F1C74-1B37-A64C-B67D-EDDD00A86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17A"/>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eastAsiaTheme="minorHAnsi"/>
      <w:b/>
      <w:bCs/>
      <w:sz w:val="15"/>
      <w:szCs w:val="15"/>
    </w:rPr>
  </w:style>
  <w:style w:type="paragraph" w:styleId="Heading7">
    <w:name w:val="heading 7"/>
    <w:basedOn w:val="Normal"/>
    <w:link w:val="Heading7Char"/>
    <w:uiPriority w:val="1"/>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Times New Roman"/>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asMac/Library/Group%20Containers/UBF8T346G9.Office/User%20Content.localized/Templates.localized/World%20Lit%201%20Manifold-Template%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World Lit 1 Manifold-Template 7.dotx</Template>
  <TotalTime>588</TotalTime>
  <Pages>445</Pages>
  <Words>105147</Words>
  <Characters>599338</Characters>
  <Application>Microsoft Office Word</Application>
  <DocSecurity>0</DocSecurity>
  <Lines>4994</Lines>
  <Paragraphs>1406</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703079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Microsoft Office User</dc:creator>
  <cp:keywords/>
  <dc:description/>
  <cp:lastModifiedBy>aari800 aari800</cp:lastModifiedBy>
  <cp:revision>11</cp:revision>
  <dcterms:created xsi:type="dcterms:W3CDTF">2021-03-16T00:38:00Z</dcterms:created>
  <dcterms:modified xsi:type="dcterms:W3CDTF">2021-03-26T19:53:00Z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